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37C5C7C" w14:textId="77777777" w:rsidTr="005E4BB2">
        <w:tc>
          <w:tcPr>
            <w:tcW w:w="10423" w:type="dxa"/>
            <w:gridSpan w:val="2"/>
            <w:shd w:val="clear" w:color="auto" w:fill="auto"/>
          </w:tcPr>
          <w:p w14:paraId="2D67D5A8" w14:textId="744F6A34" w:rsidR="004F0988" w:rsidRDefault="00F90BFA" w:rsidP="00133525">
            <w:pPr>
              <w:pStyle w:val="ZA"/>
              <w:framePr w:w="0" w:hRule="auto" w:wrap="auto" w:vAnchor="margin" w:hAnchor="text" w:yAlign="inline"/>
            </w:pPr>
            <w:bookmarkStart w:id="0" w:name="page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B47E80">
              <w:t>1</w:t>
            </w:r>
            <w:r w:rsidR="00E9303F">
              <w:t>1</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w:t>
            </w:r>
            <w:r w:rsidR="00E9303F">
              <w:rPr>
                <w:sz w:val="32"/>
                <w:lang w:eastAsia="zh-CN"/>
              </w:rPr>
              <w:t>2</w:t>
            </w:r>
            <w:r w:rsidRPr="000B63FD">
              <w:rPr>
                <w:sz w:val="32"/>
              </w:rPr>
              <w:t>-</w:t>
            </w:r>
            <w:r w:rsidR="00E9303F">
              <w:rPr>
                <w:sz w:val="32"/>
              </w:rPr>
              <w:t>03</w:t>
            </w:r>
            <w:r w:rsidRPr="000B63FD">
              <w:rPr>
                <w:sz w:val="32"/>
              </w:rPr>
              <w:t>)</w:t>
            </w:r>
          </w:p>
        </w:tc>
      </w:tr>
      <w:tr w:rsidR="004F0988" w14:paraId="343EDC23" w14:textId="77777777" w:rsidTr="005E4BB2">
        <w:trPr>
          <w:trHeight w:hRule="exact" w:val="1134"/>
        </w:trPr>
        <w:tc>
          <w:tcPr>
            <w:tcW w:w="10423" w:type="dxa"/>
            <w:gridSpan w:val="2"/>
            <w:shd w:val="clear" w:color="auto" w:fill="auto"/>
          </w:tcPr>
          <w:p w14:paraId="54F4BB57" w14:textId="77777777" w:rsidR="004F0988" w:rsidRPr="00F90BFA" w:rsidRDefault="004F0988" w:rsidP="00133525">
            <w:pPr>
              <w:pStyle w:val="ZB"/>
              <w:framePr w:w="0" w:hRule="auto" w:wrap="auto" w:vAnchor="margin" w:hAnchor="text" w:yAlign="inline"/>
            </w:pPr>
            <w:r w:rsidRPr="00F90BFA">
              <w:t xml:space="preserve">Technical </w:t>
            </w:r>
            <w:bookmarkStart w:id="1" w:name="spectype2"/>
            <w:r w:rsidRPr="00F90BFA">
              <w:t>Specification</w:t>
            </w:r>
            <w:bookmarkEnd w:id="1"/>
          </w:p>
          <w:p w14:paraId="4BC3DE95" w14:textId="77777777" w:rsidR="00BA4B8D" w:rsidRPr="00F90BFA" w:rsidRDefault="00BA4B8D" w:rsidP="00BA4B8D">
            <w:pPr>
              <w:pStyle w:val="Guidance"/>
              <w:rPr>
                <w:color w:val="auto"/>
              </w:rPr>
            </w:pPr>
          </w:p>
        </w:tc>
      </w:tr>
      <w:tr w:rsidR="004F0988" w14:paraId="302DB95F" w14:textId="77777777" w:rsidTr="005E4BB2">
        <w:trPr>
          <w:trHeight w:hRule="exact" w:val="3686"/>
        </w:trPr>
        <w:tc>
          <w:tcPr>
            <w:tcW w:w="10423" w:type="dxa"/>
            <w:gridSpan w:val="2"/>
            <w:shd w:val="clear" w:color="auto" w:fill="auto"/>
          </w:tcPr>
          <w:p w14:paraId="6A8FF4AB" w14:textId="77777777" w:rsidR="004F0988" w:rsidRPr="004D3578" w:rsidRDefault="004F0988" w:rsidP="00133525">
            <w:pPr>
              <w:pStyle w:val="ZT"/>
              <w:framePr w:wrap="auto" w:hAnchor="text" w:yAlign="inline"/>
            </w:pPr>
            <w:r w:rsidRPr="004D3578">
              <w:t>3rd Generation Partnership Project;</w:t>
            </w:r>
          </w:p>
          <w:p w14:paraId="2FAA28AD" w14:textId="77777777" w:rsidR="00F90BFA" w:rsidRPr="000B63FD" w:rsidRDefault="00F90BFA" w:rsidP="00F90BFA">
            <w:pPr>
              <w:pStyle w:val="ZT"/>
              <w:framePr w:wrap="auto" w:hAnchor="text" w:yAlign="inline"/>
            </w:pPr>
            <w:r w:rsidRPr="000B63FD">
              <w:t>Technical Specification Group Core Network and Terminals;</w:t>
            </w:r>
          </w:p>
          <w:p w14:paraId="2DE7458C" w14:textId="77777777"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14:paraId="1C63D764" w14:textId="77777777"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14:paraId="3D4ACE67" w14:textId="77777777" w:rsidR="00F90BFA" w:rsidRPr="000B63FD" w:rsidRDefault="00F90BFA" w:rsidP="00F90BFA">
            <w:pPr>
              <w:pStyle w:val="ZT"/>
              <w:framePr w:wrap="auto" w:hAnchor="text" w:yAlign="inline"/>
            </w:pPr>
            <w:r w:rsidRPr="000B63FD">
              <w:t>Stage 3</w:t>
            </w:r>
          </w:p>
          <w:p w14:paraId="79DD0C4C" w14:textId="77777777"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14:paraId="10E80477" w14:textId="77777777" w:rsidTr="005E4BB2">
        <w:tc>
          <w:tcPr>
            <w:tcW w:w="10423" w:type="dxa"/>
            <w:gridSpan w:val="2"/>
            <w:shd w:val="clear" w:color="auto" w:fill="auto"/>
          </w:tcPr>
          <w:p w14:paraId="652D2B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39A5FB" w14:textId="77777777" w:rsidTr="005E4BB2">
        <w:trPr>
          <w:trHeight w:hRule="exact" w:val="1531"/>
        </w:trPr>
        <w:tc>
          <w:tcPr>
            <w:tcW w:w="4883" w:type="dxa"/>
            <w:shd w:val="clear" w:color="auto" w:fill="auto"/>
          </w:tcPr>
          <w:p w14:paraId="2FFFF31E" w14:textId="77777777" w:rsidR="00D57972" w:rsidRDefault="00B43B15">
            <w:r>
              <w:rPr>
                <w:i/>
              </w:rPr>
              <w:pict w14:anchorId="3AB1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091E8DFC" w14:textId="77777777" w:rsidR="00D57972" w:rsidRDefault="00B43B15" w:rsidP="00133525">
            <w:pPr>
              <w:jc w:val="right"/>
            </w:pPr>
            <w:bookmarkStart w:id="2" w:name="logos"/>
            <w:bookmarkStart w:id="3" w:name="_PERM_MCCTEMPBM_CRPT87230000___4"/>
            <w:r>
              <w:pict w14:anchorId="38E3EB6D">
                <v:shape id="_x0000_i1026" type="#_x0000_t75" style="width:128.5pt;height:75.5pt">
                  <v:imagedata r:id="rId10" o:title="3GPP-logo_web"/>
                </v:shape>
              </w:pict>
            </w:r>
            <w:bookmarkEnd w:id="2"/>
            <w:bookmarkEnd w:id="3"/>
          </w:p>
        </w:tc>
      </w:tr>
      <w:tr w:rsidR="00C074DD" w14:paraId="67B2C23C" w14:textId="77777777" w:rsidTr="005E4BB2">
        <w:trPr>
          <w:trHeight w:hRule="exact" w:val="5783"/>
        </w:trPr>
        <w:tc>
          <w:tcPr>
            <w:tcW w:w="10423" w:type="dxa"/>
            <w:gridSpan w:val="2"/>
            <w:shd w:val="clear" w:color="auto" w:fill="auto"/>
          </w:tcPr>
          <w:p w14:paraId="62A1792E" w14:textId="77777777" w:rsidR="00C074DD" w:rsidRPr="00F90BFA" w:rsidRDefault="00C074DD" w:rsidP="00C074DD">
            <w:pPr>
              <w:pStyle w:val="Guidance"/>
              <w:rPr>
                <w:b/>
                <w:color w:val="auto"/>
              </w:rPr>
            </w:pPr>
          </w:p>
        </w:tc>
      </w:tr>
      <w:tr w:rsidR="00C074DD" w14:paraId="32BB8423" w14:textId="77777777" w:rsidTr="005E4BB2">
        <w:trPr>
          <w:cantSplit/>
          <w:trHeight w:hRule="exact" w:val="964"/>
        </w:trPr>
        <w:tc>
          <w:tcPr>
            <w:tcW w:w="10423" w:type="dxa"/>
            <w:gridSpan w:val="2"/>
            <w:shd w:val="clear" w:color="auto" w:fill="auto"/>
          </w:tcPr>
          <w:p w14:paraId="4FD2608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4CEB226" w14:textId="77777777" w:rsidR="00C074DD" w:rsidRPr="004D3578" w:rsidRDefault="00C074DD" w:rsidP="00C074DD">
            <w:pPr>
              <w:pStyle w:val="ZV"/>
              <w:framePr w:w="0" w:wrap="auto" w:vAnchor="margin" w:hAnchor="text" w:yAlign="inline"/>
            </w:pPr>
          </w:p>
          <w:p w14:paraId="18954D19" w14:textId="77777777" w:rsidR="00C074DD" w:rsidRPr="00133525" w:rsidRDefault="00C074DD" w:rsidP="00C074DD">
            <w:pPr>
              <w:rPr>
                <w:sz w:val="16"/>
              </w:rPr>
            </w:pPr>
          </w:p>
        </w:tc>
      </w:tr>
      <w:bookmarkEnd w:id="0"/>
    </w:tbl>
    <w:p w14:paraId="5EC8F4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81CFE6" w14:textId="77777777" w:rsidTr="00133525">
        <w:trPr>
          <w:trHeight w:hRule="exact" w:val="5670"/>
        </w:trPr>
        <w:tc>
          <w:tcPr>
            <w:tcW w:w="10423" w:type="dxa"/>
            <w:shd w:val="clear" w:color="auto" w:fill="auto"/>
          </w:tcPr>
          <w:p w14:paraId="5E4D3F4A" w14:textId="77777777" w:rsidR="00E16509" w:rsidRDefault="00E16509" w:rsidP="00E16509">
            <w:pPr>
              <w:pStyle w:val="Guidance"/>
            </w:pPr>
            <w:bookmarkStart w:id="5" w:name="page2"/>
          </w:p>
        </w:tc>
      </w:tr>
      <w:tr w:rsidR="00E16509" w14:paraId="2837A50F" w14:textId="77777777" w:rsidTr="00C074DD">
        <w:trPr>
          <w:trHeight w:hRule="exact" w:val="5387"/>
        </w:trPr>
        <w:tc>
          <w:tcPr>
            <w:tcW w:w="10423" w:type="dxa"/>
            <w:shd w:val="clear" w:color="auto" w:fill="auto"/>
          </w:tcPr>
          <w:p w14:paraId="1311987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1345B5" w14:textId="77777777" w:rsidR="00E16509" w:rsidRPr="004D3578" w:rsidRDefault="00E16509" w:rsidP="00133525">
            <w:pPr>
              <w:pStyle w:val="FP"/>
              <w:pBdr>
                <w:bottom w:val="single" w:sz="6" w:space="1" w:color="auto"/>
              </w:pBdr>
              <w:ind w:left="2835" w:right="2835"/>
              <w:jc w:val="center"/>
            </w:pPr>
            <w:r w:rsidRPr="004D3578">
              <w:t>Postal address</w:t>
            </w:r>
          </w:p>
          <w:p w14:paraId="6F65EBDF" w14:textId="77777777" w:rsidR="00E16509" w:rsidRPr="00133525" w:rsidRDefault="00E16509" w:rsidP="00133525">
            <w:pPr>
              <w:pStyle w:val="FP"/>
              <w:ind w:left="2835" w:right="2835"/>
              <w:jc w:val="center"/>
              <w:rPr>
                <w:rFonts w:ascii="Arial" w:hAnsi="Arial"/>
                <w:sz w:val="18"/>
              </w:rPr>
            </w:pPr>
          </w:p>
          <w:p w14:paraId="3416AF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5677F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E81BD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4D2F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243C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21D1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7790166" w14:textId="77777777" w:rsidR="00E16509" w:rsidRDefault="00E16509" w:rsidP="00133525"/>
        </w:tc>
      </w:tr>
      <w:tr w:rsidR="00E16509" w14:paraId="71F01E88" w14:textId="77777777" w:rsidTr="00C074DD">
        <w:tc>
          <w:tcPr>
            <w:tcW w:w="10423" w:type="dxa"/>
            <w:shd w:val="clear" w:color="auto" w:fill="auto"/>
            <w:vAlign w:val="bottom"/>
          </w:tcPr>
          <w:p w14:paraId="79C405B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1C327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C807B9" w14:textId="77777777" w:rsidR="00E16509" w:rsidRPr="004D3578" w:rsidRDefault="00E16509" w:rsidP="00133525">
            <w:pPr>
              <w:pStyle w:val="FP"/>
              <w:jc w:val="center"/>
              <w:rPr>
                <w:noProof/>
              </w:rPr>
            </w:pPr>
          </w:p>
          <w:p w14:paraId="08DD02A0" w14:textId="0F9BF7A5"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E9303F">
              <w:rPr>
                <w:noProof/>
                <w:sz w:val="18"/>
              </w:rPr>
              <w:t>2</w:t>
            </w:r>
            <w:r w:rsidRPr="00133525">
              <w:rPr>
                <w:noProof/>
                <w:sz w:val="18"/>
              </w:rPr>
              <w:t>, 3GPP Organizational Partners (ARIB, ATIS, CCSA, ETSI, TSDSI, TTA, TTC).</w:t>
            </w:r>
            <w:bookmarkStart w:id="8" w:name="copyrightaddon"/>
            <w:bookmarkEnd w:id="8"/>
          </w:p>
          <w:p w14:paraId="21BA735E" w14:textId="77777777" w:rsidR="00E16509" w:rsidRPr="00133525" w:rsidRDefault="00E16509" w:rsidP="00133525">
            <w:pPr>
              <w:pStyle w:val="FP"/>
              <w:jc w:val="center"/>
              <w:rPr>
                <w:noProof/>
                <w:sz w:val="18"/>
              </w:rPr>
            </w:pPr>
            <w:r w:rsidRPr="00133525">
              <w:rPr>
                <w:noProof/>
                <w:sz w:val="18"/>
              </w:rPr>
              <w:t>All rights reserved.</w:t>
            </w:r>
          </w:p>
          <w:p w14:paraId="08E89C51" w14:textId="77777777" w:rsidR="00E16509" w:rsidRPr="00133525" w:rsidRDefault="00E16509" w:rsidP="00E16509">
            <w:pPr>
              <w:pStyle w:val="FP"/>
              <w:rPr>
                <w:noProof/>
                <w:sz w:val="18"/>
              </w:rPr>
            </w:pPr>
          </w:p>
          <w:p w14:paraId="5EC1879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7CC1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15EE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665FEE2" w14:textId="77777777" w:rsidR="00E16509" w:rsidRDefault="00E16509" w:rsidP="00133525"/>
        </w:tc>
      </w:tr>
      <w:bookmarkEnd w:id="5"/>
    </w:tbl>
    <w:p w14:paraId="23D03FF8" w14:textId="77777777" w:rsidR="00080512" w:rsidRPr="004D3578" w:rsidRDefault="00080512" w:rsidP="00433CEF">
      <w:pPr>
        <w:pStyle w:val="TT"/>
      </w:pPr>
      <w:r w:rsidRPr="004D3578">
        <w:br w:type="page"/>
      </w:r>
      <w:bookmarkStart w:id="9" w:name="tableOfContents"/>
      <w:bookmarkEnd w:id="9"/>
      <w:r w:rsidRPr="004D3578">
        <w:lastRenderedPageBreak/>
        <w:t>Contents</w:t>
      </w:r>
    </w:p>
    <w:p w14:paraId="110167A0" w14:textId="3DC3B594" w:rsidR="00433CEF" w:rsidRPr="00B43B15" w:rsidRDefault="00F5252B">
      <w:pPr>
        <w:pStyle w:val="TOC1"/>
        <w:rPr>
          <w:rFonts w:ascii="Calibri" w:hAnsi="Calibri"/>
          <w:szCs w:val="22"/>
          <w:lang w:eastAsia="en-GB"/>
        </w:rPr>
      </w:pPr>
      <w:r>
        <w:fldChar w:fldCharType="begin" w:fldLock="1"/>
      </w:r>
      <w:r>
        <w:instrText xml:space="preserve"> TOC \o "1-9" </w:instrText>
      </w:r>
      <w:r>
        <w:fldChar w:fldCharType="separate"/>
      </w:r>
      <w:r w:rsidR="00433CEF">
        <w:t>Foreword</w:t>
      </w:r>
      <w:r w:rsidR="00433CEF">
        <w:tab/>
      </w:r>
      <w:r w:rsidR="00433CEF">
        <w:fldChar w:fldCharType="begin" w:fldLock="1"/>
      </w:r>
      <w:r w:rsidR="00433CEF">
        <w:instrText xml:space="preserve"> PAGEREF _Toc98266827 \h </w:instrText>
      </w:r>
      <w:r w:rsidR="00433CEF">
        <w:fldChar w:fldCharType="separate"/>
      </w:r>
      <w:r w:rsidR="00433CEF">
        <w:t>7</w:t>
      </w:r>
      <w:r w:rsidR="00433CEF">
        <w:fldChar w:fldCharType="end"/>
      </w:r>
    </w:p>
    <w:p w14:paraId="7DF12DA7" w14:textId="76C84880" w:rsidR="00433CEF" w:rsidRPr="00B43B15" w:rsidRDefault="00433CEF">
      <w:pPr>
        <w:pStyle w:val="TOC1"/>
        <w:rPr>
          <w:rFonts w:ascii="Calibri" w:hAnsi="Calibri"/>
          <w:szCs w:val="22"/>
          <w:lang w:eastAsia="en-GB"/>
        </w:rPr>
      </w:pPr>
      <w:r>
        <w:t>1</w:t>
      </w:r>
      <w:r w:rsidRPr="00B43B15">
        <w:rPr>
          <w:rFonts w:ascii="Calibri" w:hAnsi="Calibri"/>
          <w:szCs w:val="22"/>
          <w:lang w:eastAsia="en-GB"/>
        </w:rPr>
        <w:tab/>
      </w:r>
      <w:r>
        <w:t>Scope</w:t>
      </w:r>
      <w:r>
        <w:tab/>
      </w:r>
      <w:r>
        <w:fldChar w:fldCharType="begin" w:fldLock="1"/>
      </w:r>
      <w:r>
        <w:instrText xml:space="preserve"> PAGEREF _Toc98266828 \h </w:instrText>
      </w:r>
      <w:r>
        <w:fldChar w:fldCharType="separate"/>
      </w:r>
      <w:r>
        <w:t>8</w:t>
      </w:r>
      <w:r>
        <w:fldChar w:fldCharType="end"/>
      </w:r>
    </w:p>
    <w:p w14:paraId="28715947" w14:textId="12D34336" w:rsidR="00433CEF" w:rsidRPr="00B43B15" w:rsidRDefault="00433CEF">
      <w:pPr>
        <w:pStyle w:val="TOC1"/>
        <w:rPr>
          <w:rFonts w:ascii="Calibri" w:hAnsi="Calibri"/>
          <w:szCs w:val="22"/>
          <w:lang w:eastAsia="en-GB"/>
        </w:rPr>
      </w:pPr>
      <w:r>
        <w:t>2</w:t>
      </w:r>
      <w:r w:rsidRPr="00B43B15">
        <w:rPr>
          <w:rFonts w:ascii="Calibri" w:hAnsi="Calibri"/>
          <w:szCs w:val="22"/>
          <w:lang w:eastAsia="en-GB"/>
        </w:rPr>
        <w:tab/>
      </w:r>
      <w:r>
        <w:t>References</w:t>
      </w:r>
      <w:r>
        <w:tab/>
      </w:r>
      <w:r>
        <w:fldChar w:fldCharType="begin" w:fldLock="1"/>
      </w:r>
      <w:r>
        <w:instrText xml:space="preserve"> PAGEREF _Toc98266829 \h </w:instrText>
      </w:r>
      <w:r>
        <w:fldChar w:fldCharType="separate"/>
      </w:r>
      <w:r>
        <w:t>8</w:t>
      </w:r>
      <w:r>
        <w:fldChar w:fldCharType="end"/>
      </w:r>
    </w:p>
    <w:p w14:paraId="1F7ACB24" w14:textId="44C64803" w:rsidR="00433CEF" w:rsidRPr="00B43B15" w:rsidRDefault="00433CEF">
      <w:pPr>
        <w:pStyle w:val="TOC1"/>
        <w:rPr>
          <w:rFonts w:ascii="Calibri" w:hAnsi="Calibri"/>
          <w:szCs w:val="22"/>
          <w:lang w:eastAsia="en-GB"/>
        </w:rPr>
      </w:pPr>
      <w:r>
        <w:t>3</w:t>
      </w:r>
      <w:r w:rsidRPr="00B43B15">
        <w:rPr>
          <w:rFonts w:ascii="Calibri" w:hAnsi="Calibri"/>
          <w:szCs w:val="22"/>
          <w:lang w:eastAsia="en-GB"/>
        </w:rPr>
        <w:tab/>
      </w:r>
      <w:r>
        <w:t>Definitions and abbreviations</w:t>
      </w:r>
      <w:r>
        <w:tab/>
      </w:r>
      <w:r>
        <w:fldChar w:fldCharType="begin" w:fldLock="1"/>
      </w:r>
      <w:r>
        <w:instrText xml:space="preserve"> PAGEREF _Toc98266830 \h </w:instrText>
      </w:r>
      <w:r>
        <w:fldChar w:fldCharType="separate"/>
      </w:r>
      <w:r>
        <w:t>10</w:t>
      </w:r>
      <w:r>
        <w:fldChar w:fldCharType="end"/>
      </w:r>
    </w:p>
    <w:p w14:paraId="44CFEF75" w14:textId="6CD562B5" w:rsidR="00433CEF" w:rsidRPr="00B43B15" w:rsidRDefault="00433CEF">
      <w:pPr>
        <w:pStyle w:val="TOC2"/>
        <w:rPr>
          <w:rFonts w:ascii="Calibri" w:hAnsi="Calibri"/>
          <w:sz w:val="22"/>
          <w:szCs w:val="22"/>
          <w:lang w:eastAsia="en-GB"/>
        </w:rPr>
      </w:pPr>
      <w:r>
        <w:t>3.1</w:t>
      </w:r>
      <w:r w:rsidRPr="00B43B15">
        <w:rPr>
          <w:rFonts w:ascii="Calibri" w:hAnsi="Calibri"/>
          <w:sz w:val="22"/>
          <w:szCs w:val="22"/>
          <w:lang w:eastAsia="en-GB"/>
        </w:rPr>
        <w:tab/>
      </w:r>
      <w:r>
        <w:t>Definitions</w:t>
      </w:r>
      <w:r>
        <w:tab/>
      </w:r>
      <w:r>
        <w:fldChar w:fldCharType="begin" w:fldLock="1"/>
      </w:r>
      <w:r>
        <w:instrText xml:space="preserve"> PAGEREF _Toc98266831 \h </w:instrText>
      </w:r>
      <w:r>
        <w:fldChar w:fldCharType="separate"/>
      </w:r>
      <w:r>
        <w:t>10</w:t>
      </w:r>
      <w:r>
        <w:fldChar w:fldCharType="end"/>
      </w:r>
    </w:p>
    <w:p w14:paraId="78222B00" w14:textId="0FD89059" w:rsidR="00433CEF" w:rsidRPr="00B43B15" w:rsidRDefault="00433CEF">
      <w:pPr>
        <w:pStyle w:val="TOC2"/>
        <w:rPr>
          <w:rFonts w:ascii="Calibri" w:hAnsi="Calibri"/>
          <w:sz w:val="22"/>
          <w:szCs w:val="22"/>
          <w:lang w:eastAsia="en-GB"/>
        </w:rPr>
      </w:pPr>
      <w:r>
        <w:t>3.2</w:t>
      </w:r>
      <w:r w:rsidRPr="00B43B15">
        <w:rPr>
          <w:rFonts w:ascii="Calibri" w:hAnsi="Calibri"/>
          <w:sz w:val="22"/>
          <w:szCs w:val="22"/>
          <w:lang w:eastAsia="en-GB"/>
        </w:rPr>
        <w:tab/>
      </w:r>
      <w:r>
        <w:t>Abbreviations</w:t>
      </w:r>
      <w:r>
        <w:tab/>
      </w:r>
      <w:r>
        <w:fldChar w:fldCharType="begin" w:fldLock="1"/>
      </w:r>
      <w:r>
        <w:instrText xml:space="preserve"> PAGEREF _Toc98266832 \h </w:instrText>
      </w:r>
      <w:r>
        <w:fldChar w:fldCharType="separate"/>
      </w:r>
      <w:r>
        <w:t>11</w:t>
      </w:r>
      <w:r>
        <w:fldChar w:fldCharType="end"/>
      </w:r>
    </w:p>
    <w:p w14:paraId="51D8947D" w14:textId="5E276CA2" w:rsidR="00433CEF" w:rsidRPr="00B43B15" w:rsidRDefault="00433CEF">
      <w:pPr>
        <w:pStyle w:val="TOC3"/>
        <w:rPr>
          <w:rFonts w:ascii="Calibri" w:hAnsi="Calibri"/>
          <w:sz w:val="22"/>
          <w:szCs w:val="22"/>
          <w:lang w:eastAsia="en-GB"/>
        </w:rPr>
      </w:pPr>
      <w:r>
        <w:t>3.3</w:t>
      </w:r>
      <w:r w:rsidRPr="00B43B15">
        <w:rPr>
          <w:rFonts w:ascii="Calibri" w:hAnsi="Calibri"/>
          <w:sz w:val="22"/>
          <w:szCs w:val="22"/>
          <w:lang w:eastAsia="en-GB"/>
        </w:rPr>
        <w:tab/>
      </w:r>
      <w:r>
        <w:t>Special characters, operators and delimiters</w:t>
      </w:r>
      <w:r>
        <w:tab/>
      </w:r>
      <w:r>
        <w:fldChar w:fldCharType="begin" w:fldLock="1"/>
      </w:r>
      <w:r>
        <w:instrText xml:space="preserve"> PAGEREF _Toc98266833 \h </w:instrText>
      </w:r>
      <w:r>
        <w:fldChar w:fldCharType="separate"/>
      </w:r>
      <w:r>
        <w:t>11</w:t>
      </w:r>
      <w:r>
        <w:fldChar w:fldCharType="end"/>
      </w:r>
    </w:p>
    <w:p w14:paraId="7CC5520D" w14:textId="4BFB3653" w:rsidR="00433CEF" w:rsidRPr="00B43B15" w:rsidRDefault="00433CEF">
      <w:pPr>
        <w:pStyle w:val="TOC3"/>
        <w:rPr>
          <w:rFonts w:ascii="Calibri" w:hAnsi="Calibri"/>
          <w:sz w:val="22"/>
          <w:szCs w:val="22"/>
          <w:lang w:eastAsia="en-GB"/>
        </w:rPr>
      </w:pPr>
      <w:r>
        <w:t>3.3.1</w:t>
      </w:r>
      <w:r w:rsidRPr="00B43B15">
        <w:rPr>
          <w:rFonts w:ascii="Calibri" w:hAnsi="Calibri"/>
          <w:sz w:val="22"/>
          <w:szCs w:val="22"/>
          <w:lang w:eastAsia="en-GB"/>
        </w:rPr>
        <w:tab/>
      </w:r>
      <w:r>
        <w:t>General</w:t>
      </w:r>
      <w:r>
        <w:tab/>
      </w:r>
      <w:r>
        <w:fldChar w:fldCharType="begin" w:fldLock="1"/>
      </w:r>
      <w:r>
        <w:instrText xml:space="preserve"> PAGEREF _Toc98266834 \h </w:instrText>
      </w:r>
      <w:r>
        <w:fldChar w:fldCharType="separate"/>
      </w:r>
      <w:r>
        <w:t>11</w:t>
      </w:r>
      <w:r>
        <w:fldChar w:fldCharType="end"/>
      </w:r>
    </w:p>
    <w:p w14:paraId="38E9CA57" w14:textId="03EE97AC" w:rsidR="00433CEF" w:rsidRPr="00B43B15" w:rsidRDefault="00433CEF">
      <w:pPr>
        <w:pStyle w:val="TOC3"/>
        <w:rPr>
          <w:rFonts w:ascii="Calibri" w:hAnsi="Calibri"/>
          <w:sz w:val="22"/>
          <w:szCs w:val="22"/>
          <w:lang w:eastAsia="en-GB"/>
        </w:rPr>
      </w:pPr>
      <w:r>
        <w:t>3.3.2</w:t>
      </w:r>
      <w:r w:rsidRPr="00B43B15">
        <w:rPr>
          <w:rFonts w:ascii="Calibri" w:hAnsi="Calibri"/>
          <w:sz w:val="22"/>
          <w:szCs w:val="22"/>
          <w:lang w:eastAsia="en-GB"/>
        </w:rPr>
        <w:tab/>
      </w:r>
      <w:r>
        <w:t>ABNF operators</w:t>
      </w:r>
      <w:r>
        <w:tab/>
      </w:r>
      <w:r>
        <w:fldChar w:fldCharType="begin" w:fldLock="1"/>
      </w:r>
      <w:r>
        <w:instrText xml:space="preserve"> PAGEREF _Toc98266835 \h </w:instrText>
      </w:r>
      <w:r>
        <w:fldChar w:fldCharType="separate"/>
      </w:r>
      <w:r>
        <w:t>11</w:t>
      </w:r>
      <w:r>
        <w:fldChar w:fldCharType="end"/>
      </w:r>
    </w:p>
    <w:p w14:paraId="7C042AC4" w14:textId="43EFA25F" w:rsidR="00433CEF" w:rsidRPr="00B43B15" w:rsidRDefault="00433CEF">
      <w:pPr>
        <w:pStyle w:val="TOC3"/>
        <w:rPr>
          <w:rFonts w:ascii="Calibri" w:hAnsi="Calibri"/>
          <w:sz w:val="22"/>
          <w:szCs w:val="22"/>
          <w:lang w:eastAsia="en-GB"/>
        </w:rPr>
      </w:pPr>
      <w:r>
        <w:t>3.3.3</w:t>
      </w:r>
      <w:r w:rsidRPr="00B43B15">
        <w:rPr>
          <w:rFonts w:ascii="Calibri" w:hAnsi="Calibri"/>
          <w:sz w:val="22"/>
          <w:szCs w:val="22"/>
          <w:lang w:eastAsia="en-GB"/>
        </w:rPr>
        <w:tab/>
      </w:r>
      <w:r>
        <w:t>URI – reserved and special characters</w:t>
      </w:r>
      <w:r>
        <w:tab/>
      </w:r>
      <w:r>
        <w:fldChar w:fldCharType="begin" w:fldLock="1"/>
      </w:r>
      <w:r>
        <w:instrText xml:space="preserve"> PAGEREF _Toc98266836 \h </w:instrText>
      </w:r>
      <w:r>
        <w:fldChar w:fldCharType="separate"/>
      </w:r>
      <w:r>
        <w:t>11</w:t>
      </w:r>
      <w:r>
        <w:fldChar w:fldCharType="end"/>
      </w:r>
    </w:p>
    <w:p w14:paraId="46E9A620" w14:textId="2EB74BA6" w:rsidR="00433CEF" w:rsidRPr="00B43B15" w:rsidRDefault="00433CEF">
      <w:pPr>
        <w:pStyle w:val="TOC3"/>
        <w:rPr>
          <w:rFonts w:ascii="Calibri" w:hAnsi="Calibri"/>
          <w:sz w:val="22"/>
          <w:szCs w:val="22"/>
          <w:lang w:eastAsia="en-GB"/>
        </w:rPr>
      </w:pPr>
      <w:r>
        <w:t>3.3.4</w:t>
      </w:r>
      <w:r w:rsidRPr="00B43B15">
        <w:rPr>
          <w:rFonts w:ascii="Calibri" w:hAnsi="Calibri"/>
          <w:sz w:val="22"/>
          <w:szCs w:val="22"/>
          <w:lang w:eastAsia="en-GB"/>
        </w:rPr>
        <w:tab/>
      </w:r>
      <w:r>
        <w:t>SBI specific usage of delimiters</w:t>
      </w:r>
      <w:r>
        <w:tab/>
      </w:r>
      <w:r>
        <w:fldChar w:fldCharType="begin" w:fldLock="1"/>
      </w:r>
      <w:r>
        <w:instrText xml:space="preserve"> PAGEREF _Toc98266837 \h </w:instrText>
      </w:r>
      <w:r>
        <w:fldChar w:fldCharType="separate"/>
      </w:r>
      <w:r>
        <w:t>11</w:t>
      </w:r>
      <w:r>
        <w:fldChar w:fldCharType="end"/>
      </w:r>
    </w:p>
    <w:p w14:paraId="0C96FC75" w14:textId="031DE065" w:rsidR="00433CEF" w:rsidRPr="00B43B15" w:rsidRDefault="00433CEF">
      <w:pPr>
        <w:pStyle w:val="TOC1"/>
        <w:rPr>
          <w:rFonts w:ascii="Calibri" w:hAnsi="Calibri"/>
          <w:szCs w:val="22"/>
          <w:lang w:eastAsia="en-GB"/>
        </w:rPr>
      </w:pPr>
      <w:r>
        <w:t>4</w:t>
      </w:r>
      <w:r w:rsidRPr="00B43B15">
        <w:rPr>
          <w:rFonts w:ascii="Calibri" w:hAnsi="Calibri"/>
          <w:szCs w:val="22"/>
          <w:lang w:eastAsia="en-GB"/>
        </w:rPr>
        <w:tab/>
      </w:r>
      <w:r>
        <w:rPr>
          <w:lang w:eastAsia="zh-CN"/>
        </w:rPr>
        <w:t>Service Based Architecture Overview</w:t>
      </w:r>
      <w:r>
        <w:tab/>
      </w:r>
      <w:r>
        <w:fldChar w:fldCharType="begin" w:fldLock="1"/>
      </w:r>
      <w:r>
        <w:instrText xml:space="preserve"> PAGEREF _Toc98266838 \h </w:instrText>
      </w:r>
      <w:r>
        <w:fldChar w:fldCharType="separate"/>
      </w:r>
      <w:r>
        <w:t>12</w:t>
      </w:r>
      <w:r>
        <w:fldChar w:fldCharType="end"/>
      </w:r>
    </w:p>
    <w:p w14:paraId="175FDE63" w14:textId="520EF73A" w:rsidR="00433CEF" w:rsidRPr="00B43B15" w:rsidRDefault="00433CEF">
      <w:pPr>
        <w:pStyle w:val="TOC2"/>
        <w:rPr>
          <w:rFonts w:ascii="Calibri" w:hAnsi="Calibri"/>
          <w:sz w:val="22"/>
          <w:szCs w:val="22"/>
          <w:lang w:eastAsia="en-GB"/>
        </w:rPr>
      </w:pPr>
      <w:r>
        <w:t>4.1</w:t>
      </w:r>
      <w:r w:rsidRPr="00B43B15">
        <w:rPr>
          <w:rFonts w:ascii="Calibri" w:hAnsi="Calibri"/>
          <w:sz w:val="22"/>
          <w:szCs w:val="22"/>
          <w:lang w:eastAsia="en-GB"/>
        </w:rPr>
        <w:tab/>
      </w:r>
      <w:r>
        <w:rPr>
          <w:lang w:eastAsia="zh-CN"/>
        </w:rPr>
        <w:t>NF Services</w:t>
      </w:r>
      <w:r>
        <w:tab/>
      </w:r>
      <w:r>
        <w:fldChar w:fldCharType="begin" w:fldLock="1"/>
      </w:r>
      <w:r>
        <w:instrText xml:space="preserve"> PAGEREF _Toc98266839 \h </w:instrText>
      </w:r>
      <w:r>
        <w:fldChar w:fldCharType="separate"/>
      </w:r>
      <w:r>
        <w:t>12</w:t>
      </w:r>
      <w:r>
        <w:fldChar w:fldCharType="end"/>
      </w:r>
    </w:p>
    <w:p w14:paraId="53E33330" w14:textId="4735E0D3" w:rsidR="00433CEF" w:rsidRPr="00B43B15" w:rsidRDefault="00433CEF">
      <w:pPr>
        <w:pStyle w:val="TOC2"/>
        <w:rPr>
          <w:rFonts w:ascii="Calibri" w:hAnsi="Calibri"/>
          <w:sz w:val="22"/>
          <w:szCs w:val="22"/>
          <w:lang w:eastAsia="en-GB"/>
        </w:rPr>
      </w:pPr>
      <w:r>
        <w:t>4.2</w:t>
      </w:r>
      <w:r w:rsidRPr="00B43B15">
        <w:rPr>
          <w:rFonts w:ascii="Calibri" w:hAnsi="Calibri"/>
          <w:sz w:val="22"/>
          <w:szCs w:val="22"/>
          <w:lang w:eastAsia="en-GB"/>
        </w:rPr>
        <w:tab/>
      </w:r>
      <w:r>
        <w:rPr>
          <w:lang w:eastAsia="zh-CN"/>
        </w:rPr>
        <w:t>Service Based Interfaces</w:t>
      </w:r>
      <w:r>
        <w:tab/>
      </w:r>
      <w:r>
        <w:fldChar w:fldCharType="begin" w:fldLock="1"/>
      </w:r>
      <w:r>
        <w:instrText xml:space="preserve"> PAGEREF _Toc98266840 \h </w:instrText>
      </w:r>
      <w:r>
        <w:fldChar w:fldCharType="separate"/>
      </w:r>
      <w:r>
        <w:t>12</w:t>
      </w:r>
      <w:r>
        <w:fldChar w:fldCharType="end"/>
      </w:r>
    </w:p>
    <w:p w14:paraId="4E2F8D41" w14:textId="2186F7D3" w:rsidR="00433CEF" w:rsidRPr="00B43B15" w:rsidRDefault="00433CEF">
      <w:pPr>
        <w:pStyle w:val="TOC2"/>
        <w:rPr>
          <w:rFonts w:ascii="Calibri" w:hAnsi="Calibri"/>
          <w:sz w:val="22"/>
          <w:szCs w:val="22"/>
          <w:lang w:eastAsia="en-GB"/>
        </w:rPr>
      </w:pPr>
      <w:r>
        <w:t>4.</w:t>
      </w:r>
      <w:r>
        <w:rPr>
          <w:lang w:eastAsia="zh-CN"/>
        </w:rPr>
        <w:t>3</w:t>
      </w:r>
      <w:r w:rsidRPr="00B43B15">
        <w:rPr>
          <w:rFonts w:ascii="Calibri" w:hAnsi="Calibri"/>
          <w:sz w:val="22"/>
          <w:szCs w:val="22"/>
          <w:lang w:eastAsia="en-GB"/>
        </w:rPr>
        <w:tab/>
      </w:r>
      <w:r>
        <w:rPr>
          <w:lang w:eastAsia="zh-CN"/>
        </w:rPr>
        <w:t>NF Service Framework</w:t>
      </w:r>
      <w:r>
        <w:tab/>
      </w:r>
      <w:r>
        <w:fldChar w:fldCharType="begin" w:fldLock="1"/>
      </w:r>
      <w:r>
        <w:instrText xml:space="preserve"> PAGEREF _Toc98266841 \h </w:instrText>
      </w:r>
      <w:r>
        <w:fldChar w:fldCharType="separate"/>
      </w:r>
      <w:r>
        <w:t>12</w:t>
      </w:r>
      <w:r>
        <w:fldChar w:fldCharType="end"/>
      </w:r>
    </w:p>
    <w:p w14:paraId="114AE822" w14:textId="3FBBFD58" w:rsidR="00433CEF" w:rsidRPr="00B43B15" w:rsidRDefault="00433CEF">
      <w:pPr>
        <w:pStyle w:val="TOC3"/>
        <w:rPr>
          <w:rFonts w:ascii="Calibri" w:hAnsi="Calibri"/>
          <w:sz w:val="22"/>
          <w:szCs w:val="22"/>
          <w:lang w:eastAsia="en-GB"/>
        </w:rPr>
      </w:pPr>
      <w:r>
        <w:t>4.3.1</w:t>
      </w:r>
      <w:r w:rsidRPr="00B43B15">
        <w:rPr>
          <w:rFonts w:ascii="Calibri" w:hAnsi="Calibri"/>
          <w:sz w:val="22"/>
          <w:szCs w:val="22"/>
        </w:rPr>
        <w:tab/>
      </w:r>
      <w:r>
        <w:t>General</w:t>
      </w:r>
      <w:r>
        <w:tab/>
      </w:r>
      <w:r>
        <w:fldChar w:fldCharType="begin" w:fldLock="1"/>
      </w:r>
      <w:r>
        <w:instrText xml:space="preserve"> PAGEREF _Toc98266842 \h </w:instrText>
      </w:r>
      <w:r>
        <w:fldChar w:fldCharType="separate"/>
      </w:r>
      <w:r>
        <w:t>12</w:t>
      </w:r>
      <w:r>
        <w:fldChar w:fldCharType="end"/>
      </w:r>
    </w:p>
    <w:p w14:paraId="01B81AF3" w14:textId="36656619" w:rsidR="00433CEF" w:rsidRPr="00B43B15" w:rsidRDefault="00433CEF">
      <w:pPr>
        <w:pStyle w:val="TOC3"/>
        <w:rPr>
          <w:rFonts w:ascii="Calibri" w:hAnsi="Calibri"/>
          <w:sz w:val="22"/>
          <w:szCs w:val="22"/>
          <w:lang w:eastAsia="en-GB"/>
        </w:rPr>
      </w:pPr>
      <w:r>
        <w:t>4.3.2</w:t>
      </w:r>
      <w:r w:rsidRPr="00B43B15">
        <w:rPr>
          <w:rFonts w:ascii="Calibri" w:hAnsi="Calibri"/>
          <w:sz w:val="22"/>
          <w:szCs w:val="22"/>
        </w:rPr>
        <w:tab/>
      </w:r>
      <w:r>
        <w:rPr>
          <w:lang w:eastAsia="zh-CN"/>
        </w:rPr>
        <w:t>NF Service Advertisement URI</w:t>
      </w:r>
      <w:r>
        <w:tab/>
      </w:r>
      <w:r>
        <w:fldChar w:fldCharType="begin" w:fldLock="1"/>
      </w:r>
      <w:r>
        <w:instrText xml:space="preserve"> PAGEREF _Toc98266843 \h </w:instrText>
      </w:r>
      <w:r>
        <w:fldChar w:fldCharType="separate"/>
      </w:r>
      <w:r>
        <w:t>12</w:t>
      </w:r>
      <w:r>
        <w:fldChar w:fldCharType="end"/>
      </w:r>
    </w:p>
    <w:p w14:paraId="0EEE9168" w14:textId="37F3D3D9" w:rsidR="00433CEF" w:rsidRPr="00B43B15" w:rsidRDefault="00433CEF">
      <w:pPr>
        <w:pStyle w:val="TOC1"/>
        <w:rPr>
          <w:rFonts w:ascii="Calibri" w:hAnsi="Calibri"/>
          <w:szCs w:val="22"/>
          <w:lang w:eastAsia="en-GB"/>
        </w:rPr>
      </w:pPr>
      <w:r>
        <w:t>5</w:t>
      </w:r>
      <w:r w:rsidRPr="00B43B15">
        <w:rPr>
          <w:rFonts w:ascii="Calibri" w:hAnsi="Calibri"/>
          <w:szCs w:val="22"/>
        </w:rPr>
        <w:tab/>
      </w:r>
      <w:r>
        <w:rPr>
          <w:lang w:eastAsia="zh-CN"/>
        </w:rPr>
        <w:t>Protocols Over Service Based Interfaces</w:t>
      </w:r>
      <w:r>
        <w:tab/>
      </w:r>
      <w:r>
        <w:fldChar w:fldCharType="begin" w:fldLock="1"/>
      </w:r>
      <w:r>
        <w:instrText xml:space="preserve"> PAGEREF _Toc98266844 \h </w:instrText>
      </w:r>
      <w:r>
        <w:fldChar w:fldCharType="separate"/>
      </w:r>
      <w:r>
        <w:t>13</w:t>
      </w:r>
      <w:r>
        <w:fldChar w:fldCharType="end"/>
      </w:r>
    </w:p>
    <w:p w14:paraId="714CEDF1" w14:textId="34FE8F92" w:rsidR="00433CEF" w:rsidRPr="00B43B15" w:rsidRDefault="00433CEF">
      <w:pPr>
        <w:pStyle w:val="TOC2"/>
        <w:rPr>
          <w:rFonts w:ascii="Calibri" w:hAnsi="Calibri"/>
          <w:sz w:val="22"/>
          <w:szCs w:val="22"/>
          <w:lang w:eastAsia="en-GB"/>
        </w:rPr>
      </w:pPr>
      <w:r>
        <w:t>5.1</w:t>
      </w:r>
      <w:r w:rsidRPr="00B43B15">
        <w:rPr>
          <w:rFonts w:ascii="Calibri" w:hAnsi="Calibri"/>
          <w:sz w:val="22"/>
          <w:szCs w:val="22"/>
        </w:rPr>
        <w:tab/>
      </w:r>
      <w:r>
        <w:rPr>
          <w:lang w:eastAsia="zh-CN"/>
        </w:rPr>
        <w:t>Protocol Stack Overview</w:t>
      </w:r>
      <w:r>
        <w:tab/>
      </w:r>
      <w:r>
        <w:fldChar w:fldCharType="begin" w:fldLock="1"/>
      </w:r>
      <w:r>
        <w:instrText xml:space="preserve"> PAGEREF _Toc98266845 \h </w:instrText>
      </w:r>
      <w:r>
        <w:fldChar w:fldCharType="separate"/>
      </w:r>
      <w:r>
        <w:t>13</w:t>
      </w:r>
      <w:r>
        <w:fldChar w:fldCharType="end"/>
      </w:r>
    </w:p>
    <w:p w14:paraId="2F511902" w14:textId="3202E526" w:rsidR="00433CEF" w:rsidRPr="00B43B15" w:rsidRDefault="00433CEF">
      <w:pPr>
        <w:pStyle w:val="TOC2"/>
        <w:rPr>
          <w:rFonts w:ascii="Calibri" w:hAnsi="Calibri"/>
          <w:sz w:val="22"/>
          <w:szCs w:val="22"/>
          <w:lang w:eastAsia="en-GB"/>
        </w:rPr>
      </w:pPr>
      <w:r>
        <w:t>5.2</w:t>
      </w:r>
      <w:r w:rsidRPr="00B43B15">
        <w:rPr>
          <w:rFonts w:ascii="Calibri" w:hAnsi="Calibri"/>
          <w:sz w:val="22"/>
          <w:szCs w:val="22"/>
        </w:rPr>
        <w:tab/>
      </w:r>
      <w:r>
        <w:rPr>
          <w:lang w:eastAsia="zh-CN"/>
        </w:rPr>
        <w:t>HTTP/2 Protocol</w:t>
      </w:r>
      <w:r>
        <w:tab/>
      </w:r>
      <w:r>
        <w:fldChar w:fldCharType="begin" w:fldLock="1"/>
      </w:r>
      <w:r>
        <w:instrText xml:space="preserve"> PAGEREF _Toc98266846 \h </w:instrText>
      </w:r>
      <w:r>
        <w:fldChar w:fldCharType="separate"/>
      </w:r>
      <w:r>
        <w:t>13</w:t>
      </w:r>
      <w:r>
        <w:fldChar w:fldCharType="end"/>
      </w:r>
    </w:p>
    <w:p w14:paraId="55392F47" w14:textId="2650427E" w:rsidR="00433CEF" w:rsidRPr="00B43B15" w:rsidRDefault="00433CEF">
      <w:pPr>
        <w:pStyle w:val="TOC3"/>
        <w:rPr>
          <w:rFonts w:ascii="Calibri" w:hAnsi="Calibri"/>
          <w:sz w:val="22"/>
          <w:szCs w:val="22"/>
          <w:lang w:eastAsia="en-GB"/>
        </w:rPr>
      </w:pPr>
      <w:r>
        <w:t>5.2.1</w:t>
      </w:r>
      <w:r w:rsidRPr="00B43B15">
        <w:rPr>
          <w:rFonts w:ascii="Calibri" w:hAnsi="Calibri"/>
          <w:sz w:val="22"/>
          <w:szCs w:val="22"/>
        </w:rPr>
        <w:tab/>
      </w:r>
      <w:r>
        <w:t>General</w:t>
      </w:r>
      <w:r>
        <w:tab/>
      </w:r>
      <w:r>
        <w:fldChar w:fldCharType="begin" w:fldLock="1"/>
      </w:r>
      <w:r>
        <w:instrText xml:space="preserve"> PAGEREF _Toc98266847 \h </w:instrText>
      </w:r>
      <w:r>
        <w:fldChar w:fldCharType="separate"/>
      </w:r>
      <w:r>
        <w:t>13</w:t>
      </w:r>
      <w:r>
        <w:fldChar w:fldCharType="end"/>
      </w:r>
    </w:p>
    <w:p w14:paraId="0DD7908F" w14:textId="0DB50069" w:rsidR="00433CEF" w:rsidRPr="00B43B15" w:rsidRDefault="00433CEF">
      <w:pPr>
        <w:pStyle w:val="TOC3"/>
        <w:rPr>
          <w:rFonts w:ascii="Calibri" w:hAnsi="Calibri"/>
          <w:sz w:val="22"/>
          <w:szCs w:val="22"/>
          <w:lang w:eastAsia="en-GB"/>
        </w:rPr>
      </w:pPr>
      <w:r>
        <w:t>5.2.2</w:t>
      </w:r>
      <w:r w:rsidRPr="00B43B15">
        <w:rPr>
          <w:rFonts w:ascii="Calibri" w:hAnsi="Calibri"/>
          <w:sz w:val="22"/>
          <w:szCs w:val="22"/>
        </w:rPr>
        <w:tab/>
      </w:r>
      <w:r>
        <w:t>HTTP standard headers</w:t>
      </w:r>
      <w:r>
        <w:tab/>
      </w:r>
      <w:r>
        <w:fldChar w:fldCharType="begin" w:fldLock="1"/>
      </w:r>
      <w:r>
        <w:instrText xml:space="preserve"> PAGEREF _Toc98266848 \h </w:instrText>
      </w:r>
      <w:r>
        <w:fldChar w:fldCharType="separate"/>
      </w:r>
      <w:r>
        <w:t>13</w:t>
      </w:r>
      <w:r>
        <w:fldChar w:fldCharType="end"/>
      </w:r>
    </w:p>
    <w:p w14:paraId="21D188A8" w14:textId="30A77906" w:rsidR="00433CEF" w:rsidRPr="00B43B15" w:rsidRDefault="00433CEF">
      <w:pPr>
        <w:pStyle w:val="TOC4"/>
        <w:rPr>
          <w:rFonts w:ascii="Calibri" w:hAnsi="Calibri"/>
          <w:sz w:val="22"/>
          <w:szCs w:val="22"/>
          <w:lang w:eastAsia="en-GB"/>
        </w:rPr>
      </w:pPr>
      <w:r>
        <w:t>5.2.2.1</w:t>
      </w:r>
      <w:r w:rsidRPr="00B43B15">
        <w:rPr>
          <w:rFonts w:ascii="Calibri" w:hAnsi="Calibri"/>
          <w:sz w:val="22"/>
          <w:szCs w:val="22"/>
          <w:lang w:eastAsia="en-GB"/>
        </w:rPr>
        <w:tab/>
      </w:r>
      <w:r>
        <w:rPr>
          <w:lang w:eastAsia="zh-CN"/>
        </w:rPr>
        <w:t>General</w:t>
      </w:r>
      <w:r>
        <w:tab/>
      </w:r>
      <w:r>
        <w:fldChar w:fldCharType="begin" w:fldLock="1"/>
      </w:r>
      <w:r>
        <w:instrText xml:space="preserve"> PAGEREF _Toc98266849 \h </w:instrText>
      </w:r>
      <w:r>
        <w:fldChar w:fldCharType="separate"/>
      </w:r>
      <w:r>
        <w:t>13</w:t>
      </w:r>
      <w:r>
        <w:fldChar w:fldCharType="end"/>
      </w:r>
    </w:p>
    <w:p w14:paraId="7E744C2D" w14:textId="7A7F33C0" w:rsidR="00433CEF" w:rsidRPr="00B43B15" w:rsidRDefault="00433CEF">
      <w:pPr>
        <w:pStyle w:val="TOC4"/>
        <w:rPr>
          <w:rFonts w:ascii="Calibri" w:hAnsi="Calibri"/>
          <w:sz w:val="22"/>
          <w:szCs w:val="22"/>
          <w:lang w:eastAsia="en-GB"/>
        </w:rPr>
      </w:pPr>
      <w:r>
        <w:t>5.2.2.2</w:t>
      </w:r>
      <w:r w:rsidRPr="00B43B15">
        <w:rPr>
          <w:rFonts w:ascii="Calibri" w:hAnsi="Calibri"/>
          <w:sz w:val="22"/>
          <w:szCs w:val="22"/>
          <w:lang w:eastAsia="en-GB"/>
        </w:rPr>
        <w:tab/>
      </w:r>
      <w:r>
        <w:rPr>
          <w:lang w:eastAsia="zh-CN"/>
        </w:rPr>
        <w:t>Mandatory to support HTTP standard headers</w:t>
      </w:r>
      <w:r>
        <w:tab/>
      </w:r>
      <w:r>
        <w:fldChar w:fldCharType="begin" w:fldLock="1"/>
      </w:r>
      <w:r>
        <w:instrText xml:space="preserve"> PAGEREF _Toc98266850 \h </w:instrText>
      </w:r>
      <w:r>
        <w:fldChar w:fldCharType="separate"/>
      </w:r>
      <w:r>
        <w:t>14</w:t>
      </w:r>
      <w:r>
        <w:fldChar w:fldCharType="end"/>
      </w:r>
    </w:p>
    <w:p w14:paraId="4E9B4E90" w14:textId="5765081B" w:rsidR="00433CEF" w:rsidRPr="00B43B15" w:rsidRDefault="00433CEF">
      <w:pPr>
        <w:pStyle w:val="TOC3"/>
        <w:rPr>
          <w:rFonts w:ascii="Calibri" w:hAnsi="Calibri"/>
          <w:sz w:val="22"/>
          <w:szCs w:val="22"/>
          <w:lang w:eastAsia="en-GB"/>
        </w:rPr>
      </w:pPr>
      <w:r>
        <w:t>5.2.3</w:t>
      </w:r>
      <w:r w:rsidRPr="00B43B15">
        <w:rPr>
          <w:rFonts w:ascii="Calibri" w:hAnsi="Calibri"/>
          <w:sz w:val="22"/>
          <w:szCs w:val="22"/>
        </w:rPr>
        <w:tab/>
      </w:r>
      <w:r>
        <w:t>HTTP custom headers</w:t>
      </w:r>
      <w:r>
        <w:tab/>
      </w:r>
      <w:r>
        <w:fldChar w:fldCharType="begin" w:fldLock="1"/>
      </w:r>
      <w:r>
        <w:instrText xml:space="preserve"> PAGEREF _Toc98266851 \h </w:instrText>
      </w:r>
      <w:r>
        <w:fldChar w:fldCharType="separate"/>
      </w:r>
      <w:r>
        <w:t>15</w:t>
      </w:r>
      <w:r>
        <w:fldChar w:fldCharType="end"/>
      </w:r>
    </w:p>
    <w:p w14:paraId="3721B9AA" w14:textId="0530BF9A" w:rsidR="00433CEF" w:rsidRPr="00B43B15" w:rsidRDefault="00433CEF">
      <w:pPr>
        <w:pStyle w:val="TOC4"/>
        <w:rPr>
          <w:rFonts w:ascii="Calibri" w:hAnsi="Calibri"/>
          <w:sz w:val="22"/>
          <w:szCs w:val="22"/>
          <w:lang w:eastAsia="en-GB"/>
        </w:rPr>
      </w:pPr>
      <w:r>
        <w:t>5.2.3.1</w:t>
      </w:r>
      <w:r w:rsidRPr="00B43B15">
        <w:rPr>
          <w:rFonts w:ascii="Calibri" w:hAnsi="Calibri"/>
          <w:sz w:val="22"/>
          <w:szCs w:val="22"/>
          <w:lang w:eastAsia="en-GB"/>
        </w:rPr>
        <w:tab/>
      </w:r>
      <w:r>
        <w:rPr>
          <w:lang w:eastAsia="zh-CN"/>
        </w:rPr>
        <w:t>General</w:t>
      </w:r>
      <w:r>
        <w:tab/>
      </w:r>
      <w:r>
        <w:fldChar w:fldCharType="begin" w:fldLock="1"/>
      </w:r>
      <w:r>
        <w:instrText xml:space="preserve"> PAGEREF _Toc98266852 \h </w:instrText>
      </w:r>
      <w:r>
        <w:fldChar w:fldCharType="separate"/>
      </w:r>
      <w:r>
        <w:t>15</w:t>
      </w:r>
      <w:r>
        <w:fldChar w:fldCharType="end"/>
      </w:r>
    </w:p>
    <w:p w14:paraId="23DC6FF3" w14:textId="14762596" w:rsidR="00433CEF" w:rsidRPr="00B43B15" w:rsidRDefault="00433CEF">
      <w:pPr>
        <w:pStyle w:val="TOC4"/>
        <w:rPr>
          <w:rFonts w:ascii="Calibri" w:hAnsi="Calibri"/>
          <w:sz w:val="22"/>
          <w:szCs w:val="22"/>
          <w:lang w:eastAsia="en-GB"/>
        </w:rPr>
      </w:pPr>
      <w:r>
        <w:t>5.2.3.2</w:t>
      </w:r>
      <w:r w:rsidRPr="00B43B15">
        <w:rPr>
          <w:rFonts w:ascii="Calibri" w:hAnsi="Calibri"/>
          <w:sz w:val="22"/>
          <w:szCs w:val="22"/>
          <w:lang w:eastAsia="en-GB"/>
        </w:rPr>
        <w:tab/>
      </w:r>
      <w:r>
        <w:t>Mandatory to support custom headers</w:t>
      </w:r>
      <w:r>
        <w:tab/>
      </w:r>
      <w:r>
        <w:fldChar w:fldCharType="begin" w:fldLock="1"/>
      </w:r>
      <w:r>
        <w:instrText xml:space="preserve"> PAGEREF _Toc98266853 \h </w:instrText>
      </w:r>
      <w:r>
        <w:fldChar w:fldCharType="separate"/>
      </w:r>
      <w:r>
        <w:t>16</w:t>
      </w:r>
      <w:r>
        <w:fldChar w:fldCharType="end"/>
      </w:r>
    </w:p>
    <w:p w14:paraId="5ABF71CD" w14:textId="33FA5617" w:rsidR="00433CEF" w:rsidRPr="00B43B15" w:rsidRDefault="00433CEF">
      <w:pPr>
        <w:pStyle w:val="TOC5"/>
        <w:rPr>
          <w:rFonts w:ascii="Calibri" w:hAnsi="Calibri"/>
          <w:sz w:val="22"/>
          <w:szCs w:val="22"/>
          <w:lang w:eastAsia="en-GB"/>
        </w:rPr>
      </w:pPr>
      <w:r>
        <w:t>5.2.3.2.1</w:t>
      </w:r>
      <w:r w:rsidRPr="00B43B15">
        <w:rPr>
          <w:rFonts w:ascii="Calibri" w:hAnsi="Calibri"/>
          <w:sz w:val="22"/>
          <w:szCs w:val="22"/>
          <w:lang w:eastAsia="en-GB"/>
        </w:rPr>
        <w:tab/>
      </w:r>
      <w:r>
        <w:t>General</w:t>
      </w:r>
      <w:r>
        <w:tab/>
      </w:r>
      <w:r>
        <w:fldChar w:fldCharType="begin" w:fldLock="1"/>
      </w:r>
      <w:r>
        <w:instrText xml:space="preserve"> PAGEREF _Toc98266854 \h </w:instrText>
      </w:r>
      <w:r>
        <w:fldChar w:fldCharType="separate"/>
      </w:r>
      <w:r>
        <w:t>16</w:t>
      </w:r>
      <w:r>
        <w:fldChar w:fldCharType="end"/>
      </w:r>
    </w:p>
    <w:p w14:paraId="7D7DABF9" w14:textId="40DCE582" w:rsidR="00433CEF" w:rsidRPr="00B43B15" w:rsidRDefault="00433CEF">
      <w:pPr>
        <w:pStyle w:val="TOC5"/>
        <w:rPr>
          <w:rFonts w:ascii="Calibri" w:hAnsi="Calibri"/>
          <w:sz w:val="22"/>
          <w:szCs w:val="22"/>
          <w:lang w:eastAsia="en-GB"/>
        </w:rPr>
      </w:pPr>
      <w:r>
        <w:t>5.2.3.2.2</w:t>
      </w:r>
      <w:r w:rsidRPr="00B43B15">
        <w:rPr>
          <w:rFonts w:ascii="Calibri" w:hAnsi="Calibri"/>
          <w:sz w:val="22"/>
          <w:szCs w:val="22"/>
          <w:lang w:eastAsia="en-GB"/>
        </w:rPr>
        <w:tab/>
      </w:r>
      <w:r>
        <w:rPr>
          <w:lang w:eastAsia="zh-CN"/>
        </w:rPr>
        <w:t>3gpp-Sbi-Message-Priority</w:t>
      </w:r>
      <w:r>
        <w:tab/>
      </w:r>
      <w:r>
        <w:fldChar w:fldCharType="begin" w:fldLock="1"/>
      </w:r>
      <w:r>
        <w:instrText xml:space="preserve"> PAGEREF _Toc98266855 \h </w:instrText>
      </w:r>
      <w:r>
        <w:fldChar w:fldCharType="separate"/>
      </w:r>
      <w:r>
        <w:t>18</w:t>
      </w:r>
      <w:r>
        <w:fldChar w:fldCharType="end"/>
      </w:r>
    </w:p>
    <w:p w14:paraId="593B5BE1" w14:textId="504BE31F" w:rsidR="00433CEF" w:rsidRPr="00B43B15" w:rsidRDefault="00433CEF">
      <w:pPr>
        <w:pStyle w:val="TOC5"/>
        <w:rPr>
          <w:rFonts w:ascii="Calibri" w:hAnsi="Calibri"/>
          <w:sz w:val="22"/>
          <w:szCs w:val="22"/>
          <w:lang w:eastAsia="en-GB"/>
        </w:rPr>
      </w:pPr>
      <w:r>
        <w:t>5.2.3.2.3</w:t>
      </w:r>
      <w:r w:rsidRPr="00B43B15">
        <w:rPr>
          <w:rFonts w:ascii="Calibri" w:hAnsi="Calibri"/>
          <w:sz w:val="22"/>
          <w:szCs w:val="22"/>
          <w:lang w:eastAsia="en-GB"/>
        </w:rPr>
        <w:tab/>
      </w:r>
      <w:r>
        <w:rPr>
          <w:lang w:eastAsia="zh-CN"/>
        </w:rPr>
        <w:t>3gpp-Sbi-Callback</w:t>
      </w:r>
      <w:r>
        <w:tab/>
      </w:r>
      <w:r>
        <w:fldChar w:fldCharType="begin" w:fldLock="1"/>
      </w:r>
      <w:r>
        <w:instrText xml:space="preserve"> PAGEREF _Toc98266856 \h </w:instrText>
      </w:r>
      <w:r>
        <w:fldChar w:fldCharType="separate"/>
      </w:r>
      <w:r>
        <w:t>18</w:t>
      </w:r>
      <w:r>
        <w:fldChar w:fldCharType="end"/>
      </w:r>
    </w:p>
    <w:p w14:paraId="55409A48" w14:textId="4144B938" w:rsidR="00433CEF" w:rsidRPr="00B43B15" w:rsidRDefault="00433CEF">
      <w:pPr>
        <w:pStyle w:val="TOC5"/>
        <w:rPr>
          <w:rFonts w:ascii="Calibri" w:hAnsi="Calibri"/>
          <w:sz w:val="22"/>
          <w:szCs w:val="22"/>
          <w:lang w:eastAsia="en-GB"/>
        </w:rPr>
      </w:pPr>
      <w:r>
        <w:t>5.2.3.2.4</w:t>
      </w:r>
      <w:r w:rsidRPr="00B43B15">
        <w:rPr>
          <w:rFonts w:ascii="Calibri" w:hAnsi="Calibri"/>
          <w:sz w:val="22"/>
          <w:szCs w:val="22"/>
          <w:lang w:eastAsia="en-GB"/>
        </w:rPr>
        <w:tab/>
      </w:r>
      <w:r>
        <w:rPr>
          <w:lang w:eastAsia="zh-CN"/>
        </w:rPr>
        <w:t>3gpp-Sbi-Target-apiRoot</w:t>
      </w:r>
      <w:r>
        <w:tab/>
      </w:r>
      <w:r>
        <w:fldChar w:fldCharType="begin" w:fldLock="1"/>
      </w:r>
      <w:r>
        <w:instrText xml:space="preserve"> PAGEREF _Toc98266857 \h </w:instrText>
      </w:r>
      <w:r>
        <w:fldChar w:fldCharType="separate"/>
      </w:r>
      <w:r>
        <w:t>18</w:t>
      </w:r>
      <w:r>
        <w:fldChar w:fldCharType="end"/>
      </w:r>
    </w:p>
    <w:p w14:paraId="2A6BAA4D" w14:textId="7844C258" w:rsidR="00433CEF" w:rsidRPr="00B43B15" w:rsidRDefault="00433CEF">
      <w:pPr>
        <w:pStyle w:val="TOC5"/>
        <w:rPr>
          <w:rFonts w:ascii="Calibri" w:hAnsi="Calibri"/>
          <w:sz w:val="22"/>
          <w:szCs w:val="22"/>
          <w:lang w:eastAsia="en-GB"/>
        </w:rPr>
      </w:pPr>
      <w:r>
        <w:t>5.2.3.2.5</w:t>
      </w:r>
      <w:r w:rsidRPr="00B43B15">
        <w:rPr>
          <w:rFonts w:ascii="Calibri" w:hAnsi="Calibri"/>
          <w:sz w:val="22"/>
          <w:szCs w:val="22"/>
          <w:lang w:eastAsia="en-GB"/>
        </w:rPr>
        <w:tab/>
      </w:r>
      <w:r>
        <w:rPr>
          <w:lang w:eastAsia="zh-CN"/>
        </w:rPr>
        <w:t>3gpp-Sbi-Routing-Binding</w:t>
      </w:r>
      <w:r>
        <w:tab/>
      </w:r>
      <w:r>
        <w:fldChar w:fldCharType="begin" w:fldLock="1"/>
      </w:r>
      <w:r>
        <w:instrText xml:space="preserve"> PAGEREF _Toc98266858 \h </w:instrText>
      </w:r>
      <w:r>
        <w:fldChar w:fldCharType="separate"/>
      </w:r>
      <w:r>
        <w:t>19</w:t>
      </w:r>
      <w:r>
        <w:fldChar w:fldCharType="end"/>
      </w:r>
    </w:p>
    <w:p w14:paraId="7F712642" w14:textId="7DF4552D" w:rsidR="00433CEF" w:rsidRPr="00B43B15" w:rsidRDefault="00433CEF">
      <w:pPr>
        <w:pStyle w:val="TOC5"/>
        <w:rPr>
          <w:rFonts w:ascii="Calibri" w:hAnsi="Calibri"/>
          <w:sz w:val="22"/>
          <w:szCs w:val="22"/>
          <w:lang w:eastAsia="en-GB"/>
        </w:rPr>
      </w:pPr>
      <w:r>
        <w:t>5.2.3.2.6</w:t>
      </w:r>
      <w:r w:rsidRPr="00B43B15">
        <w:rPr>
          <w:rFonts w:ascii="Calibri" w:hAnsi="Calibri"/>
          <w:sz w:val="22"/>
          <w:szCs w:val="22"/>
          <w:lang w:eastAsia="en-GB"/>
        </w:rPr>
        <w:tab/>
      </w:r>
      <w:r>
        <w:rPr>
          <w:lang w:eastAsia="zh-CN"/>
        </w:rPr>
        <w:t>3gpp-Sbi-Binding</w:t>
      </w:r>
      <w:r>
        <w:tab/>
      </w:r>
      <w:r>
        <w:fldChar w:fldCharType="begin" w:fldLock="1"/>
      </w:r>
      <w:r>
        <w:instrText xml:space="preserve"> PAGEREF _Toc98266859 \h </w:instrText>
      </w:r>
      <w:r>
        <w:fldChar w:fldCharType="separate"/>
      </w:r>
      <w:r>
        <w:t>20</w:t>
      </w:r>
      <w:r>
        <w:fldChar w:fldCharType="end"/>
      </w:r>
    </w:p>
    <w:p w14:paraId="32D5AD76" w14:textId="20D6D65F" w:rsidR="00433CEF" w:rsidRPr="00B43B15" w:rsidRDefault="00433CEF">
      <w:pPr>
        <w:pStyle w:val="TOC5"/>
        <w:rPr>
          <w:rFonts w:ascii="Calibri" w:hAnsi="Calibri"/>
          <w:sz w:val="22"/>
          <w:szCs w:val="22"/>
          <w:lang w:eastAsia="en-GB"/>
        </w:rPr>
      </w:pPr>
      <w:r>
        <w:t>5.2.3.2.7</w:t>
      </w:r>
      <w:r w:rsidRPr="00B43B15">
        <w:rPr>
          <w:rFonts w:ascii="Calibri" w:hAnsi="Calibri"/>
          <w:sz w:val="22"/>
          <w:szCs w:val="22"/>
          <w:lang w:eastAsia="en-GB"/>
        </w:rPr>
        <w:tab/>
      </w:r>
      <w:r>
        <w:rPr>
          <w:lang w:eastAsia="zh-CN"/>
        </w:rPr>
        <w:t>3gpp-Sbi-Discovery</w:t>
      </w:r>
      <w:r>
        <w:tab/>
      </w:r>
      <w:r>
        <w:fldChar w:fldCharType="begin" w:fldLock="1"/>
      </w:r>
      <w:r>
        <w:instrText xml:space="preserve"> PAGEREF _Toc98266860 \h </w:instrText>
      </w:r>
      <w:r>
        <w:fldChar w:fldCharType="separate"/>
      </w:r>
      <w:r>
        <w:t>21</w:t>
      </w:r>
      <w:r>
        <w:fldChar w:fldCharType="end"/>
      </w:r>
    </w:p>
    <w:p w14:paraId="4A6C4888" w14:textId="6A5FF3C0" w:rsidR="00433CEF" w:rsidRPr="00B43B15" w:rsidRDefault="00433CEF">
      <w:pPr>
        <w:pStyle w:val="TOC5"/>
        <w:rPr>
          <w:rFonts w:ascii="Calibri" w:hAnsi="Calibri"/>
          <w:sz w:val="22"/>
          <w:szCs w:val="22"/>
          <w:lang w:eastAsia="en-GB"/>
        </w:rPr>
      </w:pPr>
      <w:r>
        <w:t>5.2.3.2.8</w:t>
      </w:r>
      <w:r w:rsidRPr="00B43B15">
        <w:rPr>
          <w:rFonts w:ascii="Calibri" w:hAnsi="Calibri"/>
          <w:sz w:val="22"/>
          <w:szCs w:val="22"/>
          <w:lang w:eastAsia="en-GB"/>
        </w:rPr>
        <w:tab/>
      </w:r>
      <w:r>
        <w:rPr>
          <w:lang w:eastAsia="zh-CN"/>
        </w:rPr>
        <w:t>3gpp-Sbi-Producer-Id</w:t>
      </w:r>
      <w:r>
        <w:tab/>
      </w:r>
      <w:r>
        <w:fldChar w:fldCharType="begin" w:fldLock="1"/>
      </w:r>
      <w:r>
        <w:instrText xml:space="preserve"> PAGEREF _Toc98266861 \h </w:instrText>
      </w:r>
      <w:r>
        <w:fldChar w:fldCharType="separate"/>
      </w:r>
      <w:r>
        <w:t>22</w:t>
      </w:r>
      <w:r>
        <w:fldChar w:fldCharType="end"/>
      </w:r>
    </w:p>
    <w:p w14:paraId="372759E1" w14:textId="11F2AA91" w:rsidR="00433CEF" w:rsidRPr="00B43B15" w:rsidRDefault="00433CEF">
      <w:pPr>
        <w:pStyle w:val="TOC5"/>
        <w:rPr>
          <w:rFonts w:ascii="Calibri" w:hAnsi="Calibri"/>
          <w:sz w:val="22"/>
          <w:szCs w:val="22"/>
          <w:lang w:eastAsia="en-GB"/>
        </w:rPr>
      </w:pPr>
      <w:r>
        <w:t>5.2.3.2.9</w:t>
      </w:r>
      <w:r w:rsidRPr="00B43B15">
        <w:rPr>
          <w:rFonts w:ascii="Calibri" w:hAnsi="Calibri"/>
          <w:sz w:val="22"/>
          <w:szCs w:val="22"/>
          <w:lang w:eastAsia="en-GB"/>
        </w:rPr>
        <w:tab/>
      </w:r>
      <w:r>
        <w:rPr>
          <w:lang w:eastAsia="zh-CN"/>
        </w:rPr>
        <w:t>3gpp-Sbi-Oci</w:t>
      </w:r>
      <w:r>
        <w:tab/>
      </w:r>
      <w:r>
        <w:fldChar w:fldCharType="begin" w:fldLock="1"/>
      </w:r>
      <w:r>
        <w:instrText xml:space="preserve"> PAGEREF _Toc98266862 \h </w:instrText>
      </w:r>
      <w:r>
        <w:fldChar w:fldCharType="separate"/>
      </w:r>
      <w:r>
        <w:t>22</w:t>
      </w:r>
      <w:r>
        <w:fldChar w:fldCharType="end"/>
      </w:r>
    </w:p>
    <w:p w14:paraId="7BAFE9B9" w14:textId="6E4FDF82" w:rsidR="00433CEF" w:rsidRPr="00B43B15" w:rsidRDefault="00433CEF">
      <w:pPr>
        <w:pStyle w:val="TOC5"/>
        <w:rPr>
          <w:rFonts w:ascii="Calibri" w:hAnsi="Calibri"/>
          <w:sz w:val="22"/>
          <w:szCs w:val="22"/>
          <w:lang w:eastAsia="en-GB"/>
        </w:rPr>
      </w:pPr>
      <w:r>
        <w:t>5.2.3.2.10</w:t>
      </w:r>
      <w:r w:rsidRPr="00B43B15">
        <w:rPr>
          <w:rFonts w:ascii="Calibri" w:hAnsi="Calibri"/>
          <w:sz w:val="22"/>
          <w:szCs w:val="22"/>
          <w:lang w:eastAsia="en-GB"/>
        </w:rPr>
        <w:tab/>
      </w:r>
      <w:r>
        <w:rPr>
          <w:lang w:eastAsia="zh-CN"/>
        </w:rPr>
        <w:t>3gpp-Sbi-Lci</w:t>
      </w:r>
      <w:r>
        <w:tab/>
      </w:r>
      <w:r>
        <w:fldChar w:fldCharType="begin" w:fldLock="1"/>
      </w:r>
      <w:r>
        <w:instrText xml:space="preserve"> PAGEREF _Toc98266863 \h </w:instrText>
      </w:r>
      <w:r>
        <w:fldChar w:fldCharType="separate"/>
      </w:r>
      <w:r>
        <w:t>24</w:t>
      </w:r>
      <w:r>
        <w:fldChar w:fldCharType="end"/>
      </w:r>
    </w:p>
    <w:p w14:paraId="26A64802" w14:textId="53106723" w:rsidR="00433CEF" w:rsidRPr="00B43B15" w:rsidRDefault="00433CEF">
      <w:pPr>
        <w:pStyle w:val="TOC5"/>
        <w:rPr>
          <w:rFonts w:ascii="Calibri" w:hAnsi="Calibri"/>
          <w:sz w:val="22"/>
          <w:szCs w:val="22"/>
          <w:lang w:eastAsia="en-GB"/>
        </w:rPr>
      </w:pPr>
      <w:r>
        <w:t>5.2.3.2.11</w:t>
      </w:r>
      <w:r w:rsidRPr="00B43B15">
        <w:rPr>
          <w:rFonts w:ascii="Calibri" w:hAnsi="Calibri"/>
          <w:sz w:val="22"/>
          <w:szCs w:val="22"/>
          <w:lang w:eastAsia="en-GB"/>
        </w:rPr>
        <w:tab/>
      </w:r>
      <w:r>
        <w:rPr>
          <w:lang w:eastAsia="zh-CN"/>
        </w:rPr>
        <w:t>3gpp-Sbi-Client-Credentials</w:t>
      </w:r>
      <w:r>
        <w:tab/>
      </w:r>
      <w:r>
        <w:fldChar w:fldCharType="begin" w:fldLock="1"/>
      </w:r>
      <w:r>
        <w:instrText xml:space="preserve"> PAGEREF _Toc98266864 \h </w:instrText>
      </w:r>
      <w:r>
        <w:fldChar w:fldCharType="separate"/>
      </w:r>
      <w:r>
        <w:t>26</w:t>
      </w:r>
      <w:r>
        <w:fldChar w:fldCharType="end"/>
      </w:r>
    </w:p>
    <w:p w14:paraId="54253A7C" w14:textId="1883E081" w:rsidR="00433CEF" w:rsidRPr="00B43B15" w:rsidRDefault="00433CEF">
      <w:pPr>
        <w:pStyle w:val="TOC5"/>
        <w:rPr>
          <w:rFonts w:ascii="Calibri" w:hAnsi="Calibri"/>
          <w:sz w:val="22"/>
          <w:szCs w:val="22"/>
          <w:lang w:eastAsia="en-GB"/>
        </w:rPr>
      </w:pPr>
      <w:r>
        <w:t>5.2.3.2.12</w:t>
      </w:r>
      <w:r w:rsidRPr="00B43B15">
        <w:rPr>
          <w:rFonts w:ascii="Calibri" w:hAnsi="Calibri"/>
          <w:sz w:val="22"/>
          <w:szCs w:val="22"/>
          <w:lang w:eastAsia="en-GB"/>
        </w:rPr>
        <w:tab/>
      </w:r>
      <w:r>
        <w:rPr>
          <w:lang w:eastAsia="zh-CN"/>
        </w:rPr>
        <w:t>3gpp-Sbi-Nrf-Uri</w:t>
      </w:r>
      <w:r>
        <w:tab/>
      </w:r>
      <w:r>
        <w:fldChar w:fldCharType="begin" w:fldLock="1"/>
      </w:r>
      <w:r>
        <w:instrText xml:space="preserve"> PAGEREF _Toc98266865 \h </w:instrText>
      </w:r>
      <w:r>
        <w:fldChar w:fldCharType="separate"/>
      </w:r>
      <w:r>
        <w:t>27</w:t>
      </w:r>
      <w:r>
        <w:fldChar w:fldCharType="end"/>
      </w:r>
    </w:p>
    <w:p w14:paraId="33418502" w14:textId="126806C5" w:rsidR="00433CEF" w:rsidRPr="00B43B15" w:rsidRDefault="00433CEF">
      <w:pPr>
        <w:pStyle w:val="TOC5"/>
        <w:rPr>
          <w:rFonts w:ascii="Calibri" w:hAnsi="Calibri"/>
          <w:sz w:val="22"/>
          <w:szCs w:val="22"/>
          <w:lang w:eastAsia="en-GB"/>
        </w:rPr>
      </w:pPr>
      <w:r>
        <w:t>5.2.3.2.13</w:t>
      </w:r>
      <w:r w:rsidRPr="00B43B15">
        <w:rPr>
          <w:rFonts w:ascii="Calibri" w:hAnsi="Calibri"/>
          <w:sz w:val="22"/>
          <w:szCs w:val="22"/>
          <w:lang w:eastAsia="en-GB"/>
        </w:rPr>
        <w:tab/>
      </w:r>
      <w:r>
        <w:rPr>
          <w:lang w:eastAsia="zh-CN"/>
        </w:rPr>
        <w:t>3gpp-Sbi-Target-Nf-Id</w:t>
      </w:r>
      <w:r>
        <w:tab/>
      </w:r>
      <w:r>
        <w:fldChar w:fldCharType="begin" w:fldLock="1"/>
      </w:r>
      <w:r>
        <w:instrText xml:space="preserve"> PAGEREF _Toc98266866 \h </w:instrText>
      </w:r>
      <w:r>
        <w:fldChar w:fldCharType="separate"/>
      </w:r>
      <w:r>
        <w:t>27</w:t>
      </w:r>
      <w:r>
        <w:fldChar w:fldCharType="end"/>
      </w:r>
    </w:p>
    <w:p w14:paraId="73986F05" w14:textId="6A061F23" w:rsidR="00433CEF" w:rsidRPr="00B43B15" w:rsidRDefault="00433CEF">
      <w:pPr>
        <w:pStyle w:val="TOC5"/>
        <w:rPr>
          <w:rFonts w:ascii="Calibri" w:hAnsi="Calibri"/>
          <w:sz w:val="22"/>
          <w:szCs w:val="22"/>
          <w:lang w:eastAsia="en-GB"/>
        </w:rPr>
      </w:pPr>
      <w:r>
        <w:t>5.2.3.2.14</w:t>
      </w:r>
      <w:r w:rsidRPr="00B43B15">
        <w:rPr>
          <w:rFonts w:ascii="Calibri" w:hAnsi="Calibri"/>
          <w:sz w:val="22"/>
          <w:szCs w:val="22"/>
          <w:lang w:eastAsia="en-GB"/>
        </w:rPr>
        <w:tab/>
      </w:r>
      <w:r>
        <w:t>Void</w:t>
      </w:r>
      <w:r>
        <w:tab/>
      </w:r>
      <w:r>
        <w:fldChar w:fldCharType="begin" w:fldLock="1"/>
      </w:r>
      <w:r>
        <w:instrText xml:space="preserve"> PAGEREF _Toc98266867 \h </w:instrText>
      </w:r>
      <w:r>
        <w:fldChar w:fldCharType="separate"/>
      </w:r>
      <w:r>
        <w:t>27</w:t>
      </w:r>
      <w:r>
        <w:fldChar w:fldCharType="end"/>
      </w:r>
    </w:p>
    <w:p w14:paraId="39E81617" w14:textId="431A4C56" w:rsidR="00433CEF" w:rsidRPr="00B43B15" w:rsidRDefault="00433CEF">
      <w:pPr>
        <w:pStyle w:val="TOC5"/>
        <w:rPr>
          <w:rFonts w:ascii="Calibri" w:hAnsi="Calibri"/>
          <w:sz w:val="22"/>
          <w:szCs w:val="22"/>
          <w:lang w:eastAsia="en-GB"/>
        </w:rPr>
      </w:pPr>
      <w:r>
        <w:t>5.2.3.2.15</w:t>
      </w:r>
      <w:r w:rsidRPr="00B43B15">
        <w:rPr>
          <w:rFonts w:ascii="Calibri" w:hAnsi="Calibri"/>
          <w:sz w:val="22"/>
          <w:szCs w:val="22"/>
          <w:lang w:eastAsia="en-GB"/>
        </w:rPr>
        <w:tab/>
      </w:r>
      <w:r>
        <w:t>Void</w:t>
      </w:r>
      <w:r>
        <w:tab/>
      </w:r>
      <w:r>
        <w:fldChar w:fldCharType="begin" w:fldLock="1"/>
      </w:r>
      <w:r>
        <w:instrText xml:space="preserve"> PAGEREF _Toc98266868 \h </w:instrText>
      </w:r>
      <w:r>
        <w:fldChar w:fldCharType="separate"/>
      </w:r>
      <w:r>
        <w:t>27</w:t>
      </w:r>
      <w:r>
        <w:fldChar w:fldCharType="end"/>
      </w:r>
    </w:p>
    <w:p w14:paraId="17A45330" w14:textId="66D20529" w:rsidR="00433CEF" w:rsidRPr="00B43B15" w:rsidRDefault="00433CEF">
      <w:pPr>
        <w:pStyle w:val="TOC5"/>
        <w:rPr>
          <w:rFonts w:ascii="Calibri" w:hAnsi="Calibri"/>
          <w:sz w:val="22"/>
          <w:szCs w:val="22"/>
          <w:lang w:eastAsia="en-GB"/>
        </w:rPr>
      </w:pPr>
      <w:r>
        <w:t>5.2.3.2.16</w:t>
      </w:r>
      <w:r w:rsidRPr="00B43B15">
        <w:rPr>
          <w:rFonts w:ascii="Calibri" w:hAnsi="Calibri"/>
          <w:sz w:val="22"/>
          <w:szCs w:val="22"/>
          <w:lang w:eastAsia="en-GB"/>
        </w:rPr>
        <w:tab/>
      </w:r>
      <w:r>
        <w:rPr>
          <w:lang w:eastAsia="zh-CN"/>
        </w:rPr>
        <w:t>3gpp-Sbi-Access-Scope</w:t>
      </w:r>
      <w:r>
        <w:tab/>
      </w:r>
      <w:r>
        <w:fldChar w:fldCharType="begin" w:fldLock="1"/>
      </w:r>
      <w:r>
        <w:instrText xml:space="preserve"> PAGEREF _Toc98266869 \h </w:instrText>
      </w:r>
      <w:r>
        <w:fldChar w:fldCharType="separate"/>
      </w:r>
      <w:r>
        <w:t>27</w:t>
      </w:r>
      <w:r>
        <w:fldChar w:fldCharType="end"/>
      </w:r>
    </w:p>
    <w:p w14:paraId="16182252" w14:textId="5198736E" w:rsidR="00433CEF" w:rsidRPr="00B43B15" w:rsidRDefault="00433CEF">
      <w:pPr>
        <w:pStyle w:val="TOC5"/>
        <w:rPr>
          <w:rFonts w:ascii="Calibri" w:hAnsi="Calibri"/>
          <w:sz w:val="22"/>
          <w:szCs w:val="22"/>
          <w:lang w:eastAsia="en-GB"/>
        </w:rPr>
      </w:pPr>
      <w:r>
        <w:t>5.2.3.2.17</w:t>
      </w:r>
      <w:r w:rsidRPr="00B43B15">
        <w:rPr>
          <w:rFonts w:ascii="Calibri" w:hAnsi="Calibri"/>
          <w:sz w:val="22"/>
          <w:szCs w:val="22"/>
          <w:lang w:eastAsia="en-GB"/>
        </w:rPr>
        <w:tab/>
      </w:r>
      <w:r>
        <w:rPr>
          <w:lang w:eastAsia="zh-CN"/>
        </w:rPr>
        <w:t>3gpp-Sbi-Access-Token</w:t>
      </w:r>
      <w:r>
        <w:tab/>
      </w:r>
      <w:r>
        <w:fldChar w:fldCharType="begin" w:fldLock="1"/>
      </w:r>
      <w:r>
        <w:instrText xml:space="preserve"> PAGEREF _Toc98266870 \h </w:instrText>
      </w:r>
      <w:r>
        <w:fldChar w:fldCharType="separate"/>
      </w:r>
      <w:r>
        <w:t>28</w:t>
      </w:r>
      <w:r>
        <w:fldChar w:fldCharType="end"/>
      </w:r>
    </w:p>
    <w:p w14:paraId="36E95B03" w14:textId="403FD578" w:rsidR="00433CEF" w:rsidRPr="00B43B15" w:rsidRDefault="00433CEF">
      <w:pPr>
        <w:pStyle w:val="TOC4"/>
        <w:rPr>
          <w:rFonts w:ascii="Calibri" w:hAnsi="Calibri"/>
          <w:sz w:val="22"/>
          <w:szCs w:val="22"/>
          <w:lang w:eastAsia="en-GB"/>
        </w:rPr>
      </w:pPr>
      <w:r>
        <w:t>5.2.3.3</w:t>
      </w:r>
      <w:r w:rsidRPr="00B43B15">
        <w:rPr>
          <w:rFonts w:ascii="Calibri" w:hAnsi="Calibri"/>
          <w:sz w:val="22"/>
          <w:szCs w:val="22"/>
          <w:lang w:eastAsia="en-GB"/>
        </w:rPr>
        <w:tab/>
      </w:r>
      <w:r>
        <w:t>Optional to support custom headers</w:t>
      </w:r>
      <w:r>
        <w:tab/>
      </w:r>
      <w:r>
        <w:fldChar w:fldCharType="begin" w:fldLock="1"/>
      </w:r>
      <w:r>
        <w:instrText xml:space="preserve"> PAGEREF _Toc98266871 \h </w:instrText>
      </w:r>
      <w:r>
        <w:fldChar w:fldCharType="separate"/>
      </w:r>
      <w:r>
        <w:t>28</w:t>
      </w:r>
      <w:r>
        <w:fldChar w:fldCharType="end"/>
      </w:r>
    </w:p>
    <w:p w14:paraId="315556E9" w14:textId="1DA1852F" w:rsidR="00433CEF" w:rsidRPr="00B43B15" w:rsidRDefault="00433CEF">
      <w:pPr>
        <w:pStyle w:val="TOC5"/>
        <w:rPr>
          <w:rFonts w:ascii="Calibri" w:hAnsi="Calibri"/>
          <w:sz w:val="22"/>
          <w:szCs w:val="22"/>
          <w:lang w:eastAsia="en-GB"/>
        </w:rPr>
      </w:pPr>
      <w:r>
        <w:t>5.2.3.3.1</w:t>
      </w:r>
      <w:r w:rsidRPr="00B43B15">
        <w:rPr>
          <w:rFonts w:ascii="Calibri" w:hAnsi="Calibri"/>
          <w:sz w:val="22"/>
          <w:szCs w:val="22"/>
          <w:lang w:eastAsia="en-GB"/>
        </w:rPr>
        <w:tab/>
      </w:r>
      <w:r>
        <w:t>General</w:t>
      </w:r>
      <w:r>
        <w:tab/>
      </w:r>
      <w:r>
        <w:fldChar w:fldCharType="begin" w:fldLock="1"/>
      </w:r>
      <w:r>
        <w:instrText xml:space="preserve"> PAGEREF _Toc98266872 \h </w:instrText>
      </w:r>
      <w:r>
        <w:fldChar w:fldCharType="separate"/>
      </w:r>
      <w:r>
        <w:t>28</w:t>
      </w:r>
      <w:r>
        <w:fldChar w:fldCharType="end"/>
      </w:r>
    </w:p>
    <w:p w14:paraId="31F3F3CC" w14:textId="6B34EF52" w:rsidR="00433CEF" w:rsidRPr="00B43B15" w:rsidRDefault="00433CEF">
      <w:pPr>
        <w:pStyle w:val="TOC5"/>
        <w:rPr>
          <w:rFonts w:ascii="Calibri" w:hAnsi="Calibri"/>
          <w:sz w:val="22"/>
          <w:szCs w:val="22"/>
          <w:lang w:eastAsia="en-GB"/>
        </w:rPr>
      </w:pPr>
      <w:r>
        <w:t>5.2.3.3.2</w:t>
      </w:r>
      <w:r w:rsidRPr="00B43B15">
        <w:rPr>
          <w:rFonts w:ascii="Calibri" w:hAnsi="Calibri"/>
          <w:sz w:val="22"/>
          <w:szCs w:val="22"/>
          <w:lang w:eastAsia="en-GB"/>
        </w:rPr>
        <w:tab/>
      </w:r>
      <w:r>
        <w:rPr>
          <w:lang w:eastAsia="zh-CN"/>
        </w:rPr>
        <w:t>3gpp-Sbi-Sender-Timestamp</w:t>
      </w:r>
      <w:r>
        <w:tab/>
      </w:r>
      <w:r>
        <w:fldChar w:fldCharType="begin" w:fldLock="1"/>
      </w:r>
      <w:r>
        <w:instrText xml:space="preserve"> PAGEREF _Toc98266873 \h </w:instrText>
      </w:r>
      <w:r>
        <w:fldChar w:fldCharType="separate"/>
      </w:r>
      <w:r>
        <w:t>28</w:t>
      </w:r>
      <w:r>
        <w:fldChar w:fldCharType="end"/>
      </w:r>
    </w:p>
    <w:p w14:paraId="76DCBA10" w14:textId="33F76BCA" w:rsidR="00433CEF" w:rsidRPr="00B43B15" w:rsidRDefault="00433CEF">
      <w:pPr>
        <w:pStyle w:val="TOC5"/>
        <w:rPr>
          <w:rFonts w:ascii="Calibri" w:hAnsi="Calibri"/>
          <w:sz w:val="22"/>
          <w:szCs w:val="22"/>
          <w:lang w:eastAsia="en-GB"/>
        </w:rPr>
      </w:pPr>
      <w:r w:rsidRPr="00433CEF">
        <w:t>5.2.3.3.3</w:t>
      </w:r>
      <w:r w:rsidRPr="00B43B15">
        <w:rPr>
          <w:rFonts w:ascii="Calibri" w:hAnsi="Calibri"/>
          <w:sz w:val="22"/>
          <w:szCs w:val="22"/>
          <w:lang w:eastAsia="en-GB"/>
        </w:rPr>
        <w:tab/>
      </w:r>
      <w:r w:rsidRPr="00D64227">
        <w:rPr>
          <w:lang w:val="en-US" w:eastAsia="zh-CN"/>
        </w:rPr>
        <w:t>3gpp-Sbi-Max-Rsp-Time</w:t>
      </w:r>
      <w:r>
        <w:tab/>
      </w:r>
      <w:r>
        <w:fldChar w:fldCharType="begin" w:fldLock="1"/>
      </w:r>
      <w:r>
        <w:instrText xml:space="preserve"> PAGEREF _Toc98266874 \h </w:instrText>
      </w:r>
      <w:r>
        <w:fldChar w:fldCharType="separate"/>
      </w:r>
      <w:r>
        <w:t>28</w:t>
      </w:r>
      <w:r>
        <w:fldChar w:fldCharType="end"/>
      </w:r>
    </w:p>
    <w:p w14:paraId="0CDAF9AB" w14:textId="315243B5" w:rsidR="00433CEF" w:rsidRPr="00B43B15" w:rsidRDefault="00433CEF">
      <w:pPr>
        <w:pStyle w:val="TOC5"/>
        <w:rPr>
          <w:rFonts w:ascii="Calibri" w:hAnsi="Calibri"/>
          <w:sz w:val="22"/>
          <w:szCs w:val="22"/>
          <w:lang w:eastAsia="en-GB"/>
        </w:rPr>
      </w:pPr>
      <w:r w:rsidRPr="00433CEF">
        <w:t>5.2.3.3.4</w:t>
      </w:r>
      <w:r w:rsidRPr="00B43B15">
        <w:rPr>
          <w:rFonts w:ascii="Calibri" w:hAnsi="Calibri"/>
          <w:sz w:val="22"/>
          <w:szCs w:val="22"/>
          <w:lang w:eastAsia="en-GB"/>
        </w:rPr>
        <w:tab/>
      </w:r>
      <w:r w:rsidRPr="00D64227">
        <w:rPr>
          <w:lang w:val="en-US"/>
        </w:rPr>
        <w:t>Void</w:t>
      </w:r>
      <w:r>
        <w:tab/>
      </w:r>
      <w:r>
        <w:fldChar w:fldCharType="begin" w:fldLock="1"/>
      </w:r>
      <w:r>
        <w:instrText xml:space="preserve"> PAGEREF _Toc98266875 \h </w:instrText>
      </w:r>
      <w:r>
        <w:fldChar w:fldCharType="separate"/>
      </w:r>
      <w:r>
        <w:t>29</w:t>
      </w:r>
      <w:r>
        <w:fldChar w:fldCharType="end"/>
      </w:r>
    </w:p>
    <w:p w14:paraId="47A8C05B" w14:textId="24AA32A3" w:rsidR="00433CEF" w:rsidRPr="00B43B15" w:rsidRDefault="00433CEF">
      <w:pPr>
        <w:pStyle w:val="TOC5"/>
        <w:rPr>
          <w:rFonts w:ascii="Calibri" w:hAnsi="Calibri"/>
          <w:sz w:val="22"/>
          <w:szCs w:val="22"/>
          <w:lang w:eastAsia="en-GB"/>
        </w:rPr>
      </w:pPr>
      <w:r w:rsidRPr="00433CEF">
        <w:t>5.2.3.3.5</w:t>
      </w:r>
      <w:r w:rsidRPr="00B43B15">
        <w:rPr>
          <w:rFonts w:ascii="Calibri" w:hAnsi="Calibri"/>
          <w:sz w:val="22"/>
          <w:szCs w:val="22"/>
          <w:lang w:eastAsia="en-GB"/>
        </w:rPr>
        <w:tab/>
      </w:r>
      <w:r w:rsidRPr="00D64227">
        <w:rPr>
          <w:lang w:val="en-US" w:eastAsia="zh-CN"/>
        </w:rPr>
        <w:t>3gpp-Sbi-Alternate-Chf-Id</w:t>
      </w:r>
      <w:r>
        <w:tab/>
      </w:r>
      <w:r>
        <w:fldChar w:fldCharType="begin" w:fldLock="1"/>
      </w:r>
      <w:r>
        <w:instrText xml:space="preserve"> PAGEREF _Toc98266876 \h </w:instrText>
      </w:r>
      <w:r>
        <w:fldChar w:fldCharType="separate"/>
      </w:r>
      <w:r>
        <w:t>29</w:t>
      </w:r>
      <w:r>
        <w:fldChar w:fldCharType="end"/>
      </w:r>
    </w:p>
    <w:p w14:paraId="2FE8357B" w14:textId="49B011ED" w:rsidR="00433CEF" w:rsidRPr="00B43B15" w:rsidRDefault="00433CEF">
      <w:pPr>
        <w:pStyle w:val="TOC3"/>
        <w:rPr>
          <w:rFonts w:ascii="Calibri" w:hAnsi="Calibri"/>
          <w:sz w:val="22"/>
          <w:szCs w:val="22"/>
          <w:lang w:eastAsia="en-GB"/>
        </w:rPr>
      </w:pPr>
      <w:r>
        <w:t>5.2.4</w:t>
      </w:r>
      <w:r w:rsidRPr="00B43B15">
        <w:rPr>
          <w:rFonts w:ascii="Calibri" w:hAnsi="Calibri"/>
          <w:sz w:val="22"/>
          <w:szCs w:val="22"/>
        </w:rPr>
        <w:tab/>
      </w:r>
      <w:r>
        <w:t>HTTP error handling</w:t>
      </w:r>
      <w:r>
        <w:tab/>
      </w:r>
      <w:r>
        <w:fldChar w:fldCharType="begin" w:fldLock="1"/>
      </w:r>
      <w:r>
        <w:instrText xml:space="preserve"> PAGEREF _Toc98266877 \h </w:instrText>
      </w:r>
      <w:r>
        <w:fldChar w:fldCharType="separate"/>
      </w:r>
      <w:r>
        <w:t>29</w:t>
      </w:r>
      <w:r>
        <w:fldChar w:fldCharType="end"/>
      </w:r>
    </w:p>
    <w:p w14:paraId="7A588207" w14:textId="24A09597" w:rsidR="00433CEF" w:rsidRPr="00B43B15" w:rsidRDefault="00433CEF">
      <w:pPr>
        <w:pStyle w:val="TOC3"/>
        <w:rPr>
          <w:rFonts w:ascii="Calibri" w:hAnsi="Calibri"/>
          <w:sz w:val="22"/>
          <w:szCs w:val="22"/>
          <w:lang w:eastAsia="en-GB"/>
        </w:rPr>
      </w:pPr>
      <w:r>
        <w:t>5.2.5</w:t>
      </w:r>
      <w:r w:rsidRPr="00B43B15">
        <w:rPr>
          <w:rFonts w:ascii="Calibri" w:hAnsi="Calibri"/>
          <w:sz w:val="22"/>
          <w:szCs w:val="22"/>
        </w:rPr>
        <w:tab/>
      </w:r>
      <w:r>
        <w:rPr>
          <w:lang w:eastAsia="zh-CN"/>
        </w:rPr>
        <w:t>HTTP/2 server push</w:t>
      </w:r>
      <w:r>
        <w:tab/>
      </w:r>
      <w:r>
        <w:fldChar w:fldCharType="begin" w:fldLock="1"/>
      </w:r>
      <w:r>
        <w:instrText xml:space="preserve"> PAGEREF _Toc98266878 \h </w:instrText>
      </w:r>
      <w:r>
        <w:fldChar w:fldCharType="separate"/>
      </w:r>
      <w:r>
        <w:t>29</w:t>
      </w:r>
      <w:r>
        <w:fldChar w:fldCharType="end"/>
      </w:r>
    </w:p>
    <w:p w14:paraId="30813849" w14:textId="09608854" w:rsidR="00433CEF" w:rsidRPr="00B43B15" w:rsidRDefault="00433CEF">
      <w:pPr>
        <w:pStyle w:val="TOC3"/>
        <w:rPr>
          <w:rFonts w:ascii="Calibri" w:hAnsi="Calibri"/>
          <w:sz w:val="22"/>
          <w:szCs w:val="22"/>
          <w:lang w:eastAsia="en-GB"/>
        </w:rPr>
      </w:pPr>
      <w:r>
        <w:t>5.2.6</w:t>
      </w:r>
      <w:r w:rsidRPr="00B43B15">
        <w:rPr>
          <w:rFonts w:ascii="Calibri" w:hAnsi="Calibri"/>
          <w:sz w:val="22"/>
          <w:szCs w:val="22"/>
        </w:rPr>
        <w:tab/>
      </w:r>
      <w:r>
        <w:rPr>
          <w:lang w:eastAsia="zh-CN"/>
        </w:rPr>
        <w:t>HTTP/2 connection management</w:t>
      </w:r>
      <w:r>
        <w:tab/>
      </w:r>
      <w:r>
        <w:fldChar w:fldCharType="begin" w:fldLock="1"/>
      </w:r>
      <w:r>
        <w:instrText xml:space="preserve"> PAGEREF _Toc98266879 \h </w:instrText>
      </w:r>
      <w:r>
        <w:fldChar w:fldCharType="separate"/>
      </w:r>
      <w:r>
        <w:t>29</w:t>
      </w:r>
      <w:r>
        <w:fldChar w:fldCharType="end"/>
      </w:r>
    </w:p>
    <w:p w14:paraId="6859182B" w14:textId="0899ABC6" w:rsidR="00433CEF" w:rsidRPr="00B43B15" w:rsidRDefault="00433CEF">
      <w:pPr>
        <w:pStyle w:val="TOC3"/>
        <w:rPr>
          <w:rFonts w:ascii="Calibri" w:hAnsi="Calibri"/>
          <w:sz w:val="22"/>
          <w:szCs w:val="22"/>
          <w:lang w:eastAsia="en-GB"/>
        </w:rPr>
      </w:pPr>
      <w:r>
        <w:t>5.2.7</w:t>
      </w:r>
      <w:r w:rsidRPr="00B43B15">
        <w:rPr>
          <w:rFonts w:ascii="Calibri" w:hAnsi="Calibri"/>
          <w:sz w:val="22"/>
          <w:szCs w:val="22"/>
        </w:rPr>
        <w:tab/>
      </w:r>
      <w:r>
        <w:t>HTTP status codes</w:t>
      </w:r>
      <w:r>
        <w:tab/>
      </w:r>
      <w:r>
        <w:fldChar w:fldCharType="begin" w:fldLock="1"/>
      </w:r>
      <w:r>
        <w:instrText xml:space="preserve"> PAGEREF _Toc98266880 \h </w:instrText>
      </w:r>
      <w:r>
        <w:fldChar w:fldCharType="separate"/>
      </w:r>
      <w:r>
        <w:t>30</w:t>
      </w:r>
      <w:r>
        <w:fldChar w:fldCharType="end"/>
      </w:r>
    </w:p>
    <w:p w14:paraId="3D0106AF" w14:textId="122379D2" w:rsidR="00433CEF" w:rsidRPr="00B43B15" w:rsidRDefault="00433CEF">
      <w:pPr>
        <w:pStyle w:val="TOC4"/>
        <w:rPr>
          <w:rFonts w:ascii="Calibri" w:hAnsi="Calibri"/>
          <w:sz w:val="22"/>
          <w:szCs w:val="22"/>
          <w:lang w:eastAsia="en-GB"/>
        </w:rPr>
      </w:pPr>
      <w:r>
        <w:t>5.2.7.1</w:t>
      </w:r>
      <w:r w:rsidRPr="00B43B15">
        <w:rPr>
          <w:rFonts w:ascii="Calibri" w:hAnsi="Calibri"/>
          <w:sz w:val="22"/>
          <w:szCs w:val="22"/>
          <w:lang w:eastAsia="en-GB"/>
        </w:rPr>
        <w:tab/>
      </w:r>
      <w:r>
        <w:rPr>
          <w:lang w:eastAsia="zh-CN"/>
        </w:rPr>
        <w:t>General</w:t>
      </w:r>
      <w:r>
        <w:tab/>
      </w:r>
      <w:r>
        <w:fldChar w:fldCharType="begin" w:fldLock="1"/>
      </w:r>
      <w:r>
        <w:instrText xml:space="preserve"> PAGEREF _Toc98266881 \h </w:instrText>
      </w:r>
      <w:r>
        <w:fldChar w:fldCharType="separate"/>
      </w:r>
      <w:r>
        <w:t>30</w:t>
      </w:r>
      <w:r>
        <w:fldChar w:fldCharType="end"/>
      </w:r>
    </w:p>
    <w:p w14:paraId="6B6A31FA" w14:textId="2E32B05E" w:rsidR="00433CEF" w:rsidRPr="00B43B15" w:rsidRDefault="00433CEF">
      <w:pPr>
        <w:pStyle w:val="TOC4"/>
        <w:rPr>
          <w:rFonts w:ascii="Calibri" w:hAnsi="Calibri"/>
          <w:sz w:val="22"/>
          <w:szCs w:val="22"/>
          <w:lang w:eastAsia="en-GB"/>
        </w:rPr>
      </w:pPr>
      <w:r>
        <w:t>5.2.7.2</w:t>
      </w:r>
      <w:r w:rsidRPr="00B43B15">
        <w:rPr>
          <w:rFonts w:ascii="Calibri" w:hAnsi="Calibri"/>
          <w:sz w:val="22"/>
          <w:szCs w:val="22"/>
          <w:lang w:eastAsia="en-GB"/>
        </w:rPr>
        <w:tab/>
      </w:r>
      <w:r>
        <w:rPr>
          <w:lang w:eastAsia="zh-CN"/>
        </w:rPr>
        <w:t>NF as HTTP Server</w:t>
      </w:r>
      <w:r>
        <w:tab/>
      </w:r>
      <w:r>
        <w:fldChar w:fldCharType="begin" w:fldLock="1"/>
      </w:r>
      <w:r>
        <w:instrText xml:space="preserve"> PAGEREF _Toc98266882 \h </w:instrText>
      </w:r>
      <w:r>
        <w:fldChar w:fldCharType="separate"/>
      </w:r>
      <w:r>
        <w:t>31</w:t>
      </w:r>
      <w:r>
        <w:fldChar w:fldCharType="end"/>
      </w:r>
    </w:p>
    <w:p w14:paraId="640C2BD2" w14:textId="5236714C" w:rsidR="00433CEF" w:rsidRPr="00B43B15" w:rsidRDefault="00433CEF">
      <w:pPr>
        <w:pStyle w:val="TOC4"/>
        <w:rPr>
          <w:rFonts w:ascii="Calibri" w:hAnsi="Calibri"/>
          <w:sz w:val="22"/>
          <w:szCs w:val="22"/>
          <w:lang w:eastAsia="en-GB"/>
        </w:rPr>
      </w:pPr>
      <w:r>
        <w:t>5.2.7.3</w:t>
      </w:r>
      <w:r w:rsidRPr="00B43B15">
        <w:rPr>
          <w:rFonts w:ascii="Calibri" w:hAnsi="Calibri"/>
          <w:sz w:val="22"/>
          <w:szCs w:val="22"/>
          <w:lang w:eastAsia="en-GB"/>
        </w:rPr>
        <w:tab/>
      </w:r>
      <w:r>
        <w:rPr>
          <w:lang w:eastAsia="zh-CN"/>
        </w:rPr>
        <w:t>NF as HTTP Client</w:t>
      </w:r>
      <w:r>
        <w:tab/>
      </w:r>
      <w:r>
        <w:fldChar w:fldCharType="begin" w:fldLock="1"/>
      </w:r>
      <w:r>
        <w:instrText xml:space="preserve"> PAGEREF _Toc98266883 \h </w:instrText>
      </w:r>
      <w:r>
        <w:fldChar w:fldCharType="separate"/>
      </w:r>
      <w:r>
        <w:t>34</w:t>
      </w:r>
      <w:r>
        <w:fldChar w:fldCharType="end"/>
      </w:r>
    </w:p>
    <w:p w14:paraId="41F9F5A0" w14:textId="23E2E81D" w:rsidR="00433CEF" w:rsidRPr="00B43B15" w:rsidRDefault="00433CEF">
      <w:pPr>
        <w:pStyle w:val="TOC4"/>
        <w:rPr>
          <w:rFonts w:ascii="Calibri" w:hAnsi="Calibri"/>
          <w:sz w:val="22"/>
          <w:szCs w:val="22"/>
          <w:lang w:eastAsia="en-GB"/>
        </w:rPr>
      </w:pPr>
      <w:r>
        <w:t>5.2.7.4</w:t>
      </w:r>
      <w:r w:rsidRPr="00B43B15">
        <w:rPr>
          <w:rFonts w:ascii="Calibri" w:hAnsi="Calibri"/>
          <w:sz w:val="22"/>
          <w:szCs w:val="22"/>
          <w:lang w:eastAsia="en-GB"/>
        </w:rPr>
        <w:tab/>
      </w:r>
      <w:r>
        <w:t>SCP/SEPP</w:t>
      </w:r>
      <w:r>
        <w:tab/>
      </w:r>
      <w:r>
        <w:fldChar w:fldCharType="begin" w:fldLock="1"/>
      </w:r>
      <w:r>
        <w:instrText xml:space="preserve"> PAGEREF _Toc98266884 \h </w:instrText>
      </w:r>
      <w:r>
        <w:fldChar w:fldCharType="separate"/>
      </w:r>
      <w:r>
        <w:t>35</w:t>
      </w:r>
      <w:r>
        <w:fldChar w:fldCharType="end"/>
      </w:r>
    </w:p>
    <w:p w14:paraId="2D50C8E7" w14:textId="6719D4E2" w:rsidR="00433CEF" w:rsidRPr="00B43B15" w:rsidRDefault="00433CEF">
      <w:pPr>
        <w:pStyle w:val="TOC3"/>
        <w:rPr>
          <w:rFonts w:ascii="Calibri" w:hAnsi="Calibri"/>
          <w:sz w:val="22"/>
          <w:szCs w:val="22"/>
          <w:lang w:eastAsia="en-GB"/>
        </w:rPr>
      </w:pPr>
      <w:r>
        <w:t>5.2.8</w:t>
      </w:r>
      <w:r w:rsidRPr="00B43B15">
        <w:rPr>
          <w:rFonts w:ascii="Calibri" w:hAnsi="Calibri"/>
          <w:sz w:val="22"/>
          <w:szCs w:val="22"/>
        </w:rPr>
        <w:tab/>
      </w:r>
      <w:r>
        <w:t>HTTP/2 request retries</w:t>
      </w:r>
      <w:r>
        <w:tab/>
      </w:r>
      <w:r>
        <w:fldChar w:fldCharType="begin" w:fldLock="1"/>
      </w:r>
      <w:r>
        <w:instrText xml:space="preserve"> PAGEREF _Toc98266885 \h </w:instrText>
      </w:r>
      <w:r>
        <w:fldChar w:fldCharType="separate"/>
      </w:r>
      <w:r>
        <w:t>37</w:t>
      </w:r>
      <w:r>
        <w:fldChar w:fldCharType="end"/>
      </w:r>
    </w:p>
    <w:p w14:paraId="0F380E3A" w14:textId="38A01A46" w:rsidR="00433CEF" w:rsidRPr="00B43B15" w:rsidRDefault="00433CEF">
      <w:pPr>
        <w:pStyle w:val="TOC3"/>
        <w:rPr>
          <w:rFonts w:ascii="Calibri" w:hAnsi="Calibri"/>
          <w:sz w:val="22"/>
          <w:szCs w:val="22"/>
          <w:lang w:eastAsia="en-GB"/>
        </w:rPr>
      </w:pPr>
      <w:r>
        <w:t>5.2.9</w:t>
      </w:r>
      <w:r w:rsidRPr="00B43B15">
        <w:rPr>
          <w:rFonts w:ascii="Calibri" w:hAnsi="Calibri"/>
          <w:sz w:val="22"/>
          <w:szCs w:val="22"/>
        </w:rPr>
        <w:tab/>
      </w:r>
      <w:r>
        <w:t>Handling of unsupported query parameters</w:t>
      </w:r>
      <w:r>
        <w:tab/>
      </w:r>
      <w:r>
        <w:fldChar w:fldCharType="begin" w:fldLock="1"/>
      </w:r>
      <w:r>
        <w:instrText xml:space="preserve"> PAGEREF _Toc98266886 \h </w:instrText>
      </w:r>
      <w:r>
        <w:fldChar w:fldCharType="separate"/>
      </w:r>
      <w:r>
        <w:t>37</w:t>
      </w:r>
      <w:r>
        <w:fldChar w:fldCharType="end"/>
      </w:r>
    </w:p>
    <w:p w14:paraId="74868568" w14:textId="4C9CD0D8" w:rsidR="00433CEF" w:rsidRPr="00B43B15" w:rsidRDefault="00433CEF">
      <w:pPr>
        <w:pStyle w:val="TOC2"/>
        <w:rPr>
          <w:rFonts w:ascii="Calibri" w:hAnsi="Calibri"/>
          <w:sz w:val="22"/>
          <w:szCs w:val="22"/>
          <w:lang w:eastAsia="en-GB"/>
        </w:rPr>
      </w:pPr>
      <w:r>
        <w:t>5.3</w:t>
      </w:r>
      <w:r w:rsidRPr="00B43B15">
        <w:rPr>
          <w:rFonts w:ascii="Calibri" w:hAnsi="Calibri"/>
          <w:sz w:val="22"/>
          <w:szCs w:val="22"/>
        </w:rPr>
        <w:tab/>
      </w:r>
      <w:r>
        <w:rPr>
          <w:lang w:eastAsia="zh-CN"/>
        </w:rPr>
        <w:t>Transport Protocol</w:t>
      </w:r>
      <w:r>
        <w:tab/>
      </w:r>
      <w:r>
        <w:fldChar w:fldCharType="begin" w:fldLock="1"/>
      </w:r>
      <w:r>
        <w:instrText xml:space="preserve"> PAGEREF _Toc98266887 \h </w:instrText>
      </w:r>
      <w:r>
        <w:fldChar w:fldCharType="separate"/>
      </w:r>
      <w:r>
        <w:t>38</w:t>
      </w:r>
      <w:r>
        <w:fldChar w:fldCharType="end"/>
      </w:r>
    </w:p>
    <w:p w14:paraId="67B8EBC7" w14:textId="6A798541" w:rsidR="00433CEF" w:rsidRPr="00B43B15" w:rsidRDefault="00433CEF">
      <w:pPr>
        <w:pStyle w:val="TOC2"/>
        <w:rPr>
          <w:rFonts w:ascii="Calibri" w:hAnsi="Calibri"/>
          <w:sz w:val="22"/>
          <w:szCs w:val="22"/>
          <w:lang w:eastAsia="en-GB"/>
        </w:rPr>
      </w:pPr>
      <w:r>
        <w:t>5.4</w:t>
      </w:r>
      <w:r w:rsidRPr="00B43B15">
        <w:rPr>
          <w:rFonts w:ascii="Calibri" w:hAnsi="Calibri"/>
          <w:sz w:val="22"/>
          <w:szCs w:val="22"/>
        </w:rPr>
        <w:tab/>
      </w:r>
      <w:r>
        <w:rPr>
          <w:lang w:eastAsia="zh-CN"/>
        </w:rPr>
        <w:t>Serialization Protocol</w:t>
      </w:r>
      <w:r>
        <w:tab/>
      </w:r>
      <w:r>
        <w:fldChar w:fldCharType="begin" w:fldLock="1"/>
      </w:r>
      <w:r>
        <w:instrText xml:space="preserve"> PAGEREF _Toc98266888 \h </w:instrText>
      </w:r>
      <w:r>
        <w:fldChar w:fldCharType="separate"/>
      </w:r>
      <w:r>
        <w:t>38</w:t>
      </w:r>
      <w:r>
        <w:fldChar w:fldCharType="end"/>
      </w:r>
    </w:p>
    <w:p w14:paraId="3C3A1B04" w14:textId="1D3DE3A2" w:rsidR="00433CEF" w:rsidRPr="00B43B15" w:rsidRDefault="00433CEF">
      <w:pPr>
        <w:pStyle w:val="TOC2"/>
        <w:rPr>
          <w:rFonts w:ascii="Calibri" w:hAnsi="Calibri"/>
          <w:sz w:val="22"/>
          <w:szCs w:val="22"/>
          <w:lang w:eastAsia="en-GB"/>
        </w:rPr>
      </w:pPr>
      <w:r>
        <w:t>5.5</w:t>
      </w:r>
      <w:r w:rsidRPr="00B43B15">
        <w:rPr>
          <w:rFonts w:ascii="Calibri" w:hAnsi="Calibri"/>
          <w:sz w:val="22"/>
          <w:szCs w:val="22"/>
        </w:rPr>
        <w:tab/>
      </w:r>
      <w:r>
        <w:rPr>
          <w:lang w:eastAsia="zh-CN"/>
        </w:rPr>
        <w:t>Interface Definition Language</w:t>
      </w:r>
      <w:r>
        <w:tab/>
      </w:r>
      <w:r>
        <w:fldChar w:fldCharType="begin" w:fldLock="1"/>
      </w:r>
      <w:r>
        <w:instrText xml:space="preserve"> PAGEREF _Toc98266889 \h </w:instrText>
      </w:r>
      <w:r>
        <w:fldChar w:fldCharType="separate"/>
      </w:r>
      <w:r>
        <w:t>38</w:t>
      </w:r>
      <w:r>
        <w:fldChar w:fldCharType="end"/>
      </w:r>
    </w:p>
    <w:p w14:paraId="1C2B4D9C" w14:textId="1171EFD4" w:rsidR="00433CEF" w:rsidRPr="00B43B15" w:rsidRDefault="00433CEF">
      <w:pPr>
        <w:pStyle w:val="TOC1"/>
        <w:rPr>
          <w:rFonts w:ascii="Calibri" w:hAnsi="Calibri"/>
          <w:szCs w:val="22"/>
          <w:lang w:eastAsia="en-GB"/>
        </w:rPr>
      </w:pPr>
      <w:r>
        <w:t>6</w:t>
      </w:r>
      <w:r w:rsidRPr="00B43B15">
        <w:rPr>
          <w:rFonts w:ascii="Calibri" w:hAnsi="Calibri"/>
          <w:szCs w:val="22"/>
        </w:rPr>
        <w:tab/>
      </w:r>
      <w:r>
        <w:rPr>
          <w:lang w:eastAsia="zh-CN"/>
        </w:rPr>
        <w:t>General Functionalities in Service Based Architecture</w:t>
      </w:r>
      <w:r>
        <w:tab/>
      </w:r>
      <w:r>
        <w:fldChar w:fldCharType="begin" w:fldLock="1"/>
      </w:r>
      <w:r>
        <w:instrText xml:space="preserve"> PAGEREF _Toc98266890 \h </w:instrText>
      </w:r>
      <w:r>
        <w:fldChar w:fldCharType="separate"/>
      </w:r>
      <w:r>
        <w:t>38</w:t>
      </w:r>
      <w:r>
        <w:fldChar w:fldCharType="end"/>
      </w:r>
    </w:p>
    <w:p w14:paraId="444D1564" w14:textId="3B7BD6C9" w:rsidR="00433CEF" w:rsidRPr="00B43B15" w:rsidRDefault="00433CEF">
      <w:pPr>
        <w:pStyle w:val="TOC2"/>
        <w:rPr>
          <w:rFonts w:ascii="Calibri" w:hAnsi="Calibri"/>
          <w:sz w:val="22"/>
          <w:szCs w:val="22"/>
          <w:lang w:eastAsia="en-GB"/>
        </w:rPr>
      </w:pPr>
      <w:r>
        <w:t>6.1</w:t>
      </w:r>
      <w:r w:rsidRPr="00B43B15">
        <w:rPr>
          <w:rFonts w:ascii="Calibri" w:hAnsi="Calibri"/>
          <w:sz w:val="22"/>
          <w:szCs w:val="22"/>
        </w:rPr>
        <w:tab/>
      </w:r>
      <w:r>
        <w:t>Routing Mechanisms</w:t>
      </w:r>
      <w:r>
        <w:tab/>
      </w:r>
      <w:r>
        <w:fldChar w:fldCharType="begin" w:fldLock="1"/>
      </w:r>
      <w:r>
        <w:instrText xml:space="preserve"> PAGEREF _Toc98266891 \h </w:instrText>
      </w:r>
      <w:r>
        <w:fldChar w:fldCharType="separate"/>
      </w:r>
      <w:r>
        <w:t>38</w:t>
      </w:r>
      <w:r>
        <w:fldChar w:fldCharType="end"/>
      </w:r>
    </w:p>
    <w:p w14:paraId="5C3A6E40" w14:textId="50336405" w:rsidR="00433CEF" w:rsidRPr="00B43B15" w:rsidRDefault="00433CEF">
      <w:pPr>
        <w:pStyle w:val="TOC3"/>
        <w:rPr>
          <w:rFonts w:ascii="Calibri" w:hAnsi="Calibri"/>
          <w:sz w:val="22"/>
          <w:szCs w:val="22"/>
          <w:lang w:eastAsia="en-GB"/>
        </w:rPr>
      </w:pPr>
      <w:r w:rsidRPr="00433CEF">
        <w:t>6.1.1</w:t>
      </w:r>
      <w:r w:rsidRPr="00B43B15">
        <w:rPr>
          <w:rFonts w:ascii="Calibri" w:hAnsi="Calibri"/>
          <w:sz w:val="22"/>
          <w:szCs w:val="22"/>
          <w:lang w:eastAsia="en-GB"/>
        </w:rPr>
        <w:tab/>
      </w:r>
      <w:r w:rsidRPr="00D64227">
        <w:rPr>
          <w:lang w:val="en-US"/>
        </w:rPr>
        <w:t>General</w:t>
      </w:r>
      <w:r>
        <w:tab/>
      </w:r>
      <w:r>
        <w:fldChar w:fldCharType="begin" w:fldLock="1"/>
      </w:r>
      <w:r>
        <w:instrText xml:space="preserve"> PAGEREF _Toc98266892 \h </w:instrText>
      </w:r>
      <w:r>
        <w:fldChar w:fldCharType="separate"/>
      </w:r>
      <w:r>
        <w:t>38</w:t>
      </w:r>
      <w:r>
        <w:fldChar w:fldCharType="end"/>
      </w:r>
    </w:p>
    <w:p w14:paraId="48A46DAF" w14:textId="29BD82C3" w:rsidR="00433CEF" w:rsidRPr="00B43B15" w:rsidRDefault="00433CEF">
      <w:pPr>
        <w:pStyle w:val="TOC3"/>
        <w:rPr>
          <w:rFonts w:ascii="Calibri" w:hAnsi="Calibri"/>
          <w:sz w:val="22"/>
          <w:szCs w:val="22"/>
          <w:lang w:eastAsia="en-GB"/>
        </w:rPr>
      </w:pPr>
      <w:r w:rsidRPr="00433CEF">
        <w:t>6.1.2</w:t>
      </w:r>
      <w:r w:rsidRPr="00B43B15">
        <w:rPr>
          <w:rFonts w:ascii="Calibri" w:hAnsi="Calibri"/>
          <w:sz w:val="22"/>
          <w:szCs w:val="22"/>
          <w:lang w:eastAsia="en-GB"/>
        </w:rPr>
        <w:tab/>
      </w:r>
      <w:r w:rsidRPr="00D64227">
        <w:rPr>
          <w:lang w:val="en-US"/>
        </w:rPr>
        <w:t>Identifying a target resource</w:t>
      </w:r>
      <w:r>
        <w:tab/>
      </w:r>
      <w:r>
        <w:fldChar w:fldCharType="begin" w:fldLock="1"/>
      </w:r>
      <w:r>
        <w:instrText xml:space="preserve"> PAGEREF _Toc98266893 \h </w:instrText>
      </w:r>
      <w:r>
        <w:fldChar w:fldCharType="separate"/>
      </w:r>
      <w:r>
        <w:t>39</w:t>
      </w:r>
      <w:r>
        <w:fldChar w:fldCharType="end"/>
      </w:r>
    </w:p>
    <w:p w14:paraId="6710A3A5" w14:textId="49858B5A" w:rsidR="00433CEF" w:rsidRPr="00B43B15" w:rsidRDefault="00433CEF">
      <w:pPr>
        <w:pStyle w:val="TOC3"/>
        <w:rPr>
          <w:rFonts w:ascii="Calibri" w:hAnsi="Calibri"/>
          <w:sz w:val="22"/>
          <w:szCs w:val="22"/>
          <w:lang w:eastAsia="en-GB"/>
        </w:rPr>
      </w:pPr>
      <w:r w:rsidRPr="00433CEF">
        <w:t>6.1.3</w:t>
      </w:r>
      <w:r w:rsidRPr="00B43B15">
        <w:rPr>
          <w:rFonts w:ascii="Calibri" w:hAnsi="Calibri"/>
          <w:sz w:val="22"/>
          <w:szCs w:val="22"/>
          <w:lang w:eastAsia="en-GB"/>
        </w:rPr>
        <w:tab/>
      </w:r>
      <w:r w:rsidRPr="00D64227">
        <w:rPr>
          <w:lang w:val="en-US"/>
        </w:rPr>
        <w:t>Connecting inbound</w:t>
      </w:r>
      <w:r>
        <w:tab/>
      </w:r>
      <w:r>
        <w:fldChar w:fldCharType="begin" w:fldLock="1"/>
      </w:r>
      <w:r>
        <w:instrText xml:space="preserve"> PAGEREF _Toc98266894 \h </w:instrText>
      </w:r>
      <w:r>
        <w:fldChar w:fldCharType="separate"/>
      </w:r>
      <w:r>
        <w:t>39</w:t>
      </w:r>
      <w:r>
        <w:fldChar w:fldCharType="end"/>
      </w:r>
    </w:p>
    <w:p w14:paraId="0462DF51" w14:textId="1D6700C8" w:rsidR="00433CEF" w:rsidRPr="00B43B15" w:rsidRDefault="00433CEF">
      <w:pPr>
        <w:pStyle w:val="TOC3"/>
        <w:rPr>
          <w:rFonts w:ascii="Calibri" w:hAnsi="Calibri"/>
          <w:sz w:val="22"/>
          <w:szCs w:val="22"/>
          <w:lang w:eastAsia="en-GB"/>
        </w:rPr>
      </w:pPr>
      <w:r w:rsidRPr="00433CEF">
        <w:t>6.1.4</w:t>
      </w:r>
      <w:r w:rsidRPr="00B43B15">
        <w:rPr>
          <w:rFonts w:ascii="Calibri" w:hAnsi="Calibri"/>
          <w:sz w:val="22"/>
          <w:szCs w:val="22"/>
          <w:lang w:eastAsia="en-GB"/>
        </w:rPr>
        <w:tab/>
      </w:r>
      <w:r w:rsidRPr="00D64227">
        <w:rPr>
          <w:lang w:val="en-US"/>
        </w:rPr>
        <w:t>Pseudo-header setting</w:t>
      </w:r>
      <w:r>
        <w:tab/>
      </w:r>
      <w:r>
        <w:fldChar w:fldCharType="begin" w:fldLock="1"/>
      </w:r>
      <w:r>
        <w:instrText xml:space="preserve"> PAGEREF _Toc98266895 \h </w:instrText>
      </w:r>
      <w:r>
        <w:fldChar w:fldCharType="separate"/>
      </w:r>
      <w:r>
        <w:t>39</w:t>
      </w:r>
      <w:r>
        <w:fldChar w:fldCharType="end"/>
      </w:r>
    </w:p>
    <w:p w14:paraId="601DC8E4" w14:textId="5973602A" w:rsidR="00433CEF" w:rsidRPr="00B43B15" w:rsidRDefault="00433CEF">
      <w:pPr>
        <w:pStyle w:val="TOC4"/>
        <w:rPr>
          <w:rFonts w:ascii="Calibri" w:hAnsi="Calibri"/>
          <w:sz w:val="22"/>
          <w:szCs w:val="22"/>
          <w:lang w:eastAsia="en-GB"/>
        </w:rPr>
      </w:pPr>
      <w:r w:rsidRPr="00433CEF">
        <w:t>6.1.4.1</w:t>
      </w:r>
      <w:r w:rsidRPr="00B43B15">
        <w:rPr>
          <w:rFonts w:ascii="Calibri" w:hAnsi="Calibri"/>
          <w:sz w:val="22"/>
          <w:szCs w:val="22"/>
          <w:lang w:eastAsia="en-GB"/>
        </w:rPr>
        <w:tab/>
      </w:r>
      <w:r w:rsidRPr="00D64227">
        <w:rPr>
          <w:lang w:val="en-US"/>
        </w:rPr>
        <w:t>General</w:t>
      </w:r>
      <w:r>
        <w:tab/>
      </w:r>
      <w:r>
        <w:fldChar w:fldCharType="begin" w:fldLock="1"/>
      </w:r>
      <w:r>
        <w:instrText xml:space="preserve"> PAGEREF _Toc98266896 \h </w:instrText>
      </w:r>
      <w:r>
        <w:fldChar w:fldCharType="separate"/>
      </w:r>
      <w:r>
        <w:t>39</w:t>
      </w:r>
      <w:r>
        <w:fldChar w:fldCharType="end"/>
      </w:r>
    </w:p>
    <w:p w14:paraId="71B0C1F2" w14:textId="4B122C53" w:rsidR="00433CEF" w:rsidRPr="00B43B15" w:rsidRDefault="00433CEF">
      <w:pPr>
        <w:pStyle w:val="TOC4"/>
        <w:rPr>
          <w:rFonts w:ascii="Calibri" w:hAnsi="Calibri"/>
          <w:sz w:val="22"/>
          <w:szCs w:val="22"/>
          <w:lang w:eastAsia="en-GB"/>
        </w:rPr>
      </w:pPr>
      <w:r w:rsidRPr="00433CEF">
        <w:t>6.1.4.2</w:t>
      </w:r>
      <w:r w:rsidRPr="00B43B15">
        <w:rPr>
          <w:rFonts w:ascii="Calibri" w:hAnsi="Calibri"/>
          <w:sz w:val="22"/>
          <w:szCs w:val="22"/>
          <w:lang w:eastAsia="en-GB"/>
        </w:rPr>
        <w:tab/>
      </w:r>
      <w:r w:rsidRPr="00D64227">
        <w:rPr>
          <w:lang w:val="en-US"/>
        </w:rPr>
        <w:t>Routing within a PLMN</w:t>
      </w:r>
      <w:r>
        <w:tab/>
      </w:r>
      <w:r>
        <w:fldChar w:fldCharType="begin" w:fldLock="1"/>
      </w:r>
      <w:r>
        <w:instrText xml:space="preserve"> PAGEREF _Toc98266897 \h </w:instrText>
      </w:r>
      <w:r>
        <w:fldChar w:fldCharType="separate"/>
      </w:r>
      <w:r>
        <w:t>39</w:t>
      </w:r>
      <w:r>
        <w:fldChar w:fldCharType="end"/>
      </w:r>
    </w:p>
    <w:p w14:paraId="250D4911" w14:textId="75D62B53" w:rsidR="00433CEF" w:rsidRPr="00B43B15" w:rsidRDefault="00433CEF">
      <w:pPr>
        <w:pStyle w:val="TOC4"/>
        <w:rPr>
          <w:rFonts w:ascii="Calibri" w:hAnsi="Calibri"/>
          <w:sz w:val="22"/>
          <w:szCs w:val="22"/>
          <w:lang w:eastAsia="en-GB"/>
        </w:rPr>
      </w:pPr>
      <w:r w:rsidRPr="00433CEF">
        <w:t>6.1.4.3</w:t>
      </w:r>
      <w:r w:rsidRPr="00B43B15">
        <w:rPr>
          <w:rFonts w:ascii="Calibri" w:hAnsi="Calibri"/>
          <w:sz w:val="22"/>
          <w:szCs w:val="22"/>
          <w:lang w:eastAsia="en-GB"/>
        </w:rPr>
        <w:tab/>
      </w:r>
      <w:r w:rsidRPr="00D64227">
        <w:rPr>
          <w:lang w:val="en-US"/>
        </w:rPr>
        <w:t>Routing across PLMN</w:t>
      </w:r>
      <w:r>
        <w:tab/>
      </w:r>
      <w:r>
        <w:fldChar w:fldCharType="begin" w:fldLock="1"/>
      </w:r>
      <w:r>
        <w:instrText xml:space="preserve"> PAGEREF _Toc98266898 \h </w:instrText>
      </w:r>
      <w:r>
        <w:fldChar w:fldCharType="separate"/>
      </w:r>
      <w:r>
        <w:t>40</w:t>
      </w:r>
      <w:r>
        <w:fldChar w:fldCharType="end"/>
      </w:r>
    </w:p>
    <w:p w14:paraId="09B8D73D" w14:textId="1B93B139" w:rsidR="00433CEF" w:rsidRPr="00B43B15" w:rsidRDefault="00433CEF">
      <w:pPr>
        <w:pStyle w:val="TOC5"/>
        <w:rPr>
          <w:rFonts w:ascii="Calibri" w:hAnsi="Calibri"/>
          <w:sz w:val="22"/>
          <w:szCs w:val="22"/>
          <w:lang w:eastAsia="en-GB"/>
        </w:rPr>
      </w:pPr>
      <w:r w:rsidRPr="00433CEF">
        <w:t>6.1.4.3.1</w:t>
      </w:r>
      <w:r w:rsidRPr="00B43B15">
        <w:rPr>
          <w:rFonts w:ascii="Calibri" w:hAnsi="Calibri"/>
          <w:sz w:val="22"/>
          <w:szCs w:val="22"/>
          <w:lang w:eastAsia="en-GB"/>
        </w:rPr>
        <w:tab/>
      </w:r>
      <w:r w:rsidRPr="00D64227">
        <w:rPr>
          <w:lang w:val="en-US"/>
        </w:rPr>
        <w:t>General</w:t>
      </w:r>
      <w:r>
        <w:tab/>
      </w:r>
      <w:r>
        <w:fldChar w:fldCharType="begin" w:fldLock="1"/>
      </w:r>
      <w:r>
        <w:instrText xml:space="preserve"> PAGEREF _Toc98266899 \h </w:instrText>
      </w:r>
      <w:r>
        <w:fldChar w:fldCharType="separate"/>
      </w:r>
      <w:r>
        <w:t>40</w:t>
      </w:r>
      <w:r>
        <w:fldChar w:fldCharType="end"/>
      </w:r>
    </w:p>
    <w:p w14:paraId="1325EC45" w14:textId="483F5DE6" w:rsidR="00433CEF" w:rsidRPr="00B43B15" w:rsidRDefault="00433CEF">
      <w:pPr>
        <w:pStyle w:val="TOC5"/>
        <w:rPr>
          <w:rFonts w:ascii="Calibri" w:hAnsi="Calibri"/>
          <w:sz w:val="22"/>
          <w:szCs w:val="22"/>
          <w:lang w:eastAsia="en-GB"/>
        </w:rPr>
      </w:pPr>
      <w:r w:rsidRPr="00433CEF">
        <w:t>6.1.4.3.2</w:t>
      </w:r>
      <w:r w:rsidRPr="00B43B15">
        <w:rPr>
          <w:rFonts w:ascii="Calibri" w:hAnsi="Calibri"/>
          <w:sz w:val="22"/>
          <w:szCs w:val="22"/>
          <w:lang w:eastAsia="en-GB"/>
        </w:rPr>
        <w:tab/>
      </w:r>
      <w:r w:rsidRPr="00D64227">
        <w:rPr>
          <w:lang w:val="en-US"/>
        </w:rPr>
        <w:t>Use of telescopic FQDN between NFs and SEPP within a PLMN</w:t>
      </w:r>
      <w:r>
        <w:tab/>
      </w:r>
      <w:r>
        <w:fldChar w:fldCharType="begin" w:fldLock="1"/>
      </w:r>
      <w:r>
        <w:instrText xml:space="preserve"> PAGEREF _Toc98266900 \h </w:instrText>
      </w:r>
      <w:r>
        <w:fldChar w:fldCharType="separate"/>
      </w:r>
      <w:r>
        <w:t>40</w:t>
      </w:r>
      <w:r>
        <w:fldChar w:fldCharType="end"/>
      </w:r>
    </w:p>
    <w:p w14:paraId="30E5D3E1" w14:textId="0C80B0C2" w:rsidR="00433CEF" w:rsidRPr="00B43B15" w:rsidRDefault="00433CEF">
      <w:pPr>
        <w:pStyle w:val="TOC5"/>
        <w:rPr>
          <w:rFonts w:ascii="Calibri" w:hAnsi="Calibri"/>
          <w:sz w:val="22"/>
          <w:szCs w:val="22"/>
          <w:lang w:eastAsia="en-GB"/>
        </w:rPr>
      </w:pPr>
      <w:r w:rsidRPr="00433CEF">
        <w:t>6.1.4.3.3</w:t>
      </w:r>
      <w:r w:rsidRPr="00B43B15">
        <w:rPr>
          <w:rFonts w:ascii="Calibri" w:hAnsi="Calibri"/>
          <w:sz w:val="22"/>
          <w:szCs w:val="22"/>
          <w:lang w:eastAsia="en-GB"/>
        </w:rPr>
        <w:tab/>
      </w:r>
      <w:r w:rsidRPr="00D64227">
        <w:rPr>
          <w:lang w:val="en-US"/>
        </w:rPr>
        <w:t xml:space="preserve">Use of </w:t>
      </w:r>
      <w:r>
        <w:rPr>
          <w:lang w:eastAsia="zh-CN"/>
        </w:rPr>
        <w:t>3gpp-Sbi-Target-apiRoot</w:t>
      </w:r>
      <w:r w:rsidRPr="00D64227">
        <w:rPr>
          <w:lang w:val="en-US"/>
        </w:rPr>
        <w:t xml:space="preserve"> between NFs and SEPP within a PLMN</w:t>
      </w:r>
      <w:r>
        <w:tab/>
      </w:r>
      <w:r>
        <w:fldChar w:fldCharType="begin" w:fldLock="1"/>
      </w:r>
      <w:r>
        <w:instrText xml:space="preserve"> PAGEREF _Toc98266901 \h </w:instrText>
      </w:r>
      <w:r>
        <w:fldChar w:fldCharType="separate"/>
      </w:r>
      <w:r>
        <w:t>41</w:t>
      </w:r>
      <w:r>
        <w:fldChar w:fldCharType="end"/>
      </w:r>
    </w:p>
    <w:p w14:paraId="7BFE3D25" w14:textId="6118B04E" w:rsidR="00433CEF" w:rsidRPr="00B43B15" w:rsidRDefault="00433CEF">
      <w:pPr>
        <w:pStyle w:val="TOC5"/>
        <w:rPr>
          <w:rFonts w:ascii="Calibri" w:hAnsi="Calibri"/>
          <w:sz w:val="22"/>
          <w:szCs w:val="22"/>
          <w:lang w:eastAsia="en-GB"/>
        </w:rPr>
      </w:pPr>
      <w:r w:rsidRPr="00433CEF">
        <w:t>6.1.4.3.4</w:t>
      </w:r>
      <w:r w:rsidRPr="00B43B15">
        <w:rPr>
          <w:rFonts w:ascii="Calibri" w:hAnsi="Calibri"/>
          <w:sz w:val="22"/>
          <w:szCs w:val="22"/>
          <w:lang w:eastAsia="en-GB"/>
        </w:rPr>
        <w:tab/>
      </w:r>
      <w:r w:rsidRPr="00D64227">
        <w:rPr>
          <w:lang w:val="en-US"/>
        </w:rPr>
        <w:t>Routing between SEPPs</w:t>
      </w:r>
      <w:r>
        <w:tab/>
      </w:r>
      <w:r>
        <w:fldChar w:fldCharType="begin" w:fldLock="1"/>
      </w:r>
      <w:r>
        <w:instrText xml:space="preserve"> PAGEREF _Toc98266902 \h </w:instrText>
      </w:r>
      <w:r>
        <w:fldChar w:fldCharType="separate"/>
      </w:r>
      <w:r>
        <w:t>41</w:t>
      </w:r>
      <w:r>
        <w:fldChar w:fldCharType="end"/>
      </w:r>
    </w:p>
    <w:p w14:paraId="637CAF8C" w14:textId="73B0B460" w:rsidR="00433CEF" w:rsidRPr="00B43B15" w:rsidRDefault="00433CEF">
      <w:pPr>
        <w:pStyle w:val="TOC3"/>
        <w:rPr>
          <w:rFonts w:ascii="Calibri" w:hAnsi="Calibri"/>
          <w:sz w:val="22"/>
          <w:szCs w:val="22"/>
          <w:lang w:eastAsia="en-GB"/>
        </w:rPr>
      </w:pPr>
      <w:r w:rsidRPr="00433CEF">
        <w:t>6.1.5</w:t>
      </w:r>
      <w:r w:rsidRPr="00B43B15">
        <w:rPr>
          <w:rFonts w:ascii="Calibri" w:hAnsi="Calibri"/>
          <w:sz w:val="22"/>
          <w:szCs w:val="22"/>
          <w:lang w:eastAsia="en-GB"/>
        </w:rPr>
        <w:tab/>
      </w:r>
      <w:r w:rsidRPr="00D64227">
        <w:rPr>
          <w:lang w:val="en-US"/>
        </w:rPr>
        <w:t>Host header</w:t>
      </w:r>
      <w:r>
        <w:tab/>
      </w:r>
      <w:r>
        <w:fldChar w:fldCharType="begin" w:fldLock="1"/>
      </w:r>
      <w:r>
        <w:instrText xml:space="preserve"> PAGEREF _Toc98266903 \h </w:instrText>
      </w:r>
      <w:r>
        <w:fldChar w:fldCharType="separate"/>
      </w:r>
      <w:r>
        <w:t>42</w:t>
      </w:r>
      <w:r>
        <w:fldChar w:fldCharType="end"/>
      </w:r>
    </w:p>
    <w:p w14:paraId="4167787C" w14:textId="16F96840" w:rsidR="00433CEF" w:rsidRPr="00B43B15" w:rsidRDefault="00433CEF">
      <w:pPr>
        <w:pStyle w:val="TOC3"/>
        <w:rPr>
          <w:rFonts w:ascii="Calibri" w:hAnsi="Calibri"/>
          <w:sz w:val="22"/>
          <w:szCs w:val="22"/>
          <w:lang w:eastAsia="en-GB"/>
        </w:rPr>
      </w:pPr>
      <w:r w:rsidRPr="00433CEF">
        <w:t>6.1.6</w:t>
      </w:r>
      <w:r w:rsidRPr="00B43B15">
        <w:rPr>
          <w:rFonts w:ascii="Calibri" w:hAnsi="Calibri"/>
          <w:sz w:val="22"/>
          <w:szCs w:val="22"/>
          <w:lang w:eastAsia="en-GB"/>
        </w:rPr>
        <w:tab/>
      </w:r>
      <w:r w:rsidRPr="00D64227">
        <w:rPr>
          <w:lang w:val="en-US"/>
        </w:rPr>
        <w:t>Message forwarding</w:t>
      </w:r>
      <w:r>
        <w:tab/>
      </w:r>
      <w:r>
        <w:fldChar w:fldCharType="begin" w:fldLock="1"/>
      </w:r>
      <w:r>
        <w:instrText xml:space="preserve"> PAGEREF _Toc98266904 \h </w:instrText>
      </w:r>
      <w:r>
        <w:fldChar w:fldCharType="separate"/>
      </w:r>
      <w:r>
        <w:t>42</w:t>
      </w:r>
      <w:r>
        <w:fldChar w:fldCharType="end"/>
      </w:r>
    </w:p>
    <w:p w14:paraId="3985F2BB" w14:textId="0F5D61F6" w:rsidR="00433CEF" w:rsidRPr="00B43B15" w:rsidRDefault="00433CEF">
      <w:pPr>
        <w:pStyle w:val="TOC2"/>
        <w:rPr>
          <w:rFonts w:ascii="Calibri" w:hAnsi="Calibri"/>
          <w:sz w:val="22"/>
          <w:szCs w:val="22"/>
          <w:lang w:eastAsia="en-GB"/>
        </w:rPr>
      </w:pPr>
      <w:r>
        <w:t>6.2</w:t>
      </w:r>
      <w:r w:rsidRPr="00B43B15">
        <w:rPr>
          <w:rFonts w:ascii="Calibri" w:hAnsi="Calibri"/>
          <w:sz w:val="22"/>
          <w:szCs w:val="22"/>
        </w:rPr>
        <w:tab/>
      </w:r>
      <w:r>
        <w:rPr>
          <w:lang w:eastAsia="zh-CN"/>
        </w:rPr>
        <w:t>Server-Initiated Communication</w:t>
      </w:r>
      <w:r>
        <w:tab/>
      </w:r>
      <w:r>
        <w:fldChar w:fldCharType="begin" w:fldLock="1"/>
      </w:r>
      <w:r>
        <w:instrText xml:space="preserve"> PAGEREF _Toc98266905 \h </w:instrText>
      </w:r>
      <w:r>
        <w:fldChar w:fldCharType="separate"/>
      </w:r>
      <w:r>
        <w:t>42</w:t>
      </w:r>
      <w:r>
        <w:fldChar w:fldCharType="end"/>
      </w:r>
    </w:p>
    <w:p w14:paraId="62BDC6EC" w14:textId="562B3993" w:rsidR="00433CEF" w:rsidRPr="00B43B15" w:rsidRDefault="00433CEF">
      <w:pPr>
        <w:pStyle w:val="TOC2"/>
        <w:rPr>
          <w:rFonts w:ascii="Calibri" w:hAnsi="Calibri"/>
          <w:sz w:val="22"/>
          <w:szCs w:val="22"/>
          <w:lang w:eastAsia="en-GB"/>
        </w:rPr>
      </w:pPr>
      <w:r>
        <w:t>6.3</w:t>
      </w:r>
      <w:r w:rsidRPr="00B43B15">
        <w:rPr>
          <w:rFonts w:ascii="Calibri" w:hAnsi="Calibri"/>
          <w:sz w:val="22"/>
          <w:szCs w:val="22"/>
        </w:rPr>
        <w:tab/>
      </w:r>
      <w:r>
        <w:rPr>
          <w:lang w:eastAsia="zh-CN"/>
        </w:rPr>
        <w:t>Load Control</w:t>
      </w:r>
      <w:r>
        <w:tab/>
      </w:r>
      <w:r>
        <w:fldChar w:fldCharType="begin" w:fldLock="1"/>
      </w:r>
      <w:r>
        <w:instrText xml:space="preserve"> PAGEREF _Toc98266906 \h </w:instrText>
      </w:r>
      <w:r>
        <w:fldChar w:fldCharType="separate"/>
      </w:r>
      <w:r>
        <w:t>42</w:t>
      </w:r>
      <w:r>
        <w:fldChar w:fldCharType="end"/>
      </w:r>
    </w:p>
    <w:p w14:paraId="25854785" w14:textId="36F5E311" w:rsidR="00433CEF" w:rsidRPr="00B43B15" w:rsidRDefault="00433CEF">
      <w:pPr>
        <w:pStyle w:val="TOC3"/>
        <w:rPr>
          <w:rFonts w:ascii="Calibri" w:hAnsi="Calibri"/>
          <w:sz w:val="22"/>
          <w:szCs w:val="22"/>
          <w:lang w:eastAsia="en-GB"/>
        </w:rPr>
      </w:pPr>
      <w:r>
        <w:t>6.3.1</w:t>
      </w:r>
      <w:r w:rsidRPr="00B43B15">
        <w:rPr>
          <w:rFonts w:ascii="Calibri" w:hAnsi="Calibri"/>
          <w:sz w:val="22"/>
          <w:szCs w:val="22"/>
        </w:rPr>
        <w:tab/>
      </w:r>
      <w:r>
        <w:rPr>
          <w:lang w:eastAsia="zh-CN"/>
        </w:rPr>
        <w:t>General</w:t>
      </w:r>
      <w:r>
        <w:tab/>
      </w:r>
      <w:r>
        <w:fldChar w:fldCharType="begin" w:fldLock="1"/>
      </w:r>
      <w:r>
        <w:instrText xml:space="preserve"> PAGEREF _Toc98266907 \h </w:instrText>
      </w:r>
      <w:r>
        <w:fldChar w:fldCharType="separate"/>
      </w:r>
      <w:r>
        <w:t>42</w:t>
      </w:r>
      <w:r>
        <w:fldChar w:fldCharType="end"/>
      </w:r>
    </w:p>
    <w:p w14:paraId="05156F7E" w14:textId="22589379" w:rsidR="00433CEF" w:rsidRPr="00B43B15" w:rsidRDefault="00433CEF">
      <w:pPr>
        <w:pStyle w:val="TOC3"/>
        <w:rPr>
          <w:rFonts w:ascii="Calibri" w:hAnsi="Calibri"/>
          <w:sz w:val="22"/>
          <w:szCs w:val="22"/>
          <w:lang w:eastAsia="en-GB"/>
        </w:rPr>
      </w:pPr>
      <w:r>
        <w:t>6.3.2</w:t>
      </w:r>
      <w:r w:rsidRPr="00B43B15">
        <w:rPr>
          <w:rFonts w:ascii="Calibri" w:hAnsi="Calibri"/>
          <w:sz w:val="22"/>
          <w:szCs w:val="22"/>
        </w:rPr>
        <w:tab/>
      </w:r>
      <w:r>
        <w:rPr>
          <w:lang w:eastAsia="zh-CN"/>
        </w:rPr>
        <w:t>Load Control based on load signalled via the NRF</w:t>
      </w:r>
      <w:r>
        <w:tab/>
      </w:r>
      <w:r>
        <w:fldChar w:fldCharType="begin" w:fldLock="1"/>
      </w:r>
      <w:r>
        <w:instrText xml:space="preserve"> PAGEREF _Toc98266908 \h </w:instrText>
      </w:r>
      <w:r>
        <w:fldChar w:fldCharType="separate"/>
      </w:r>
      <w:r>
        <w:t>42</w:t>
      </w:r>
      <w:r>
        <w:fldChar w:fldCharType="end"/>
      </w:r>
    </w:p>
    <w:p w14:paraId="2262F4C4" w14:textId="2D438A41" w:rsidR="00433CEF" w:rsidRPr="00B43B15" w:rsidRDefault="00433CEF">
      <w:pPr>
        <w:pStyle w:val="TOC3"/>
        <w:rPr>
          <w:rFonts w:ascii="Calibri" w:hAnsi="Calibri"/>
          <w:sz w:val="22"/>
          <w:szCs w:val="22"/>
          <w:lang w:eastAsia="en-GB"/>
        </w:rPr>
      </w:pPr>
      <w:r>
        <w:t>6.3.3</w:t>
      </w:r>
      <w:r w:rsidRPr="00B43B15">
        <w:rPr>
          <w:rFonts w:ascii="Calibri" w:hAnsi="Calibri"/>
          <w:sz w:val="22"/>
          <w:szCs w:val="22"/>
        </w:rPr>
        <w:tab/>
      </w:r>
      <w:r>
        <w:rPr>
          <w:lang w:eastAsia="zh-CN"/>
        </w:rPr>
        <w:t>Load Control based on LCI Header</w:t>
      </w:r>
      <w:r>
        <w:tab/>
      </w:r>
      <w:r>
        <w:fldChar w:fldCharType="begin" w:fldLock="1"/>
      </w:r>
      <w:r>
        <w:instrText xml:space="preserve"> PAGEREF _Toc98266909 \h </w:instrText>
      </w:r>
      <w:r>
        <w:fldChar w:fldCharType="separate"/>
      </w:r>
      <w:r>
        <w:t>43</w:t>
      </w:r>
      <w:r>
        <w:fldChar w:fldCharType="end"/>
      </w:r>
    </w:p>
    <w:p w14:paraId="4954BB53" w14:textId="4B1313FD" w:rsidR="00433CEF" w:rsidRPr="00B43B15" w:rsidRDefault="00433CEF">
      <w:pPr>
        <w:pStyle w:val="TOC4"/>
        <w:rPr>
          <w:rFonts w:ascii="Calibri" w:hAnsi="Calibri"/>
          <w:sz w:val="22"/>
          <w:szCs w:val="22"/>
          <w:lang w:eastAsia="en-GB"/>
        </w:rPr>
      </w:pPr>
      <w:r>
        <w:t>6.3.3.1</w:t>
      </w:r>
      <w:r w:rsidRPr="00B43B15">
        <w:rPr>
          <w:rFonts w:ascii="Calibri" w:hAnsi="Calibri"/>
          <w:sz w:val="22"/>
          <w:szCs w:val="22"/>
        </w:rPr>
        <w:tab/>
      </w:r>
      <w:r>
        <w:rPr>
          <w:lang w:eastAsia="zh-CN"/>
        </w:rPr>
        <w:t>General</w:t>
      </w:r>
      <w:r>
        <w:tab/>
      </w:r>
      <w:r>
        <w:fldChar w:fldCharType="begin" w:fldLock="1"/>
      </w:r>
      <w:r>
        <w:instrText xml:space="preserve"> PAGEREF _Toc98266910 \h </w:instrText>
      </w:r>
      <w:r>
        <w:fldChar w:fldCharType="separate"/>
      </w:r>
      <w:r>
        <w:t>43</w:t>
      </w:r>
      <w:r>
        <w:fldChar w:fldCharType="end"/>
      </w:r>
    </w:p>
    <w:p w14:paraId="52A33ADD" w14:textId="2795FBD2" w:rsidR="00433CEF" w:rsidRPr="00B43B15" w:rsidRDefault="00433CEF">
      <w:pPr>
        <w:pStyle w:val="TOC4"/>
        <w:rPr>
          <w:rFonts w:ascii="Calibri" w:hAnsi="Calibri"/>
          <w:sz w:val="22"/>
          <w:szCs w:val="22"/>
          <w:lang w:eastAsia="en-GB"/>
        </w:rPr>
      </w:pPr>
      <w:r>
        <w:t>6.3.3.2</w:t>
      </w:r>
      <w:r w:rsidRPr="00B43B15">
        <w:rPr>
          <w:rFonts w:ascii="Calibri" w:hAnsi="Calibri"/>
          <w:sz w:val="22"/>
          <w:szCs w:val="22"/>
        </w:rPr>
        <w:tab/>
      </w:r>
      <w:r>
        <w:rPr>
          <w:lang w:eastAsia="zh-CN"/>
        </w:rPr>
        <w:t>Conveyance of Load Control Information</w:t>
      </w:r>
      <w:r>
        <w:tab/>
      </w:r>
      <w:r>
        <w:fldChar w:fldCharType="begin" w:fldLock="1"/>
      </w:r>
      <w:r>
        <w:instrText xml:space="preserve"> PAGEREF _Toc98266911 \h </w:instrText>
      </w:r>
      <w:r>
        <w:fldChar w:fldCharType="separate"/>
      </w:r>
      <w:r>
        <w:t>43</w:t>
      </w:r>
      <w:r>
        <w:fldChar w:fldCharType="end"/>
      </w:r>
    </w:p>
    <w:p w14:paraId="5B1616B6" w14:textId="112EB6AE" w:rsidR="00433CEF" w:rsidRPr="00B43B15" w:rsidRDefault="00433CEF">
      <w:pPr>
        <w:pStyle w:val="TOC4"/>
        <w:rPr>
          <w:rFonts w:ascii="Calibri" w:hAnsi="Calibri"/>
          <w:sz w:val="22"/>
          <w:szCs w:val="22"/>
          <w:lang w:eastAsia="en-GB"/>
        </w:rPr>
      </w:pPr>
      <w:r>
        <w:t>6.3.3.3</w:t>
      </w:r>
      <w:r w:rsidRPr="00B43B15">
        <w:rPr>
          <w:rFonts w:ascii="Calibri" w:hAnsi="Calibri"/>
          <w:sz w:val="22"/>
          <w:szCs w:val="22"/>
        </w:rPr>
        <w:tab/>
      </w:r>
      <w:r>
        <w:rPr>
          <w:lang w:eastAsia="zh-CN"/>
        </w:rPr>
        <w:t>Frequency of Conveyance</w:t>
      </w:r>
      <w:r>
        <w:tab/>
      </w:r>
      <w:r>
        <w:fldChar w:fldCharType="begin" w:fldLock="1"/>
      </w:r>
      <w:r>
        <w:instrText xml:space="preserve"> PAGEREF _Toc98266912 \h </w:instrText>
      </w:r>
      <w:r>
        <w:fldChar w:fldCharType="separate"/>
      </w:r>
      <w:r>
        <w:t>43</w:t>
      </w:r>
      <w:r>
        <w:fldChar w:fldCharType="end"/>
      </w:r>
    </w:p>
    <w:p w14:paraId="79722991" w14:textId="2E1DFF77" w:rsidR="00433CEF" w:rsidRPr="00B43B15" w:rsidRDefault="00433CEF">
      <w:pPr>
        <w:pStyle w:val="TOC4"/>
        <w:rPr>
          <w:rFonts w:ascii="Calibri" w:hAnsi="Calibri"/>
          <w:sz w:val="22"/>
          <w:szCs w:val="22"/>
          <w:lang w:eastAsia="en-GB"/>
        </w:rPr>
      </w:pPr>
      <w:r>
        <w:t>6.3.3.4</w:t>
      </w:r>
      <w:r w:rsidRPr="00B43B15">
        <w:rPr>
          <w:rFonts w:ascii="Calibri" w:hAnsi="Calibri"/>
          <w:sz w:val="22"/>
          <w:szCs w:val="22"/>
        </w:rPr>
        <w:tab/>
      </w:r>
      <w:r>
        <w:rPr>
          <w:lang w:eastAsia="zh-CN"/>
        </w:rPr>
        <w:t>Load Control Information</w:t>
      </w:r>
      <w:r>
        <w:tab/>
      </w:r>
      <w:r>
        <w:fldChar w:fldCharType="begin" w:fldLock="1"/>
      </w:r>
      <w:r>
        <w:instrText xml:space="preserve"> PAGEREF _Toc98266913 \h </w:instrText>
      </w:r>
      <w:r>
        <w:fldChar w:fldCharType="separate"/>
      </w:r>
      <w:r>
        <w:t>44</w:t>
      </w:r>
      <w:r>
        <w:fldChar w:fldCharType="end"/>
      </w:r>
    </w:p>
    <w:p w14:paraId="2BB19DA2" w14:textId="679621DD" w:rsidR="00433CEF" w:rsidRPr="00B43B15" w:rsidRDefault="00433CEF">
      <w:pPr>
        <w:pStyle w:val="TOC5"/>
        <w:rPr>
          <w:rFonts w:ascii="Calibri" w:hAnsi="Calibri"/>
          <w:sz w:val="22"/>
          <w:szCs w:val="22"/>
          <w:lang w:eastAsia="en-GB"/>
        </w:rPr>
      </w:pPr>
      <w:r>
        <w:t>6.3.3.4.1</w:t>
      </w:r>
      <w:r w:rsidRPr="00B43B15">
        <w:rPr>
          <w:rFonts w:ascii="Calibri" w:hAnsi="Calibri"/>
          <w:sz w:val="22"/>
          <w:szCs w:val="22"/>
        </w:rPr>
        <w:tab/>
      </w:r>
      <w:r>
        <w:rPr>
          <w:lang w:eastAsia="zh-CN"/>
        </w:rPr>
        <w:t>General Description</w:t>
      </w:r>
      <w:r>
        <w:tab/>
      </w:r>
      <w:r>
        <w:fldChar w:fldCharType="begin" w:fldLock="1"/>
      </w:r>
      <w:r>
        <w:instrText xml:space="preserve"> PAGEREF _Toc98266914 \h </w:instrText>
      </w:r>
      <w:r>
        <w:fldChar w:fldCharType="separate"/>
      </w:r>
      <w:r>
        <w:t>44</w:t>
      </w:r>
      <w:r>
        <w:fldChar w:fldCharType="end"/>
      </w:r>
    </w:p>
    <w:p w14:paraId="57F9105D" w14:textId="1018B459" w:rsidR="00433CEF" w:rsidRPr="00B43B15" w:rsidRDefault="00433CEF">
      <w:pPr>
        <w:pStyle w:val="TOC5"/>
        <w:rPr>
          <w:rFonts w:ascii="Calibri" w:hAnsi="Calibri"/>
          <w:sz w:val="22"/>
          <w:szCs w:val="22"/>
          <w:lang w:eastAsia="en-GB"/>
        </w:rPr>
      </w:pPr>
      <w:r>
        <w:t>6.3.3.4.2</w:t>
      </w:r>
      <w:r w:rsidRPr="00B43B15">
        <w:rPr>
          <w:rFonts w:ascii="Calibri" w:hAnsi="Calibri"/>
          <w:sz w:val="22"/>
          <w:szCs w:val="22"/>
        </w:rPr>
        <w:tab/>
      </w:r>
      <w:r>
        <w:rPr>
          <w:lang w:eastAsia="zh-CN"/>
        </w:rPr>
        <w:t>Load Control Timestamp</w:t>
      </w:r>
      <w:r>
        <w:tab/>
      </w:r>
      <w:r>
        <w:fldChar w:fldCharType="begin" w:fldLock="1"/>
      </w:r>
      <w:r>
        <w:instrText xml:space="preserve"> PAGEREF _Toc98266915 \h </w:instrText>
      </w:r>
      <w:r>
        <w:fldChar w:fldCharType="separate"/>
      </w:r>
      <w:r>
        <w:t>44</w:t>
      </w:r>
      <w:r>
        <w:fldChar w:fldCharType="end"/>
      </w:r>
    </w:p>
    <w:p w14:paraId="08F5A8B0" w14:textId="261DB0FF" w:rsidR="00433CEF" w:rsidRPr="00B43B15" w:rsidRDefault="00433CEF">
      <w:pPr>
        <w:pStyle w:val="TOC5"/>
        <w:rPr>
          <w:rFonts w:ascii="Calibri" w:hAnsi="Calibri"/>
          <w:sz w:val="22"/>
          <w:szCs w:val="22"/>
          <w:lang w:eastAsia="en-GB"/>
        </w:rPr>
      </w:pPr>
      <w:r>
        <w:t>6.3.3.4.3</w:t>
      </w:r>
      <w:r w:rsidRPr="00B43B15">
        <w:rPr>
          <w:rFonts w:ascii="Calibri" w:hAnsi="Calibri"/>
          <w:sz w:val="22"/>
          <w:szCs w:val="22"/>
        </w:rPr>
        <w:tab/>
      </w:r>
      <w:r>
        <w:rPr>
          <w:lang w:eastAsia="zh-CN"/>
        </w:rPr>
        <w:t>Load Metric</w:t>
      </w:r>
      <w:r>
        <w:tab/>
      </w:r>
      <w:r>
        <w:fldChar w:fldCharType="begin" w:fldLock="1"/>
      </w:r>
      <w:r>
        <w:instrText xml:space="preserve"> PAGEREF _Toc98266916 \h </w:instrText>
      </w:r>
      <w:r>
        <w:fldChar w:fldCharType="separate"/>
      </w:r>
      <w:r>
        <w:t>44</w:t>
      </w:r>
      <w:r>
        <w:fldChar w:fldCharType="end"/>
      </w:r>
    </w:p>
    <w:p w14:paraId="535526CD" w14:textId="1D16CB7A" w:rsidR="00433CEF" w:rsidRPr="00B43B15" w:rsidRDefault="00433CEF">
      <w:pPr>
        <w:pStyle w:val="TOC5"/>
        <w:rPr>
          <w:rFonts w:ascii="Calibri" w:hAnsi="Calibri"/>
          <w:sz w:val="22"/>
          <w:szCs w:val="22"/>
          <w:lang w:eastAsia="en-GB"/>
        </w:rPr>
      </w:pPr>
      <w:r>
        <w:t>6.3.3.4.4</w:t>
      </w:r>
      <w:r w:rsidRPr="00B43B15">
        <w:rPr>
          <w:rFonts w:ascii="Calibri" w:hAnsi="Calibri"/>
          <w:sz w:val="22"/>
          <w:szCs w:val="22"/>
        </w:rPr>
        <w:tab/>
      </w:r>
      <w:r>
        <w:rPr>
          <w:lang w:eastAsia="zh-CN"/>
        </w:rPr>
        <w:t>Scope of LCI</w:t>
      </w:r>
      <w:r>
        <w:tab/>
      </w:r>
      <w:r>
        <w:fldChar w:fldCharType="begin" w:fldLock="1"/>
      </w:r>
      <w:r>
        <w:instrText xml:space="preserve"> PAGEREF _Toc98266917 \h </w:instrText>
      </w:r>
      <w:r>
        <w:fldChar w:fldCharType="separate"/>
      </w:r>
      <w:r>
        <w:t>45</w:t>
      </w:r>
      <w:r>
        <w:fldChar w:fldCharType="end"/>
      </w:r>
    </w:p>
    <w:p w14:paraId="04BE6F87" w14:textId="0EFA7E12" w:rsidR="00433CEF" w:rsidRPr="00B43B15" w:rsidRDefault="00433CEF">
      <w:pPr>
        <w:pStyle w:val="TOC5"/>
        <w:rPr>
          <w:rFonts w:ascii="Calibri" w:hAnsi="Calibri"/>
          <w:sz w:val="22"/>
          <w:szCs w:val="22"/>
          <w:lang w:eastAsia="en-GB"/>
        </w:rPr>
      </w:pPr>
      <w:r>
        <w:t>6.3.3.4.5</w:t>
      </w:r>
      <w:r w:rsidRPr="00B43B15">
        <w:rPr>
          <w:rFonts w:ascii="Calibri" w:hAnsi="Calibri"/>
          <w:sz w:val="22"/>
          <w:szCs w:val="22"/>
        </w:rPr>
        <w:tab/>
      </w:r>
      <w:r>
        <w:rPr>
          <w:lang w:eastAsia="zh-CN"/>
        </w:rPr>
        <w:t>S-NSSAI/DNN Relative Capacity</w:t>
      </w:r>
      <w:r>
        <w:tab/>
      </w:r>
      <w:r>
        <w:fldChar w:fldCharType="begin" w:fldLock="1"/>
      </w:r>
      <w:r>
        <w:instrText xml:space="preserve"> PAGEREF _Toc98266918 \h </w:instrText>
      </w:r>
      <w:r>
        <w:fldChar w:fldCharType="separate"/>
      </w:r>
      <w:r>
        <w:t>46</w:t>
      </w:r>
      <w:r>
        <w:fldChar w:fldCharType="end"/>
      </w:r>
    </w:p>
    <w:p w14:paraId="18C9347C" w14:textId="3C80820C" w:rsidR="00433CEF" w:rsidRPr="00B43B15" w:rsidRDefault="00433CEF">
      <w:pPr>
        <w:pStyle w:val="TOC4"/>
        <w:rPr>
          <w:rFonts w:ascii="Calibri" w:hAnsi="Calibri"/>
          <w:sz w:val="22"/>
          <w:szCs w:val="22"/>
          <w:lang w:eastAsia="en-GB"/>
        </w:rPr>
      </w:pPr>
      <w:r>
        <w:t>6.3.3.5</w:t>
      </w:r>
      <w:r w:rsidRPr="00B43B15">
        <w:rPr>
          <w:rFonts w:ascii="Calibri" w:hAnsi="Calibri"/>
          <w:sz w:val="22"/>
          <w:szCs w:val="22"/>
        </w:rPr>
        <w:tab/>
      </w:r>
      <w:r>
        <w:t xml:space="preserve">LC-H </w:t>
      </w:r>
      <w:r>
        <w:rPr>
          <w:lang w:eastAsia="zh-CN"/>
        </w:rPr>
        <w:t>feature support</w:t>
      </w:r>
      <w:r>
        <w:tab/>
      </w:r>
      <w:r>
        <w:fldChar w:fldCharType="begin" w:fldLock="1"/>
      </w:r>
      <w:r>
        <w:instrText xml:space="preserve"> PAGEREF _Toc98266919 \h </w:instrText>
      </w:r>
      <w:r>
        <w:fldChar w:fldCharType="separate"/>
      </w:r>
      <w:r>
        <w:t>46</w:t>
      </w:r>
      <w:r>
        <w:fldChar w:fldCharType="end"/>
      </w:r>
    </w:p>
    <w:p w14:paraId="79EF337D" w14:textId="0C8DC2EB" w:rsidR="00433CEF" w:rsidRPr="00B43B15" w:rsidRDefault="00433CEF">
      <w:pPr>
        <w:pStyle w:val="TOC5"/>
        <w:rPr>
          <w:rFonts w:ascii="Calibri" w:hAnsi="Calibri"/>
          <w:sz w:val="22"/>
          <w:szCs w:val="22"/>
          <w:lang w:eastAsia="en-GB"/>
        </w:rPr>
      </w:pPr>
      <w:r>
        <w:t>6.3.3.5.1</w:t>
      </w:r>
      <w:r w:rsidRPr="00B43B15">
        <w:rPr>
          <w:rFonts w:ascii="Calibri" w:hAnsi="Calibri"/>
          <w:sz w:val="22"/>
          <w:szCs w:val="22"/>
        </w:rPr>
        <w:tab/>
      </w:r>
      <w:r>
        <w:rPr>
          <w:lang w:eastAsia="zh-CN"/>
        </w:rPr>
        <w:t xml:space="preserve">Indicating supports for the </w:t>
      </w:r>
      <w:r>
        <w:t xml:space="preserve">LC-H </w:t>
      </w:r>
      <w:r>
        <w:rPr>
          <w:lang w:eastAsia="zh-CN"/>
        </w:rPr>
        <w:t>feature</w:t>
      </w:r>
      <w:r>
        <w:tab/>
      </w:r>
      <w:r>
        <w:fldChar w:fldCharType="begin" w:fldLock="1"/>
      </w:r>
      <w:r>
        <w:instrText xml:space="preserve"> PAGEREF _Toc98266920 \h </w:instrText>
      </w:r>
      <w:r>
        <w:fldChar w:fldCharType="separate"/>
      </w:r>
      <w:r>
        <w:t>46</w:t>
      </w:r>
      <w:r>
        <w:fldChar w:fldCharType="end"/>
      </w:r>
    </w:p>
    <w:p w14:paraId="68973652" w14:textId="4685A819" w:rsidR="00433CEF" w:rsidRPr="00B43B15" w:rsidRDefault="00433CEF">
      <w:pPr>
        <w:pStyle w:val="TOC5"/>
        <w:rPr>
          <w:rFonts w:ascii="Calibri" w:hAnsi="Calibri"/>
          <w:sz w:val="22"/>
          <w:szCs w:val="22"/>
          <w:lang w:eastAsia="en-GB"/>
        </w:rPr>
      </w:pPr>
      <w:r>
        <w:t>6.3.3.5.2</w:t>
      </w:r>
      <w:r w:rsidRPr="00B43B15">
        <w:rPr>
          <w:rFonts w:ascii="Calibri" w:hAnsi="Calibri"/>
          <w:sz w:val="22"/>
          <w:szCs w:val="22"/>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_Toc98266921 \h </w:instrText>
      </w:r>
      <w:r>
        <w:fldChar w:fldCharType="separate"/>
      </w:r>
      <w:r>
        <w:t>47</w:t>
      </w:r>
      <w:r>
        <w:fldChar w:fldCharType="end"/>
      </w:r>
    </w:p>
    <w:p w14:paraId="0C0BE7FF" w14:textId="62539C58" w:rsidR="00433CEF" w:rsidRPr="00B43B15" w:rsidRDefault="00433CEF">
      <w:pPr>
        <w:pStyle w:val="TOC2"/>
        <w:rPr>
          <w:rFonts w:ascii="Calibri" w:hAnsi="Calibri"/>
          <w:sz w:val="22"/>
          <w:szCs w:val="22"/>
          <w:lang w:eastAsia="en-GB"/>
        </w:rPr>
      </w:pPr>
      <w:r>
        <w:t>6.4</w:t>
      </w:r>
      <w:r w:rsidRPr="00B43B15">
        <w:rPr>
          <w:rFonts w:ascii="Calibri" w:hAnsi="Calibri"/>
          <w:sz w:val="22"/>
          <w:szCs w:val="22"/>
        </w:rPr>
        <w:tab/>
      </w:r>
      <w:r>
        <w:rPr>
          <w:lang w:eastAsia="zh-CN"/>
        </w:rPr>
        <w:t>Overload Control</w:t>
      </w:r>
      <w:r>
        <w:tab/>
      </w:r>
      <w:r>
        <w:fldChar w:fldCharType="begin" w:fldLock="1"/>
      </w:r>
      <w:r>
        <w:instrText xml:space="preserve"> PAGEREF _Toc98266922 \h </w:instrText>
      </w:r>
      <w:r>
        <w:fldChar w:fldCharType="separate"/>
      </w:r>
      <w:r>
        <w:t>47</w:t>
      </w:r>
      <w:r>
        <w:fldChar w:fldCharType="end"/>
      </w:r>
    </w:p>
    <w:p w14:paraId="3FCFCCF2" w14:textId="21F76537" w:rsidR="00433CEF" w:rsidRPr="00B43B15" w:rsidRDefault="00433CEF">
      <w:pPr>
        <w:pStyle w:val="TOC3"/>
        <w:rPr>
          <w:rFonts w:ascii="Calibri" w:hAnsi="Calibri"/>
          <w:sz w:val="22"/>
          <w:szCs w:val="22"/>
          <w:lang w:eastAsia="en-GB"/>
        </w:rPr>
      </w:pPr>
      <w:r>
        <w:t>6.4.1</w:t>
      </w:r>
      <w:r w:rsidRPr="00B43B15">
        <w:rPr>
          <w:rFonts w:ascii="Calibri" w:hAnsi="Calibri"/>
          <w:sz w:val="22"/>
          <w:szCs w:val="22"/>
        </w:rPr>
        <w:tab/>
      </w:r>
      <w:r>
        <w:rPr>
          <w:lang w:eastAsia="zh-CN"/>
        </w:rPr>
        <w:t>General</w:t>
      </w:r>
      <w:r>
        <w:tab/>
      </w:r>
      <w:r>
        <w:fldChar w:fldCharType="begin" w:fldLock="1"/>
      </w:r>
      <w:r>
        <w:instrText xml:space="preserve"> PAGEREF _Toc98266923 \h </w:instrText>
      </w:r>
      <w:r>
        <w:fldChar w:fldCharType="separate"/>
      </w:r>
      <w:r>
        <w:t>47</w:t>
      </w:r>
      <w:r>
        <w:fldChar w:fldCharType="end"/>
      </w:r>
    </w:p>
    <w:p w14:paraId="21F6394E" w14:textId="0A4483C6" w:rsidR="00433CEF" w:rsidRPr="00B43B15" w:rsidRDefault="00433CEF">
      <w:pPr>
        <w:pStyle w:val="TOC3"/>
        <w:rPr>
          <w:rFonts w:ascii="Calibri" w:hAnsi="Calibri"/>
          <w:sz w:val="22"/>
          <w:szCs w:val="22"/>
          <w:lang w:eastAsia="en-GB"/>
        </w:rPr>
      </w:pPr>
      <w:r>
        <w:t>6.4.2</w:t>
      </w:r>
      <w:r w:rsidRPr="00B43B15">
        <w:rPr>
          <w:rFonts w:ascii="Calibri" w:hAnsi="Calibri"/>
          <w:sz w:val="22"/>
          <w:szCs w:val="22"/>
          <w:lang w:eastAsia="en-GB"/>
        </w:rPr>
        <w:tab/>
      </w:r>
      <w:r>
        <w:t>Overload Control based on HTTP status codes</w:t>
      </w:r>
      <w:r>
        <w:tab/>
      </w:r>
      <w:r>
        <w:fldChar w:fldCharType="begin" w:fldLock="1"/>
      </w:r>
      <w:r>
        <w:instrText xml:space="preserve"> PAGEREF _Toc98266924 \h </w:instrText>
      </w:r>
      <w:r>
        <w:fldChar w:fldCharType="separate"/>
      </w:r>
      <w:r>
        <w:t>47</w:t>
      </w:r>
      <w:r>
        <w:fldChar w:fldCharType="end"/>
      </w:r>
    </w:p>
    <w:p w14:paraId="7E01338F" w14:textId="2E5DB791" w:rsidR="00433CEF" w:rsidRPr="00B43B15" w:rsidRDefault="00433CEF">
      <w:pPr>
        <w:pStyle w:val="TOC4"/>
        <w:rPr>
          <w:rFonts w:ascii="Calibri" w:hAnsi="Calibri"/>
          <w:sz w:val="22"/>
          <w:szCs w:val="22"/>
          <w:lang w:eastAsia="en-GB"/>
        </w:rPr>
      </w:pPr>
      <w:r>
        <w:t>6.4.2.1</w:t>
      </w:r>
      <w:r w:rsidRPr="00B43B15">
        <w:rPr>
          <w:rFonts w:ascii="Calibri" w:hAnsi="Calibri"/>
          <w:sz w:val="22"/>
          <w:szCs w:val="22"/>
          <w:lang w:eastAsia="en-GB"/>
        </w:rPr>
        <w:tab/>
      </w:r>
      <w:r>
        <w:t>General</w:t>
      </w:r>
      <w:r>
        <w:tab/>
      </w:r>
      <w:r>
        <w:fldChar w:fldCharType="begin" w:fldLock="1"/>
      </w:r>
      <w:r>
        <w:instrText xml:space="preserve"> PAGEREF _Toc98266925 \h </w:instrText>
      </w:r>
      <w:r>
        <w:fldChar w:fldCharType="separate"/>
      </w:r>
      <w:r>
        <w:t>47</w:t>
      </w:r>
      <w:r>
        <w:fldChar w:fldCharType="end"/>
      </w:r>
    </w:p>
    <w:p w14:paraId="0F23E711" w14:textId="6C715FDE" w:rsidR="00433CEF" w:rsidRPr="00B43B15" w:rsidRDefault="00433CEF">
      <w:pPr>
        <w:pStyle w:val="TOC4"/>
        <w:rPr>
          <w:rFonts w:ascii="Calibri" w:hAnsi="Calibri"/>
          <w:sz w:val="22"/>
          <w:szCs w:val="22"/>
          <w:lang w:eastAsia="en-GB"/>
        </w:rPr>
      </w:pPr>
      <w:r>
        <w:t>6.4.2.2</w:t>
      </w:r>
      <w:r w:rsidRPr="00B43B15">
        <w:rPr>
          <w:rFonts w:ascii="Calibri" w:hAnsi="Calibri"/>
          <w:sz w:val="22"/>
          <w:szCs w:val="22"/>
        </w:rPr>
        <w:tab/>
      </w:r>
      <w:r>
        <w:rPr>
          <w:lang w:eastAsia="zh-CN"/>
        </w:rPr>
        <w:t>HTTP Status Code "503 Service Unavailable"</w:t>
      </w:r>
      <w:r>
        <w:tab/>
      </w:r>
      <w:r>
        <w:fldChar w:fldCharType="begin" w:fldLock="1"/>
      </w:r>
      <w:r>
        <w:instrText xml:space="preserve"> PAGEREF _Toc98266926 \h </w:instrText>
      </w:r>
      <w:r>
        <w:fldChar w:fldCharType="separate"/>
      </w:r>
      <w:r>
        <w:t>48</w:t>
      </w:r>
      <w:r>
        <w:fldChar w:fldCharType="end"/>
      </w:r>
    </w:p>
    <w:p w14:paraId="6F64433A" w14:textId="12503D5E" w:rsidR="00433CEF" w:rsidRPr="00B43B15" w:rsidRDefault="00433CEF">
      <w:pPr>
        <w:pStyle w:val="TOC4"/>
        <w:rPr>
          <w:rFonts w:ascii="Calibri" w:hAnsi="Calibri"/>
          <w:sz w:val="22"/>
          <w:szCs w:val="22"/>
          <w:lang w:eastAsia="en-GB"/>
        </w:rPr>
      </w:pPr>
      <w:r>
        <w:t>6.4.2.3</w:t>
      </w:r>
      <w:r w:rsidRPr="00B43B15">
        <w:rPr>
          <w:rFonts w:ascii="Calibri" w:hAnsi="Calibri"/>
          <w:sz w:val="22"/>
          <w:szCs w:val="22"/>
        </w:rPr>
        <w:tab/>
      </w:r>
      <w:r>
        <w:rPr>
          <w:lang w:eastAsia="zh-CN"/>
        </w:rPr>
        <w:t>HTTP Status Code "429 Too Many Requests"</w:t>
      </w:r>
      <w:r>
        <w:tab/>
      </w:r>
      <w:r>
        <w:fldChar w:fldCharType="begin" w:fldLock="1"/>
      </w:r>
      <w:r>
        <w:instrText xml:space="preserve"> PAGEREF _Toc98266927 \h </w:instrText>
      </w:r>
      <w:r>
        <w:fldChar w:fldCharType="separate"/>
      </w:r>
      <w:r>
        <w:t>48</w:t>
      </w:r>
      <w:r>
        <w:fldChar w:fldCharType="end"/>
      </w:r>
    </w:p>
    <w:p w14:paraId="7473EFEB" w14:textId="1A0435D0" w:rsidR="00433CEF" w:rsidRPr="00B43B15" w:rsidRDefault="00433CEF">
      <w:pPr>
        <w:pStyle w:val="TOC4"/>
        <w:rPr>
          <w:rFonts w:ascii="Calibri" w:hAnsi="Calibri"/>
          <w:sz w:val="22"/>
          <w:szCs w:val="22"/>
          <w:lang w:eastAsia="en-GB"/>
        </w:rPr>
      </w:pPr>
      <w:r>
        <w:t>6.4.2.4</w:t>
      </w:r>
      <w:r w:rsidRPr="00B43B15">
        <w:rPr>
          <w:rFonts w:ascii="Calibri" w:hAnsi="Calibri"/>
          <w:sz w:val="22"/>
          <w:szCs w:val="22"/>
        </w:rPr>
        <w:tab/>
      </w:r>
      <w:r>
        <w:rPr>
          <w:lang w:eastAsia="zh-CN"/>
        </w:rPr>
        <w:t>HTTP Status Code "307 Temporary Redirect"</w:t>
      </w:r>
      <w:r>
        <w:tab/>
      </w:r>
      <w:r>
        <w:fldChar w:fldCharType="begin" w:fldLock="1"/>
      </w:r>
      <w:r>
        <w:instrText xml:space="preserve"> PAGEREF _Toc98266928 \h </w:instrText>
      </w:r>
      <w:r>
        <w:fldChar w:fldCharType="separate"/>
      </w:r>
      <w:r>
        <w:t>48</w:t>
      </w:r>
      <w:r>
        <w:fldChar w:fldCharType="end"/>
      </w:r>
    </w:p>
    <w:p w14:paraId="1EC80149" w14:textId="1394F041" w:rsidR="00433CEF" w:rsidRPr="00B43B15" w:rsidRDefault="00433CEF">
      <w:pPr>
        <w:pStyle w:val="TOC3"/>
        <w:rPr>
          <w:rFonts w:ascii="Calibri" w:hAnsi="Calibri"/>
          <w:sz w:val="22"/>
          <w:szCs w:val="22"/>
          <w:lang w:eastAsia="en-GB"/>
        </w:rPr>
      </w:pPr>
      <w:r>
        <w:t>6.4.3</w:t>
      </w:r>
      <w:r w:rsidRPr="00B43B15">
        <w:rPr>
          <w:rFonts w:ascii="Calibri" w:hAnsi="Calibri"/>
          <w:sz w:val="22"/>
          <w:szCs w:val="22"/>
        </w:rPr>
        <w:tab/>
      </w:r>
      <w:r>
        <w:t>Overload Control based on OCI Header</w:t>
      </w:r>
      <w:r>
        <w:tab/>
      </w:r>
      <w:r>
        <w:fldChar w:fldCharType="begin" w:fldLock="1"/>
      </w:r>
      <w:r>
        <w:instrText xml:space="preserve"> PAGEREF _Toc98266929 \h </w:instrText>
      </w:r>
      <w:r>
        <w:fldChar w:fldCharType="separate"/>
      </w:r>
      <w:r>
        <w:t>49</w:t>
      </w:r>
      <w:r>
        <w:fldChar w:fldCharType="end"/>
      </w:r>
    </w:p>
    <w:p w14:paraId="79E60B2F" w14:textId="5CAD9579" w:rsidR="00433CEF" w:rsidRPr="00B43B15" w:rsidRDefault="00433CEF">
      <w:pPr>
        <w:pStyle w:val="TOC4"/>
        <w:rPr>
          <w:rFonts w:ascii="Calibri" w:hAnsi="Calibri"/>
          <w:sz w:val="22"/>
          <w:szCs w:val="22"/>
          <w:lang w:eastAsia="en-GB"/>
        </w:rPr>
      </w:pPr>
      <w:r>
        <w:t>6.4.3.1</w:t>
      </w:r>
      <w:r w:rsidRPr="00B43B15">
        <w:rPr>
          <w:rFonts w:ascii="Calibri" w:hAnsi="Calibri"/>
          <w:sz w:val="22"/>
          <w:szCs w:val="22"/>
        </w:rPr>
        <w:tab/>
      </w:r>
      <w:r>
        <w:rPr>
          <w:lang w:eastAsia="zh-CN"/>
        </w:rPr>
        <w:t>General</w:t>
      </w:r>
      <w:r>
        <w:tab/>
      </w:r>
      <w:r>
        <w:fldChar w:fldCharType="begin" w:fldLock="1"/>
      </w:r>
      <w:r>
        <w:instrText xml:space="preserve"> PAGEREF _Toc98266930 \h </w:instrText>
      </w:r>
      <w:r>
        <w:fldChar w:fldCharType="separate"/>
      </w:r>
      <w:r>
        <w:t>49</w:t>
      </w:r>
      <w:r>
        <w:fldChar w:fldCharType="end"/>
      </w:r>
    </w:p>
    <w:p w14:paraId="0947F6B9" w14:textId="4798F4AB" w:rsidR="00433CEF" w:rsidRPr="00B43B15" w:rsidRDefault="00433CEF">
      <w:pPr>
        <w:pStyle w:val="TOC4"/>
        <w:rPr>
          <w:rFonts w:ascii="Calibri" w:hAnsi="Calibri"/>
          <w:sz w:val="22"/>
          <w:szCs w:val="22"/>
          <w:lang w:eastAsia="en-GB"/>
        </w:rPr>
      </w:pPr>
      <w:r>
        <w:t>6.4.3.2</w:t>
      </w:r>
      <w:r w:rsidRPr="00B43B15">
        <w:rPr>
          <w:rFonts w:ascii="Calibri" w:hAnsi="Calibri"/>
          <w:sz w:val="22"/>
          <w:szCs w:val="22"/>
        </w:rPr>
        <w:tab/>
      </w:r>
      <w:r>
        <w:rPr>
          <w:lang w:eastAsia="zh-CN"/>
        </w:rPr>
        <w:t>Conveyance of Overload Control Information</w:t>
      </w:r>
      <w:r>
        <w:tab/>
      </w:r>
      <w:r>
        <w:fldChar w:fldCharType="begin" w:fldLock="1"/>
      </w:r>
      <w:r>
        <w:instrText xml:space="preserve"> PAGEREF _Toc98266931 \h </w:instrText>
      </w:r>
      <w:r>
        <w:fldChar w:fldCharType="separate"/>
      </w:r>
      <w:r>
        <w:t>49</w:t>
      </w:r>
      <w:r>
        <w:fldChar w:fldCharType="end"/>
      </w:r>
    </w:p>
    <w:p w14:paraId="28D0D95F" w14:textId="6DD62A06" w:rsidR="00433CEF" w:rsidRPr="00B43B15" w:rsidRDefault="00433CEF">
      <w:pPr>
        <w:pStyle w:val="TOC4"/>
        <w:rPr>
          <w:rFonts w:ascii="Calibri" w:hAnsi="Calibri"/>
          <w:sz w:val="22"/>
          <w:szCs w:val="22"/>
          <w:lang w:eastAsia="en-GB"/>
        </w:rPr>
      </w:pPr>
      <w:r>
        <w:t>6.4.3.3</w:t>
      </w:r>
      <w:r w:rsidRPr="00B43B15">
        <w:rPr>
          <w:rFonts w:ascii="Calibri" w:hAnsi="Calibri"/>
          <w:sz w:val="22"/>
          <w:szCs w:val="22"/>
        </w:rPr>
        <w:tab/>
      </w:r>
      <w:r>
        <w:rPr>
          <w:lang w:eastAsia="zh-CN"/>
        </w:rPr>
        <w:t>Frequency of Conveyance</w:t>
      </w:r>
      <w:r>
        <w:tab/>
      </w:r>
      <w:r>
        <w:fldChar w:fldCharType="begin" w:fldLock="1"/>
      </w:r>
      <w:r>
        <w:instrText xml:space="preserve"> PAGEREF _Toc98266932 \h </w:instrText>
      </w:r>
      <w:r>
        <w:fldChar w:fldCharType="separate"/>
      </w:r>
      <w:r>
        <w:t>49</w:t>
      </w:r>
      <w:r>
        <w:fldChar w:fldCharType="end"/>
      </w:r>
    </w:p>
    <w:p w14:paraId="6F2FD3E5" w14:textId="3E8013C2" w:rsidR="00433CEF" w:rsidRPr="00B43B15" w:rsidRDefault="00433CEF">
      <w:pPr>
        <w:pStyle w:val="TOC4"/>
        <w:rPr>
          <w:rFonts w:ascii="Calibri" w:hAnsi="Calibri"/>
          <w:sz w:val="22"/>
          <w:szCs w:val="22"/>
          <w:lang w:eastAsia="en-GB"/>
        </w:rPr>
      </w:pPr>
      <w:r>
        <w:t>6.4.3.4</w:t>
      </w:r>
      <w:r w:rsidRPr="00B43B15">
        <w:rPr>
          <w:rFonts w:ascii="Calibri" w:hAnsi="Calibri"/>
          <w:sz w:val="22"/>
          <w:szCs w:val="22"/>
        </w:rPr>
        <w:tab/>
      </w:r>
      <w:r>
        <w:rPr>
          <w:lang w:eastAsia="zh-CN"/>
        </w:rPr>
        <w:t>Overload Control Information</w:t>
      </w:r>
      <w:r>
        <w:tab/>
      </w:r>
      <w:r>
        <w:fldChar w:fldCharType="begin" w:fldLock="1"/>
      </w:r>
      <w:r>
        <w:instrText xml:space="preserve"> PAGEREF _Toc98266933 \h </w:instrText>
      </w:r>
      <w:r>
        <w:fldChar w:fldCharType="separate"/>
      </w:r>
      <w:r>
        <w:t>49</w:t>
      </w:r>
      <w:r>
        <w:fldChar w:fldCharType="end"/>
      </w:r>
    </w:p>
    <w:p w14:paraId="18E0F5D9" w14:textId="02739F33" w:rsidR="00433CEF" w:rsidRPr="00B43B15" w:rsidRDefault="00433CEF">
      <w:pPr>
        <w:pStyle w:val="TOC5"/>
        <w:rPr>
          <w:rFonts w:ascii="Calibri" w:hAnsi="Calibri"/>
          <w:sz w:val="22"/>
          <w:szCs w:val="22"/>
          <w:lang w:eastAsia="en-GB"/>
        </w:rPr>
      </w:pPr>
      <w:r>
        <w:t>6.4.3.4.1</w:t>
      </w:r>
      <w:r w:rsidRPr="00B43B15">
        <w:rPr>
          <w:rFonts w:ascii="Calibri" w:hAnsi="Calibri"/>
          <w:sz w:val="22"/>
          <w:szCs w:val="22"/>
        </w:rPr>
        <w:tab/>
      </w:r>
      <w:r>
        <w:rPr>
          <w:lang w:eastAsia="zh-CN"/>
        </w:rPr>
        <w:t>General Description</w:t>
      </w:r>
      <w:r>
        <w:tab/>
      </w:r>
      <w:r>
        <w:fldChar w:fldCharType="begin" w:fldLock="1"/>
      </w:r>
      <w:r>
        <w:instrText xml:space="preserve"> PAGEREF _Toc98266934 \h </w:instrText>
      </w:r>
      <w:r>
        <w:fldChar w:fldCharType="separate"/>
      </w:r>
      <w:r>
        <w:t>49</w:t>
      </w:r>
      <w:r>
        <w:fldChar w:fldCharType="end"/>
      </w:r>
    </w:p>
    <w:p w14:paraId="094450D7" w14:textId="3846A881" w:rsidR="00433CEF" w:rsidRPr="00B43B15" w:rsidRDefault="00433CEF">
      <w:pPr>
        <w:pStyle w:val="TOC5"/>
        <w:rPr>
          <w:rFonts w:ascii="Calibri" w:hAnsi="Calibri"/>
          <w:sz w:val="22"/>
          <w:szCs w:val="22"/>
          <w:lang w:eastAsia="en-GB"/>
        </w:rPr>
      </w:pPr>
      <w:r>
        <w:t>6.4.3.4.2</w:t>
      </w:r>
      <w:r w:rsidRPr="00B43B15">
        <w:rPr>
          <w:rFonts w:ascii="Calibri" w:hAnsi="Calibri"/>
          <w:sz w:val="22"/>
          <w:szCs w:val="22"/>
        </w:rPr>
        <w:tab/>
      </w:r>
      <w:r>
        <w:rPr>
          <w:lang w:eastAsia="zh-CN"/>
        </w:rPr>
        <w:t>Overload Control Timestamp</w:t>
      </w:r>
      <w:r>
        <w:tab/>
      </w:r>
      <w:r>
        <w:fldChar w:fldCharType="begin" w:fldLock="1"/>
      </w:r>
      <w:r>
        <w:instrText xml:space="preserve"> PAGEREF _Toc98266935 \h </w:instrText>
      </w:r>
      <w:r>
        <w:fldChar w:fldCharType="separate"/>
      </w:r>
      <w:r>
        <w:t>50</w:t>
      </w:r>
      <w:r>
        <w:fldChar w:fldCharType="end"/>
      </w:r>
    </w:p>
    <w:p w14:paraId="1CDDF4C4" w14:textId="0DF6C036" w:rsidR="00433CEF" w:rsidRPr="00B43B15" w:rsidRDefault="00433CEF">
      <w:pPr>
        <w:pStyle w:val="TOC5"/>
        <w:rPr>
          <w:rFonts w:ascii="Calibri" w:hAnsi="Calibri"/>
          <w:sz w:val="22"/>
          <w:szCs w:val="22"/>
          <w:lang w:eastAsia="en-GB"/>
        </w:rPr>
      </w:pPr>
      <w:r>
        <w:t>6.4.3.4.3</w:t>
      </w:r>
      <w:r w:rsidRPr="00B43B15">
        <w:rPr>
          <w:rFonts w:ascii="Calibri" w:hAnsi="Calibri"/>
          <w:sz w:val="22"/>
          <w:szCs w:val="22"/>
        </w:rPr>
        <w:tab/>
      </w:r>
      <w:r>
        <w:rPr>
          <w:lang w:eastAsia="zh-CN"/>
        </w:rPr>
        <w:t>Overload Reduction Metric</w:t>
      </w:r>
      <w:r>
        <w:tab/>
      </w:r>
      <w:r>
        <w:fldChar w:fldCharType="begin" w:fldLock="1"/>
      </w:r>
      <w:r>
        <w:instrText xml:space="preserve"> PAGEREF _Toc98266936 \h </w:instrText>
      </w:r>
      <w:r>
        <w:fldChar w:fldCharType="separate"/>
      </w:r>
      <w:r>
        <w:t>51</w:t>
      </w:r>
      <w:r>
        <w:fldChar w:fldCharType="end"/>
      </w:r>
    </w:p>
    <w:p w14:paraId="0A03C093" w14:textId="49F681BE" w:rsidR="00433CEF" w:rsidRPr="00B43B15" w:rsidRDefault="00433CEF">
      <w:pPr>
        <w:pStyle w:val="TOC5"/>
        <w:rPr>
          <w:rFonts w:ascii="Calibri" w:hAnsi="Calibri"/>
          <w:sz w:val="22"/>
          <w:szCs w:val="22"/>
          <w:lang w:eastAsia="en-GB"/>
        </w:rPr>
      </w:pPr>
      <w:r>
        <w:t>6.4.3.4.4</w:t>
      </w:r>
      <w:r w:rsidRPr="00B43B15">
        <w:rPr>
          <w:rFonts w:ascii="Calibri" w:hAnsi="Calibri"/>
          <w:sz w:val="22"/>
          <w:szCs w:val="22"/>
        </w:rPr>
        <w:tab/>
      </w:r>
      <w:r>
        <w:rPr>
          <w:lang w:eastAsia="zh-CN"/>
        </w:rPr>
        <w:t>Overload Control Period of Validity</w:t>
      </w:r>
      <w:r>
        <w:tab/>
      </w:r>
      <w:r>
        <w:fldChar w:fldCharType="begin" w:fldLock="1"/>
      </w:r>
      <w:r>
        <w:instrText xml:space="preserve"> PAGEREF _Toc98266937 \h </w:instrText>
      </w:r>
      <w:r>
        <w:fldChar w:fldCharType="separate"/>
      </w:r>
      <w:r>
        <w:t>51</w:t>
      </w:r>
      <w:r>
        <w:fldChar w:fldCharType="end"/>
      </w:r>
    </w:p>
    <w:p w14:paraId="4CFF71D0" w14:textId="3AA8E081" w:rsidR="00433CEF" w:rsidRPr="00B43B15" w:rsidRDefault="00433CEF">
      <w:pPr>
        <w:pStyle w:val="TOC5"/>
        <w:rPr>
          <w:rFonts w:ascii="Calibri" w:hAnsi="Calibri"/>
          <w:sz w:val="22"/>
          <w:szCs w:val="22"/>
          <w:lang w:eastAsia="en-GB"/>
        </w:rPr>
      </w:pPr>
      <w:r>
        <w:t>6.4.3.4.5</w:t>
      </w:r>
      <w:r w:rsidRPr="00B43B15">
        <w:rPr>
          <w:rFonts w:ascii="Calibri" w:hAnsi="Calibri"/>
          <w:sz w:val="22"/>
          <w:szCs w:val="22"/>
        </w:rPr>
        <w:tab/>
      </w:r>
      <w:r>
        <w:rPr>
          <w:lang w:eastAsia="zh-CN"/>
        </w:rPr>
        <w:t>Scope of OCI</w:t>
      </w:r>
      <w:r>
        <w:tab/>
      </w:r>
      <w:r>
        <w:fldChar w:fldCharType="begin" w:fldLock="1"/>
      </w:r>
      <w:r>
        <w:instrText xml:space="preserve"> PAGEREF _Toc98266938 \h </w:instrText>
      </w:r>
      <w:r>
        <w:fldChar w:fldCharType="separate"/>
      </w:r>
      <w:r>
        <w:t>51</w:t>
      </w:r>
      <w:r>
        <w:fldChar w:fldCharType="end"/>
      </w:r>
    </w:p>
    <w:p w14:paraId="7EBE0B0E" w14:textId="092A4DD9" w:rsidR="00433CEF" w:rsidRPr="00B43B15" w:rsidRDefault="00433CEF">
      <w:pPr>
        <w:pStyle w:val="TOC4"/>
        <w:rPr>
          <w:rFonts w:ascii="Calibri" w:hAnsi="Calibri"/>
          <w:sz w:val="22"/>
          <w:szCs w:val="22"/>
          <w:lang w:eastAsia="en-GB"/>
        </w:rPr>
      </w:pPr>
      <w:r>
        <w:t>6.4.3.5</w:t>
      </w:r>
      <w:r w:rsidRPr="00B43B15">
        <w:rPr>
          <w:rFonts w:ascii="Calibri" w:hAnsi="Calibri"/>
          <w:sz w:val="22"/>
          <w:szCs w:val="22"/>
        </w:rPr>
        <w:tab/>
      </w:r>
      <w:r>
        <w:rPr>
          <w:lang w:eastAsia="zh-CN"/>
        </w:rPr>
        <w:t>Overload Control Enforcement</w:t>
      </w:r>
      <w:r>
        <w:tab/>
      </w:r>
      <w:r>
        <w:fldChar w:fldCharType="begin" w:fldLock="1"/>
      </w:r>
      <w:r>
        <w:instrText xml:space="preserve"> PAGEREF _Toc98266939 \h </w:instrText>
      </w:r>
      <w:r>
        <w:fldChar w:fldCharType="separate"/>
      </w:r>
      <w:r>
        <w:t>55</w:t>
      </w:r>
      <w:r>
        <w:fldChar w:fldCharType="end"/>
      </w:r>
    </w:p>
    <w:p w14:paraId="5BBB17C3" w14:textId="25F81106" w:rsidR="00433CEF" w:rsidRPr="00B43B15" w:rsidRDefault="00433CEF">
      <w:pPr>
        <w:pStyle w:val="TOC5"/>
        <w:rPr>
          <w:rFonts w:ascii="Calibri" w:hAnsi="Calibri"/>
          <w:sz w:val="22"/>
          <w:szCs w:val="22"/>
          <w:lang w:eastAsia="en-GB"/>
        </w:rPr>
      </w:pPr>
      <w:r>
        <w:t>6.4.3.5.1</w:t>
      </w:r>
      <w:r w:rsidRPr="00B43B15">
        <w:rPr>
          <w:rFonts w:ascii="Calibri" w:hAnsi="Calibri"/>
          <w:sz w:val="22"/>
          <w:szCs w:val="22"/>
        </w:rPr>
        <w:tab/>
      </w:r>
      <w:r>
        <w:rPr>
          <w:lang w:eastAsia="zh-CN"/>
        </w:rPr>
        <w:t>Message Throttling</w:t>
      </w:r>
      <w:r>
        <w:tab/>
      </w:r>
      <w:r>
        <w:fldChar w:fldCharType="begin" w:fldLock="1"/>
      </w:r>
      <w:r>
        <w:instrText xml:space="preserve"> PAGEREF _Toc98266940 \h </w:instrText>
      </w:r>
      <w:r>
        <w:fldChar w:fldCharType="separate"/>
      </w:r>
      <w:r>
        <w:t>55</w:t>
      </w:r>
      <w:r>
        <w:fldChar w:fldCharType="end"/>
      </w:r>
    </w:p>
    <w:p w14:paraId="338B8176" w14:textId="72D34448" w:rsidR="00433CEF" w:rsidRPr="00B43B15" w:rsidRDefault="00433CEF">
      <w:pPr>
        <w:pStyle w:val="TOC5"/>
        <w:rPr>
          <w:rFonts w:ascii="Calibri" w:hAnsi="Calibri"/>
          <w:sz w:val="22"/>
          <w:szCs w:val="22"/>
          <w:lang w:eastAsia="en-GB"/>
        </w:rPr>
      </w:pPr>
      <w:r>
        <w:t>6.4.3.5.2</w:t>
      </w:r>
      <w:r w:rsidRPr="00B43B15">
        <w:rPr>
          <w:rFonts w:ascii="Calibri" w:hAnsi="Calibri"/>
          <w:sz w:val="22"/>
          <w:szCs w:val="22"/>
        </w:rPr>
        <w:tab/>
      </w:r>
      <w:r>
        <w:rPr>
          <w:lang w:eastAsia="zh-CN"/>
        </w:rPr>
        <w:t>Loss Algorithm</w:t>
      </w:r>
      <w:r>
        <w:tab/>
      </w:r>
      <w:r>
        <w:fldChar w:fldCharType="begin" w:fldLock="1"/>
      </w:r>
      <w:r>
        <w:instrText xml:space="preserve"> PAGEREF _Toc98266941 \h </w:instrText>
      </w:r>
      <w:r>
        <w:fldChar w:fldCharType="separate"/>
      </w:r>
      <w:r>
        <w:t>55</w:t>
      </w:r>
      <w:r>
        <w:fldChar w:fldCharType="end"/>
      </w:r>
    </w:p>
    <w:p w14:paraId="09F25BBF" w14:textId="3C5D558E" w:rsidR="00433CEF" w:rsidRPr="00B43B15" w:rsidRDefault="00433CEF">
      <w:pPr>
        <w:pStyle w:val="TOC4"/>
        <w:rPr>
          <w:rFonts w:ascii="Calibri" w:hAnsi="Calibri"/>
          <w:sz w:val="22"/>
          <w:szCs w:val="22"/>
          <w:lang w:eastAsia="en-GB"/>
        </w:rPr>
      </w:pPr>
      <w:r>
        <w:t>6.4.3.6</w:t>
      </w:r>
      <w:r w:rsidRPr="00B43B15">
        <w:rPr>
          <w:rFonts w:ascii="Calibri" w:hAnsi="Calibri"/>
          <w:sz w:val="22"/>
          <w:szCs w:val="22"/>
        </w:rPr>
        <w:tab/>
      </w:r>
      <w:r>
        <w:t xml:space="preserve">OLC-H </w:t>
      </w:r>
      <w:r>
        <w:rPr>
          <w:lang w:eastAsia="zh-CN"/>
        </w:rPr>
        <w:t>feature support</w:t>
      </w:r>
      <w:r>
        <w:tab/>
      </w:r>
      <w:r>
        <w:fldChar w:fldCharType="begin" w:fldLock="1"/>
      </w:r>
      <w:r>
        <w:instrText xml:space="preserve"> PAGEREF _Toc98266942 \h </w:instrText>
      </w:r>
      <w:r>
        <w:fldChar w:fldCharType="separate"/>
      </w:r>
      <w:r>
        <w:t>56</w:t>
      </w:r>
      <w:r>
        <w:fldChar w:fldCharType="end"/>
      </w:r>
    </w:p>
    <w:p w14:paraId="31B653A1" w14:textId="20B4A0AD" w:rsidR="00433CEF" w:rsidRPr="00B43B15" w:rsidRDefault="00433CEF">
      <w:pPr>
        <w:pStyle w:val="TOC5"/>
        <w:rPr>
          <w:rFonts w:ascii="Calibri" w:hAnsi="Calibri"/>
          <w:sz w:val="22"/>
          <w:szCs w:val="22"/>
          <w:lang w:eastAsia="en-GB"/>
        </w:rPr>
      </w:pPr>
      <w:r>
        <w:t>6.4.3.6.1</w:t>
      </w:r>
      <w:r w:rsidRPr="00B43B15">
        <w:rPr>
          <w:rFonts w:ascii="Calibri" w:hAnsi="Calibri"/>
          <w:sz w:val="22"/>
          <w:szCs w:val="22"/>
        </w:rPr>
        <w:tab/>
      </w:r>
      <w:r>
        <w:rPr>
          <w:lang w:eastAsia="zh-CN"/>
        </w:rPr>
        <w:t xml:space="preserve">Indicating supports for the </w:t>
      </w:r>
      <w:r>
        <w:t xml:space="preserve">OLC-H </w:t>
      </w:r>
      <w:r>
        <w:rPr>
          <w:lang w:eastAsia="zh-CN"/>
        </w:rPr>
        <w:t>feature</w:t>
      </w:r>
      <w:r>
        <w:tab/>
      </w:r>
      <w:r>
        <w:fldChar w:fldCharType="begin" w:fldLock="1"/>
      </w:r>
      <w:r>
        <w:instrText xml:space="preserve"> PAGEREF _Toc98266943 \h </w:instrText>
      </w:r>
      <w:r>
        <w:fldChar w:fldCharType="separate"/>
      </w:r>
      <w:r>
        <w:t>56</w:t>
      </w:r>
      <w:r>
        <w:fldChar w:fldCharType="end"/>
      </w:r>
    </w:p>
    <w:p w14:paraId="3AB30588" w14:textId="2A670017" w:rsidR="00433CEF" w:rsidRPr="00B43B15" w:rsidRDefault="00433CEF">
      <w:pPr>
        <w:pStyle w:val="TOC2"/>
        <w:rPr>
          <w:rFonts w:ascii="Calibri" w:hAnsi="Calibri"/>
          <w:sz w:val="22"/>
          <w:szCs w:val="22"/>
          <w:lang w:eastAsia="en-GB"/>
        </w:rPr>
      </w:pPr>
      <w:r>
        <w:t>6.5</w:t>
      </w:r>
      <w:r w:rsidRPr="00B43B15">
        <w:rPr>
          <w:rFonts w:ascii="Calibri" w:hAnsi="Calibri"/>
          <w:sz w:val="22"/>
          <w:szCs w:val="22"/>
        </w:rPr>
        <w:tab/>
      </w:r>
      <w:r>
        <w:rPr>
          <w:lang w:eastAsia="zh-CN"/>
        </w:rPr>
        <w:t>Support of Stateless NFs</w:t>
      </w:r>
      <w:r>
        <w:tab/>
      </w:r>
      <w:r>
        <w:fldChar w:fldCharType="begin" w:fldLock="1"/>
      </w:r>
      <w:r>
        <w:instrText xml:space="preserve"> PAGEREF _Toc98266944 \h </w:instrText>
      </w:r>
      <w:r>
        <w:fldChar w:fldCharType="separate"/>
      </w:r>
      <w:r>
        <w:t>56</w:t>
      </w:r>
      <w:r>
        <w:fldChar w:fldCharType="end"/>
      </w:r>
    </w:p>
    <w:p w14:paraId="00E7F52C" w14:textId="1FB20452" w:rsidR="00433CEF" w:rsidRPr="00B43B15" w:rsidRDefault="00433CEF">
      <w:pPr>
        <w:pStyle w:val="TOC3"/>
        <w:rPr>
          <w:rFonts w:ascii="Calibri" w:hAnsi="Calibri"/>
          <w:sz w:val="22"/>
          <w:szCs w:val="22"/>
          <w:lang w:eastAsia="en-GB"/>
        </w:rPr>
      </w:pPr>
      <w:r>
        <w:t>6.5.1</w:t>
      </w:r>
      <w:r w:rsidRPr="00B43B15">
        <w:rPr>
          <w:rFonts w:ascii="Calibri" w:hAnsi="Calibri"/>
          <w:sz w:val="22"/>
          <w:szCs w:val="22"/>
        </w:rPr>
        <w:tab/>
      </w:r>
      <w:r>
        <w:rPr>
          <w:lang w:eastAsia="zh-CN"/>
        </w:rPr>
        <w:t>General</w:t>
      </w:r>
      <w:r>
        <w:tab/>
      </w:r>
      <w:r>
        <w:fldChar w:fldCharType="begin" w:fldLock="1"/>
      </w:r>
      <w:r>
        <w:instrText xml:space="preserve"> PAGEREF _Toc98266945 \h </w:instrText>
      </w:r>
      <w:r>
        <w:fldChar w:fldCharType="separate"/>
      </w:r>
      <w:r>
        <w:t>56</w:t>
      </w:r>
      <w:r>
        <w:fldChar w:fldCharType="end"/>
      </w:r>
    </w:p>
    <w:p w14:paraId="5DB54664" w14:textId="0B74FD2B" w:rsidR="00433CEF" w:rsidRPr="00B43B15" w:rsidRDefault="00433CEF">
      <w:pPr>
        <w:pStyle w:val="TOC3"/>
        <w:rPr>
          <w:rFonts w:ascii="Calibri" w:hAnsi="Calibri"/>
          <w:sz w:val="22"/>
          <w:szCs w:val="22"/>
          <w:lang w:eastAsia="en-GB"/>
        </w:rPr>
      </w:pPr>
      <w:r>
        <w:t>6.5.2</w:t>
      </w:r>
      <w:r w:rsidRPr="00B43B15">
        <w:rPr>
          <w:rFonts w:ascii="Calibri" w:hAnsi="Calibri"/>
          <w:sz w:val="22"/>
          <w:szCs w:val="22"/>
        </w:rPr>
        <w:tab/>
      </w:r>
      <w:r>
        <w:rPr>
          <w:lang w:eastAsia="zh-CN"/>
        </w:rPr>
        <w:t>Stateless AMFs</w:t>
      </w:r>
      <w:r>
        <w:tab/>
      </w:r>
      <w:r>
        <w:fldChar w:fldCharType="begin" w:fldLock="1"/>
      </w:r>
      <w:r>
        <w:instrText xml:space="preserve"> PAGEREF _Toc98266946 \h </w:instrText>
      </w:r>
      <w:r>
        <w:fldChar w:fldCharType="separate"/>
      </w:r>
      <w:r>
        <w:t>56</w:t>
      </w:r>
      <w:r>
        <w:fldChar w:fldCharType="end"/>
      </w:r>
    </w:p>
    <w:p w14:paraId="0E5A4705" w14:textId="108CBFB3" w:rsidR="00433CEF" w:rsidRPr="00B43B15" w:rsidRDefault="00433CEF">
      <w:pPr>
        <w:pStyle w:val="TOC4"/>
        <w:rPr>
          <w:rFonts w:ascii="Calibri" w:hAnsi="Calibri"/>
          <w:sz w:val="22"/>
          <w:szCs w:val="22"/>
          <w:lang w:eastAsia="en-GB"/>
        </w:rPr>
      </w:pPr>
      <w:r>
        <w:t>6.5.2.1</w:t>
      </w:r>
      <w:r w:rsidRPr="00B43B15">
        <w:rPr>
          <w:rFonts w:ascii="Calibri" w:hAnsi="Calibri"/>
          <w:sz w:val="22"/>
          <w:szCs w:val="22"/>
        </w:rPr>
        <w:tab/>
      </w:r>
      <w:r>
        <w:rPr>
          <w:lang w:eastAsia="zh-CN"/>
        </w:rPr>
        <w:t>General</w:t>
      </w:r>
      <w:r>
        <w:tab/>
      </w:r>
      <w:r>
        <w:fldChar w:fldCharType="begin" w:fldLock="1"/>
      </w:r>
      <w:r>
        <w:instrText xml:space="preserve"> PAGEREF _Toc98266947 \h </w:instrText>
      </w:r>
      <w:r>
        <w:fldChar w:fldCharType="separate"/>
      </w:r>
      <w:r>
        <w:t>56</w:t>
      </w:r>
      <w:r>
        <w:fldChar w:fldCharType="end"/>
      </w:r>
    </w:p>
    <w:p w14:paraId="38633DD8" w14:textId="3572980C" w:rsidR="00433CEF" w:rsidRPr="00B43B15" w:rsidRDefault="00433CEF">
      <w:pPr>
        <w:pStyle w:val="TOC4"/>
        <w:rPr>
          <w:rFonts w:ascii="Calibri" w:hAnsi="Calibri"/>
          <w:sz w:val="22"/>
          <w:szCs w:val="22"/>
          <w:lang w:eastAsia="en-GB"/>
        </w:rPr>
      </w:pPr>
      <w:r>
        <w:t>6.5.2.2</w:t>
      </w:r>
      <w:r w:rsidRPr="00B43B15">
        <w:rPr>
          <w:rFonts w:ascii="Calibri" w:hAnsi="Calibri"/>
          <w:sz w:val="22"/>
          <w:szCs w:val="22"/>
        </w:rPr>
        <w:tab/>
      </w:r>
      <w:r w:rsidRPr="00D64227">
        <w:rPr>
          <w:lang w:val="en-US"/>
        </w:rPr>
        <w:t>AMF as service consumer</w:t>
      </w:r>
      <w:r>
        <w:tab/>
      </w:r>
      <w:r>
        <w:fldChar w:fldCharType="begin" w:fldLock="1"/>
      </w:r>
      <w:r>
        <w:instrText xml:space="preserve"> PAGEREF _Toc98266948 \h </w:instrText>
      </w:r>
      <w:r>
        <w:fldChar w:fldCharType="separate"/>
      </w:r>
      <w:r>
        <w:t>56</w:t>
      </w:r>
      <w:r>
        <w:fldChar w:fldCharType="end"/>
      </w:r>
    </w:p>
    <w:p w14:paraId="524855B1" w14:textId="3C0CA8BF" w:rsidR="00433CEF" w:rsidRPr="00B43B15" w:rsidRDefault="00433CEF">
      <w:pPr>
        <w:pStyle w:val="TOC4"/>
        <w:rPr>
          <w:rFonts w:ascii="Calibri" w:hAnsi="Calibri"/>
          <w:sz w:val="22"/>
          <w:szCs w:val="22"/>
          <w:lang w:eastAsia="en-GB"/>
        </w:rPr>
      </w:pPr>
      <w:r>
        <w:t>6.5.2.3</w:t>
      </w:r>
      <w:r w:rsidRPr="00B43B15">
        <w:rPr>
          <w:rFonts w:ascii="Calibri" w:hAnsi="Calibri"/>
          <w:sz w:val="22"/>
          <w:szCs w:val="22"/>
        </w:rPr>
        <w:tab/>
      </w:r>
      <w:r w:rsidRPr="00D64227">
        <w:rPr>
          <w:lang w:val="en-US"/>
        </w:rPr>
        <w:t>AMF as service producer</w:t>
      </w:r>
      <w:r>
        <w:tab/>
      </w:r>
      <w:r>
        <w:fldChar w:fldCharType="begin" w:fldLock="1"/>
      </w:r>
      <w:r>
        <w:instrText xml:space="preserve"> PAGEREF _Toc98266949 \h </w:instrText>
      </w:r>
      <w:r>
        <w:fldChar w:fldCharType="separate"/>
      </w:r>
      <w:r>
        <w:t>57</w:t>
      </w:r>
      <w:r>
        <w:fldChar w:fldCharType="end"/>
      </w:r>
    </w:p>
    <w:p w14:paraId="3C0C596B" w14:textId="14E9B282" w:rsidR="00433CEF" w:rsidRPr="00B43B15" w:rsidRDefault="00433CEF">
      <w:pPr>
        <w:pStyle w:val="TOC3"/>
        <w:rPr>
          <w:rFonts w:ascii="Calibri" w:hAnsi="Calibri"/>
          <w:sz w:val="22"/>
          <w:szCs w:val="22"/>
          <w:lang w:eastAsia="en-GB"/>
        </w:rPr>
      </w:pPr>
      <w:r>
        <w:t>6.5.3</w:t>
      </w:r>
      <w:r w:rsidRPr="00B43B15">
        <w:rPr>
          <w:rFonts w:ascii="Calibri" w:hAnsi="Calibri"/>
          <w:sz w:val="22"/>
          <w:szCs w:val="22"/>
        </w:rPr>
        <w:tab/>
      </w:r>
      <w:r>
        <w:rPr>
          <w:lang w:eastAsia="zh-CN"/>
        </w:rPr>
        <w:t>Stateless NFs (for any 5GC NF type)</w:t>
      </w:r>
      <w:r>
        <w:tab/>
      </w:r>
      <w:r>
        <w:fldChar w:fldCharType="begin" w:fldLock="1"/>
      </w:r>
      <w:r>
        <w:instrText xml:space="preserve"> PAGEREF _Toc98266950 \h </w:instrText>
      </w:r>
      <w:r>
        <w:fldChar w:fldCharType="separate"/>
      </w:r>
      <w:r>
        <w:t>58</w:t>
      </w:r>
      <w:r>
        <w:fldChar w:fldCharType="end"/>
      </w:r>
    </w:p>
    <w:p w14:paraId="40CF29D9" w14:textId="1F37FC87" w:rsidR="00433CEF" w:rsidRPr="00B43B15" w:rsidRDefault="00433CEF">
      <w:pPr>
        <w:pStyle w:val="TOC4"/>
        <w:rPr>
          <w:rFonts w:ascii="Calibri" w:hAnsi="Calibri"/>
          <w:sz w:val="22"/>
          <w:szCs w:val="22"/>
          <w:lang w:eastAsia="en-GB"/>
        </w:rPr>
      </w:pPr>
      <w:r>
        <w:t>6.5.3.1</w:t>
      </w:r>
      <w:r w:rsidRPr="00B43B15">
        <w:rPr>
          <w:rFonts w:ascii="Calibri" w:hAnsi="Calibri"/>
          <w:sz w:val="22"/>
          <w:szCs w:val="22"/>
        </w:rPr>
        <w:tab/>
      </w:r>
      <w:r>
        <w:rPr>
          <w:lang w:eastAsia="zh-CN"/>
        </w:rPr>
        <w:t>General</w:t>
      </w:r>
      <w:r>
        <w:tab/>
      </w:r>
      <w:r>
        <w:fldChar w:fldCharType="begin" w:fldLock="1"/>
      </w:r>
      <w:r>
        <w:instrText xml:space="preserve"> PAGEREF _Toc98266951 \h </w:instrText>
      </w:r>
      <w:r>
        <w:fldChar w:fldCharType="separate"/>
      </w:r>
      <w:r>
        <w:t>58</w:t>
      </w:r>
      <w:r>
        <w:fldChar w:fldCharType="end"/>
      </w:r>
    </w:p>
    <w:p w14:paraId="66854AB6" w14:textId="12B8BB21" w:rsidR="00433CEF" w:rsidRPr="00B43B15" w:rsidRDefault="00433CEF">
      <w:pPr>
        <w:pStyle w:val="TOC4"/>
        <w:rPr>
          <w:rFonts w:ascii="Calibri" w:hAnsi="Calibri"/>
          <w:sz w:val="22"/>
          <w:szCs w:val="22"/>
          <w:lang w:eastAsia="en-GB"/>
        </w:rPr>
      </w:pPr>
      <w:r>
        <w:t>6.5.3.2</w:t>
      </w:r>
      <w:r w:rsidRPr="00B43B15">
        <w:rPr>
          <w:rFonts w:ascii="Calibri" w:hAnsi="Calibri"/>
          <w:sz w:val="22"/>
          <w:szCs w:val="22"/>
        </w:rPr>
        <w:tab/>
      </w:r>
      <w:r>
        <w:rPr>
          <w:lang w:eastAsia="zh-CN"/>
        </w:rPr>
        <w:t xml:space="preserve">Stateless </w:t>
      </w:r>
      <w:r w:rsidRPr="00D64227">
        <w:rPr>
          <w:lang w:val="en-US"/>
        </w:rPr>
        <w:t>NF as service consumer</w:t>
      </w:r>
      <w:r>
        <w:tab/>
      </w:r>
      <w:r>
        <w:fldChar w:fldCharType="begin" w:fldLock="1"/>
      </w:r>
      <w:r>
        <w:instrText xml:space="preserve"> PAGEREF _Toc98266952 \h </w:instrText>
      </w:r>
      <w:r>
        <w:fldChar w:fldCharType="separate"/>
      </w:r>
      <w:r>
        <w:t>58</w:t>
      </w:r>
      <w:r>
        <w:fldChar w:fldCharType="end"/>
      </w:r>
    </w:p>
    <w:p w14:paraId="22902300" w14:textId="0DB6ADA5" w:rsidR="00433CEF" w:rsidRPr="00B43B15" w:rsidRDefault="00433CEF">
      <w:pPr>
        <w:pStyle w:val="TOC4"/>
        <w:rPr>
          <w:rFonts w:ascii="Calibri" w:hAnsi="Calibri"/>
          <w:sz w:val="22"/>
          <w:szCs w:val="22"/>
          <w:lang w:eastAsia="en-GB"/>
        </w:rPr>
      </w:pPr>
      <w:r>
        <w:t>6.5.3.3</w:t>
      </w:r>
      <w:r w:rsidRPr="00B43B15">
        <w:rPr>
          <w:rFonts w:ascii="Calibri" w:hAnsi="Calibri"/>
          <w:sz w:val="22"/>
          <w:szCs w:val="22"/>
        </w:rPr>
        <w:tab/>
      </w:r>
      <w:r>
        <w:rPr>
          <w:lang w:eastAsia="zh-CN"/>
        </w:rPr>
        <w:t xml:space="preserve">Stateless NF </w:t>
      </w:r>
      <w:r w:rsidRPr="00D64227">
        <w:rPr>
          <w:lang w:val="en-US"/>
        </w:rPr>
        <w:t>as service producer</w:t>
      </w:r>
      <w:r>
        <w:tab/>
      </w:r>
      <w:r>
        <w:fldChar w:fldCharType="begin" w:fldLock="1"/>
      </w:r>
      <w:r>
        <w:instrText xml:space="preserve"> PAGEREF _Toc98266953 \h </w:instrText>
      </w:r>
      <w:r>
        <w:fldChar w:fldCharType="separate"/>
      </w:r>
      <w:r>
        <w:t>59</w:t>
      </w:r>
      <w:r>
        <w:fldChar w:fldCharType="end"/>
      </w:r>
    </w:p>
    <w:p w14:paraId="0E9B8CA5" w14:textId="7D007679" w:rsidR="00433CEF" w:rsidRPr="00B43B15" w:rsidRDefault="00433CEF">
      <w:pPr>
        <w:pStyle w:val="TOC2"/>
        <w:rPr>
          <w:rFonts w:ascii="Calibri" w:hAnsi="Calibri"/>
          <w:sz w:val="22"/>
          <w:szCs w:val="22"/>
          <w:lang w:eastAsia="en-GB"/>
        </w:rPr>
      </w:pPr>
      <w:r>
        <w:t>6.6</w:t>
      </w:r>
      <w:r w:rsidRPr="00B43B15">
        <w:rPr>
          <w:rFonts w:ascii="Calibri" w:hAnsi="Calibri"/>
          <w:sz w:val="22"/>
          <w:szCs w:val="22"/>
        </w:rPr>
        <w:tab/>
      </w:r>
      <w:r>
        <w:rPr>
          <w:lang w:eastAsia="zh-CN"/>
        </w:rPr>
        <w:t>Extensibility Mechanisms</w:t>
      </w:r>
      <w:r>
        <w:tab/>
      </w:r>
      <w:r>
        <w:fldChar w:fldCharType="begin" w:fldLock="1"/>
      </w:r>
      <w:r>
        <w:instrText xml:space="preserve"> PAGEREF _Toc98266954 \h </w:instrText>
      </w:r>
      <w:r>
        <w:fldChar w:fldCharType="separate"/>
      </w:r>
      <w:r>
        <w:t>60</w:t>
      </w:r>
      <w:r>
        <w:fldChar w:fldCharType="end"/>
      </w:r>
    </w:p>
    <w:p w14:paraId="006F6106" w14:textId="48BC7FBC" w:rsidR="00433CEF" w:rsidRPr="00B43B15" w:rsidRDefault="00433CEF">
      <w:pPr>
        <w:pStyle w:val="TOC3"/>
        <w:rPr>
          <w:rFonts w:ascii="Calibri" w:hAnsi="Calibri"/>
          <w:sz w:val="22"/>
          <w:szCs w:val="22"/>
          <w:lang w:eastAsia="en-GB"/>
        </w:rPr>
      </w:pPr>
      <w:r>
        <w:t>6.6.1</w:t>
      </w:r>
      <w:r w:rsidRPr="00B43B15">
        <w:rPr>
          <w:rFonts w:ascii="Calibri" w:hAnsi="Calibri"/>
          <w:sz w:val="22"/>
          <w:szCs w:val="22"/>
        </w:rPr>
        <w:tab/>
      </w:r>
      <w:r>
        <w:rPr>
          <w:lang w:eastAsia="zh-CN"/>
        </w:rPr>
        <w:t>General</w:t>
      </w:r>
      <w:r>
        <w:tab/>
      </w:r>
      <w:r>
        <w:fldChar w:fldCharType="begin" w:fldLock="1"/>
      </w:r>
      <w:r>
        <w:instrText xml:space="preserve"> PAGEREF _Toc98266955 \h </w:instrText>
      </w:r>
      <w:r>
        <w:fldChar w:fldCharType="separate"/>
      </w:r>
      <w:r>
        <w:t>60</w:t>
      </w:r>
      <w:r>
        <w:fldChar w:fldCharType="end"/>
      </w:r>
    </w:p>
    <w:p w14:paraId="4BE9D6CE" w14:textId="7A0850F2" w:rsidR="00433CEF" w:rsidRPr="00B43B15" w:rsidRDefault="00433CEF">
      <w:pPr>
        <w:pStyle w:val="TOC3"/>
        <w:rPr>
          <w:rFonts w:ascii="Calibri" w:hAnsi="Calibri"/>
          <w:sz w:val="22"/>
          <w:szCs w:val="22"/>
          <w:lang w:eastAsia="en-GB"/>
        </w:rPr>
      </w:pPr>
      <w:r>
        <w:t>6.6.2</w:t>
      </w:r>
      <w:r w:rsidRPr="00B43B15">
        <w:rPr>
          <w:rFonts w:ascii="Calibri" w:hAnsi="Calibri"/>
          <w:sz w:val="22"/>
          <w:szCs w:val="22"/>
        </w:rPr>
        <w:tab/>
      </w:r>
      <w:r>
        <w:rPr>
          <w:lang w:eastAsia="zh-CN"/>
        </w:rPr>
        <w:t>Feature negotiation</w:t>
      </w:r>
      <w:r>
        <w:tab/>
      </w:r>
      <w:r>
        <w:fldChar w:fldCharType="begin" w:fldLock="1"/>
      </w:r>
      <w:r>
        <w:instrText xml:space="preserve"> PAGEREF _Toc98266956 \h </w:instrText>
      </w:r>
      <w:r>
        <w:fldChar w:fldCharType="separate"/>
      </w:r>
      <w:r>
        <w:t>60</w:t>
      </w:r>
      <w:r>
        <w:fldChar w:fldCharType="end"/>
      </w:r>
    </w:p>
    <w:p w14:paraId="64E27C72" w14:textId="4BE7A0A4" w:rsidR="00433CEF" w:rsidRPr="00B43B15" w:rsidRDefault="00433CEF">
      <w:pPr>
        <w:pStyle w:val="TOC3"/>
        <w:rPr>
          <w:rFonts w:ascii="Calibri" w:hAnsi="Calibri"/>
          <w:sz w:val="22"/>
          <w:szCs w:val="22"/>
          <w:lang w:eastAsia="en-GB"/>
        </w:rPr>
      </w:pPr>
      <w:r>
        <w:t>6.6.3</w:t>
      </w:r>
      <w:r w:rsidRPr="00B43B15">
        <w:rPr>
          <w:rFonts w:ascii="Calibri" w:hAnsi="Calibri"/>
          <w:sz w:val="22"/>
          <w:szCs w:val="22"/>
          <w:lang w:eastAsia="en-GB"/>
        </w:rPr>
        <w:tab/>
      </w:r>
      <w:r>
        <w:t>Vendor-specific extensions</w:t>
      </w:r>
      <w:r>
        <w:tab/>
      </w:r>
      <w:r>
        <w:fldChar w:fldCharType="begin" w:fldLock="1"/>
      </w:r>
      <w:r>
        <w:instrText xml:space="preserve"> PAGEREF _Toc98266957 \h </w:instrText>
      </w:r>
      <w:r>
        <w:fldChar w:fldCharType="separate"/>
      </w:r>
      <w:r>
        <w:t>61</w:t>
      </w:r>
      <w:r>
        <w:fldChar w:fldCharType="end"/>
      </w:r>
    </w:p>
    <w:p w14:paraId="5FCCFE06" w14:textId="7DA78B92" w:rsidR="00433CEF" w:rsidRPr="00B43B15" w:rsidRDefault="00433CEF">
      <w:pPr>
        <w:pStyle w:val="TOC3"/>
        <w:rPr>
          <w:rFonts w:ascii="Calibri" w:hAnsi="Calibri"/>
          <w:sz w:val="22"/>
          <w:szCs w:val="22"/>
          <w:lang w:eastAsia="en-GB"/>
        </w:rPr>
      </w:pPr>
      <w:r>
        <w:t>6.6.4</w:t>
      </w:r>
      <w:r w:rsidRPr="00B43B15">
        <w:rPr>
          <w:rFonts w:ascii="Calibri" w:hAnsi="Calibri"/>
          <w:sz w:val="22"/>
          <w:szCs w:val="22"/>
          <w:lang w:eastAsia="en-GB"/>
        </w:rPr>
        <w:tab/>
      </w:r>
      <w:r>
        <w:t>Extensibility for Query parameters</w:t>
      </w:r>
      <w:r>
        <w:tab/>
      </w:r>
      <w:r>
        <w:fldChar w:fldCharType="begin" w:fldLock="1"/>
      </w:r>
      <w:r>
        <w:instrText xml:space="preserve"> PAGEREF _Toc98266958 \h </w:instrText>
      </w:r>
      <w:r>
        <w:fldChar w:fldCharType="separate"/>
      </w:r>
      <w:r>
        <w:t>61</w:t>
      </w:r>
      <w:r>
        <w:fldChar w:fldCharType="end"/>
      </w:r>
    </w:p>
    <w:p w14:paraId="563A1980" w14:textId="27973FE3" w:rsidR="00433CEF" w:rsidRPr="00B43B15" w:rsidRDefault="00433CEF">
      <w:pPr>
        <w:pStyle w:val="TOC2"/>
        <w:rPr>
          <w:rFonts w:ascii="Calibri" w:hAnsi="Calibri"/>
          <w:sz w:val="22"/>
          <w:szCs w:val="22"/>
          <w:lang w:eastAsia="en-GB"/>
        </w:rPr>
      </w:pPr>
      <w:r>
        <w:t>6.7</w:t>
      </w:r>
      <w:r w:rsidRPr="00B43B15">
        <w:rPr>
          <w:rFonts w:ascii="Calibri" w:hAnsi="Calibri"/>
          <w:sz w:val="22"/>
          <w:szCs w:val="22"/>
        </w:rPr>
        <w:tab/>
      </w:r>
      <w:r>
        <w:rPr>
          <w:lang w:eastAsia="zh-CN"/>
        </w:rPr>
        <w:t>Security Mechanisms</w:t>
      </w:r>
      <w:r>
        <w:tab/>
      </w:r>
      <w:r>
        <w:fldChar w:fldCharType="begin" w:fldLock="1"/>
      </w:r>
      <w:r>
        <w:instrText xml:space="preserve"> PAGEREF _Toc98266959 \h </w:instrText>
      </w:r>
      <w:r>
        <w:fldChar w:fldCharType="separate"/>
      </w:r>
      <w:r>
        <w:t>62</w:t>
      </w:r>
      <w:r>
        <w:fldChar w:fldCharType="end"/>
      </w:r>
    </w:p>
    <w:p w14:paraId="0DF11DDE" w14:textId="006A3D14" w:rsidR="00433CEF" w:rsidRPr="00B43B15" w:rsidRDefault="00433CEF">
      <w:pPr>
        <w:pStyle w:val="TOC3"/>
        <w:rPr>
          <w:rFonts w:ascii="Calibri" w:hAnsi="Calibri"/>
          <w:sz w:val="22"/>
          <w:szCs w:val="22"/>
          <w:lang w:eastAsia="en-GB"/>
        </w:rPr>
      </w:pPr>
      <w:r>
        <w:t>6.7.1</w:t>
      </w:r>
      <w:r w:rsidRPr="00B43B15">
        <w:rPr>
          <w:rFonts w:ascii="Calibri" w:hAnsi="Calibri"/>
          <w:sz w:val="22"/>
          <w:szCs w:val="22"/>
        </w:rPr>
        <w:tab/>
      </w:r>
      <w:r>
        <w:rPr>
          <w:lang w:eastAsia="zh-CN"/>
        </w:rPr>
        <w:t>General</w:t>
      </w:r>
      <w:r>
        <w:tab/>
      </w:r>
      <w:r>
        <w:fldChar w:fldCharType="begin" w:fldLock="1"/>
      </w:r>
      <w:r>
        <w:instrText xml:space="preserve"> PAGEREF _Toc98266960 \h </w:instrText>
      </w:r>
      <w:r>
        <w:fldChar w:fldCharType="separate"/>
      </w:r>
      <w:r>
        <w:t>62</w:t>
      </w:r>
      <w:r>
        <w:fldChar w:fldCharType="end"/>
      </w:r>
    </w:p>
    <w:p w14:paraId="7613835E" w14:textId="516EA43A" w:rsidR="00433CEF" w:rsidRPr="00B43B15" w:rsidRDefault="00433CEF">
      <w:pPr>
        <w:pStyle w:val="TOC3"/>
        <w:rPr>
          <w:rFonts w:ascii="Calibri" w:hAnsi="Calibri"/>
          <w:sz w:val="22"/>
          <w:szCs w:val="22"/>
          <w:lang w:eastAsia="en-GB"/>
        </w:rPr>
      </w:pPr>
      <w:r>
        <w:t>6.7.2</w:t>
      </w:r>
      <w:r w:rsidRPr="00B43B15">
        <w:rPr>
          <w:rFonts w:ascii="Calibri" w:hAnsi="Calibri"/>
          <w:sz w:val="22"/>
          <w:szCs w:val="22"/>
        </w:rPr>
        <w:tab/>
      </w:r>
      <w:r>
        <w:rPr>
          <w:lang w:eastAsia="zh-CN"/>
        </w:rPr>
        <w:t>Transport layer security protection of messages</w:t>
      </w:r>
      <w:r>
        <w:tab/>
      </w:r>
      <w:r>
        <w:fldChar w:fldCharType="begin" w:fldLock="1"/>
      </w:r>
      <w:r>
        <w:instrText xml:space="preserve"> PAGEREF _Toc98266961 \h </w:instrText>
      </w:r>
      <w:r>
        <w:fldChar w:fldCharType="separate"/>
      </w:r>
      <w:r>
        <w:t>62</w:t>
      </w:r>
      <w:r>
        <w:fldChar w:fldCharType="end"/>
      </w:r>
    </w:p>
    <w:p w14:paraId="65A3B66A" w14:textId="4DB23BAF" w:rsidR="00433CEF" w:rsidRPr="00B43B15" w:rsidRDefault="00433CEF">
      <w:pPr>
        <w:pStyle w:val="TOC3"/>
        <w:rPr>
          <w:rFonts w:ascii="Calibri" w:hAnsi="Calibri"/>
          <w:sz w:val="22"/>
          <w:szCs w:val="22"/>
          <w:lang w:eastAsia="en-GB"/>
        </w:rPr>
      </w:pPr>
      <w:r>
        <w:t>6.7.3</w:t>
      </w:r>
      <w:r w:rsidRPr="00B43B15">
        <w:rPr>
          <w:rFonts w:ascii="Calibri" w:hAnsi="Calibri"/>
          <w:sz w:val="22"/>
          <w:szCs w:val="22"/>
        </w:rPr>
        <w:tab/>
      </w:r>
      <w:r>
        <w:rPr>
          <w:lang w:eastAsia="zh-CN"/>
        </w:rPr>
        <w:t>Authorization of NF service access</w:t>
      </w:r>
      <w:r>
        <w:tab/>
      </w:r>
      <w:r>
        <w:fldChar w:fldCharType="begin" w:fldLock="1"/>
      </w:r>
      <w:r>
        <w:instrText xml:space="preserve"> PAGEREF _Toc98266962 \h </w:instrText>
      </w:r>
      <w:r>
        <w:fldChar w:fldCharType="separate"/>
      </w:r>
      <w:r>
        <w:t>62</w:t>
      </w:r>
      <w:r>
        <w:fldChar w:fldCharType="end"/>
      </w:r>
    </w:p>
    <w:p w14:paraId="5499F7B8" w14:textId="18389BB5" w:rsidR="00433CEF" w:rsidRPr="00B43B15" w:rsidRDefault="00433CEF">
      <w:pPr>
        <w:pStyle w:val="TOC3"/>
        <w:rPr>
          <w:rFonts w:ascii="Calibri" w:hAnsi="Calibri"/>
          <w:sz w:val="22"/>
          <w:szCs w:val="22"/>
          <w:lang w:eastAsia="en-GB"/>
        </w:rPr>
      </w:pPr>
      <w:r>
        <w:t>6.7.4</w:t>
      </w:r>
      <w:r w:rsidRPr="00B43B15">
        <w:rPr>
          <w:rFonts w:ascii="Calibri" w:hAnsi="Calibri"/>
          <w:sz w:val="22"/>
          <w:szCs w:val="22"/>
        </w:rPr>
        <w:tab/>
      </w:r>
      <w:r>
        <w:rPr>
          <w:lang w:eastAsia="zh-CN"/>
        </w:rPr>
        <w:t>Application layer security across PLMN</w:t>
      </w:r>
      <w:r>
        <w:tab/>
      </w:r>
      <w:r>
        <w:fldChar w:fldCharType="begin" w:fldLock="1"/>
      </w:r>
      <w:r>
        <w:instrText xml:space="preserve"> PAGEREF _Toc98266963 \h </w:instrText>
      </w:r>
      <w:r>
        <w:fldChar w:fldCharType="separate"/>
      </w:r>
      <w:r>
        <w:t>64</w:t>
      </w:r>
      <w:r>
        <w:fldChar w:fldCharType="end"/>
      </w:r>
    </w:p>
    <w:p w14:paraId="31C1274F" w14:textId="53DE7533" w:rsidR="00433CEF" w:rsidRPr="00B43B15" w:rsidRDefault="00433CEF">
      <w:pPr>
        <w:pStyle w:val="TOC4"/>
        <w:rPr>
          <w:rFonts w:ascii="Calibri" w:hAnsi="Calibri"/>
          <w:sz w:val="22"/>
          <w:szCs w:val="22"/>
          <w:lang w:eastAsia="en-GB"/>
        </w:rPr>
      </w:pPr>
      <w:r>
        <w:t>6.7.4.1</w:t>
      </w:r>
      <w:r w:rsidRPr="00B43B15">
        <w:rPr>
          <w:rFonts w:ascii="Calibri" w:hAnsi="Calibri"/>
          <w:sz w:val="22"/>
          <w:szCs w:val="22"/>
          <w:lang w:eastAsia="en-GB"/>
        </w:rPr>
        <w:tab/>
      </w:r>
      <w:r>
        <w:t>General</w:t>
      </w:r>
      <w:r>
        <w:tab/>
      </w:r>
      <w:r>
        <w:fldChar w:fldCharType="begin" w:fldLock="1"/>
      </w:r>
      <w:r>
        <w:instrText xml:space="preserve"> PAGEREF _Toc98266964 \h </w:instrText>
      </w:r>
      <w:r>
        <w:fldChar w:fldCharType="separate"/>
      </w:r>
      <w:r>
        <w:t>64</w:t>
      </w:r>
      <w:r>
        <w:fldChar w:fldCharType="end"/>
      </w:r>
    </w:p>
    <w:p w14:paraId="5A0DD6E4" w14:textId="497BB3A3" w:rsidR="00433CEF" w:rsidRPr="00B43B15" w:rsidRDefault="00433CEF">
      <w:pPr>
        <w:pStyle w:val="TOC4"/>
        <w:rPr>
          <w:rFonts w:ascii="Calibri" w:hAnsi="Calibri"/>
          <w:sz w:val="22"/>
          <w:szCs w:val="22"/>
          <w:lang w:eastAsia="en-GB"/>
        </w:rPr>
      </w:pPr>
      <w:r>
        <w:t>6.7.4.2</w:t>
      </w:r>
      <w:r w:rsidRPr="00B43B15">
        <w:rPr>
          <w:rFonts w:ascii="Calibri" w:hAnsi="Calibri"/>
          <w:sz w:val="22"/>
          <w:szCs w:val="22"/>
          <w:lang w:eastAsia="en-GB"/>
        </w:rPr>
        <w:tab/>
      </w:r>
      <w:r>
        <w:t>N32 Procedures</w:t>
      </w:r>
      <w:r>
        <w:tab/>
      </w:r>
      <w:r>
        <w:fldChar w:fldCharType="begin" w:fldLock="1"/>
      </w:r>
      <w:r>
        <w:instrText xml:space="preserve"> PAGEREF _Toc98266965 \h </w:instrText>
      </w:r>
      <w:r>
        <w:fldChar w:fldCharType="separate"/>
      </w:r>
      <w:r>
        <w:t>64</w:t>
      </w:r>
      <w:r>
        <w:fldChar w:fldCharType="end"/>
      </w:r>
    </w:p>
    <w:p w14:paraId="5FF9D6D2" w14:textId="20B88698" w:rsidR="00433CEF" w:rsidRPr="00B43B15" w:rsidRDefault="00433CEF">
      <w:pPr>
        <w:pStyle w:val="TOC3"/>
        <w:rPr>
          <w:rFonts w:ascii="Calibri" w:hAnsi="Calibri"/>
          <w:sz w:val="22"/>
          <w:szCs w:val="22"/>
          <w:lang w:eastAsia="en-GB"/>
        </w:rPr>
      </w:pPr>
      <w:r>
        <w:t>6.7.5</w:t>
      </w:r>
      <w:r w:rsidRPr="00B43B15">
        <w:rPr>
          <w:rFonts w:ascii="Calibri" w:hAnsi="Calibri"/>
          <w:sz w:val="22"/>
          <w:szCs w:val="22"/>
        </w:rPr>
        <w:tab/>
      </w:r>
      <w:r>
        <w:rPr>
          <w:lang w:eastAsia="zh-CN"/>
        </w:rPr>
        <w:t>Client credentials assertion and authentication</w:t>
      </w:r>
      <w:r>
        <w:tab/>
      </w:r>
      <w:r>
        <w:fldChar w:fldCharType="begin" w:fldLock="1"/>
      </w:r>
      <w:r>
        <w:instrText xml:space="preserve"> PAGEREF _Toc98266966 \h </w:instrText>
      </w:r>
      <w:r>
        <w:fldChar w:fldCharType="separate"/>
      </w:r>
      <w:r>
        <w:t>64</w:t>
      </w:r>
      <w:r>
        <w:fldChar w:fldCharType="end"/>
      </w:r>
    </w:p>
    <w:p w14:paraId="0EB32902" w14:textId="1532CB30" w:rsidR="00433CEF" w:rsidRPr="00B43B15" w:rsidRDefault="00433CEF">
      <w:pPr>
        <w:pStyle w:val="TOC2"/>
        <w:rPr>
          <w:rFonts w:ascii="Calibri" w:hAnsi="Calibri"/>
          <w:sz w:val="22"/>
          <w:szCs w:val="22"/>
          <w:lang w:eastAsia="en-GB"/>
        </w:rPr>
      </w:pPr>
      <w:r>
        <w:t>6.8</w:t>
      </w:r>
      <w:r w:rsidRPr="00B43B15">
        <w:rPr>
          <w:rFonts w:ascii="Calibri" w:hAnsi="Calibri"/>
          <w:sz w:val="22"/>
          <w:szCs w:val="22"/>
        </w:rPr>
        <w:tab/>
      </w:r>
      <w:r>
        <w:rPr>
          <w:lang w:eastAsia="zh-CN"/>
        </w:rPr>
        <w:t>SBI Message Priority Mechanism</w:t>
      </w:r>
      <w:r>
        <w:tab/>
      </w:r>
      <w:r>
        <w:fldChar w:fldCharType="begin" w:fldLock="1"/>
      </w:r>
      <w:r>
        <w:instrText xml:space="preserve"> PAGEREF _Toc98266967 \h </w:instrText>
      </w:r>
      <w:r>
        <w:fldChar w:fldCharType="separate"/>
      </w:r>
      <w:r>
        <w:t>64</w:t>
      </w:r>
      <w:r>
        <w:fldChar w:fldCharType="end"/>
      </w:r>
    </w:p>
    <w:p w14:paraId="0A38E8BA" w14:textId="28527F4A" w:rsidR="00433CEF" w:rsidRPr="00B43B15" w:rsidRDefault="00433CEF">
      <w:pPr>
        <w:pStyle w:val="TOC3"/>
        <w:rPr>
          <w:rFonts w:ascii="Calibri" w:hAnsi="Calibri"/>
          <w:sz w:val="22"/>
          <w:szCs w:val="22"/>
          <w:lang w:eastAsia="en-GB"/>
        </w:rPr>
      </w:pPr>
      <w:r>
        <w:t>6.8.1</w:t>
      </w:r>
      <w:r w:rsidRPr="00B43B15">
        <w:rPr>
          <w:rFonts w:ascii="Calibri" w:hAnsi="Calibri"/>
          <w:sz w:val="22"/>
          <w:szCs w:val="22"/>
        </w:rPr>
        <w:tab/>
      </w:r>
      <w:r>
        <w:rPr>
          <w:lang w:eastAsia="zh-CN"/>
        </w:rPr>
        <w:t>General</w:t>
      </w:r>
      <w:r>
        <w:tab/>
      </w:r>
      <w:r>
        <w:fldChar w:fldCharType="begin" w:fldLock="1"/>
      </w:r>
      <w:r>
        <w:instrText xml:space="preserve"> PAGEREF _Toc98266968 \h </w:instrText>
      </w:r>
      <w:r>
        <w:fldChar w:fldCharType="separate"/>
      </w:r>
      <w:r>
        <w:t>64</w:t>
      </w:r>
      <w:r>
        <w:fldChar w:fldCharType="end"/>
      </w:r>
    </w:p>
    <w:p w14:paraId="4444E77C" w14:textId="13555F65" w:rsidR="00433CEF" w:rsidRPr="00B43B15" w:rsidRDefault="00433CEF">
      <w:pPr>
        <w:pStyle w:val="TOC3"/>
        <w:rPr>
          <w:rFonts w:ascii="Calibri" w:hAnsi="Calibri"/>
          <w:sz w:val="22"/>
          <w:szCs w:val="22"/>
          <w:lang w:eastAsia="en-GB"/>
        </w:rPr>
      </w:pPr>
      <w:r>
        <w:t>6.8.2</w:t>
      </w:r>
      <w:r w:rsidRPr="00B43B15">
        <w:rPr>
          <w:rFonts w:ascii="Calibri" w:hAnsi="Calibri"/>
          <w:sz w:val="22"/>
          <w:szCs w:val="22"/>
        </w:rPr>
        <w:tab/>
      </w:r>
      <w:r>
        <w:rPr>
          <w:lang w:eastAsia="zh-CN"/>
        </w:rPr>
        <w:t>Message level priority</w:t>
      </w:r>
      <w:r>
        <w:tab/>
      </w:r>
      <w:r>
        <w:fldChar w:fldCharType="begin" w:fldLock="1"/>
      </w:r>
      <w:r>
        <w:instrText xml:space="preserve"> PAGEREF _Toc98266969 \h </w:instrText>
      </w:r>
      <w:r>
        <w:fldChar w:fldCharType="separate"/>
      </w:r>
      <w:r>
        <w:t>65</w:t>
      </w:r>
      <w:r>
        <w:fldChar w:fldCharType="end"/>
      </w:r>
    </w:p>
    <w:p w14:paraId="22715791" w14:textId="7AE9E001" w:rsidR="00433CEF" w:rsidRPr="00B43B15" w:rsidRDefault="00433CEF">
      <w:pPr>
        <w:pStyle w:val="TOC3"/>
        <w:rPr>
          <w:rFonts w:ascii="Calibri" w:hAnsi="Calibri"/>
          <w:sz w:val="22"/>
          <w:szCs w:val="22"/>
          <w:lang w:eastAsia="en-GB"/>
        </w:rPr>
      </w:pPr>
      <w:r>
        <w:t>6.8.3</w:t>
      </w:r>
      <w:r w:rsidRPr="00B43B15">
        <w:rPr>
          <w:rFonts w:ascii="Calibri" w:hAnsi="Calibri"/>
          <w:sz w:val="22"/>
          <w:szCs w:val="22"/>
        </w:rPr>
        <w:tab/>
      </w:r>
      <w:r>
        <w:rPr>
          <w:lang w:eastAsia="zh-CN"/>
        </w:rPr>
        <w:t>Stream priority</w:t>
      </w:r>
      <w:r>
        <w:tab/>
      </w:r>
      <w:r>
        <w:fldChar w:fldCharType="begin" w:fldLock="1"/>
      </w:r>
      <w:r>
        <w:instrText xml:space="preserve"> PAGEREF _Toc98266970 \h </w:instrText>
      </w:r>
      <w:r>
        <w:fldChar w:fldCharType="separate"/>
      </w:r>
      <w:r>
        <w:t>65</w:t>
      </w:r>
      <w:r>
        <w:fldChar w:fldCharType="end"/>
      </w:r>
    </w:p>
    <w:p w14:paraId="71390F25" w14:textId="3CFD836B" w:rsidR="00433CEF" w:rsidRPr="00B43B15" w:rsidRDefault="00433CEF">
      <w:pPr>
        <w:pStyle w:val="TOC3"/>
        <w:rPr>
          <w:rFonts w:ascii="Calibri" w:hAnsi="Calibri"/>
          <w:sz w:val="22"/>
          <w:szCs w:val="22"/>
          <w:lang w:eastAsia="en-GB"/>
        </w:rPr>
      </w:pPr>
      <w:r>
        <w:t>6.8.4</w:t>
      </w:r>
      <w:r w:rsidRPr="00B43B15">
        <w:rPr>
          <w:rFonts w:ascii="Calibri" w:hAnsi="Calibri"/>
          <w:sz w:val="22"/>
          <w:szCs w:val="22"/>
        </w:rPr>
        <w:tab/>
      </w:r>
      <w:r>
        <w:rPr>
          <w:lang w:eastAsia="zh-CN"/>
        </w:rPr>
        <w:t>Recommendations when defining SBI Message Priorities</w:t>
      </w:r>
      <w:r>
        <w:tab/>
      </w:r>
      <w:r>
        <w:fldChar w:fldCharType="begin" w:fldLock="1"/>
      </w:r>
      <w:r>
        <w:instrText xml:space="preserve"> PAGEREF _Toc98266971 \h </w:instrText>
      </w:r>
      <w:r>
        <w:fldChar w:fldCharType="separate"/>
      </w:r>
      <w:r>
        <w:t>65</w:t>
      </w:r>
      <w:r>
        <w:fldChar w:fldCharType="end"/>
      </w:r>
    </w:p>
    <w:p w14:paraId="3506E47F" w14:textId="02C8FE51" w:rsidR="00433CEF" w:rsidRPr="00B43B15" w:rsidRDefault="00433CEF">
      <w:pPr>
        <w:pStyle w:val="TOC3"/>
        <w:rPr>
          <w:rFonts w:ascii="Calibri" w:hAnsi="Calibri"/>
          <w:sz w:val="22"/>
          <w:szCs w:val="22"/>
          <w:lang w:eastAsia="en-GB"/>
        </w:rPr>
      </w:pPr>
      <w:r>
        <w:t>6.8.5</w:t>
      </w:r>
      <w:r w:rsidRPr="00B43B15">
        <w:rPr>
          <w:rFonts w:ascii="Calibri" w:hAnsi="Calibri"/>
          <w:sz w:val="22"/>
          <w:szCs w:val="22"/>
        </w:rPr>
        <w:tab/>
      </w:r>
      <w:r>
        <w:rPr>
          <w:lang w:eastAsia="zh-CN"/>
        </w:rPr>
        <w:t>HTTP/2 client behaviour</w:t>
      </w:r>
      <w:r>
        <w:tab/>
      </w:r>
      <w:r>
        <w:fldChar w:fldCharType="begin" w:fldLock="1"/>
      </w:r>
      <w:r>
        <w:instrText xml:space="preserve"> PAGEREF _Toc98266972 \h </w:instrText>
      </w:r>
      <w:r>
        <w:fldChar w:fldCharType="separate"/>
      </w:r>
      <w:r>
        <w:t>66</w:t>
      </w:r>
      <w:r>
        <w:fldChar w:fldCharType="end"/>
      </w:r>
    </w:p>
    <w:p w14:paraId="64789EE5" w14:textId="42CBE502" w:rsidR="00433CEF" w:rsidRPr="00B43B15" w:rsidRDefault="00433CEF">
      <w:pPr>
        <w:pStyle w:val="TOC3"/>
        <w:rPr>
          <w:rFonts w:ascii="Calibri" w:hAnsi="Calibri"/>
          <w:sz w:val="22"/>
          <w:szCs w:val="22"/>
          <w:lang w:eastAsia="en-GB"/>
        </w:rPr>
      </w:pPr>
      <w:r>
        <w:t>6.8.6</w:t>
      </w:r>
      <w:r w:rsidRPr="00B43B15">
        <w:rPr>
          <w:rFonts w:ascii="Calibri" w:hAnsi="Calibri"/>
          <w:sz w:val="22"/>
          <w:szCs w:val="22"/>
        </w:rPr>
        <w:tab/>
      </w:r>
      <w:r>
        <w:rPr>
          <w:lang w:eastAsia="zh-CN"/>
        </w:rPr>
        <w:t>HTTP/2 server behaviour</w:t>
      </w:r>
      <w:r>
        <w:tab/>
      </w:r>
      <w:r>
        <w:fldChar w:fldCharType="begin" w:fldLock="1"/>
      </w:r>
      <w:r>
        <w:instrText xml:space="preserve"> PAGEREF _Toc98266973 \h </w:instrText>
      </w:r>
      <w:r>
        <w:fldChar w:fldCharType="separate"/>
      </w:r>
      <w:r>
        <w:t>66</w:t>
      </w:r>
      <w:r>
        <w:fldChar w:fldCharType="end"/>
      </w:r>
    </w:p>
    <w:p w14:paraId="0274B154" w14:textId="1CA9882B" w:rsidR="00433CEF" w:rsidRPr="00B43B15" w:rsidRDefault="00433CEF">
      <w:pPr>
        <w:pStyle w:val="TOC3"/>
        <w:rPr>
          <w:rFonts w:ascii="Calibri" w:hAnsi="Calibri"/>
          <w:sz w:val="22"/>
          <w:szCs w:val="22"/>
          <w:lang w:eastAsia="en-GB"/>
        </w:rPr>
      </w:pPr>
      <w:r>
        <w:t>6.8.7</w:t>
      </w:r>
      <w:r w:rsidRPr="00B43B15">
        <w:rPr>
          <w:rFonts w:ascii="Calibri" w:hAnsi="Calibri"/>
          <w:sz w:val="22"/>
          <w:szCs w:val="22"/>
        </w:rPr>
        <w:tab/>
      </w:r>
      <w:r>
        <w:rPr>
          <w:lang w:eastAsia="zh-CN"/>
        </w:rPr>
        <w:t>HTTP/2 proxy behaviour</w:t>
      </w:r>
      <w:r>
        <w:tab/>
      </w:r>
      <w:r>
        <w:fldChar w:fldCharType="begin" w:fldLock="1"/>
      </w:r>
      <w:r>
        <w:instrText xml:space="preserve"> PAGEREF _Toc98266974 \h </w:instrText>
      </w:r>
      <w:r>
        <w:fldChar w:fldCharType="separate"/>
      </w:r>
      <w:r>
        <w:t>67</w:t>
      </w:r>
      <w:r>
        <w:fldChar w:fldCharType="end"/>
      </w:r>
    </w:p>
    <w:p w14:paraId="51C399D6" w14:textId="451EE8BA" w:rsidR="00433CEF" w:rsidRPr="00B43B15" w:rsidRDefault="00433CEF">
      <w:pPr>
        <w:pStyle w:val="TOC3"/>
        <w:rPr>
          <w:rFonts w:ascii="Calibri" w:hAnsi="Calibri"/>
          <w:sz w:val="22"/>
          <w:szCs w:val="22"/>
          <w:lang w:eastAsia="en-GB"/>
        </w:rPr>
      </w:pPr>
      <w:r>
        <w:t>6.8.8</w:t>
      </w:r>
      <w:r w:rsidRPr="00B43B15">
        <w:rPr>
          <w:rFonts w:ascii="Calibri" w:hAnsi="Calibri"/>
          <w:sz w:val="22"/>
          <w:szCs w:val="22"/>
        </w:rPr>
        <w:tab/>
      </w:r>
      <w:r>
        <w:rPr>
          <w:lang w:eastAsia="zh-CN"/>
        </w:rPr>
        <w:t>DSCP marking of messages</w:t>
      </w:r>
      <w:r>
        <w:tab/>
      </w:r>
      <w:r>
        <w:fldChar w:fldCharType="begin" w:fldLock="1"/>
      </w:r>
      <w:r>
        <w:instrText xml:space="preserve"> PAGEREF _Toc98266975 \h </w:instrText>
      </w:r>
      <w:r>
        <w:fldChar w:fldCharType="separate"/>
      </w:r>
      <w:r>
        <w:t>67</w:t>
      </w:r>
      <w:r>
        <w:fldChar w:fldCharType="end"/>
      </w:r>
    </w:p>
    <w:p w14:paraId="57F19B08" w14:textId="50FB4940" w:rsidR="00433CEF" w:rsidRPr="00B43B15" w:rsidRDefault="00433CEF">
      <w:pPr>
        <w:pStyle w:val="TOC2"/>
        <w:rPr>
          <w:rFonts w:ascii="Calibri" w:hAnsi="Calibri"/>
          <w:sz w:val="22"/>
          <w:szCs w:val="22"/>
          <w:lang w:eastAsia="en-GB"/>
        </w:rPr>
      </w:pPr>
      <w:r>
        <w:t>6.9</w:t>
      </w:r>
      <w:r w:rsidRPr="00B43B15">
        <w:rPr>
          <w:rFonts w:ascii="Calibri" w:hAnsi="Calibri"/>
          <w:sz w:val="22"/>
          <w:szCs w:val="22"/>
        </w:rPr>
        <w:tab/>
      </w:r>
      <w:r>
        <w:rPr>
          <w:lang w:eastAsia="zh-CN"/>
        </w:rPr>
        <w:t>Discovering the supported communication options</w:t>
      </w:r>
      <w:r>
        <w:tab/>
      </w:r>
      <w:r>
        <w:fldChar w:fldCharType="begin" w:fldLock="1"/>
      </w:r>
      <w:r>
        <w:instrText xml:space="preserve"> PAGEREF _Toc98266976 \h </w:instrText>
      </w:r>
      <w:r>
        <w:fldChar w:fldCharType="separate"/>
      </w:r>
      <w:r>
        <w:t>67</w:t>
      </w:r>
      <w:r>
        <w:fldChar w:fldCharType="end"/>
      </w:r>
    </w:p>
    <w:p w14:paraId="6AD56F26" w14:textId="4EB9F694" w:rsidR="00433CEF" w:rsidRPr="00B43B15" w:rsidRDefault="00433CEF">
      <w:pPr>
        <w:pStyle w:val="TOC3"/>
        <w:rPr>
          <w:rFonts w:ascii="Calibri" w:hAnsi="Calibri"/>
          <w:sz w:val="22"/>
          <w:szCs w:val="22"/>
          <w:lang w:eastAsia="en-GB"/>
        </w:rPr>
      </w:pPr>
      <w:r>
        <w:t>6.9.1</w:t>
      </w:r>
      <w:r w:rsidRPr="00B43B15">
        <w:rPr>
          <w:rFonts w:ascii="Calibri" w:hAnsi="Calibri"/>
          <w:sz w:val="22"/>
          <w:szCs w:val="22"/>
        </w:rPr>
        <w:tab/>
      </w:r>
      <w:r>
        <w:rPr>
          <w:lang w:eastAsia="zh-CN"/>
        </w:rPr>
        <w:t>General</w:t>
      </w:r>
      <w:r>
        <w:tab/>
      </w:r>
      <w:r>
        <w:fldChar w:fldCharType="begin" w:fldLock="1"/>
      </w:r>
      <w:r>
        <w:instrText xml:space="preserve"> PAGEREF _Toc98266977 \h </w:instrText>
      </w:r>
      <w:r>
        <w:fldChar w:fldCharType="separate"/>
      </w:r>
      <w:r>
        <w:t>67</w:t>
      </w:r>
      <w:r>
        <w:fldChar w:fldCharType="end"/>
      </w:r>
    </w:p>
    <w:p w14:paraId="1915FE91" w14:textId="305FEEBD" w:rsidR="00433CEF" w:rsidRPr="00B43B15" w:rsidRDefault="00433CEF">
      <w:pPr>
        <w:pStyle w:val="TOC3"/>
        <w:rPr>
          <w:rFonts w:ascii="Calibri" w:hAnsi="Calibri"/>
          <w:sz w:val="22"/>
          <w:szCs w:val="22"/>
          <w:lang w:eastAsia="en-GB"/>
        </w:rPr>
      </w:pPr>
      <w:r>
        <w:t>6.9.2</w:t>
      </w:r>
      <w:r w:rsidRPr="00B43B15">
        <w:rPr>
          <w:rFonts w:ascii="Calibri" w:hAnsi="Calibri"/>
          <w:sz w:val="22"/>
          <w:szCs w:val="22"/>
        </w:rPr>
        <w:tab/>
      </w:r>
      <w:r>
        <w:rPr>
          <w:lang w:eastAsia="zh-CN"/>
        </w:rPr>
        <w:t>Discoverable communication options</w:t>
      </w:r>
      <w:r>
        <w:tab/>
      </w:r>
      <w:r>
        <w:fldChar w:fldCharType="begin" w:fldLock="1"/>
      </w:r>
      <w:r>
        <w:instrText xml:space="preserve"> PAGEREF _Toc98266978 \h </w:instrText>
      </w:r>
      <w:r>
        <w:fldChar w:fldCharType="separate"/>
      </w:r>
      <w:r>
        <w:t>67</w:t>
      </w:r>
      <w:r>
        <w:fldChar w:fldCharType="end"/>
      </w:r>
    </w:p>
    <w:p w14:paraId="7BD3BA98" w14:textId="79D7D32D" w:rsidR="00433CEF" w:rsidRPr="00B43B15" w:rsidRDefault="00433CEF">
      <w:pPr>
        <w:pStyle w:val="TOC4"/>
        <w:rPr>
          <w:rFonts w:ascii="Calibri" w:hAnsi="Calibri"/>
          <w:sz w:val="22"/>
          <w:szCs w:val="22"/>
          <w:lang w:eastAsia="en-GB"/>
        </w:rPr>
      </w:pPr>
      <w:r w:rsidRPr="00433CEF">
        <w:t>6.9.2.1</w:t>
      </w:r>
      <w:r w:rsidRPr="00B43B15">
        <w:rPr>
          <w:rFonts w:ascii="Calibri" w:hAnsi="Calibri"/>
          <w:sz w:val="22"/>
          <w:szCs w:val="22"/>
          <w:lang w:eastAsia="en-GB"/>
        </w:rPr>
        <w:tab/>
      </w:r>
      <w:r w:rsidRPr="00D64227">
        <w:rPr>
          <w:lang w:val="en-US"/>
        </w:rPr>
        <w:t>Content-encodings supported in HTTP requests</w:t>
      </w:r>
      <w:r>
        <w:tab/>
      </w:r>
      <w:r>
        <w:fldChar w:fldCharType="begin" w:fldLock="1"/>
      </w:r>
      <w:r>
        <w:instrText xml:space="preserve"> PAGEREF _Toc98266979 \h </w:instrText>
      </w:r>
      <w:r>
        <w:fldChar w:fldCharType="separate"/>
      </w:r>
      <w:r>
        <w:t>67</w:t>
      </w:r>
      <w:r>
        <w:fldChar w:fldCharType="end"/>
      </w:r>
    </w:p>
    <w:p w14:paraId="04AA42B9" w14:textId="14EEBCCC" w:rsidR="00433CEF" w:rsidRPr="00B43B15" w:rsidRDefault="00433CEF">
      <w:pPr>
        <w:pStyle w:val="TOC4"/>
        <w:rPr>
          <w:rFonts w:ascii="Calibri" w:hAnsi="Calibri"/>
          <w:sz w:val="22"/>
          <w:szCs w:val="22"/>
          <w:lang w:eastAsia="en-GB"/>
        </w:rPr>
      </w:pPr>
      <w:r w:rsidRPr="00433CEF">
        <w:t>6.9.2.2</w:t>
      </w:r>
      <w:r w:rsidRPr="00B43B15">
        <w:rPr>
          <w:rFonts w:ascii="Calibri" w:hAnsi="Calibri"/>
          <w:sz w:val="22"/>
          <w:szCs w:val="22"/>
          <w:lang w:eastAsia="en-GB"/>
        </w:rPr>
        <w:tab/>
      </w:r>
      <w:r w:rsidRPr="00D64227">
        <w:rPr>
          <w:lang w:val="en-US"/>
        </w:rPr>
        <w:t>Content-encodings supported in HTTP responses</w:t>
      </w:r>
      <w:r>
        <w:tab/>
      </w:r>
      <w:r>
        <w:fldChar w:fldCharType="begin" w:fldLock="1"/>
      </w:r>
      <w:r>
        <w:instrText xml:space="preserve"> PAGEREF _Toc98266980 \h </w:instrText>
      </w:r>
      <w:r>
        <w:fldChar w:fldCharType="separate"/>
      </w:r>
      <w:r>
        <w:t>68</w:t>
      </w:r>
      <w:r>
        <w:fldChar w:fldCharType="end"/>
      </w:r>
    </w:p>
    <w:p w14:paraId="12CE5D18" w14:textId="58F2ED59" w:rsidR="00433CEF" w:rsidRPr="00B43B15" w:rsidRDefault="00433CEF">
      <w:pPr>
        <w:pStyle w:val="TOC2"/>
        <w:rPr>
          <w:rFonts w:ascii="Calibri" w:hAnsi="Calibri"/>
          <w:sz w:val="22"/>
          <w:szCs w:val="22"/>
          <w:lang w:eastAsia="en-GB"/>
        </w:rPr>
      </w:pPr>
      <w:r>
        <w:t>6.10</w:t>
      </w:r>
      <w:r w:rsidRPr="00B43B15">
        <w:rPr>
          <w:rFonts w:ascii="Calibri" w:hAnsi="Calibri"/>
          <w:sz w:val="22"/>
          <w:szCs w:val="22"/>
        </w:rPr>
        <w:tab/>
      </w:r>
      <w:r>
        <w:rPr>
          <w:lang w:eastAsia="zh-CN"/>
        </w:rPr>
        <w:t>Support of Indirect Communication</w:t>
      </w:r>
      <w:r>
        <w:tab/>
      </w:r>
      <w:r>
        <w:fldChar w:fldCharType="begin" w:fldLock="1"/>
      </w:r>
      <w:r>
        <w:instrText xml:space="preserve"> PAGEREF _Toc98266981 \h </w:instrText>
      </w:r>
      <w:r>
        <w:fldChar w:fldCharType="separate"/>
      </w:r>
      <w:r>
        <w:t>68</w:t>
      </w:r>
      <w:r>
        <w:fldChar w:fldCharType="end"/>
      </w:r>
    </w:p>
    <w:p w14:paraId="11D629CE" w14:textId="4228A9E3" w:rsidR="00433CEF" w:rsidRPr="00B43B15" w:rsidRDefault="00433CEF">
      <w:pPr>
        <w:pStyle w:val="TOC3"/>
        <w:rPr>
          <w:rFonts w:ascii="Calibri" w:hAnsi="Calibri"/>
          <w:sz w:val="22"/>
          <w:szCs w:val="22"/>
          <w:lang w:eastAsia="en-GB"/>
        </w:rPr>
      </w:pPr>
      <w:r>
        <w:t>6.10.1</w:t>
      </w:r>
      <w:r w:rsidRPr="00B43B15">
        <w:rPr>
          <w:rFonts w:ascii="Calibri" w:hAnsi="Calibri"/>
          <w:sz w:val="22"/>
          <w:szCs w:val="22"/>
        </w:rPr>
        <w:tab/>
      </w:r>
      <w:r>
        <w:rPr>
          <w:lang w:eastAsia="zh-CN"/>
        </w:rPr>
        <w:t>General</w:t>
      </w:r>
      <w:r>
        <w:tab/>
      </w:r>
      <w:r>
        <w:fldChar w:fldCharType="begin" w:fldLock="1"/>
      </w:r>
      <w:r>
        <w:instrText xml:space="preserve"> PAGEREF _Toc98266982 \h </w:instrText>
      </w:r>
      <w:r>
        <w:fldChar w:fldCharType="separate"/>
      </w:r>
      <w:r>
        <w:t>68</w:t>
      </w:r>
      <w:r>
        <w:fldChar w:fldCharType="end"/>
      </w:r>
    </w:p>
    <w:p w14:paraId="600E6D45" w14:textId="0A1638D9" w:rsidR="00433CEF" w:rsidRPr="00B43B15" w:rsidRDefault="00433CEF">
      <w:pPr>
        <w:pStyle w:val="TOC3"/>
        <w:rPr>
          <w:rFonts w:ascii="Calibri" w:hAnsi="Calibri"/>
          <w:sz w:val="22"/>
          <w:szCs w:val="22"/>
          <w:lang w:eastAsia="en-GB"/>
        </w:rPr>
      </w:pPr>
      <w:r>
        <w:t>6.10.2</w:t>
      </w:r>
      <w:r w:rsidRPr="00B43B15">
        <w:rPr>
          <w:rFonts w:ascii="Calibri" w:hAnsi="Calibri"/>
          <w:sz w:val="22"/>
          <w:szCs w:val="22"/>
        </w:rPr>
        <w:tab/>
      </w:r>
      <w:r>
        <w:rPr>
          <w:lang w:eastAsia="zh-CN"/>
        </w:rPr>
        <w:t>Routing Mechanisms with SCP Known to the NF</w:t>
      </w:r>
      <w:r>
        <w:tab/>
      </w:r>
      <w:r>
        <w:fldChar w:fldCharType="begin" w:fldLock="1"/>
      </w:r>
      <w:r>
        <w:instrText xml:space="preserve"> PAGEREF _Toc98266983 \h </w:instrText>
      </w:r>
      <w:r>
        <w:fldChar w:fldCharType="separate"/>
      </w:r>
      <w:r>
        <w:t>69</w:t>
      </w:r>
      <w:r>
        <w:fldChar w:fldCharType="end"/>
      </w:r>
    </w:p>
    <w:p w14:paraId="2482DB11" w14:textId="479ED585" w:rsidR="00433CEF" w:rsidRPr="00B43B15" w:rsidRDefault="00433CEF">
      <w:pPr>
        <w:pStyle w:val="TOC4"/>
        <w:rPr>
          <w:rFonts w:ascii="Calibri" w:hAnsi="Calibri"/>
          <w:sz w:val="22"/>
          <w:szCs w:val="22"/>
          <w:lang w:eastAsia="en-GB"/>
        </w:rPr>
      </w:pPr>
      <w:r w:rsidRPr="00433CEF">
        <w:t>6.10.2.1</w:t>
      </w:r>
      <w:r w:rsidRPr="00B43B15">
        <w:rPr>
          <w:rFonts w:ascii="Calibri" w:hAnsi="Calibri"/>
          <w:sz w:val="22"/>
          <w:szCs w:val="22"/>
        </w:rPr>
        <w:tab/>
      </w:r>
      <w:r w:rsidRPr="00D64227">
        <w:rPr>
          <w:lang w:val="en-US" w:eastAsia="zh-CN"/>
        </w:rPr>
        <w:t>General</w:t>
      </w:r>
      <w:r>
        <w:tab/>
      </w:r>
      <w:r>
        <w:fldChar w:fldCharType="begin" w:fldLock="1"/>
      </w:r>
      <w:r>
        <w:instrText xml:space="preserve"> PAGEREF _Toc98266984 \h </w:instrText>
      </w:r>
      <w:r>
        <w:fldChar w:fldCharType="separate"/>
      </w:r>
      <w:r>
        <w:t>69</w:t>
      </w:r>
      <w:r>
        <w:fldChar w:fldCharType="end"/>
      </w:r>
    </w:p>
    <w:p w14:paraId="4B1ADD56" w14:textId="1BA81E5A" w:rsidR="00433CEF" w:rsidRPr="00B43B15" w:rsidRDefault="00433CEF">
      <w:pPr>
        <w:pStyle w:val="TOC4"/>
        <w:rPr>
          <w:rFonts w:ascii="Calibri" w:hAnsi="Calibri"/>
          <w:sz w:val="22"/>
          <w:szCs w:val="22"/>
          <w:lang w:eastAsia="en-GB"/>
        </w:rPr>
      </w:pPr>
      <w:r w:rsidRPr="00433CEF">
        <w:t>6.10.2.2</w:t>
      </w:r>
      <w:r w:rsidRPr="00B43B15">
        <w:rPr>
          <w:rFonts w:ascii="Calibri" w:hAnsi="Calibri"/>
          <w:sz w:val="22"/>
          <w:szCs w:val="22"/>
        </w:rPr>
        <w:tab/>
      </w:r>
      <w:r>
        <w:rPr>
          <w:lang w:eastAsia="zh-CN"/>
        </w:rPr>
        <w:t>HTTP/2 connection management</w:t>
      </w:r>
      <w:r>
        <w:tab/>
      </w:r>
      <w:r>
        <w:fldChar w:fldCharType="begin" w:fldLock="1"/>
      </w:r>
      <w:r>
        <w:instrText xml:space="preserve"> PAGEREF _Toc98266985 \h </w:instrText>
      </w:r>
      <w:r>
        <w:fldChar w:fldCharType="separate"/>
      </w:r>
      <w:r>
        <w:t>69</w:t>
      </w:r>
      <w:r>
        <w:fldChar w:fldCharType="end"/>
      </w:r>
    </w:p>
    <w:p w14:paraId="60AA14FE" w14:textId="492C49C7" w:rsidR="00433CEF" w:rsidRPr="00B43B15" w:rsidRDefault="00433CEF">
      <w:pPr>
        <w:pStyle w:val="TOC4"/>
        <w:rPr>
          <w:rFonts w:ascii="Calibri" w:hAnsi="Calibri"/>
          <w:sz w:val="22"/>
          <w:szCs w:val="22"/>
          <w:lang w:eastAsia="en-GB"/>
        </w:rPr>
      </w:pPr>
      <w:r w:rsidRPr="00433CEF">
        <w:t>6.10.2.3</w:t>
      </w:r>
      <w:r w:rsidRPr="00B43B15">
        <w:rPr>
          <w:rFonts w:ascii="Calibri" w:hAnsi="Calibri"/>
          <w:sz w:val="22"/>
          <w:szCs w:val="22"/>
        </w:rPr>
        <w:tab/>
      </w:r>
      <w:r w:rsidRPr="00D64227">
        <w:rPr>
          <w:lang w:val="en-US" w:eastAsia="zh-CN"/>
        </w:rPr>
        <w:t>Connecting inbound</w:t>
      </w:r>
      <w:r>
        <w:tab/>
      </w:r>
      <w:r>
        <w:fldChar w:fldCharType="begin" w:fldLock="1"/>
      </w:r>
      <w:r>
        <w:instrText xml:space="preserve"> PAGEREF _Toc98266986 \h </w:instrText>
      </w:r>
      <w:r>
        <w:fldChar w:fldCharType="separate"/>
      </w:r>
      <w:r>
        <w:t>69</w:t>
      </w:r>
      <w:r>
        <w:fldChar w:fldCharType="end"/>
      </w:r>
    </w:p>
    <w:p w14:paraId="77F42B90" w14:textId="2DE6FF3D" w:rsidR="00433CEF" w:rsidRPr="00B43B15" w:rsidRDefault="00433CEF">
      <w:pPr>
        <w:pStyle w:val="TOC4"/>
        <w:rPr>
          <w:rFonts w:ascii="Calibri" w:hAnsi="Calibri"/>
          <w:sz w:val="22"/>
          <w:szCs w:val="22"/>
          <w:lang w:eastAsia="en-GB"/>
        </w:rPr>
      </w:pPr>
      <w:r w:rsidRPr="00433CEF">
        <w:t>6.10.2.4</w:t>
      </w:r>
      <w:r w:rsidRPr="00B43B15">
        <w:rPr>
          <w:rFonts w:ascii="Calibri" w:hAnsi="Calibri"/>
          <w:sz w:val="22"/>
          <w:szCs w:val="22"/>
        </w:rPr>
        <w:tab/>
      </w:r>
      <w:r w:rsidRPr="00D64227">
        <w:rPr>
          <w:lang w:val="en-US"/>
        </w:rPr>
        <w:t>Pseudo-header setting</w:t>
      </w:r>
      <w:r>
        <w:tab/>
      </w:r>
      <w:r>
        <w:fldChar w:fldCharType="begin" w:fldLock="1"/>
      </w:r>
      <w:r>
        <w:instrText xml:space="preserve"> PAGEREF _Toc98266987 \h </w:instrText>
      </w:r>
      <w:r>
        <w:fldChar w:fldCharType="separate"/>
      </w:r>
      <w:r>
        <w:t>69</w:t>
      </w:r>
      <w:r>
        <w:fldChar w:fldCharType="end"/>
      </w:r>
    </w:p>
    <w:p w14:paraId="6D38249A" w14:textId="48A77830" w:rsidR="00433CEF" w:rsidRPr="00B43B15" w:rsidRDefault="00433CEF">
      <w:pPr>
        <w:pStyle w:val="TOC4"/>
        <w:rPr>
          <w:rFonts w:ascii="Calibri" w:hAnsi="Calibri"/>
          <w:sz w:val="22"/>
          <w:szCs w:val="22"/>
          <w:lang w:eastAsia="en-GB"/>
        </w:rPr>
      </w:pPr>
      <w:r w:rsidRPr="00433CEF">
        <w:t>6.10.2.5</w:t>
      </w:r>
      <w:r w:rsidRPr="00B43B15">
        <w:rPr>
          <w:rFonts w:ascii="Calibri" w:hAnsi="Calibri"/>
          <w:sz w:val="22"/>
          <w:szCs w:val="22"/>
        </w:rPr>
        <w:tab/>
      </w:r>
      <w:r w:rsidRPr="00D64227">
        <w:rPr>
          <w:lang w:val="en-US"/>
        </w:rPr>
        <w:t>3gpp-Sbi-Target-apiRoot header setting</w:t>
      </w:r>
      <w:r>
        <w:tab/>
      </w:r>
      <w:r>
        <w:fldChar w:fldCharType="begin" w:fldLock="1"/>
      </w:r>
      <w:r>
        <w:instrText xml:space="preserve"> PAGEREF _Toc98266988 \h </w:instrText>
      </w:r>
      <w:r>
        <w:fldChar w:fldCharType="separate"/>
      </w:r>
      <w:r>
        <w:t>71</w:t>
      </w:r>
      <w:r>
        <w:fldChar w:fldCharType="end"/>
      </w:r>
    </w:p>
    <w:p w14:paraId="1DE11A5D" w14:textId="15C49924" w:rsidR="00433CEF" w:rsidRPr="00B43B15" w:rsidRDefault="00433CEF">
      <w:pPr>
        <w:pStyle w:val="TOC4"/>
        <w:rPr>
          <w:rFonts w:ascii="Calibri" w:hAnsi="Calibri"/>
          <w:sz w:val="22"/>
          <w:szCs w:val="22"/>
          <w:lang w:eastAsia="en-GB"/>
        </w:rPr>
      </w:pPr>
      <w:r w:rsidRPr="00433CEF">
        <w:t>6.10.2.6</w:t>
      </w:r>
      <w:r w:rsidRPr="00B43B15">
        <w:rPr>
          <w:rFonts w:ascii="Calibri" w:hAnsi="Calibri"/>
          <w:sz w:val="22"/>
          <w:szCs w:val="22"/>
        </w:rPr>
        <w:tab/>
      </w:r>
      <w:r w:rsidRPr="00D64227">
        <w:rPr>
          <w:lang w:val="en-US"/>
        </w:rPr>
        <w:t>Cache key (ck) query parameter</w:t>
      </w:r>
      <w:r>
        <w:tab/>
      </w:r>
      <w:r>
        <w:fldChar w:fldCharType="begin" w:fldLock="1"/>
      </w:r>
      <w:r>
        <w:instrText xml:space="preserve"> PAGEREF _Toc98266989 \h </w:instrText>
      </w:r>
      <w:r>
        <w:fldChar w:fldCharType="separate"/>
      </w:r>
      <w:r>
        <w:t>71</w:t>
      </w:r>
      <w:r>
        <w:fldChar w:fldCharType="end"/>
      </w:r>
    </w:p>
    <w:p w14:paraId="5FBD2359" w14:textId="0C40B2EA" w:rsidR="00433CEF" w:rsidRPr="00B43B15" w:rsidRDefault="00433CEF">
      <w:pPr>
        <w:pStyle w:val="TOC3"/>
        <w:rPr>
          <w:rFonts w:ascii="Calibri" w:hAnsi="Calibri"/>
          <w:sz w:val="22"/>
          <w:szCs w:val="22"/>
          <w:lang w:eastAsia="en-GB"/>
        </w:rPr>
      </w:pPr>
      <w:r>
        <w:t>6.10.2A</w:t>
      </w:r>
      <w:r w:rsidRPr="00B43B15">
        <w:rPr>
          <w:rFonts w:ascii="Calibri" w:hAnsi="Calibri"/>
          <w:sz w:val="22"/>
          <w:szCs w:val="22"/>
        </w:rPr>
        <w:tab/>
      </w:r>
      <w:r>
        <w:rPr>
          <w:lang w:eastAsia="zh-CN"/>
        </w:rPr>
        <w:t>Routing Mechanism with SCP</w:t>
      </w:r>
      <w:r>
        <w:rPr>
          <w:lang w:eastAsia="ja-JP"/>
        </w:rPr>
        <w:t xml:space="preserve"> Unknown to the NF</w:t>
      </w:r>
      <w:r>
        <w:tab/>
      </w:r>
      <w:r>
        <w:fldChar w:fldCharType="begin" w:fldLock="1"/>
      </w:r>
      <w:r>
        <w:instrText xml:space="preserve"> PAGEREF _Toc98266990 \h </w:instrText>
      </w:r>
      <w:r>
        <w:fldChar w:fldCharType="separate"/>
      </w:r>
      <w:r>
        <w:t>72</w:t>
      </w:r>
      <w:r>
        <w:fldChar w:fldCharType="end"/>
      </w:r>
    </w:p>
    <w:p w14:paraId="7601E4B2" w14:textId="72F89CD9" w:rsidR="00433CEF" w:rsidRPr="00B43B15" w:rsidRDefault="00433CEF">
      <w:pPr>
        <w:pStyle w:val="TOC4"/>
        <w:rPr>
          <w:rFonts w:ascii="Calibri" w:hAnsi="Calibri"/>
          <w:sz w:val="22"/>
          <w:szCs w:val="22"/>
          <w:lang w:eastAsia="en-GB"/>
        </w:rPr>
      </w:pPr>
      <w:r w:rsidRPr="00433CEF">
        <w:t>6.10.2A.1</w:t>
      </w:r>
      <w:r w:rsidRPr="00B43B15">
        <w:rPr>
          <w:rFonts w:ascii="Calibri" w:hAnsi="Calibri"/>
          <w:sz w:val="22"/>
          <w:szCs w:val="22"/>
        </w:rPr>
        <w:tab/>
      </w:r>
      <w:r w:rsidRPr="00D64227">
        <w:rPr>
          <w:lang w:val="en-US" w:eastAsia="zh-CN"/>
        </w:rPr>
        <w:t>Connecting inbound</w:t>
      </w:r>
      <w:r>
        <w:tab/>
      </w:r>
      <w:r>
        <w:fldChar w:fldCharType="begin" w:fldLock="1"/>
      </w:r>
      <w:r>
        <w:instrText xml:space="preserve"> PAGEREF _Toc98266991 \h </w:instrText>
      </w:r>
      <w:r>
        <w:fldChar w:fldCharType="separate"/>
      </w:r>
      <w:r>
        <w:t>72</w:t>
      </w:r>
      <w:r>
        <w:fldChar w:fldCharType="end"/>
      </w:r>
    </w:p>
    <w:p w14:paraId="41AF78ED" w14:textId="599FBBCC" w:rsidR="00433CEF" w:rsidRPr="00B43B15" w:rsidRDefault="00433CEF">
      <w:pPr>
        <w:pStyle w:val="TOC4"/>
        <w:rPr>
          <w:rFonts w:ascii="Calibri" w:hAnsi="Calibri"/>
          <w:sz w:val="22"/>
          <w:szCs w:val="22"/>
          <w:lang w:eastAsia="en-GB"/>
        </w:rPr>
      </w:pPr>
      <w:r w:rsidRPr="00433CEF">
        <w:t>6.10.2A.2</w:t>
      </w:r>
      <w:r w:rsidRPr="00B43B15">
        <w:rPr>
          <w:rFonts w:ascii="Calibri" w:hAnsi="Calibri"/>
          <w:sz w:val="22"/>
          <w:szCs w:val="22"/>
        </w:rPr>
        <w:tab/>
      </w:r>
      <w:r>
        <w:rPr>
          <w:lang w:eastAsia="zh-CN"/>
        </w:rPr>
        <w:t>HTTP/2 connection management</w:t>
      </w:r>
      <w:r>
        <w:tab/>
      </w:r>
      <w:r>
        <w:fldChar w:fldCharType="begin" w:fldLock="1"/>
      </w:r>
      <w:r>
        <w:instrText xml:space="preserve"> PAGEREF _Toc98266992 \h </w:instrText>
      </w:r>
      <w:r>
        <w:fldChar w:fldCharType="separate"/>
      </w:r>
      <w:r>
        <w:t>72</w:t>
      </w:r>
      <w:r>
        <w:fldChar w:fldCharType="end"/>
      </w:r>
    </w:p>
    <w:p w14:paraId="03BEE41C" w14:textId="3821456A" w:rsidR="00433CEF" w:rsidRPr="00B43B15" w:rsidRDefault="00433CEF">
      <w:pPr>
        <w:pStyle w:val="TOC4"/>
        <w:rPr>
          <w:rFonts w:ascii="Calibri" w:hAnsi="Calibri"/>
          <w:sz w:val="22"/>
          <w:szCs w:val="22"/>
          <w:lang w:eastAsia="en-GB"/>
        </w:rPr>
      </w:pPr>
      <w:r w:rsidRPr="00433CEF">
        <w:t>6.10.2A.3</w:t>
      </w:r>
      <w:r w:rsidRPr="00B43B15">
        <w:rPr>
          <w:rFonts w:ascii="Calibri" w:hAnsi="Calibri"/>
          <w:sz w:val="22"/>
          <w:szCs w:val="22"/>
        </w:rPr>
        <w:tab/>
      </w:r>
      <w:r w:rsidRPr="00D64227">
        <w:rPr>
          <w:lang w:val="en-US"/>
        </w:rPr>
        <w:t>Pseudo-header setting</w:t>
      </w:r>
      <w:r>
        <w:tab/>
      </w:r>
      <w:r>
        <w:fldChar w:fldCharType="begin" w:fldLock="1"/>
      </w:r>
      <w:r>
        <w:instrText xml:space="preserve"> PAGEREF _Toc98266993 \h </w:instrText>
      </w:r>
      <w:r>
        <w:fldChar w:fldCharType="separate"/>
      </w:r>
      <w:r>
        <w:t>72</w:t>
      </w:r>
      <w:r>
        <w:fldChar w:fldCharType="end"/>
      </w:r>
    </w:p>
    <w:p w14:paraId="4D41A8A3" w14:textId="0993B388" w:rsidR="00433CEF" w:rsidRPr="00B43B15" w:rsidRDefault="00433CEF">
      <w:pPr>
        <w:pStyle w:val="TOC3"/>
        <w:rPr>
          <w:rFonts w:ascii="Calibri" w:hAnsi="Calibri"/>
          <w:sz w:val="22"/>
          <w:szCs w:val="22"/>
          <w:lang w:eastAsia="en-GB"/>
        </w:rPr>
      </w:pPr>
      <w:r>
        <w:t>6.10.3</w:t>
      </w:r>
      <w:r w:rsidRPr="00B43B15">
        <w:rPr>
          <w:rFonts w:ascii="Calibri" w:hAnsi="Calibri"/>
          <w:sz w:val="22"/>
          <w:szCs w:val="22"/>
        </w:rPr>
        <w:tab/>
      </w:r>
      <w:r>
        <w:rPr>
          <w:lang w:eastAsia="zh-CN"/>
        </w:rPr>
        <w:t>NF Discovery and Selection for indirect communication with Delegated Discovery</w:t>
      </w:r>
      <w:r>
        <w:tab/>
      </w:r>
      <w:r>
        <w:fldChar w:fldCharType="begin" w:fldLock="1"/>
      </w:r>
      <w:r>
        <w:instrText xml:space="preserve"> PAGEREF _Toc98266994 \h </w:instrText>
      </w:r>
      <w:r>
        <w:fldChar w:fldCharType="separate"/>
      </w:r>
      <w:r>
        <w:t>72</w:t>
      </w:r>
      <w:r>
        <w:fldChar w:fldCharType="end"/>
      </w:r>
    </w:p>
    <w:p w14:paraId="6AEF6455" w14:textId="65347FA0" w:rsidR="00433CEF" w:rsidRPr="00B43B15" w:rsidRDefault="00433CEF">
      <w:pPr>
        <w:pStyle w:val="TOC4"/>
        <w:rPr>
          <w:rFonts w:ascii="Calibri" w:hAnsi="Calibri"/>
          <w:sz w:val="22"/>
          <w:szCs w:val="22"/>
          <w:lang w:eastAsia="en-GB"/>
        </w:rPr>
      </w:pPr>
      <w:r w:rsidRPr="00433CEF">
        <w:t>6.10.3.1</w:t>
      </w:r>
      <w:r w:rsidRPr="00B43B15">
        <w:rPr>
          <w:rFonts w:ascii="Calibri" w:hAnsi="Calibri"/>
          <w:sz w:val="22"/>
          <w:szCs w:val="22"/>
        </w:rPr>
        <w:tab/>
      </w:r>
      <w:r w:rsidRPr="00D64227">
        <w:rPr>
          <w:lang w:val="en-US" w:eastAsia="zh-CN"/>
        </w:rPr>
        <w:t>General</w:t>
      </w:r>
      <w:r>
        <w:tab/>
      </w:r>
      <w:r>
        <w:fldChar w:fldCharType="begin" w:fldLock="1"/>
      </w:r>
      <w:r>
        <w:instrText xml:space="preserve"> PAGEREF _Toc98266995 \h </w:instrText>
      </w:r>
      <w:r>
        <w:fldChar w:fldCharType="separate"/>
      </w:r>
      <w:r>
        <w:t>72</w:t>
      </w:r>
      <w:r>
        <w:fldChar w:fldCharType="end"/>
      </w:r>
    </w:p>
    <w:p w14:paraId="7CE8F907" w14:textId="6C618E91" w:rsidR="00433CEF" w:rsidRPr="00B43B15" w:rsidRDefault="00433CEF">
      <w:pPr>
        <w:pStyle w:val="TOC4"/>
        <w:rPr>
          <w:rFonts w:ascii="Calibri" w:hAnsi="Calibri"/>
          <w:sz w:val="22"/>
          <w:szCs w:val="22"/>
          <w:lang w:eastAsia="en-GB"/>
        </w:rPr>
      </w:pPr>
      <w:r w:rsidRPr="00433CEF">
        <w:t>6.10.3.2</w:t>
      </w:r>
      <w:r w:rsidRPr="00B43B15">
        <w:rPr>
          <w:rFonts w:ascii="Calibri" w:hAnsi="Calibri"/>
          <w:sz w:val="22"/>
          <w:szCs w:val="22"/>
        </w:rPr>
        <w:tab/>
      </w:r>
      <w:r w:rsidRPr="00D64227">
        <w:rPr>
          <w:lang w:val="en-US" w:eastAsia="zh-CN"/>
        </w:rPr>
        <w:t>Conveyance of NF Discovery Factors</w:t>
      </w:r>
      <w:r>
        <w:tab/>
      </w:r>
      <w:r>
        <w:fldChar w:fldCharType="begin" w:fldLock="1"/>
      </w:r>
      <w:r>
        <w:instrText xml:space="preserve"> PAGEREF _Toc98266996 \h </w:instrText>
      </w:r>
      <w:r>
        <w:fldChar w:fldCharType="separate"/>
      </w:r>
      <w:r>
        <w:t>72</w:t>
      </w:r>
      <w:r>
        <w:fldChar w:fldCharType="end"/>
      </w:r>
    </w:p>
    <w:p w14:paraId="10A66DF8" w14:textId="3F08B911" w:rsidR="00433CEF" w:rsidRPr="00B43B15" w:rsidRDefault="00433CEF">
      <w:pPr>
        <w:pStyle w:val="TOC4"/>
        <w:rPr>
          <w:rFonts w:ascii="Calibri" w:hAnsi="Calibri"/>
          <w:sz w:val="22"/>
          <w:szCs w:val="22"/>
          <w:lang w:eastAsia="en-GB"/>
        </w:rPr>
      </w:pPr>
      <w:r w:rsidRPr="00433CEF">
        <w:t>6.10.3.3</w:t>
      </w:r>
      <w:r w:rsidRPr="00B43B15">
        <w:rPr>
          <w:rFonts w:ascii="Calibri" w:hAnsi="Calibri"/>
          <w:sz w:val="22"/>
          <w:szCs w:val="22"/>
        </w:rPr>
        <w:tab/>
      </w:r>
      <w:r w:rsidRPr="00D64227">
        <w:rPr>
          <w:lang w:val="en-US" w:eastAsia="zh-CN"/>
        </w:rPr>
        <w:t>Notifications corresponding to default notification subscriptions</w:t>
      </w:r>
      <w:r>
        <w:tab/>
      </w:r>
      <w:r>
        <w:fldChar w:fldCharType="begin" w:fldLock="1"/>
      </w:r>
      <w:r>
        <w:instrText xml:space="preserve"> PAGEREF _Toc98266997 \h </w:instrText>
      </w:r>
      <w:r>
        <w:fldChar w:fldCharType="separate"/>
      </w:r>
      <w:r>
        <w:t>73</w:t>
      </w:r>
      <w:r>
        <w:fldChar w:fldCharType="end"/>
      </w:r>
    </w:p>
    <w:p w14:paraId="5BD57046" w14:textId="3899CAC8" w:rsidR="00433CEF" w:rsidRPr="00B43B15" w:rsidRDefault="00433CEF">
      <w:pPr>
        <w:pStyle w:val="TOC4"/>
        <w:rPr>
          <w:rFonts w:ascii="Calibri" w:hAnsi="Calibri"/>
          <w:sz w:val="22"/>
          <w:szCs w:val="22"/>
          <w:lang w:eastAsia="en-GB"/>
        </w:rPr>
      </w:pPr>
      <w:r w:rsidRPr="00433CEF">
        <w:t>6.10.3.4</w:t>
      </w:r>
      <w:r w:rsidRPr="00B43B15">
        <w:rPr>
          <w:rFonts w:ascii="Calibri" w:hAnsi="Calibri"/>
          <w:sz w:val="22"/>
          <w:szCs w:val="22"/>
        </w:rPr>
        <w:tab/>
      </w:r>
      <w:r w:rsidRPr="00D64227">
        <w:rPr>
          <w:lang w:val="en-US" w:eastAsia="zh-CN"/>
        </w:rPr>
        <w:t>Returning the NF Service Producer ID to the NF Service Consumer</w:t>
      </w:r>
      <w:r>
        <w:tab/>
      </w:r>
      <w:r>
        <w:fldChar w:fldCharType="begin" w:fldLock="1"/>
      </w:r>
      <w:r>
        <w:instrText xml:space="preserve"> PAGEREF _Toc98266998 \h </w:instrText>
      </w:r>
      <w:r>
        <w:fldChar w:fldCharType="separate"/>
      </w:r>
      <w:r>
        <w:t>74</w:t>
      </w:r>
      <w:r>
        <w:fldChar w:fldCharType="end"/>
      </w:r>
    </w:p>
    <w:p w14:paraId="26411B93" w14:textId="0E2F4D61" w:rsidR="00433CEF" w:rsidRPr="00B43B15" w:rsidRDefault="00433CEF">
      <w:pPr>
        <w:pStyle w:val="TOC4"/>
        <w:rPr>
          <w:rFonts w:ascii="Calibri" w:hAnsi="Calibri"/>
          <w:sz w:val="22"/>
          <w:szCs w:val="22"/>
          <w:lang w:eastAsia="en-GB"/>
        </w:rPr>
      </w:pPr>
      <w:r w:rsidRPr="00433CEF">
        <w:t>6.10.3.5</w:t>
      </w:r>
      <w:r w:rsidRPr="00B43B15">
        <w:rPr>
          <w:rFonts w:ascii="Calibri" w:hAnsi="Calibri"/>
          <w:sz w:val="22"/>
          <w:szCs w:val="22"/>
        </w:rPr>
        <w:tab/>
      </w:r>
      <w:r w:rsidRPr="00D64227">
        <w:rPr>
          <w:lang w:val="en-US" w:eastAsia="zh-CN"/>
        </w:rPr>
        <w:t>Returning an Alternate CHF instance ID to the NF Service Consumer</w:t>
      </w:r>
      <w:r>
        <w:tab/>
      </w:r>
      <w:r>
        <w:fldChar w:fldCharType="begin" w:fldLock="1"/>
      </w:r>
      <w:r>
        <w:instrText xml:space="preserve"> PAGEREF _Toc98266999 \h </w:instrText>
      </w:r>
      <w:r>
        <w:fldChar w:fldCharType="separate"/>
      </w:r>
      <w:r>
        <w:t>74</w:t>
      </w:r>
      <w:r>
        <w:fldChar w:fldCharType="end"/>
      </w:r>
    </w:p>
    <w:p w14:paraId="2ACBB0B1" w14:textId="78FACC6A" w:rsidR="00433CEF" w:rsidRPr="00B43B15" w:rsidRDefault="00433CEF">
      <w:pPr>
        <w:pStyle w:val="TOC3"/>
        <w:rPr>
          <w:rFonts w:ascii="Calibri" w:hAnsi="Calibri"/>
          <w:sz w:val="22"/>
          <w:szCs w:val="22"/>
          <w:lang w:eastAsia="en-GB"/>
        </w:rPr>
      </w:pPr>
      <w:r>
        <w:t>6.10.4</w:t>
      </w:r>
      <w:r w:rsidRPr="00B43B15">
        <w:rPr>
          <w:rFonts w:ascii="Calibri" w:hAnsi="Calibri"/>
          <w:sz w:val="22"/>
          <w:szCs w:val="22"/>
        </w:rPr>
        <w:tab/>
      </w:r>
      <w:r>
        <w:t>Authority and/or deployment-specific string in apiRoot of resource URI</w:t>
      </w:r>
      <w:r>
        <w:tab/>
      </w:r>
      <w:r>
        <w:fldChar w:fldCharType="begin" w:fldLock="1"/>
      </w:r>
      <w:r>
        <w:instrText xml:space="preserve"> PAGEREF _Toc98267000 \h </w:instrText>
      </w:r>
      <w:r>
        <w:fldChar w:fldCharType="separate"/>
      </w:r>
      <w:r>
        <w:t>75</w:t>
      </w:r>
      <w:r>
        <w:fldChar w:fldCharType="end"/>
      </w:r>
    </w:p>
    <w:p w14:paraId="63464B6B" w14:textId="36AD2DF8" w:rsidR="00433CEF" w:rsidRPr="00B43B15" w:rsidRDefault="00433CEF">
      <w:pPr>
        <w:pStyle w:val="TOC3"/>
        <w:rPr>
          <w:rFonts w:ascii="Calibri" w:hAnsi="Calibri"/>
          <w:sz w:val="22"/>
          <w:szCs w:val="22"/>
          <w:lang w:eastAsia="en-GB"/>
        </w:rPr>
      </w:pPr>
      <w:r>
        <w:t>6.10.5</w:t>
      </w:r>
      <w:r w:rsidRPr="00B43B15">
        <w:rPr>
          <w:rFonts w:ascii="Calibri" w:hAnsi="Calibri"/>
          <w:sz w:val="22"/>
          <w:szCs w:val="22"/>
        </w:rPr>
        <w:tab/>
      </w:r>
      <w:r>
        <w:rPr>
          <w:lang w:eastAsia="zh-CN"/>
        </w:rPr>
        <w:t>NF / NF service instance selection for Indirect Communication without Delegated Discovery</w:t>
      </w:r>
      <w:r>
        <w:tab/>
      </w:r>
      <w:r>
        <w:fldChar w:fldCharType="begin" w:fldLock="1"/>
      </w:r>
      <w:r>
        <w:instrText xml:space="preserve"> PAGEREF _Toc98267001 \h </w:instrText>
      </w:r>
      <w:r>
        <w:fldChar w:fldCharType="separate"/>
      </w:r>
      <w:r>
        <w:t>75</w:t>
      </w:r>
      <w:r>
        <w:fldChar w:fldCharType="end"/>
      </w:r>
    </w:p>
    <w:p w14:paraId="1AC82EE6" w14:textId="310D1826" w:rsidR="00433CEF" w:rsidRPr="00B43B15" w:rsidRDefault="00433CEF">
      <w:pPr>
        <w:pStyle w:val="TOC4"/>
        <w:rPr>
          <w:rFonts w:ascii="Calibri" w:hAnsi="Calibri"/>
          <w:sz w:val="22"/>
          <w:szCs w:val="22"/>
          <w:lang w:eastAsia="en-GB"/>
        </w:rPr>
      </w:pPr>
      <w:r w:rsidRPr="00433CEF">
        <w:t>6.10.5.1</w:t>
      </w:r>
      <w:r w:rsidRPr="00B43B15">
        <w:rPr>
          <w:rFonts w:ascii="Calibri" w:hAnsi="Calibri"/>
          <w:sz w:val="22"/>
          <w:szCs w:val="22"/>
        </w:rPr>
        <w:tab/>
      </w:r>
      <w:r w:rsidRPr="00D64227">
        <w:rPr>
          <w:lang w:val="en-US" w:eastAsia="zh-CN"/>
        </w:rPr>
        <w:t>General</w:t>
      </w:r>
      <w:r>
        <w:tab/>
      </w:r>
      <w:r>
        <w:fldChar w:fldCharType="begin" w:fldLock="1"/>
      </w:r>
      <w:r>
        <w:instrText xml:space="preserve"> PAGEREF _Toc98267002 \h </w:instrText>
      </w:r>
      <w:r>
        <w:fldChar w:fldCharType="separate"/>
      </w:r>
      <w:r>
        <w:t>75</w:t>
      </w:r>
      <w:r>
        <w:fldChar w:fldCharType="end"/>
      </w:r>
    </w:p>
    <w:p w14:paraId="0CBBFE08" w14:textId="10C0C87E" w:rsidR="00433CEF" w:rsidRPr="00B43B15" w:rsidRDefault="00433CEF">
      <w:pPr>
        <w:pStyle w:val="TOC4"/>
        <w:rPr>
          <w:rFonts w:ascii="Calibri" w:hAnsi="Calibri"/>
          <w:sz w:val="22"/>
          <w:szCs w:val="22"/>
          <w:lang w:eastAsia="en-GB"/>
        </w:rPr>
      </w:pPr>
      <w:r>
        <w:t>6.10.5.2</w:t>
      </w:r>
      <w:r w:rsidRPr="00B43B15">
        <w:rPr>
          <w:rFonts w:ascii="Calibri" w:hAnsi="Calibri"/>
          <w:sz w:val="22"/>
          <w:szCs w:val="22"/>
        </w:rPr>
        <w:tab/>
      </w:r>
      <w:r>
        <w:rPr>
          <w:lang w:eastAsia="zh-CN"/>
        </w:rPr>
        <w:t>Notifications corresponding to default notification subscriptions</w:t>
      </w:r>
      <w:r>
        <w:tab/>
      </w:r>
      <w:r>
        <w:fldChar w:fldCharType="begin" w:fldLock="1"/>
      </w:r>
      <w:r>
        <w:instrText xml:space="preserve"> PAGEREF _Toc98267003 \h </w:instrText>
      </w:r>
      <w:r>
        <w:fldChar w:fldCharType="separate"/>
      </w:r>
      <w:r>
        <w:t>76</w:t>
      </w:r>
      <w:r>
        <w:fldChar w:fldCharType="end"/>
      </w:r>
    </w:p>
    <w:p w14:paraId="230D2F88" w14:textId="48066D76" w:rsidR="00433CEF" w:rsidRPr="00B43B15" w:rsidRDefault="00433CEF">
      <w:pPr>
        <w:pStyle w:val="TOC3"/>
        <w:rPr>
          <w:rFonts w:ascii="Calibri" w:hAnsi="Calibri"/>
          <w:sz w:val="22"/>
          <w:szCs w:val="22"/>
          <w:lang w:eastAsia="en-GB"/>
        </w:rPr>
      </w:pPr>
      <w:r>
        <w:t>6.10.6</w:t>
      </w:r>
      <w:r w:rsidRPr="00B43B15">
        <w:rPr>
          <w:rFonts w:ascii="Calibri" w:hAnsi="Calibri"/>
          <w:sz w:val="22"/>
          <w:szCs w:val="22"/>
        </w:rPr>
        <w:tab/>
      </w:r>
      <w:r>
        <w:rPr>
          <w:lang w:eastAsia="zh-CN"/>
        </w:rPr>
        <w:t>Feature negotiation for Indirect Communication with Delegated Discovery</w:t>
      </w:r>
      <w:r>
        <w:tab/>
      </w:r>
      <w:r>
        <w:fldChar w:fldCharType="begin" w:fldLock="1"/>
      </w:r>
      <w:r>
        <w:instrText xml:space="preserve"> PAGEREF _Toc98267004 \h </w:instrText>
      </w:r>
      <w:r>
        <w:fldChar w:fldCharType="separate"/>
      </w:r>
      <w:r>
        <w:t>77</w:t>
      </w:r>
      <w:r>
        <w:fldChar w:fldCharType="end"/>
      </w:r>
    </w:p>
    <w:p w14:paraId="4BE537D7" w14:textId="094BC6AC" w:rsidR="00433CEF" w:rsidRPr="00B43B15" w:rsidRDefault="00433CEF">
      <w:pPr>
        <w:pStyle w:val="TOC3"/>
        <w:rPr>
          <w:rFonts w:ascii="Calibri" w:hAnsi="Calibri"/>
          <w:sz w:val="22"/>
          <w:szCs w:val="22"/>
          <w:lang w:eastAsia="en-GB"/>
        </w:rPr>
      </w:pPr>
      <w:r>
        <w:t>6.10.7</w:t>
      </w:r>
      <w:r w:rsidRPr="00B43B15">
        <w:rPr>
          <w:rFonts w:ascii="Calibri" w:hAnsi="Calibri"/>
          <w:sz w:val="22"/>
          <w:szCs w:val="22"/>
        </w:rPr>
        <w:tab/>
      </w:r>
      <w:r>
        <w:rPr>
          <w:lang w:eastAsia="zh-CN"/>
        </w:rPr>
        <w:t>Notification and callback requests sent with Indirect Communication</w:t>
      </w:r>
      <w:r>
        <w:tab/>
      </w:r>
      <w:r>
        <w:fldChar w:fldCharType="begin" w:fldLock="1"/>
      </w:r>
      <w:r>
        <w:instrText xml:space="preserve"> PAGEREF _Toc98267005 \h </w:instrText>
      </w:r>
      <w:r>
        <w:fldChar w:fldCharType="separate"/>
      </w:r>
      <w:r>
        <w:t>77</w:t>
      </w:r>
      <w:r>
        <w:fldChar w:fldCharType="end"/>
      </w:r>
    </w:p>
    <w:p w14:paraId="339C1F3A" w14:textId="66B1C656" w:rsidR="00433CEF" w:rsidRPr="00B43B15" w:rsidRDefault="00433CEF">
      <w:pPr>
        <w:pStyle w:val="TOC3"/>
        <w:rPr>
          <w:rFonts w:ascii="Calibri" w:hAnsi="Calibri"/>
          <w:sz w:val="22"/>
          <w:szCs w:val="22"/>
          <w:lang w:eastAsia="en-GB"/>
        </w:rPr>
      </w:pPr>
      <w:r>
        <w:t>6.10.8</w:t>
      </w:r>
      <w:r w:rsidRPr="00B43B15">
        <w:rPr>
          <w:rFonts w:ascii="Calibri" w:hAnsi="Calibri"/>
          <w:sz w:val="22"/>
          <w:szCs w:val="22"/>
        </w:rPr>
        <w:tab/>
      </w:r>
      <w:r>
        <w:rPr>
          <w:lang w:eastAsia="zh-CN"/>
        </w:rPr>
        <w:t>Error Handling</w:t>
      </w:r>
      <w:r>
        <w:tab/>
      </w:r>
      <w:r>
        <w:fldChar w:fldCharType="begin" w:fldLock="1"/>
      </w:r>
      <w:r>
        <w:instrText xml:space="preserve"> PAGEREF _Toc98267006 \h </w:instrText>
      </w:r>
      <w:r>
        <w:fldChar w:fldCharType="separate"/>
      </w:r>
      <w:r>
        <w:t>77</w:t>
      </w:r>
      <w:r>
        <w:fldChar w:fldCharType="end"/>
      </w:r>
    </w:p>
    <w:p w14:paraId="0766D209" w14:textId="425C2CE5" w:rsidR="00433CEF" w:rsidRPr="00B43B15" w:rsidRDefault="00433CEF">
      <w:pPr>
        <w:pStyle w:val="TOC4"/>
        <w:rPr>
          <w:rFonts w:ascii="Calibri" w:hAnsi="Calibri"/>
          <w:sz w:val="22"/>
          <w:szCs w:val="22"/>
          <w:lang w:eastAsia="en-GB"/>
        </w:rPr>
      </w:pPr>
      <w:r>
        <w:t>6.10.8.1</w:t>
      </w:r>
      <w:r w:rsidRPr="00B43B15">
        <w:rPr>
          <w:rFonts w:ascii="Calibri" w:hAnsi="Calibri"/>
          <w:sz w:val="22"/>
          <w:szCs w:val="22"/>
        </w:rPr>
        <w:tab/>
      </w:r>
      <w:r>
        <w:rPr>
          <w:lang w:eastAsia="zh-CN"/>
        </w:rPr>
        <w:t>General</w:t>
      </w:r>
      <w:r>
        <w:tab/>
      </w:r>
      <w:r>
        <w:fldChar w:fldCharType="begin" w:fldLock="1"/>
      </w:r>
      <w:r>
        <w:instrText xml:space="preserve"> PAGEREF _Toc98267007 \h </w:instrText>
      </w:r>
      <w:r>
        <w:fldChar w:fldCharType="separate"/>
      </w:r>
      <w:r>
        <w:t>77</w:t>
      </w:r>
      <w:r>
        <w:fldChar w:fldCharType="end"/>
      </w:r>
    </w:p>
    <w:p w14:paraId="0E944E35" w14:textId="3C52D6AF" w:rsidR="00433CEF" w:rsidRPr="00B43B15" w:rsidRDefault="00433CEF">
      <w:pPr>
        <w:pStyle w:val="TOC4"/>
        <w:rPr>
          <w:rFonts w:ascii="Calibri" w:hAnsi="Calibri"/>
          <w:sz w:val="22"/>
          <w:szCs w:val="22"/>
          <w:lang w:eastAsia="en-GB"/>
        </w:rPr>
      </w:pPr>
      <w:r>
        <w:t>6.10.8.2</w:t>
      </w:r>
      <w:r w:rsidRPr="00B43B15">
        <w:rPr>
          <w:rFonts w:ascii="Calibri" w:hAnsi="Calibri"/>
          <w:sz w:val="22"/>
          <w:szCs w:val="22"/>
        </w:rPr>
        <w:tab/>
      </w:r>
      <w:r>
        <w:rPr>
          <w:lang w:eastAsia="zh-CN"/>
        </w:rPr>
        <w:t>Requirements for the originator of an HTTP error response</w:t>
      </w:r>
      <w:r>
        <w:tab/>
      </w:r>
      <w:r>
        <w:fldChar w:fldCharType="begin" w:fldLock="1"/>
      </w:r>
      <w:r>
        <w:instrText xml:space="preserve"> PAGEREF _Toc98267008 \h </w:instrText>
      </w:r>
      <w:r>
        <w:fldChar w:fldCharType="separate"/>
      </w:r>
      <w:r>
        <w:t>78</w:t>
      </w:r>
      <w:r>
        <w:fldChar w:fldCharType="end"/>
      </w:r>
    </w:p>
    <w:p w14:paraId="6A88FDCD" w14:textId="0CEEFE9A" w:rsidR="00433CEF" w:rsidRPr="00B43B15" w:rsidRDefault="00433CEF">
      <w:pPr>
        <w:pStyle w:val="TOC4"/>
        <w:rPr>
          <w:rFonts w:ascii="Calibri" w:hAnsi="Calibri"/>
          <w:sz w:val="22"/>
          <w:szCs w:val="22"/>
          <w:lang w:eastAsia="en-GB"/>
        </w:rPr>
      </w:pPr>
      <w:r>
        <w:t>6.10.8.3</w:t>
      </w:r>
      <w:r w:rsidRPr="00B43B15">
        <w:rPr>
          <w:rFonts w:ascii="Calibri" w:hAnsi="Calibri"/>
          <w:sz w:val="22"/>
          <w:szCs w:val="22"/>
        </w:rPr>
        <w:tab/>
      </w:r>
      <w:r>
        <w:rPr>
          <w:lang w:eastAsia="zh-CN"/>
        </w:rPr>
        <w:t>Requirements for an SCP or SEPP relaying an HTTP error response</w:t>
      </w:r>
      <w:r>
        <w:tab/>
      </w:r>
      <w:r>
        <w:fldChar w:fldCharType="begin" w:fldLock="1"/>
      </w:r>
      <w:r>
        <w:instrText xml:space="preserve"> PAGEREF _Toc98267009 \h </w:instrText>
      </w:r>
      <w:r>
        <w:fldChar w:fldCharType="separate"/>
      </w:r>
      <w:r>
        <w:t>78</w:t>
      </w:r>
      <w:r>
        <w:fldChar w:fldCharType="end"/>
      </w:r>
    </w:p>
    <w:p w14:paraId="247D844E" w14:textId="104BB906" w:rsidR="00433CEF" w:rsidRPr="00B43B15" w:rsidRDefault="00433CEF">
      <w:pPr>
        <w:pStyle w:val="TOC3"/>
        <w:rPr>
          <w:rFonts w:ascii="Calibri" w:hAnsi="Calibri"/>
          <w:sz w:val="22"/>
          <w:szCs w:val="22"/>
          <w:lang w:eastAsia="en-GB"/>
        </w:rPr>
      </w:pPr>
      <w:r>
        <w:t>6.10.9</w:t>
      </w:r>
      <w:r w:rsidRPr="00B43B15">
        <w:rPr>
          <w:rFonts w:ascii="Calibri" w:hAnsi="Calibri"/>
          <w:sz w:val="22"/>
          <w:szCs w:val="22"/>
        </w:rPr>
        <w:tab/>
      </w:r>
      <w:r>
        <w:rPr>
          <w:lang w:eastAsia="zh-CN"/>
        </w:rPr>
        <w:t>HTTP redirection</w:t>
      </w:r>
      <w:r>
        <w:tab/>
      </w:r>
      <w:r>
        <w:fldChar w:fldCharType="begin" w:fldLock="1"/>
      </w:r>
      <w:r>
        <w:instrText xml:space="preserve"> PAGEREF _Toc98267010 \h </w:instrText>
      </w:r>
      <w:r>
        <w:fldChar w:fldCharType="separate"/>
      </w:r>
      <w:r>
        <w:t>78</w:t>
      </w:r>
      <w:r>
        <w:fldChar w:fldCharType="end"/>
      </w:r>
    </w:p>
    <w:p w14:paraId="7E496E36" w14:textId="22257177" w:rsidR="00433CEF" w:rsidRPr="00B43B15" w:rsidRDefault="00433CEF">
      <w:pPr>
        <w:pStyle w:val="TOC4"/>
        <w:rPr>
          <w:rFonts w:ascii="Calibri" w:hAnsi="Calibri"/>
          <w:sz w:val="22"/>
          <w:szCs w:val="22"/>
          <w:lang w:eastAsia="en-GB"/>
        </w:rPr>
      </w:pPr>
      <w:r>
        <w:t>6.10.9.1</w:t>
      </w:r>
      <w:r w:rsidRPr="00B43B15">
        <w:rPr>
          <w:rFonts w:ascii="Calibri" w:hAnsi="Calibri"/>
          <w:sz w:val="22"/>
          <w:szCs w:val="22"/>
        </w:rPr>
        <w:tab/>
      </w:r>
      <w:r>
        <w:rPr>
          <w:lang w:eastAsia="zh-CN"/>
        </w:rPr>
        <w:t>General</w:t>
      </w:r>
      <w:r>
        <w:tab/>
      </w:r>
      <w:r>
        <w:fldChar w:fldCharType="begin" w:fldLock="1"/>
      </w:r>
      <w:r>
        <w:instrText xml:space="preserve"> PAGEREF _Toc98267011 \h </w:instrText>
      </w:r>
      <w:r>
        <w:fldChar w:fldCharType="separate"/>
      </w:r>
      <w:r>
        <w:t>78</w:t>
      </w:r>
      <w:r>
        <w:fldChar w:fldCharType="end"/>
      </w:r>
    </w:p>
    <w:p w14:paraId="62161190" w14:textId="11B61152" w:rsidR="00433CEF" w:rsidRPr="00B43B15" w:rsidRDefault="00433CEF">
      <w:pPr>
        <w:pStyle w:val="TOC3"/>
        <w:rPr>
          <w:rFonts w:ascii="Calibri" w:hAnsi="Calibri"/>
          <w:sz w:val="22"/>
          <w:szCs w:val="22"/>
          <w:lang w:eastAsia="en-GB"/>
        </w:rPr>
      </w:pPr>
      <w:r w:rsidRPr="00433CEF">
        <w:t>6.10.10</w:t>
      </w:r>
      <w:r w:rsidRPr="00B43B15">
        <w:rPr>
          <w:rFonts w:ascii="Calibri" w:hAnsi="Calibri"/>
          <w:sz w:val="22"/>
          <w:szCs w:val="22"/>
        </w:rPr>
        <w:tab/>
      </w:r>
      <w:r w:rsidRPr="00D64227">
        <w:rPr>
          <w:lang w:val="en-US" w:eastAsia="zh-CN"/>
        </w:rPr>
        <w:t>Void</w:t>
      </w:r>
      <w:r>
        <w:tab/>
      </w:r>
      <w:r>
        <w:fldChar w:fldCharType="begin" w:fldLock="1"/>
      </w:r>
      <w:r>
        <w:instrText xml:space="preserve"> PAGEREF _Toc98267012 \h </w:instrText>
      </w:r>
      <w:r>
        <w:fldChar w:fldCharType="separate"/>
      </w:r>
      <w:r>
        <w:t>79</w:t>
      </w:r>
      <w:r>
        <w:fldChar w:fldCharType="end"/>
      </w:r>
    </w:p>
    <w:p w14:paraId="03ACBC93" w14:textId="09AD6CC8" w:rsidR="00433CEF" w:rsidRPr="00B43B15" w:rsidRDefault="00433CEF">
      <w:pPr>
        <w:pStyle w:val="TOC3"/>
        <w:rPr>
          <w:rFonts w:ascii="Calibri" w:hAnsi="Calibri"/>
          <w:sz w:val="22"/>
          <w:szCs w:val="22"/>
          <w:lang w:eastAsia="en-GB"/>
        </w:rPr>
      </w:pPr>
      <w:r w:rsidRPr="00433CEF">
        <w:t>6.10.11</w:t>
      </w:r>
      <w:r w:rsidRPr="00B43B15">
        <w:rPr>
          <w:rFonts w:ascii="Calibri" w:hAnsi="Calibri"/>
          <w:sz w:val="22"/>
          <w:szCs w:val="22"/>
        </w:rPr>
        <w:tab/>
      </w:r>
      <w:r w:rsidRPr="00D64227">
        <w:rPr>
          <w:lang w:val="en-US" w:eastAsia="zh-CN"/>
        </w:rPr>
        <w:t>Authorization of NF service access</w:t>
      </w:r>
      <w:r>
        <w:tab/>
      </w:r>
      <w:r>
        <w:fldChar w:fldCharType="begin" w:fldLock="1"/>
      </w:r>
      <w:r>
        <w:instrText xml:space="preserve"> PAGEREF _Toc98267013 \h </w:instrText>
      </w:r>
      <w:r>
        <w:fldChar w:fldCharType="separate"/>
      </w:r>
      <w:r>
        <w:t>79</w:t>
      </w:r>
      <w:r>
        <w:fldChar w:fldCharType="end"/>
      </w:r>
    </w:p>
    <w:p w14:paraId="14CAFF2A" w14:textId="321C031C" w:rsidR="00433CEF" w:rsidRPr="00B43B15" w:rsidRDefault="00433CEF">
      <w:pPr>
        <w:pStyle w:val="TOC4"/>
        <w:rPr>
          <w:rFonts w:ascii="Calibri" w:hAnsi="Calibri"/>
          <w:sz w:val="22"/>
          <w:szCs w:val="22"/>
          <w:lang w:eastAsia="en-GB"/>
        </w:rPr>
      </w:pPr>
      <w:r w:rsidRPr="00433CEF">
        <w:t>6.10.11.1</w:t>
      </w:r>
      <w:r w:rsidRPr="00B43B15">
        <w:rPr>
          <w:rFonts w:ascii="Calibri" w:hAnsi="Calibri"/>
          <w:sz w:val="22"/>
          <w:szCs w:val="22"/>
          <w:lang w:eastAsia="en-GB"/>
        </w:rPr>
        <w:tab/>
      </w:r>
      <w:r w:rsidRPr="00D64227">
        <w:rPr>
          <w:lang w:val="en-US"/>
        </w:rPr>
        <w:t>General</w:t>
      </w:r>
      <w:r>
        <w:tab/>
      </w:r>
      <w:r>
        <w:fldChar w:fldCharType="begin" w:fldLock="1"/>
      </w:r>
      <w:r>
        <w:instrText xml:space="preserve"> PAGEREF _Toc98267014 \h </w:instrText>
      </w:r>
      <w:r>
        <w:fldChar w:fldCharType="separate"/>
      </w:r>
      <w:r>
        <w:t>79</w:t>
      </w:r>
      <w:r>
        <w:fldChar w:fldCharType="end"/>
      </w:r>
    </w:p>
    <w:p w14:paraId="4AABA4BB" w14:textId="61BD13EA" w:rsidR="00433CEF" w:rsidRPr="00B43B15" w:rsidRDefault="00433CEF">
      <w:pPr>
        <w:pStyle w:val="TOC4"/>
        <w:rPr>
          <w:rFonts w:ascii="Calibri" w:hAnsi="Calibri"/>
          <w:sz w:val="22"/>
          <w:szCs w:val="22"/>
          <w:lang w:eastAsia="en-GB"/>
        </w:rPr>
      </w:pPr>
      <w:r w:rsidRPr="00433CEF">
        <w:t>6.10.11.2</w:t>
      </w:r>
      <w:r w:rsidRPr="00B43B15">
        <w:rPr>
          <w:rFonts w:ascii="Calibri" w:hAnsi="Calibri"/>
          <w:sz w:val="22"/>
          <w:szCs w:val="22"/>
          <w:lang w:eastAsia="en-GB"/>
        </w:rPr>
        <w:tab/>
      </w:r>
      <w:r w:rsidRPr="00D64227">
        <w:rPr>
          <w:lang w:val="en-US"/>
        </w:rPr>
        <w:t>Authorization for indirect communication with delegated discovery</w:t>
      </w:r>
      <w:r>
        <w:tab/>
      </w:r>
      <w:r>
        <w:fldChar w:fldCharType="begin" w:fldLock="1"/>
      </w:r>
      <w:r>
        <w:instrText xml:space="preserve"> PAGEREF _Toc98267015 \h </w:instrText>
      </w:r>
      <w:r>
        <w:fldChar w:fldCharType="separate"/>
      </w:r>
      <w:r>
        <w:t>79</w:t>
      </w:r>
      <w:r>
        <w:fldChar w:fldCharType="end"/>
      </w:r>
    </w:p>
    <w:p w14:paraId="35DB75CC" w14:textId="5BDAFD15" w:rsidR="00433CEF" w:rsidRPr="00B43B15" w:rsidRDefault="00433CEF">
      <w:pPr>
        <w:pStyle w:val="TOC5"/>
        <w:rPr>
          <w:rFonts w:ascii="Calibri" w:hAnsi="Calibri"/>
          <w:sz w:val="22"/>
          <w:szCs w:val="22"/>
          <w:lang w:eastAsia="en-GB"/>
        </w:rPr>
      </w:pPr>
      <w:r w:rsidRPr="00433CEF">
        <w:t>6.10.11.2.1</w:t>
      </w:r>
      <w:r w:rsidRPr="00B43B15">
        <w:rPr>
          <w:rFonts w:ascii="Calibri" w:hAnsi="Calibri"/>
          <w:sz w:val="22"/>
          <w:szCs w:val="22"/>
          <w:lang w:eastAsia="en-GB"/>
        </w:rPr>
        <w:tab/>
      </w:r>
      <w:r w:rsidRPr="00D64227">
        <w:rPr>
          <w:lang w:val="en-US"/>
        </w:rPr>
        <w:t>General</w:t>
      </w:r>
      <w:r>
        <w:tab/>
      </w:r>
      <w:r>
        <w:fldChar w:fldCharType="begin" w:fldLock="1"/>
      </w:r>
      <w:r>
        <w:instrText xml:space="preserve"> PAGEREF _Toc98267016 \h </w:instrText>
      </w:r>
      <w:r>
        <w:fldChar w:fldCharType="separate"/>
      </w:r>
      <w:r>
        <w:t>79</w:t>
      </w:r>
      <w:r>
        <w:fldChar w:fldCharType="end"/>
      </w:r>
    </w:p>
    <w:p w14:paraId="3F42E11C" w14:textId="48BAE533" w:rsidR="00433CEF" w:rsidRPr="00B43B15" w:rsidRDefault="00433CEF">
      <w:pPr>
        <w:pStyle w:val="TOC5"/>
        <w:rPr>
          <w:rFonts w:ascii="Calibri" w:hAnsi="Calibri"/>
          <w:sz w:val="22"/>
          <w:szCs w:val="22"/>
          <w:lang w:eastAsia="en-GB"/>
        </w:rPr>
      </w:pPr>
      <w:r w:rsidRPr="00433CEF">
        <w:t>6.10.11.2.2</w:t>
      </w:r>
      <w:r w:rsidRPr="00B43B15">
        <w:rPr>
          <w:rFonts w:ascii="Calibri" w:hAnsi="Calibri"/>
          <w:sz w:val="22"/>
          <w:szCs w:val="22"/>
          <w:lang w:eastAsia="en-GB"/>
        </w:rPr>
        <w:tab/>
      </w:r>
      <w:r w:rsidRPr="00D64227">
        <w:rPr>
          <w:lang w:val="en-US"/>
        </w:rPr>
        <w:t>Error handling when the SCP fails to obtain an access token</w:t>
      </w:r>
      <w:r>
        <w:tab/>
      </w:r>
      <w:r>
        <w:fldChar w:fldCharType="begin" w:fldLock="1"/>
      </w:r>
      <w:r>
        <w:instrText xml:space="preserve"> PAGEREF _Toc98267017 \h </w:instrText>
      </w:r>
      <w:r>
        <w:fldChar w:fldCharType="separate"/>
      </w:r>
      <w:r>
        <w:t>80</w:t>
      </w:r>
      <w:r>
        <w:fldChar w:fldCharType="end"/>
      </w:r>
    </w:p>
    <w:p w14:paraId="03C2CC63" w14:textId="491F5118" w:rsidR="00433CEF" w:rsidRPr="00B43B15" w:rsidRDefault="00433CEF">
      <w:pPr>
        <w:pStyle w:val="TOC5"/>
        <w:rPr>
          <w:rFonts w:ascii="Calibri" w:hAnsi="Calibri"/>
          <w:sz w:val="22"/>
          <w:szCs w:val="22"/>
          <w:lang w:eastAsia="en-GB"/>
        </w:rPr>
      </w:pPr>
      <w:r w:rsidRPr="00433CEF">
        <w:t>6.10.11.2.3</w:t>
      </w:r>
      <w:r w:rsidRPr="00B43B15">
        <w:rPr>
          <w:rFonts w:ascii="Calibri" w:hAnsi="Calibri"/>
          <w:sz w:val="22"/>
          <w:szCs w:val="22"/>
          <w:lang w:eastAsia="en-GB"/>
        </w:rPr>
        <w:tab/>
      </w:r>
      <w:r w:rsidRPr="00D64227">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_Toc98267018 \h </w:instrText>
      </w:r>
      <w:r>
        <w:fldChar w:fldCharType="separate"/>
      </w:r>
      <w:r>
        <w:t>80</w:t>
      </w:r>
      <w:r>
        <w:fldChar w:fldCharType="end"/>
      </w:r>
    </w:p>
    <w:p w14:paraId="6327A3F1" w14:textId="4B037D38" w:rsidR="00433CEF" w:rsidRPr="00B43B15" w:rsidRDefault="00433CEF">
      <w:pPr>
        <w:pStyle w:val="TOC4"/>
        <w:rPr>
          <w:rFonts w:ascii="Calibri" w:hAnsi="Calibri"/>
          <w:sz w:val="22"/>
          <w:szCs w:val="22"/>
          <w:lang w:eastAsia="en-GB"/>
        </w:rPr>
      </w:pPr>
      <w:r w:rsidRPr="00433CEF">
        <w:t>6.10.11.3</w:t>
      </w:r>
      <w:r w:rsidRPr="00B43B15">
        <w:rPr>
          <w:rFonts w:ascii="Calibri" w:hAnsi="Calibri"/>
          <w:sz w:val="22"/>
          <w:szCs w:val="22"/>
          <w:lang w:eastAsia="en-GB"/>
        </w:rPr>
        <w:tab/>
      </w:r>
      <w:r w:rsidRPr="00D64227">
        <w:rPr>
          <w:lang w:val="en-US"/>
        </w:rPr>
        <w:t>Authorization for indirect communication without delegated discovery</w:t>
      </w:r>
      <w:r>
        <w:tab/>
      </w:r>
      <w:r>
        <w:fldChar w:fldCharType="begin" w:fldLock="1"/>
      </w:r>
      <w:r>
        <w:instrText xml:space="preserve"> PAGEREF _Toc98267019 \h </w:instrText>
      </w:r>
      <w:r>
        <w:fldChar w:fldCharType="separate"/>
      </w:r>
      <w:r>
        <w:t>80</w:t>
      </w:r>
      <w:r>
        <w:fldChar w:fldCharType="end"/>
      </w:r>
    </w:p>
    <w:p w14:paraId="02C93450" w14:textId="384ACD0C" w:rsidR="00433CEF" w:rsidRPr="00B43B15" w:rsidRDefault="00433CEF">
      <w:pPr>
        <w:pStyle w:val="TOC2"/>
        <w:rPr>
          <w:rFonts w:ascii="Calibri" w:hAnsi="Calibri"/>
          <w:sz w:val="22"/>
          <w:szCs w:val="22"/>
          <w:lang w:eastAsia="en-GB"/>
        </w:rPr>
      </w:pPr>
      <w:r>
        <w:t>6.11</w:t>
      </w:r>
      <w:r w:rsidRPr="00B43B15">
        <w:rPr>
          <w:rFonts w:ascii="Calibri" w:hAnsi="Calibri"/>
          <w:sz w:val="22"/>
          <w:szCs w:val="22"/>
        </w:rPr>
        <w:tab/>
      </w:r>
      <w:r>
        <w:rPr>
          <w:lang w:eastAsia="zh-CN"/>
        </w:rPr>
        <w:t>Detection and handling of late arriving requests</w:t>
      </w:r>
      <w:r>
        <w:tab/>
      </w:r>
      <w:r>
        <w:fldChar w:fldCharType="begin" w:fldLock="1"/>
      </w:r>
      <w:r>
        <w:instrText xml:space="preserve"> PAGEREF _Toc98267020 \h </w:instrText>
      </w:r>
      <w:r>
        <w:fldChar w:fldCharType="separate"/>
      </w:r>
      <w:r>
        <w:t>81</w:t>
      </w:r>
      <w:r>
        <w:fldChar w:fldCharType="end"/>
      </w:r>
    </w:p>
    <w:p w14:paraId="7BE899C8" w14:textId="1BA83C34" w:rsidR="00433CEF" w:rsidRPr="00B43B15" w:rsidRDefault="00433CEF">
      <w:pPr>
        <w:pStyle w:val="TOC3"/>
        <w:rPr>
          <w:rFonts w:ascii="Calibri" w:hAnsi="Calibri"/>
          <w:sz w:val="22"/>
          <w:szCs w:val="22"/>
          <w:lang w:eastAsia="en-GB"/>
        </w:rPr>
      </w:pPr>
      <w:r>
        <w:t>6.11.1</w:t>
      </w:r>
      <w:r w:rsidRPr="00B43B15">
        <w:rPr>
          <w:rFonts w:ascii="Calibri" w:hAnsi="Calibri"/>
          <w:sz w:val="22"/>
          <w:szCs w:val="22"/>
        </w:rPr>
        <w:tab/>
      </w:r>
      <w:r>
        <w:rPr>
          <w:lang w:eastAsia="zh-CN"/>
        </w:rPr>
        <w:t>General</w:t>
      </w:r>
      <w:r>
        <w:tab/>
      </w:r>
      <w:r>
        <w:fldChar w:fldCharType="begin" w:fldLock="1"/>
      </w:r>
      <w:r>
        <w:instrText xml:space="preserve"> PAGEREF _Toc98267021 \h </w:instrText>
      </w:r>
      <w:r>
        <w:fldChar w:fldCharType="separate"/>
      </w:r>
      <w:r>
        <w:t>81</w:t>
      </w:r>
      <w:r>
        <w:fldChar w:fldCharType="end"/>
      </w:r>
    </w:p>
    <w:p w14:paraId="25607AC2" w14:textId="01ED51F2" w:rsidR="00433CEF" w:rsidRPr="00B43B15" w:rsidRDefault="00433CEF">
      <w:pPr>
        <w:pStyle w:val="TOC3"/>
        <w:rPr>
          <w:rFonts w:ascii="Calibri" w:hAnsi="Calibri"/>
          <w:sz w:val="22"/>
          <w:szCs w:val="22"/>
          <w:lang w:eastAsia="en-GB"/>
        </w:rPr>
      </w:pPr>
      <w:r>
        <w:t>6.11.2</w:t>
      </w:r>
      <w:r w:rsidRPr="00B43B15">
        <w:rPr>
          <w:rFonts w:ascii="Calibri" w:hAnsi="Calibri"/>
          <w:sz w:val="22"/>
          <w:szCs w:val="22"/>
        </w:rPr>
        <w:tab/>
      </w:r>
      <w:r>
        <w:t>Detection and handling of requests which have timed out at the HTTP client</w:t>
      </w:r>
      <w:r>
        <w:tab/>
      </w:r>
      <w:r>
        <w:fldChar w:fldCharType="begin" w:fldLock="1"/>
      </w:r>
      <w:r>
        <w:instrText xml:space="preserve"> PAGEREF _Toc98267022 \h </w:instrText>
      </w:r>
      <w:r>
        <w:fldChar w:fldCharType="separate"/>
      </w:r>
      <w:r>
        <w:t>81</w:t>
      </w:r>
      <w:r>
        <w:fldChar w:fldCharType="end"/>
      </w:r>
    </w:p>
    <w:p w14:paraId="01521AA7" w14:textId="546BBD96" w:rsidR="00433CEF" w:rsidRPr="00B43B15" w:rsidRDefault="00433CEF">
      <w:pPr>
        <w:pStyle w:val="TOC4"/>
        <w:rPr>
          <w:rFonts w:ascii="Calibri" w:hAnsi="Calibri"/>
          <w:sz w:val="22"/>
          <w:szCs w:val="22"/>
          <w:lang w:eastAsia="en-GB"/>
        </w:rPr>
      </w:pPr>
      <w:r>
        <w:t>6.11.2.1</w:t>
      </w:r>
      <w:r w:rsidRPr="00B43B15">
        <w:rPr>
          <w:rFonts w:ascii="Calibri" w:hAnsi="Calibri"/>
          <w:sz w:val="22"/>
          <w:szCs w:val="22"/>
          <w:lang w:eastAsia="en-GB"/>
        </w:rPr>
        <w:tab/>
      </w:r>
      <w:r>
        <w:t>General</w:t>
      </w:r>
      <w:r>
        <w:tab/>
      </w:r>
      <w:r>
        <w:fldChar w:fldCharType="begin" w:fldLock="1"/>
      </w:r>
      <w:r>
        <w:instrText xml:space="preserve"> PAGEREF _Toc98267023 \h </w:instrText>
      </w:r>
      <w:r>
        <w:fldChar w:fldCharType="separate"/>
      </w:r>
      <w:r>
        <w:t>81</w:t>
      </w:r>
      <w:r>
        <w:fldChar w:fldCharType="end"/>
      </w:r>
    </w:p>
    <w:p w14:paraId="45D538A8" w14:textId="7EAEB220" w:rsidR="00433CEF" w:rsidRPr="00B43B15" w:rsidRDefault="00433CEF">
      <w:pPr>
        <w:pStyle w:val="TOC4"/>
        <w:rPr>
          <w:rFonts w:ascii="Calibri" w:hAnsi="Calibri"/>
          <w:sz w:val="22"/>
          <w:szCs w:val="22"/>
          <w:lang w:eastAsia="en-GB"/>
        </w:rPr>
      </w:pPr>
      <w:r>
        <w:t>6.11.2.2</w:t>
      </w:r>
      <w:r w:rsidRPr="00B43B15">
        <w:rPr>
          <w:rFonts w:ascii="Calibri" w:hAnsi="Calibri"/>
          <w:sz w:val="22"/>
          <w:szCs w:val="22"/>
          <w:lang w:eastAsia="en-GB"/>
        </w:rPr>
        <w:tab/>
      </w:r>
      <w:r>
        <w:t>Principles</w:t>
      </w:r>
      <w:r>
        <w:tab/>
      </w:r>
      <w:r>
        <w:fldChar w:fldCharType="begin" w:fldLock="1"/>
      </w:r>
      <w:r>
        <w:instrText xml:space="preserve"> PAGEREF _Toc98267024 \h </w:instrText>
      </w:r>
      <w:r>
        <w:fldChar w:fldCharType="separate"/>
      </w:r>
      <w:r>
        <w:t>81</w:t>
      </w:r>
      <w:r>
        <w:fldChar w:fldCharType="end"/>
      </w:r>
    </w:p>
    <w:p w14:paraId="1FEB6385" w14:textId="4DADC5B8" w:rsidR="00433CEF" w:rsidRPr="00B43B15" w:rsidRDefault="00433CEF">
      <w:pPr>
        <w:pStyle w:val="TOC2"/>
        <w:rPr>
          <w:rFonts w:ascii="Calibri" w:hAnsi="Calibri"/>
          <w:sz w:val="22"/>
          <w:szCs w:val="22"/>
          <w:lang w:eastAsia="en-GB"/>
        </w:rPr>
      </w:pPr>
      <w:r>
        <w:t>6.12</w:t>
      </w:r>
      <w:r w:rsidRPr="00B43B15">
        <w:rPr>
          <w:rFonts w:ascii="Calibri" w:hAnsi="Calibri"/>
          <w:sz w:val="22"/>
          <w:szCs w:val="22"/>
        </w:rPr>
        <w:tab/>
      </w:r>
      <w:r>
        <w:rPr>
          <w:lang w:eastAsia="zh-CN"/>
        </w:rPr>
        <w:t>Binding between an NF Service Consumer and an NF Service Resource</w:t>
      </w:r>
      <w:r>
        <w:tab/>
      </w:r>
      <w:r>
        <w:fldChar w:fldCharType="begin" w:fldLock="1"/>
      </w:r>
      <w:r>
        <w:instrText xml:space="preserve"> PAGEREF _Toc98267025 \h </w:instrText>
      </w:r>
      <w:r>
        <w:fldChar w:fldCharType="separate"/>
      </w:r>
      <w:r>
        <w:t>81</w:t>
      </w:r>
      <w:r>
        <w:fldChar w:fldCharType="end"/>
      </w:r>
    </w:p>
    <w:p w14:paraId="2455A622" w14:textId="511300E6" w:rsidR="00433CEF" w:rsidRPr="00B43B15" w:rsidRDefault="00433CEF">
      <w:pPr>
        <w:pStyle w:val="TOC3"/>
        <w:rPr>
          <w:rFonts w:ascii="Calibri" w:hAnsi="Calibri"/>
          <w:sz w:val="22"/>
          <w:szCs w:val="22"/>
          <w:lang w:eastAsia="en-GB"/>
        </w:rPr>
      </w:pPr>
      <w:r>
        <w:t>6.12.1</w:t>
      </w:r>
      <w:r w:rsidRPr="00B43B15">
        <w:rPr>
          <w:rFonts w:ascii="Calibri" w:hAnsi="Calibri"/>
          <w:sz w:val="22"/>
          <w:szCs w:val="22"/>
        </w:rPr>
        <w:tab/>
      </w:r>
      <w:r>
        <w:rPr>
          <w:lang w:eastAsia="zh-CN"/>
        </w:rPr>
        <w:t>General</w:t>
      </w:r>
      <w:r>
        <w:tab/>
      </w:r>
      <w:r>
        <w:fldChar w:fldCharType="begin" w:fldLock="1"/>
      </w:r>
      <w:r>
        <w:instrText xml:space="preserve"> PAGEREF _Toc98267026 \h </w:instrText>
      </w:r>
      <w:r>
        <w:fldChar w:fldCharType="separate"/>
      </w:r>
      <w:r>
        <w:t>81</w:t>
      </w:r>
      <w:r>
        <w:fldChar w:fldCharType="end"/>
      </w:r>
    </w:p>
    <w:p w14:paraId="04D31E67" w14:textId="54FD0E43" w:rsidR="00433CEF" w:rsidRPr="00B43B15" w:rsidRDefault="00433CEF">
      <w:pPr>
        <w:pStyle w:val="TOC3"/>
        <w:rPr>
          <w:rFonts w:ascii="Calibri" w:hAnsi="Calibri"/>
          <w:sz w:val="22"/>
          <w:szCs w:val="22"/>
          <w:lang w:eastAsia="en-GB"/>
        </w:rPr>
      </w:pPr>
      <w:r>
        <w:t>6.12.2</w:t>
      </w:r>
      <w:r w:rsidRPr="00B43B15">
        <w:rPr>
          <w:rFonts w:ascii="Calibri" w:hAnsi="Calibri"/>
          <w:sz w:val="22"/>
          <w:szCs w:val="22"/>
        </w:rPr>
        <w:tab/>
      </w:r>
      <w:r>
        <w:rPr>
          <w:lang w:eastAsia="zh-CN"/>
        </w:rPr>
        <w:t>Binding created as part of a service response</w:t>
      </w:r>
      <w:r>
        <w:tab/>
      </w:r>
      <w:r>
        <w:fldChar w:fldCharType="begin" w:fldLock="1"/>
      </w:r>
      <w:r>
        <w:instrText xml:space="preserve"> PAGEREF _Toc98267027 \h </w:instrText>
      </w:r>
      <w:r>
        <w:fldChar w:fldCharType="separate"/>
      </w:r>
      <w:r>
        <w:t>84</w:t>
      </w:r>
      <w:r>
        <w:fldChar w:fldCharType="end"/>
      </w:r>
    </w:p>
    <w:p w14:paraId="324203CD" w14:textId="211D6C56" w:rsidR="00433CEF" w:rsidRPr="00B43B15" w:rsidRDefault="00433CEF">
      <w:pPr>
        <w:pStyle w:val="TOC3"/>
        <w:rPr>
          <w:rFonts w:ascii="Calibri" w:hAnsi="Calibri"/>
          <w:sz w:val="22"/>
          <w:szCs w:val="22"/>
          <w:lang w:eastAsia="en-GB"/>
        </w:rPr>
      </w:pPr>
      <w:r>
        <w:t>6.12.3</w:t>
      </w:r>
      <w:r w:rsidRPr="00B43B15">
        <w:rPr>
          <w:rFonts w:ascii="Calibri" w:hAnsi="Calibri"/>
          <w:sz w:val="22"/>
          <w:szCs w:val="22"/>
        </w:rPr>
        <w:tab/>
      </w:r>
      <w:r>
        <w:rPr>
          <w:lang w:eastAsia="zh-CN"/>
        </w:rPr>
        <w:t>Binding created as part of a service request</w:t>
      </w:r>
      <w:r>
        <w:tab/>
      </w:r>
      <w:r>
        <w:fldChar w:fldCharType="begin" w:fldLock="1"/>
      </w:r>
      <w:r>
        <w:instrText xml:space="preserve"> PAGEREF _Toc98267028 \h </w:instrText>
      </w:r>
      <w:r>
        <w:fldChar w:fldCharType="separate"/>
      </w:r>
      <w:r>
        <w:t>84</w:t>
      </w:r>
      <w:r>
        <w:fldChar w:fldCharType="end"/>
      </w:r>
    </w:p>
    <w:p w14:paraId="299893A9" w14:textId="66DEEB07" w:rsidR="00433CEF" w:rsidRPr="00B43B15" w:rsidRDefault="00433CEF">
      <w:pPr>
        <w:pStyle w:val="TOC3"/>
        <w:rPr>
          <w:rFonts w:ascii="Calibri" w:hAnsi="Calibri"/>
          <w:sz w:val="22"/>
          <w:szCs w:val="22"/>
          <w:lang w:eastAsia="en-GB"/>
        </w:rPr>
      </w:pPr>
      <w:r>
        <w:t>6.12.4</w:t>
      </w:r>
      <w:r w:rsidRPr="00B43B15">
        <w:rPr>
          <w:rFonts w:ascii="Calibri" w:hAnsi="Calibri"/>
          <w:sz w:val="22"/>
          <w:szCs w:val="22"/>
        </w:rPr>
        <w:tab/>
      </w:r>
      <w:r>
        <w:rPr>
          <w:lang w:eastAsia="zh-CN"/>
        </w:rPr>
        <w:t>Binding for explicit or implicit subscription requests</w:t>
      </w:r>
      <w:r>
        <w:tab/>
      </w:r>
      <w:r>
        <w:fldChar w:fldCharType="begin" w:fldLock="1"/>
      </w:r>
      <w:r>
        <w:instrText xml:space="preserve"> PAGEREF _Toc98267029 \h </w:instrText>
      </w:r>
      <w:r>
        <w:fldChar w:fldCharType="separate"/>
      </w:r>
      <w:r>
        <w:t>85</w:t>
      </w:r>
      <w:r>
        <w:fldChar w:fldCharType="end"/>
      </w:r>
    </w:p>
    <w:p w14:paraId="5D65791C" w14:textId="393C3C4B" w:rsidR="00433CEF" w:rsidRPr="00B43B15" w:rsidRDefault="00433CEF">
      <w:pPr>
        <w:pStyle w:val="TOC3"/>
        <w:rPr>
          <w:rFonts w:ascii="Calibri" w:hAnsi="Calibri"/>
          <w:sz w:val="22"/>
          <w:szCs w:val="22"/>
          <w:lang w:eastAsia="en-GB"/>
        </w:rPr>
      </w:pPr>
      <w:r>
        <w:t>6.12.5</w:t>
      </w:r>
      <w:r w:rsidRPr="00B43B15">
        <w:rPr>
          <w:rFonts w:ascii="Calibri" w:hAnsi="Calibri"/>
          <w:sz w:val="22"/>
          <w:szCs w:val="22"/>
        </w:rPr>
        <w:tab/>
      </w:r>
      <w:r>
        <w:rPr>
          <w:lang w:eastAsia="zh-CN"/>
        </w:rPr>
        <w:t xml:space="preserve">Binding for </w:t>
      </w:r>
      <w:r w:rsidRPr="00D64227">
        <w:rPr>
          <w:lang w:val="en-US" w:eastAsia="zh-CN"/>
        </w:rPr>
        <w:t>service requests creating a callback resource</w:t>
      </w:r>
      <w:r>
        <w:tab/>
      </w:r>
      <w:r>
        <w:fldChar w:fldCharType="begin" w:fldLock="1"/>
      </w:r>
      <w:r>
        <w:instrText xml:space="preserve"> PAGEREF _Toc98267030 \h </w:instrText>
      </w:r>
      <w:r>
        <w:fldChar w:fldCharType="separate"/>
      </w:r>
      <w:r>
        <w:t>87</w:t>
      </w:r>
      <w:r>
        <w:fldChar w:fldCharType="end"/>
      </w:r>
    </w:p>
    <w:p w14:paraId="18E4024A" w14:textId="359D0B55" w:rsidR="00433CEF" w:rsidRPr="00B43B15" w:rsidRDefault="00433CEF" w:rsidP="00433CEF">
      <w:pPr>
        <w:pStyle w:val="TOC8"/>
        <w:rPr>
          <w:rFonts w:ascii="Calibri" w:hAnsi="Calibri"/>
          <w:b w:val="0"/>
          <w:szCs w:val="22"/>
          <w:lang w:eastAsia="en-GB"/>
        </w:rPr>
      </w:pPr>
      <w:r w:rsidRPr="00433CEF">
        <w:t>Annex A (informative):</w:t>
      </w:r>
      <w:r>
        <w:tab/>
      </w:r>
      <w:r w:rsidRPr="00433CEF">
        <w:t>Client-side Adaptive Throttling for Overload Control</w:t>
      </w:r>
      <w:r w:rsidRPr="00433CEF">
        <w:tab/>
      </w:r>
      <w:r>
        <w:fldChar w:fldCharType="begin" w:fldLock="1"/>
      </w:r>
      <w:r>
        <w:instrText xml:space="preserve"> PAGEREF _Toc98267031 \h </w:instrText>
      </w:r>
      <w:r>
        <w:fldChar w:fldCharType="separate"/>
      </w:r>
      <w:r>
        <w:t>87</w:t>
      </w:r>
      <w:r>
        <w:fldChar w:fldCharType="end"/>
      </w:r>
    </w:p>
    <w:p w14:paraId="7E387F8F" w14:textId="7E9A6036" w:rsidR="00433CEF" w:rsidRPr="00B43B15" w:rsidRDefault="00433CEF" w:rsidP="00433CEF">
      <w:pPr>
        <w:pStyle w:val="TOC8"/>
        <w:rPr>
          <w:rFonts w:ascii="Calibri" w:hAnsi="Calibri"/>
          <w:b w:val="0"/>
          <w:szCs w:val="22"/>
          <w:lang w:eastAsia="en-GB"/>
        </w:rPr>
      </w:pPr>
      <w:r w:rsidRPr="00433CEF">
        <w:t>Annex B (normative):</w:t>
      </w:r>
      <w:r>
        <w:tab/>
      </w:r>
      <w:r w:rsidRPr="00433CEF">
        <w:t>3gpp-Sbi-Callback Types</w:t>
      </w:r>
      <w:r w:rsidRPr="00433CEF">
        <w:tab/>
      </w:r>
      <w:r>
        <w:fldChar w:fldCharType="begin" w:fldLock="1"/>
      </w:r>
      <w:r>
        <w:instrText xml:space="preserve"> PAGEREF _Toc98267032 \h </w:instrText>
      </w:r>
      <w:r>
        <w:fldChar w:fldCharType="separate"/>
      </w:r>
      <w:r>
        <w:t>88</w:t>
      </w:r>
      <w:r>
        <w:fldChar w:fldCharType="end"/>
      </w:r>
    </w:p>
    <w:p w14:paraId="5882975F" w14:textId="10F0C0A9" w:rsidR="00433CEF" w:rsidRPr="00B43B15" w:rsidRDefault="00433CEF" w:rsidP="00433CEF">
      <w:pPr>
        <w:pStyle w:val="TOC8"/>
        <w:rPr>
          <w:rFonts w:ascii="Calibri" w:hAnsi="Calibri"/>
          <w:b w:val="0"/>
          <w:szCs w:val="22"/>
          <w:lang w:eastAsia="en-GB"/>
        </w:rPr>
      </w:pPr>
      <w:r w:rsidRPr="00433CEF">
        <w:t>Annex C (informative):</w:t>
      </w:r>
      <w:r>
        <w:tab/>
      </w:r>
      <w:r w:rsidRPr="00433CEF">
        <w:t>Internal NF Routing of HTTP Requests</w:t>
      </w:r>
      <w:r w:rsidRPr="00433CEF">
        <w:tab/>
      </w:r>
      <w:r>
        <w:fldChar w:fldCharType="begin" w:fldLock="1"/>
      </w:r>
      <w:r>
        <w:instrText xml:space="preserve"> PAGEREF _Toc98267033 \h </w:instrText>
      </w:r>
      <w:r>
        <w:fldChar w:fldCharType="separate"/>
      </w:r>
      <w:r>
        <w:t>88</w:t>
      </w:r>
      <w:r>
        <w:fldChar w:fldCharType="end"/>
      </w:r>
    </w:p>
    <w:p w14:paraId="24F5EC42" w14:textId="68FF3B4B" w:rsidR="00433CEF" w:rsidRPr="00B43B15" w:rsidRDefault="00433CEF" w:rsidP="00433CEF">
      <w:pPr>
        <w:pStyle w:val="TOC8"/>
        <w:rPr>
          <w:rFonts w:ascii="Calibri" w:hAnsi="Calibri"/>
          <w:b w:val="0"/>
          <w:szCs w:val="22"/>
          <w:lang w:eastAsia="en-GB"/>
        </w:rPr>
      </w:pPr>
      <w:r>
        <w:t xml:space="preserve">Annex </w:t>
      </w:r>
      <w:r>
        <w:rPr>
          <w:lang w:eastAsia="zh-CN"/>
        </w:rPr>
        <w:t>D</w:t>
      </w:r>
      <w:r>
        <w:t xml:space="preserve"> (informative):</w:t>
      </w:r>
      <w:r>
        <w:tab/>
        <w:t>Change history</w:t>
      </w:r>
      <w:r>
        <w:tab/>
      </w:r>
      <w:r>
        <w:fldChar w:fldCharType="begin" w:fldLock="1"/>
      </w:r>
      <w:r>
        <w:instrText xml:space="preserve"> PAGEREF _Toc98267034 \h </w:instrText>
      </w:r>
      <w:r>
        <w:fldChar w:fldCharType="separate"/>
      </w:r>
      <w:r>
        <w:t>89</w:t>
      </w:r>
      <w:r>
        <w:fldChar w:fldCharType="end"/>
      </w:r>
    </w:p>
    <w:p w14:paraId="32DBD207" w14:textId="0975642A" w:rsidR="00080512" w:rsidRPr="004D3578" w:rsidRDefault="00F5252B">
      <w:r>
        <w:rPr>
          <w:noProof/>
          <w:sz w:val="22"/>
        </w:rPr>
        <w:fldChar w:fldCharType="end"/>
      </w:r>
    </w:p>
    <w:p w14:paraId="36152F8F" w14:textId="77777777" w:rsidR="00080512" w:rsidRDefault="00080512" w:rsidP="00433CEF">
      <w:pPr>
        <w:pStyle w:val="Heading1"/>
      </w:pPr>
      <w:r w:rsidRPr="004D3578">
        <w:br w:type="page"/>
      </w:r>
      <w:bookmarkStart w:id="10" w:name="foreword"/>
      <w:bookmarkStart w:id="11" w:name="_Toc2086433"/>
      <w:bookmarkStart w:id="12" w:name="_Toc51845373"/>
      <w:bookmarkStart w:id="13" w:name="_Toc57017441"/>
      <w:bookmarkStart w:id="14" w:name="_Toc98266827"/>
      <w:bookmarkEnd w:id="10"/>
      <w:r w:rsidRPr="004D3578">
        <w:lastRenderedPageBreak/>
        <w:t>Foreword</w:t>
      </w:r>
      <w:bookmarkEnd w:id="11"/>
      <w:bookmarkEnd w:id="12"/>
      <w:bookmarkEnd w:id="13"/>
      <w:bookmarkEnd w:id="14"/>
    </w:p>
    <w:p w14:paraId="65CE52B2" w14:textId="77777777" w:rsidR="00080512" w:rsidRPr="004D3578" w:rsidRDefault="00080512">
      <w:r w:rsidRPr="004D3578">
        <w:t>This Technic</w:t>
      </w:r>
      <w:r w:rsidRPr="00F90BFA">
        <w:t xml:space="preserve">al </w:t>
      </w:r>
      <w:bookmarkStart w:id="15" w:name="spectype3"/>
      <w:r w:rsidRPr="00F90BFA">
        <w:t>Specification</w:t>
      </w:r>
      <w:bookmarkEnd w:id="15"/>
      <w:r w:rsidR="00F90BFA" w:rsidRPr="00F90BFA">
        <w:t xml:space="preserve"> </w:t>
      </w:r>
      <w:r w:rsidRPr="00F90BFA">
        <w:t>has bee</w:t>
      </w:r>
      <w:r w:rsidRPr="004D3578">
        <w:t>n produced by the 3</w:t>
      </w:r>
      <w:r w:rsidR="00F04712">
        <w:t>rd</w:t>
      </w:r>
      <w:r w:rsidRPr="004D3578">
        <w:t xml:space="preserve"> Generation Partnership Project (3GPP).</w:t>
      </w:r>
    </w:p>
    <w:p w14:paraId="374757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E24B49" w14:textId="77777777" w:rsidR="00080512" w:rsidRPr="004D3578" w:rsidRDefault="00080512">
      <w:pPr>
        <w:pStyle w:val="B1"/>
      </w:pPr>
      <w:r w:rsidRPr="004D3578">
        <w:t>Version x.y.z</w:t>
      </w:r>
    </w:p>
    <w:p w14:paraId="726EFBA5" w14:textId="77777777" w:rsidR="00080512" w:rsidRPr="004D3578" w:rsidRDefault="00080512">
      <w:pPr>
        <w:pStyle w:val="B1"/>
      </w:pPr>
      <w:r w:rsidRPr="004D3578">
        <w:t>where:</w:t>
      </w:r>
    </w:p>
    <w:p w14:paraId="26B8D7C3" w14:textId="77777777" w:rsidR="00080512" w:rsidRPr="004D3578" w:rsidRDefault="00080512">
      <w:pPr>
        <w:pStyle w:val="B2"/>
      </w:pPr>
      <w:r w:rsidRPr="004D3578">
        <w:t>x</w:t>
      </w:r>
      <w:r w:rsidRPr="004D3578">
        <w:tab/>
        <w:t>the first digit:</w:t>
      </w:r>
    </w:p>
    <w:p w14:paraId="1C3A2032" w14:textId="77777777" w:rsidR="00080512" w:rsidRPr="004D3578" w:rsidRDefault="00080512">
      <w:pPr>
        <w:pStyle w:val="B3"/>
      </w:pPr>
      <w:r w:rsidRPr="004D3578">
        <w:t>1</w:t>
      </w:r>
      <w:r w:rsidRPr="004D3578">
        <w:tab/>
        <w:t>presented to TSG for information;</w:t>
      </w:r>
    </w:p>
    <w:p w14:paraId="7CF1D528" w14:textId="77777777" w:rsidR="00080512" w:rsidRPr="004D3578" w:rsidRDefault="00080512">
      <w:pPr>
        <w:pStyle w:val="B3"/>
      </w:pPr>
      <w:r w:rsidRPr="004D3578">
        <w:t>2</w:t>
      </w:r>
      <w:r w:rsidRPr="004D3578">
        <w:tab/>
        <w:t>presented to TSG for approval;</w:t>
      </w:r>
    </w:p>
    <w:p w14:paraId="648B6C2B" w14:textId="77777777" w:rsidR="00080512" w:rsidRPr="004D3578" w:rsidRDefault="00080512">
      <w:pPr>
        <w:pStyle w:val="B3"/>
      </w:pPr>
      <w:r w:rsidRPr="004D3578">
        <w:t>3</w:t>
      </w:r>
      <w:r w:rsidRPr="004D3578">
        <w:tab/>
        <w:t>or greater indicates TSG approved document under change control.</w:t>
      </w:r>
    </w:p>
    <w:p w14:paraId="53C1AB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E00D34" w14:textId="77777777" w:rsidR="00080512" w:rsidRDefault="00080512">
      <w:pPr>
        <w:pStyle w:val="B2"/>
      </w:pPr>
      <w:r w:rsidRPr="004D3578">
        <w:t>z</w:t>
      </w:r>
      <w:r w:rsidRPr="004D3578">
        <w:tab/>
        <w:t>the third digit is incremented when editorial only changes have been incorporated in the document.</w:t>
      </w:r>
    </w:p>
    <w:p w14:paraId="796765D2" w14:textId="77777777" w:rsidR="008C384C" w:rsidRDefault="008C384C" w:rsidP="008C384C">
      <w:r>
        <w:t xml:space="preserve">In </w:t>
      </w:r>
      <w:r w:rsidR="0074026F">
        <w:t>the present</w:t>
      </w:r>
      <w:r>
        <w:t xml:space="preserve"> document, modal verbs have the following meanings:</w:t>
      </w:r>
    </w:p>
    <w:p w14:paraId="0EBA12A4" w14:textId="77777777" w:rsidR="008C384C" w:rsidRDefault="008C384C" w:rsidP="00774DA4">
      <w:pPr>
        <w:pStyle w:val="EX"/>
      </w:pPr>
      <w:r w:rsidRPr="008C384C">
        <w:rPr>
          <w:b/>
        </w:rPr>
        <w:t>shall</w:t>
      </w:r>
      <w:r w:rsidR="00F90BFA">
        <w:tab/>
      </w:r>
      <w:r>
        <w:t>indicates a mandatory requirement to do something</w:t>
      </w:r>
    </w:p>
    <w:p w14:paraId="1369E00B" w14:textId="77777777" w:rsidR="008C384C" w:rsidRDefault="008C384C" w:rsidP="00774DA4">
      <w:pPr>
        <w:pStyle w:val="EX"/>
      </w:pPr>
      <w:r w:rsidRPr="008C384C">
        <w:rPr>
          <w:b/>
        </w:rPr>
        <w:t>shall not</w:t>
      </w:r>
      <w:r>
        <w:tab/>
        <w:t>indicates an interdiction (</w:t>
      </w:r>
      <w:r w:rsidR="001F1132">
        <w:t>prohibition</w:t>
      </w:r>
      <w:r>
        <w:t>) to do something</w:t>
      </w:r>
    </w:p>
    <w:p w14:paraId="5FC4BDE4" w14:textId="77777777" w:rsidR="00BA19ED" w:rsidRPr="004D3578" w:rsidRDefault="00BA19ED" w:rsidP="00A27486">
      <w:r>
        <w:t>The constructions "shall" and "shall not" are confined to the context of normative provisions, and do not appear in Technical Reports.</w:t>
      </w:r>
    </w:p>
    <w:p w14:paraId="19B5C10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B9E96D" w14:textId="77777777" w:rsidR="008C384C" w:rsidRDefault="008C384C" w:rsidP="00774DA4">
      <w:pPr>
        <w:pStyle w:val="EX"/>
      </w:pPr>
      <w:r w:rsidRPr="008C384C">
        <w:rPr>
          <w:b/>
        </w:rPr>
        <w:t>should</w:t>
      </w:r>
      <w:r w:rsidR="00F90BFA">
        <w:tab/>
      </w:r>
      <w:r>
        <w:t>indicates a recommendation to do something</w:t>
      </w:r>
    </w:p>
    <w:p w14:paraId="333CDEEE" w14:textId="77777777" w:rsidR="008C384C" w:rsidRDefault="008C384C" w:rsidP="00774DA4">
      <w:pPr>
        <w:pStyle w:val="EX"/>
      </w:pPr>
      <w:r w:rsidRPr="008C384C">
        <w:rPr>
          <w:b/>
        </w:rPr>
        <w:t>should not</w:t>
      </w:r>
      <w:r>
        <w:tab/>
        <w:t>indicates a recommendation not to do something</w:t>
      </w:r>
    </w:p>
    <w:p w14:paraId="41410C54" w14:textId="77777777" w:rsidR="008C384C" w:rsidRDefault="008C384C" w:rsidP="00774DA4">
      <w:pPr>
        <w:pStyle w:val="EX"/>
      </w:pPr>
      <w:r w:rsidRPr="00774DA4">
        <w:rPr>
          <w:b/>
        </w:rPr>
        <w:t>may</w:t>
      </w:r>
      <w:r w:rsidR="00F90BFA">
        <w:tab/>
      </w:r>
      <w:r>
        <w:t>indicates permission to do something</w:t>
      </w:r>
    </w:p>
    <w:p w14:paraId="7782D15F" w14:textId="77777777" w:rsidR="008C384C" w:rsidRDefault="008C384C" w:rsidP="00774DA4">
      <w:pPr>
        <w:pStyle w:val="EX"/>
      </w:pPr>
      <w:r w:rsidRPr="00774DA4">
        <w:rPr>
          <w:b/>
        </w:rPr>
        <w:t>need not</w:t>
      </w:r>
      <w:r>
        <w:tab/>
        <w:t>indicates permission not to do something</w:t>
      </w:r>
    </w:p>
    <w:p w14:paraId="70A728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B8E612" w14:textId="77777777" w:rsidR="008C384C" w:rsidRDefault="008C384C" w:rsidP="00774DA4">
      <w:pPr>
        <w:pStyle w:val="EX"/>
      </w:pPr>
      <w:r w:rsidRPr="00774DA4">
        <w:rPr>
          <w:b/>
        </w:rPr>
        <w:t>can</w:t>
      </w:r>
      <w:r w:rsidR="00F90BFA">
        <w:tab/>
      </w:r>
      <w:r>
        <w:t>indicates</w:t>
      </w:r>
      <w:r w:rsidR="00774DA4">
        <w:t xml:space="preserve"> that something is possible</w:t>
      </w:r>
    </w:p>
    <w:p w14:paraId="6B5F2EE8" w14:textId="77777777" w:rsidR="00774DA4" w:rsidRDefault="00774DA4" w:rsidP="00774DA4">
      <w:pPr>
        <w:pStyle w:val="EX"/>
      </w:pPr>
      <w:r w:rsidRPr="00774DA4">
        <w:rPr>
          <w:b/>
        </w:rPr>
        <w:t>cannot</w:t>
      </w:r>
      <w:r w:rsidR="00F90BFA">
        <w:tab/>
      </w:r>
      <w:r>
        <w:t>indicates that something is impossible</w:t>
      </w:r>
    </w:p>
    <w:p w14:paraId="3D9769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4B63613" w14:textId="77777777"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455F0E" w14:textId="77777777"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5C62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82DF8E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B2E9D3" w14:textId="77777777" w:rsidR="001F1132" w:rsidRDefault="001F1132" w:rsidP="001F1132">
      <w:r>
        <w:t>In addition:</w:t>
      </w:r>
    </w:p>
    <w:p w14:paraId="18C0FB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E84D6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302E1E" w14:textId="77777777" w:rsidR="00774DA4" w:rsidRPr="004D3578" w:rsidRDefault="00647114" w:rsidP="00A27486">
      <w:r>
        <w:t>The constructions "is" and "is not" do not indicate requirements.</w:t>
      </w:r>
    </w:p>
    <w:p w14:paraId="1865F39E" w14:textId="77777777" w:rsidR="00F90BFA" w:rsidRPr="000B63FD" w:rsidRDefault="00F90BFA" w:rsidP="00433CEF">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7017442"/>
      <w:bookmarkStart w:id="26" w:name="_Toc98266828"/>
      <w:bookmarkEnd w:id="16"/>
      <w:r w:rsidRPr="000B63FD">
        <w:t>1</w:t>
      </w:r>
      <w:r w:rsidRPr="000B63FD">
        <w:tab/>
        <w:t>Scope</w:t>
      </w:r>
      <w:bookmarkEnd w:id="17"/>
      <w:bookmarkEnd w:id="18"/>
      <w:bookmarkEnd w:id="19"/>
      <w:bookmarkEnd w:id="20"/>
      <w:bookmarkEnd w:id="21"/>
      <w:bookmarkEnd w:id="22"/>
      <w:bookmarkEnd w:id="23"/>
      <w:bookmarkEnd w:id="24"/>
      <w:bookmarkEnd w:id="25"/>
      <w:bookmarkEnd w:id="26"/>
    </w:p>
    <w:p w14:paraId="1A3FA927" w14:textId="77777777"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14:paraId="1748EBDA" w14:textId="77777777"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14:paraId="638CC3E3" w14:textId="77777777"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14:paraId="2A43D66C" w14:textId="77777777" w:rsidR="00F90BFA" w:rsidRPr="000B63FD" w:rsidRDefault="00F90BFA" w:rsidP="00433CEF">
      <w:pPr>
        <w:pStyle w:val="Heading1"/>
      </w:pPr>
      <w:bookmarkStart w:id="27" w:name="_Toc19708918"/>
      <w:bookmarkStart w:id="28" w:name="_Toc27744989"/>
      <w:bookmarkStart w:id="29" w:name="_Toc29803142"/>
      <w:bookmarkStart w:id="30" w:name="_Toc35969891"/>
      <w:bookmarkStart w:id="31" w:name="_Toc36050685"/>
      <w:bookmarkStart w:id="32" w:name="_Toc44847392"/>
      <w:bookmarkStart w:id="33" w:name="_Toc51845044"/>
      <w:bookmarkStart w:id="34" w:name="_Toc51845375"/>
      <w:bookmarkStart w:id="35" w:name="_Toc57017443"/>
      <w:bookmarkStart w:id="36" w:name="_Toc98266829"/>
      <w:r w:rsidRPr="000B63FD">
        <w:t>2</w:t>
      </w:r>
      <w:r w:rsidRPr="000B63FD">
        <w:tab/>
        <w:t>References</w:t>
      </w:r>
      <w:bookmarkEnd w:id="27"/>
      <w:bookmarkEnd w:id="28"/>
      <w:bookmarkEnd w:id="29"/>
      <w:bookmarkEnd w:id="30"/>
      <w:bookmarkEnd w:id="31"/>
      <w:bookmarkEnd w:id="32"/>
      <w:bookmarkEnd w:id="33"/>
      <w:bookmarkEnd w:id="34"/>
      <w:bookmarkEnd w:id="35"/>
      <w:bookmarkEnd w:id="36"/>
    </w:p>
    <w:p w14:paraId="0785C9D9" w14:textId="77777777" w:rsidR="00F90BFA" w:rsidRPr="000B63FD" w:rsidRDefault="00F90BFA" w:rsidP="00F90BFA">
      <w:r w:rsidRPr="000B63FD">
        <w:t>The following documents contain provisions which, through reference in this text, constitute provisions of the present document.</w:t>
      </w:r>
    </w:p>
    <w:p w14:paraId="329D50CA" w14:textId="77777777"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14:paraId="58312FBF" w14:textId="77777777" w:rsidR="00F90BFA" w:rsidRPr="000B63FD" w:rsidRDefault="00F90BFA" w:rsidP="00F90BFA">
      <w:pPr>
        <w:pStyle w:val="B1"/>
      </w:pPr>
      <w:r w:rsidRPr="000B63FD">
        <w:t>-</w:t>
      </w:r>
      <w:r w:rsidRPr="000B63FD">
        <w:tab/>
        <w:t>For a specific reference, subsequent revisions do not apply.</w:t>
      </w:r>
    </w:p>
    <w:p w14:paraId="72018E79" w14:textId="77777777"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0C39ADD" w14:textId="77777777" w:rsidR="00F90BFA" w:rsidRPr="000B63FD" w:rsidRDefault="00F90BFA" w:rsidP="00F90BFA">
      <w:pPr>
        <w:pStyle w:val="EX"/>
        <w:rPr>
          <w:lang w:eastAsia="zh-CN"/>
        </w:rPr>
      </w:pPr>
      <w:r w:rsidRPr="000B63FD">
        <w:t>[1]</w:t>
      </w:r>
      <w:r w:rsidRPr="000B63FD">
        <w:tab/>
        <w:t>3GPP TR 21.905: "Vocabulary for 3GPP Specifications".</w:t>
      </w:r>
    </w:p>
    <w:p w14:paraId="2B18E122" w14:textId="77777777"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7481AED0" w14:textId="77777777"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E1C5D1F" w14:textId="77777777"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2D35F9" w14:textId="77777777"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0E7C3E6B" w14:textId="77777777"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4F7341BF" w14:textId="77777777"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13AE230B" w14:textId="77777777"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A830AA1" w14:textId="77777777" w:rsidR="00F90BFA" w:rsidRPr="000B63FD" w:rsidRDefault="00F90BFA" w:rsidP="00F90BFA">
      <w:pPr>
        <w:pStyle w:val="EX"/>
        <w:rPr>
          <w:lang w:val="en-US" w:eastAsia="zh-CN"/>
        </w:rPr>
      </w:pPr>
      <w:bookmarkStart w:id="37" w:name="_PERM_MCCTEMPBM_CRPT82990000___5"/>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lang w:val="en-US"/>
          </w:rPr>
          <w:t>https://github.com/OAI/OpenAPI-Specification/blob/master/versions/3.0.0.md</w:t>
        </w:r>
      </w:hyperlink>
      <w:r w:rsidRPr="000B63FD">
        <w:rPr>
          <w:lang w:val="en-US"/>
        </w:rPr>
        <w:t>.</w:t>
      </w:r>
    </w:p>
    <w:bookmarkEnd w:id="37"/>
    <w:p w14:paraId="303B8DB8"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77B88D67"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E15A625" w14:textId="77777777"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F93D1DA" w14:textId="77777777"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04E66E24" w14:textId="77777777"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14:paraId="171C1BAB" w14:textId="77777777"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14:paraId="2C5E38A1" w14:textId="77777777"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14:paraId="35AF333C" w14:textId="77777777"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14:paraId="1D4D47DC" w14:textId="77777777" w:rsidR="00F90BFA" w:rsidRPr="000B63FD" w:rsidRDefault="00F90BFA" w:rsidP="00F90BFA">
      <w:pPr>
        <w:pStyle w:val="EX"/>
        <w:rPr>
          <w:snapToGrid w:val="0"/>
          <w:lang w:eastAsia="zh-CN"/>
        </w:rPr>
      </w:pPr>
      <w:bookmarkStart w:id="38" w:name="_PERM_MCCTEMPBM_CRPT82990001___5"/>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snapToGrid w:val="0"/>
            <w:lang w:eastAsia="zh-CN"/>
          </w:rPr>
          <w:t>http://www.iana.org/assignments/enterprise-numbers</w:t>
        </w:r>
      </w:hyperlink>
      <w:r w:rsidRPr="000B63FD">
        <w:rPr>
          <w:snapToGrid w:val="0"/>
          <w:lang w:eastAsia="zh-CN"/>
        </w:rPr>
        <w:t>.</w:t>
      </w:r>
    </w:p>
    <w:bookmarkEnd w:id="38"/>
    <w:p w14:paraId="38CA8C34" w14:textId="77777777"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4D717318" w14:textId="77777777"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14:paraId="14592F25" w14:textId="77777777"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14:paraId="3C726699" w14:textId="77777777"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14:paraId="0BD6D25A" w14:textId="77777777"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14:paraId="4B508735" w14:textId="77777777"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14:paraId="6B5FE527" w14:textId="77777777" w:rsidR="00F90BFA" w:rsidRPr="000B63FD" w:rsidRDefault="00F90BFA" w:rsidP="00F90BFA">
      <w:pPr>
        <w:pStyle w:val="EX"/>
      </w:pPr>
      <w:r w:rsidRPr="000B63FD">
        <w:t>[25]</w:t>
      </w:r>
      <w:r w:rsidRPr="000B63FD">
        <w:tab/>
        <w:t>IETF RFC 7516: "JSON Web Encryption (JWE)".</w:t>
      </w:r>
    </w:p>
    <w:p w14:paraId="58E6EE65" w14:textId="77777777" w:rsidR="00F90BFA" w:rsidRPr="000B63FD" w:rsidRDefault="00F90BFA" w:rsidP="00F90BFA">
      <w:pPr>
        <w:pStyle w:val="EX"/>
      </w:pPr>
      <w:r w:rsidRPr="000B63FD">
        <w:t>[26]</w:t>
      </w:r>
      <w:r w:rsidRPr="000B63FD">
        <w:tab/>
        <w:t>IETF RFC 7515: "JSON Web Signature (JWS)".</w:t>
      </w:r>
    </w:p>
    <w:p w14:paraId="2E5481D1" w14:textId="77777777"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B0502B1" w14:textId="77777777"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A45435B" w14:textId="77777777"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1E35A1B3" w14:textId="77777777" w:rsidR="00F90BFA" w:rsidRDefault="00F90BFA" w:rsidP="00F90BFA">
      <w:pPr>
        <w:pStyle w:val="EX"/>
        <w:rPr>
          <w:lang w:val="de-DE"/>
        </w:rPr>
      </w:pPr>
      <w:r>
        <w:rPr>
          <w:lang w:val="de-DE"/>
        </w:rPr>
        <w:t>[30]</w:t>
      </w:r>
      <w:r>
        <w:rPr>
          <w:lang w:val="de-DE"/>
        </w:rPr>
        <w:tab/>
        <w:t>Void.</w:t>
      </w:r>
    </w:p>
    <w:p w14:paraId="0A8906E1" w14:textId="77777777"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14:paraId="45D997B7" w14:textId="77777777"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79E273D" w14:textId="77777777"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19542E3F" w14:textId="77777777" w:rsidR="00F90BFA" w:rsidRDefault="00F90BFA" w:rsidP="00F90BFA">
      <w:pPr>
        <w:pStyle w:val="EX"/>
      </w:pPr>
      <w:r>
        <w:t>[34]</w:t>
      </w:r>
      <w:r w:rsidRPr="002857AD">
        <w:tab/>
        <w:t>IETF RFC </w:t>
      </w:r>
      <w:r>
        <w:t>1952</w:t>
      </w:r>
      <w:r w:rsidRPr="002857AD">
        <w:t>: "</w:t>
      </w:r>
      <w:r>
        <w:t>GZIP file format specification version 4.3</w:t>
      </w:r>
      <w:r w:rsidRPr="002857AD">
        <w:t>".</w:t>
      </w:r>
    </w:p>
    <w:p w14:paraId="4D7EED9E" w14:textId="77777777"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r>
        <w:rPr>
          <w:lang w:val="de-DE"/>
        </w:rPr>
        <w:t xml:space="preserve">5G System; </w:t>
      </w:r>
      <w:r>
        <w:rPr>
          <w:noProof/>
        </w:rPr>
        <w:t>UE</w:t>
      </w:r>
      <w:r w:rsidRPr="00E23840">
        <w:rPr>
          <w:noProof/>
        </w:rPr>
        <w:t xml:space="preserve"> Policy Control Service</w:t>
      </w:r>
      <w:r w:rsidRPr="00767C72">
        <w:t>; Stage 3</w:t>
      </w:r>
      <w:r>
        <w:rPr>
          <w:lang w:eastAsia="zh-CN"/>
        </w:rPr>
        <w:t>"</w:t>
      </w:r>
      <w:r w:rsidRPr="00D34045">
        <w:rPr>
          <w:lang w:eastAsia="zh-CN"/>
        </w:rPr>
        <w:t>.</w:t>
      </w:r>
    </w:p>
    <w:p w14:paraId="196EB239" w14:textId="77777777"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6B7F6CB" w14:textId="77777777"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14:paraId="1A83AB88" w14:textId="77777777"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48583575" w14:textId="51E9815C" w:rsidR="00F90BFA" w:rsidRDefault="00F90BFA" w:rsidP="00F90BFA">
      <w:pPr>
        <w:pStyle w:val="EX"/>
      </w:pPr>
      <w:r>
        <w:t>[39]</w:t>
      </w:r>
      <w:r w:rsidRPr="00776ABF">
        <w:tab/>
        <w:t xml:space="preserve">3GPP </w:t>
      </w:r>
      <w:r w:rsidR="00EE3E2B" w:rsidRPr="00776ABF">
        <w:t>TS</w:t>
      </w:r>
      <w:r w:rsidR="00EE3E2B">
        <w:t> </w:t>
      </w:r>
      <w:r w:rsidR="00EE3E2B" w:rsidRPr="00776ABF">
        <w:t>2</w:t>
      </w:r>
      <w:r w:rsidRPr="00776ABF">
        <w:t>9.303: "Domain Name System Procedures; Stage 3".</w:t>
      </w:r>
    </w:p>
    <w:p w14:paraId="7B07940E" w14:textId="77777777"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6CC7D305" w14:textId="77777777" w:rsidR="00F90BFA" w:rsidRDefault="00F90BFA" w:rsidP="00F90BFA">
      <w:pPr>
        <w:pStyle w:val="EX"/>
      </w:pPr>
      <w:r w:rsidRPr="00690A26">
        <w:t>[</w:t>
      </w:r>
      <w:r>
        <w:t>41</w:t>
      </w:r>
      <w:r w:rsidRPr="00690A26">
        <w:t>]</w:t>
      </w:r>
      <w:r w:rsidRPr="00690A26">
        <w:tab/>
        <w:t>IETF RFC 7519: "JSON Web Token (JWT)".</w:t>
      </w:r>
    </w:p>
    <w:p w14:paraId="48F7636C" w14:textId="77777777"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14:paraId="55AE02C5" w14:textId="77777777"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14:paraId="0FAD25EC" w14:textId="77777777"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14:paraId="009486DC" w14:textId="77777777" w:rsidR="00F90BFA" w:rsidRPr="000B63FD" w:rsidRDefault="00F90BFA" w:rsidP="00433CEF">
      <w:pPr>
        <w:pStyle w:val="Heading1"/>
      </w:pPr>
      <w:bookmarkStart w:id="39" w:name="_Toc19708919"/>
      <w:bookmarkStart w:id="40" w:name="_Toc27744990"/>
      <w:bookmarkStart w:id="41" w:name="_Toc29803143"/>
      <w:bookmarkStart w:id="42" w:name="_Toc35969892"/>
      <w:bookmarkStart w:id="43" w:name="_Toc36050686"/>
      <w:bookmarkStart w:id="44" w:name="_Toc44847393"/>
      <w:bookmarkStart w:id="45" w:name="_Toc51845045"/>
      <w:bookmarkStart w:id="46" w:name="_Toc51845376"/>
      <w:bookmarkStart w:id="47" w:name="_Toc57017444"/>
      <w:bookmarkStart w:id="48" w:name="_Toc98266830"/>
      <w:r w:rsidRPr="000B63FD">
        <w:lastRenderedPageBreak/>
        <w:t>3</w:t>
      </w:r>
      <w:r w:rsidRPr="000B63FD">
        <w:tab/>
        <w:t>Definitions and abbreviations</w:t>
      </w:r>
      <w:bookmarkEnd w:id="39"/>
      <w:bookmarkEnd w:id="40"/>
      <w:bookmarkEnd w:id="41"/>
      <w:bookmarkEnd w:id="42"/>
      <w:bookmarkEnd w:id="43"/>
      <w:bookmarkEnd w:id="44"/>
      <w:bookmarkEnd w:id="45"/>
      <w:bookmarkEnd w:id="46"/>
      <w:bookmarkEnd w:id="47"/>
      <w:bookmarkEnd w:id="48"/>
    </w:p>
    <w:p w14:paraId="5D065B45" w14:textId="77777777" w:rsidR="00F90BFA" w:rsidRPr="000B63FD" w:rsidRDefault="00F90BFA" w:rsidP="00433CEF">
      <w:pPr>
        <w:pStyle w:val="Heading2"/>
      </w:pPr>
      <w:bookmarkStart w:id="49" w:name="_Toc19708920"/>
      <w:bookmarkStart w:id="50" w:name="_Toc27744991"/>
      <w:bookmarkStart w:id="51" w:name="_Toc29803144"/>
      <w:bookmarkStart w:id="52" w:name="_Toc35969893"/>
      <w:bookmarkStart w:id="53" w:name="_Toc36050687"/>
      <w:bookmarkStart w:id="54" w:name="_Toc44847394"/>
      <w:bookmarkStart w:id="55" w:name="_Toc51845046"/>
      <w:bookmarkStart w:id="56" w:name="_Toc51845377"/>
      <w:bookmarkStart w:id="57" w:name="_Toc57017445"/>
      <w:bookmarkStart w:id="58" w:name="_Toc98266831"/>
      <w:r w:rsidRPr="000B63FD">
        <w:t>3.1</w:t>
      </w:r>
      <w:r w:rsidRPr="000B63FD">
        <w:tab/>
        <w:t>Definitions</w:t>
      </w:r>
      <w:bookmarkEnd w:id="49"/>
      <w:bookmarkEnd w:id="50"/>
      <w:bookmarkEnd w:id="51"/>
      <w:bookmarkEnd w:id="52"/>
      <w:bookmarkEnd w:id="53"/>
      <w:bookmarkEnd w:id="54"/>
      <w:bookmarkEnd w:id="55"/>
      <w:bookmarkEnd w:id="56"/>
      <w:bookmarkEnd w:id="57"/>
      <w:bookmarkEnd w:id="58"/>
    </w:p>
    <w:p w14:paraId="57E84C7E" w14:textId="77777777" w:rsidR="00F90BFA" w:rsidRDefault="00F90BFA" w:rsidP="00F90BFA">
      <w:bookmarkStart w:id="59" w:name="_Toc19708921"/>
      <w:bookmarkStart w:id="60" w:name="_Toc27744992"/>
      <w:bookmarkStart w:id="61"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14:paraId="05CB6EB2" w14:textId="77777777" w:rsidR="00F90BFA" w:rsidRDefault="00F90BFA" w:rsidP="00F90BFA">
      <w:pPr>
        <w:rPr>
          <w:b/>
          <w:bCs/>
        </w:rPr>
      </w:pPr>
      <w:bookmarkStart w:id="62" w:name="_Toc35969894"/>
      <w:bookmarkStart w:id="63"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624BDF" w14:textId="77777777"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1E05A678" w14:textId="77777777"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14:paraId="59D0181E" w14:textId="77777777"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1F3A1E87" w14:textId="77777777"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13B1DC8A" w14:textId="77777777"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14:paraId="29665627" w14:textId="77777777" w:rsidR="00F90BFA" w:rsidRDefault="00F90BFA" w:rsidP="00B47E80">
      <w:pPr>
        <w:rPr>
          <w:lang w:eastAsia="zh-CN"/>
        </w:rPr>
      </w:pPr>
      <w:r w:rsidRPr="00B47E80">
        <w:rPr>
          <w:b/>
        </w:rPr>
        <w:t>Endpoint address:</w:t>
      </w:r>
      <w:r w:rsidRPr="00B47E80">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 See clauses 3.1 and 6.3.1.0 of 3GPP TS 23.501 [3].</w:t>
      </w:r>
    </w:p>
    <w:p w14:paraId="5603DC99" w14:textId="77777777"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14:paraId="6D32CFE4" w14:textId="77777777"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14:paraId="515E56C3" w14:textId="77777777"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14:paraId="2B335746" w14:textId="77777777"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14:paraId="6BA7E980" w14:textId="77777777"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14:paraId="23B5C1DF" w14:textId="77777777"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14:paraId="0EDB50EC" w14:textId="77777777" w:rsidR="00F90BFA" w:rsidRPr="000B63FD" w:rsidRDefault="00F90BFA" w:rsidP="00433CEF">
      <w:pPr>
        <w:pStyle w:val="Heading2"/>
      </w:pPr>
      <w:bookmarkStart w:id="64" w:name="_Toc44847395"/>
      <w:bookmarkStart w:id="65" w:name="_Toc51845047"/>
      <w:bookmarkStart w:id="66" w:name="_Toc51845378"/>
      <w:bookmarkStart w:id="67" w:name="_Toc57017446"/>
      <w:bookmarkStart w:id="68" w:name="_Toc98266832"/>
      <w:r w:rsidRPr="000B63FD">
        <w:lastRenderedPageBreak/>
        <w:t>3.2</w:t>
      </w:r>
      <w:r w:rsidRPr="000B63FD">
        <w:tab/>
        <w:t>Abbreviations</w:t>
      </w:r>
      <w:bookmarkEnd w:id="59"/>
      <w:bookmarkEnd w:id="60"/>
      <w:bookmarkEnd w:id="61"/>
      <w:bookmarkEnd w:id="62"/>
      <w:bookmarkEnd w:id="63"/>
      <w:bookmarkEnd w:id="64"/>
      <w:bookmarkEnd w:id="65"/>
      <w:bookmarkEnd w:id="66"/>
      <w:bookmarkEnd w:id="67"/>
      <w:bookmarkEnd w:id="68"/>
    </w:p>
    <w:p w14:paraId="0EBC1719" w14:textId="1E2C52AA" w:rsidR="00F90BFA" w:rsidRPr="000B63FD" w:rsidRDefault="00F90BFA" w:rsidP="00F90BFA">
      <w:pPr>
        <w:keepNext/>
      </w:pPr>
      <w:r w:rsidRPr="000B63FD">
        <w:t>For the purposes of the present document, the abbreviations given in 3GPP TR 21.905</w:t>
      </w:r>
      <w:r w:rsidR="00EE3E2B">
        <w:t> </w:t>
      </w:r>
      <w:r w:rsidR="00EE3E2B" w:rsidRPr="000B63FD">
        <w:t>[</w:t>
      </w:r>
      <w:r w:rsidRPr="000B63FD">
        <w:t>1] and the following apply. An abbreviation defined in the present document takes precedence over the definition of the same abbreviation, if any, in 3GPP TR 21.905 [1].</w:t>
      </w:r>
    </w:p>
    <w:p w14:paraId="60CED7BF" w14:textId="77777777" w:rsidR="00F90BFA" w:rsidRDefault="00F90BFA" w:rsidP="00F90BFA">
      <w:pPr>
        <w:pStyle w:val="EW"/>
      </w:pPr>
      <w:bookmarkStart w:id="69" w:name="_Toc19708922"/>
      <w:bookmarkStart w:id="70" w:name="_Toc27744993"/>
      <w:bookmarkStart w:id="71" w:name="_Toc29803146"/>
      <w:bookmarkStart w:id="72" w:name="_Toc35969895"/>
      <w:bookmarkStart w:id="73" w:name="_Toc36050689"/>
      <w:r>
        <w:t>GZIP</w:t>
      </w:r>
      <w:r>
        <w:tab/>
        <w:t xml:space="preserve">GNU </w:t>
      </w:r>
      <w:r w:rsidRPr="00FB40BB">
        <w:t>ZIP</w:t>
      </w:r>
    </w:p>
    <w:p w14:paraId="7A37A708" w14:textId="77777777" w:rsidR="00F90BFA" w:rsidRDefault="00F90BFA" w:rsidP="00F90BFA">
      <w:pPr>
        <w:pStyle w:val="EW"/>
      </w:pPr>
      <w:r>
        <w:t>LC-H</w:t>
      </w:r>
      <w:r>
        <w:tab/>
        <w:t>Load Control based on L</w:t>
      </w:r>
      <w:r w:rsidRPr="00A04097">
        <w:t xml:space="preserve">CI </w:t>
      </w:r>
      <w:r>
        <w:t>Header</w:t>
      </w:r>
    </w:p>
    <w:p w14:paraId="440FC648" w14:textId="77777777" w:rsidR="00F90BFA" w:rsidRDefault="00F90BFA" w:rsidP="00F90BFA">
      <w:pPr>
        <w:pStyle w:val="EW"/>
      </w:pPr>
      <w:r>
        <w:t>LCI</w:t>
      </w:r>
      <w:r>
        <w:tab/>
        <w:t>Load Control Information</w:t>
      </w:r>
    </w:p>
    <w:p w14:paraId="2C36930C" w14:textId="77777777" w:rsidR="00F90BFA" w:rsidRDefault="00F90BFA" w:rsidP="00F90BFA">
      <w:pPr>
        <w:pStyle w:val="EW"/>
      </w:pPr>
      <w:r>
        <w:t>MCX</w:t>
      </w:r>
      <w:r>
        <w:tab/>
      </w:r>
      <w:r w:rsidRPr="00FB40BB">
        <w:t>Mission Critical Service</w:t>
      </w:r>
    </w:p>
    <w:p w14:paraId="44B3F37F" w14:textId="77777777" w:rsidR="00F90BFA" w:rsidRPr="00FA5CA8" w:rsidRDefault="00F90BFA" w:rsidP="00F90BFA">
      <w:pPr>
        <w:pStyle w:val="EW"/>
      </w:pPr>
      <w:r>
        <w:t>MPS</w:t>
      </w:r>
      <w:r>
        <w:tab/>
      </w:r>
      <w:r w:rsidRPr="00FB40BB">
        <w:t>Multimedia Priority Service</w:t>
      </w:r>
    </w:p>
    <w:p w14:paraId="46913B8F" w14:textId="77777777"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14:paraId="4CA6B06B" w14:textId="77777777" w:rsidR="00F90BFA" w:rsidRPr="00FA5CA8" w:rsidRDefault="00F90BFA" w:rsidP="00F90BFA">
      <w:pPr>
        <w:pStyle w:val="EW"/>
      </w:pPr>
      <w:r>
        <w:t>OLC-H</w:t>
      </w:r>
      <w:r>
        <w:tab/>
        <w:t>Overl</w:t>
      </w:r>
      <w:r w:rsidRPr="00A04097">
        <w:t xml:space="preserve">oad Control based on OCI </w:t>
      </w:r>
      <w:r>
        <w:t>Header</w:t>
      </w:r>
    </w:p>
    <w:p w14:paraId="31CAE00C" w14:textId="77777777" w:rsidR="00F90BFA" w:rsidRDefault="00F90BFA" w:rsidP="00F90BFA">
      <w:pPr>
        <w:pStyle w:val="EW"/>
        <w:rPr>
          <w:lang w:eastAsia="zh-CN"/>
        </w:rPr>
      </w:pPr>
      <w:r>
        <w:rPr>
          <w:rFonts w:hint="eastAsia"/>
          <w:lang w:eastAsia="zh-CN"/>
        </w:rPr>
        <w:t>SCP</w:t>
      </w:r>
      <w:r>
        <w:rPr>
          <w:rFonts w:hint="eastAsia"/>
          <w:lang w:eastAsia="zh-CN"/>
        </w:rPr>
        <w:tab/>
        <w:t>Service Communication Proxy</w:t>
      </w:r>
    </w:p>
    <w:p w14:paraId="4F020AC5" w14:textId="77777777"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14:paraId="1C63FC50" w14:textId="77777777" w:rsidR="00F90BFA" w:rsidRDefault="00F90BFA" w:rsidP="00F90BFA">
      <w:pPr>
        <w:pStyle w:val="EW"/>
      </w:pPr>
    </w:p>
    <w:p w14:paraId="42D34D3F" w14:textId="77777777" w:rsidR="00F90BFA" w:rsidRDefault="00F90BFA" w:rsidP="00433CEF">
      <w:pPr>
        <w:pStyle w:val="Heading3"/>
      </w:pPr>
      <w:bookmarkStart w:id="74" w:name="_Toc19702412"/>
      <w:bookmarkStart w:id="75" w:name="_Toc27751568"/>
      <w:bookmarkStart w:id="76" w:name="_Toc35971654"/>
      <w:bookmarkStart w:id="77" w:name="_Toc35975903"/>
      <w:bookmarkStart w:id="78" w:name="_Toc44847396"/>
      <w:bookmarkStart w:id="79" w:name="_Toc51845048"/>
      <w:bookmarkStart w:id="80" w:name="_Toc51845379"/>
      <w:bookmarkStart w:id="81" w:name="_Toc57017447"/>
      <w:bookmarkStart w:id="82" w:name="_Toc98266833"/>
      <w:r>
        <w:t>3.3</w:t>
      </w:r>
      <w:r w:rsidRPr="004D3578">
        <w:tab/>
      </w:r>
      <w:bookmarkEnd w:id="74"/>
      <w:bookmarkEnd w:id="75"/>
      <w:bookmarkEnd w:id="76"/>
      <w:bookmarkEnd w:id="77"/>
      <w:r>
        <w:t>Special characters, operators and delimiters</w:t>
      </w:r>
      <w:bookmarkEnd w:id="78"/>
      <w:bookmarkEnd w:id="79"/>
      <w:bookmarkEnd w:id="80"/>
      <w:bookmarkEnd w:id="81"/>
      <w:bookmarkEnd w:id="82"/>
    </w:p>
    <w:p w14:paraId="3F474EF7" w14:textId="77777777" w:rsidR="00F90BFA" w:rsidRPr="00262188" w:rsidRDefault="00F90BFA" w:rsidP="00433CEF">
      <w:pPr>
        <w:pStyle w:val="Heading3"/>
      </w:pPr>
      <w:bookmarkStart w:id="83" w:name="_Toc44847397"/>
      <w:bookmarkStart w:id="84" w:name="_Toc51845049"/>
      <w:bookmarkStart w:id="85" w:name="_Toc51845380"/>
      <w:bookmarkStart w:id="86" w:name="_Toc57017448"/>
      <w:bookmarkStart w:id="87" w:name="_Toc98266834"/>
      <w:r>
        <w:t>3.3.1</w:t>
      </w:r>
      <w:r>
        <w:tab/>
        <w:t>General</w:t>
      </w:r>
      <w:bookmarkEnd w:id="83"/>
      <w:bookmarkEnd w:id="84"/>
      <w:bookmarkEnd w:id="85"/>
      <w:bookmarkEnd w:id="86"/>
      <w:bookmarkEnd w:id="87"/>
    </w:p>
    <w:p w14:paraId="2DAD34D8" w14:textId="77777777"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68D11783" w14:textId="77777777" w:rsidR="00F90BFA" w:rsidRDefault="00F90BFA" w:rsidP="00433CEF">
      <w:pPr>
        <w:pStyle w:val="Heading3"/>
      </w:pPr>
      <w:bookmarkStart w:id="88" w:name="_Toc44847398"/>
      <w:bookmarkStart w:id="89" w:name="_Toc51845050"/>
      <w:bookmarkStart w:id="90" w:name="_Toc51845381"/>
      <w:bookmarkStart w:id="91" w:name="_Toc57017449"/>
      <w:bookmarkStart w:id="92" w:name="_Toc98266835"/>
      <w:r>
        <w:t>3.3.2</w:t>
      </w:r>
      <w:r w:rsidRPr="004D3578">
        <w:tab/>
      </w:r>
      <w:r>
        <w:t>ABNF operators</w:t>
      </w:r>
      <w:bookmarkEnd w:id="88"/>
      <w:bookmarkEnd w:id="89"/>
      <w:bookmarkEnd w:id="90"/>
      <w:bookmarkEnd w:id="91"/>
      <w:bookmarkEnd w:id="92"/>
    </w:p>
    <w:p w14:paraId="387FDCA6" w14:textId="77777777"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14:paraId="1C40A0E7" w14:textId="1D14CBCE"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w:t>
      </w:r>
      <w:r w:rsidR="00EE3E2B">
        <w:rPr>
          <w:lang w:eastAsia="zh-CN"/>
        </w:rPr>
        <w:t>clause 1</w:t>
      </w:r>
      <w:r>
        <w:rPr>
          <w:lang w:eastAsia="zh-CN"/>
        </w:rPr>
        <w:t xml:space="preserve">.2 in </w:t>
      </w:r>
      <w:r w:rsidRPr="000B63FD">
        <w:rPr>
          <w:lang w:eastAsia="zh-CN"/>
        </w:rPr>
        <w:t>IETF</w:t>
      </w:r>
      <w:r w:rsidRPr="000B63FD">
        <w:rPr>
          <w:lang w:val="de-DE"/>
        </w:rPr>
        <w:t> RFC 7</w:t>
      </w:r>
      <w:r w:rsidRPr="000B63FD">
        <w:rPr>
          <w:lang w:val="de-DE" w:eastAsia="zh-CN"/>
        </w:rPr>
        <w:t>230</w:t>
      </w:r>
      <w:r w:rsidRPr="000B63FD">
        <w:rPr>
          <w:lang w:eastAsia="zh-CN"/>
        </w:rPr>
        <w:t> [12].</w:t>
      </w:r>
    </w:p>
    <w:p w14:paraId="7669742A" w14:textId="77777777"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14:paraId="469A5C94" w14:textId="77777777"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14:paraId="2ADE7435" w14:textId="77777777"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14:paraId="331CD1F2" w14:textId="77777777"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14:paraId="73AF0FB2" w14:textId="77777777"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14:paraId="1DFA1741" w14:textId="77777777" w:rsidR="00F90BFA" w:rsidRDefault="00F90BFA" w:rsidP="00F90BFA">
      <w:pPr>
        <w:pStyle w:val="EW"/>
        <w:rPr>
          <w:lang w:eastAsia="zh-CN"/>
        </w:rPr>
      </w:pPr>
    </w:p>
    <w:p w14:paraId="1E5AC832" w14:textId="77777777"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1BBEE6C1" w14:textId="77777777" w:rsidR="00F90BFA" w:rsidRDefault="00F90BFA" w:rsidP="00433CEF">
      <w:pPr>
        <w:pStyle w:val="Heading3"/>
      </w:pPr>
      <w:bookmarkStart w:id="93" w:name="_Toc44847399"/>
      <w:bookmarkStart w:id="94" w:name="_Toc51845051"/>
      <w:bookmarkStart w:id="95" w:name="_Toc51845382"/>
      <w:bookmarkStart w:id="96" w:name="_Toc57017450"/>
      <w:bookmarkStart w:id="97" w:name="_Toc98266836"/>
      <w:r>
        <w:t>3.3.3</w:t>
      </w:r>
      <w:r w:rsidRPr="004D3578">
        <w:tab/>
      </w:r>
      <w:r>
        <w:t>URI – reserved and special characters</w:t>
      </w:r>
      <w:bookmarkEnd w:id="93"/>
      <w:bookmarkEnd w:id="94"/>
      <w:bookmarkEnd w:id="95"/>
      <w:bookmarkEnd w:id="96"/>
      <w:bookmarkEnd w:id="97"/>
    </w:p>
    <w:p w14:paraId="05A7439F" w14:textId="002011D1" w:rsidR="00F90BFA" w:rsidRDefault="00F90BFA" w:rsidP="00B47E80">
      <w:pPr>
        <w:rPr>
          <w:lang w:eastAsia="zh-CN"/>
        </w:rPr>
      </w:pPr>
      <w:r w:rsidRPr="00B47E80">
        <w:t xml:space="preserve">Special characters that are used as delimiters in URI syntax have somewhat different purpose from the same characters when used by ABNF syntax. See </w:t>
      </w:r>
      <w:r w:rsidR="00EE3E2B" w:rsidRPr="00B47E80">
        <w:t>clause 3</w:t>
      </w:r>
      <w:r w:rsidRPr="00B47E80">
        <w:t>.3.3 in 3GPP TS 29.501 [5].</w:t>
      </w:r>
    </w:p>
    <w:p w14:paraId="7CD9E581" w14:textId="77777777" w:rsidR="00F90BFA" w:rsidRDefault="00F90BFA" w:rsidP="00433CEF">
      <w:pPr>
        <w:pStyle w:val="Heading3"/>
      </w:pPr>
      <w:bookmarkStart w:id="98" w:name="_Toc44847400"/>
      <w:bookmarkStart w:id="99" w:name="_Toc51845052"/>
      <w:bookmarkStart w:id="100" w:name="_Toc51845383"/>
      <w:bookmarkStart w:id="101" w:name="_Toc57017451"/>
      <w:bookmarkStart w:id="102" w:name="_Toc98266837"/>
      <w:r>
        <w:t>3.3.4</w:t>
      </w:r>
      <w:r w:rsidRPr="004D3578">
        <w:tab/>
      </w:r>
      <w:r>
        <w:t>SBI specific usage of delimiters</w:t>
      </w:r>
      <w:bookmarkEnd w:id="98"/>
      <w:bookmarkEnd w:id="99"/>
      <w:bookmarkEnd w:id="100"/>
      <w:bookmarkEnd w:id="101"/>
      <w:bookmarkEnd w:id="102"/>
    </w:p>
    <w:p w14:paraId="0FDA752B" w14:textId="5D9B75C1" w:rsidR="00471EB1" w:rsidRDefault="00F90BFA" w:rsidP="00471EB1">
      <w:pPr>
        <w:rPr>
          <w:lang w:eastAsia="zh-CN"/>
        </w:rPr>
      </w:pPr>
      <w:bookmarkStart w:id="103" w:name="_Toc44847401"/>
      <w:bookmarkStart w:id="104" w:name="_Toc51845053"/>
      <w:bookmarkStart w:id="105" w:name="_Toc51845384"/>
      <w:bookmarkStart w:id="106" w:name="_Toc57017452"/>
      <w:r>
        <w:rPr>
          <w:lang w:eastAsia="zh-CN"/>
        </w:rPr>
        <w:t xml:space="preserve">See </w:t>
      </w:r>
      <w:r w:rsidR="00EE3E2B">
        <w:rPr>
          <w:lang w:eastAsia="zh-CN"/>
        </w:rPr>
        <w:t>clause 3</w:t>
      </w:r>
      <w:r>
        <w:rPr>
          <w:lang w:eastAsia="zh-CN"/>
        </w:rPr>
        <w:t>.3.4 in 3GPP TS 29.501 [5].</w:t>
      </w:r>
    </w:p>
    <w:p w14:paraId="4E466F49" w14:textId="7AF47932" w:rsidR="00F90BFA" w:rsidRPr="000B63FD" w:rsidRDefault="00F90BFA" w:rsidP="00433CEF">
      <w:pPr>
        <w:pStyle w:val="Heading1"/>
        <w:rPr>
          <w:lang w:eastAsia="zh-CN"/>
        </w:rPr>
      </w:pPr>
      <w:bookmarkStart w:id="107" w:name="_Toc98266838"/>
      <w:r w:rsidRPr="000B63FD">
        <w:lastRenderedPageBreak/>
        <w:t>4</w:t>
      </w:r>
      <w:r w:rsidRPr="000B63FD">
        <w:tab/>
      </w:r>
      <w:r w:rsidRPr="000B63FD">
        <w:rPr>
          <w:lang w:eastAsia="zh-CN"/>
        </w:rPr>
        <w:t>Service Based Architecture Overview</w:t>
      </w:r>
      <w:bookmarkEnd w:id="69"/>
      <w:bookmarkEnd w:id="70"/>
      <w:bookmarkEnd w:id="71"/>
      <w:bookmarkEnd w:id="72"/>
      <w:bookmarkEnd w:id="73"/>
      <w:bookmarkEnd w:id="103"/>
      <w:bookmarkEnd w:id="104"/>
      <w:bookmarkEnd w:id="105"/>
      <w:bookmarkEnd w:id="106"/>
      <w:bookmarkEnd w:id="107"/>
    </w:p>
    <w:p w14:paraId="7F28333C" w14:textId="77777777" w:rsidR="00F90BFA" w:rsidRPr="000B63FD" w:rsidRDefault="00F90BFA" w:rsidP="00433CEF">
      <w:pPr>
        <w:pStyle w:val="Heading2"/>
        <w:rPr>
          <w:lang w:eastAsia="zh-CN"/>
        </w:rPr>
      </w:pPr>
      <w:bookmarkStart w:id="108" w:name="_Toc19708923"/>
      <w:bookmarkStart w:id="109" w:name="_Toc27744994"/>
      <w:bookmarkStart w:id="110" w:name="_Toc29803147"/>
      <w:bookmarkStart w:id="111" w:name="_Toc35969896"/>
      <w:bookmarkStart w:id="112" w:name="_Toc36050690"/>
      <w:bookmarkStart w:id="113" w:name="_Toc44847402"/>
      <w:bookmarkStart w:id="114" w:name="_Toc51845054"/>
      <w:bookmarkStart w:id="115" w:name="_Toc51845385"/>
      <w:bookmarkStart w:id="116" w:name="_Toc57017453"/>
      <w:bookmarkStart w:id="117" w:name="_Toc98266839"/>
      <w:r w:rsidRPr="000B63FD">
        <w:t>4.1</w:t>
      </w:r>
      <w:r w:rsidRPr="000B63FD">
        <w:rPr>
          <w:lang w:eastAsia="zh-CN"/>
        </w:rPr>
        <w:tab/>
        <w:t>NF Services</w:t>
      </w:r>
      <w:bookmarkEnd w:id="108"/>
      <w:bookmarkEnd w:id="109"/>
      <w:bookmarkEnd w:id="110"/>
      <w:bookmarkEnd w:id="111"/>
      <w:bookmarkEnd w:id="112"/>
      <w:bookmarkEnd w:id="113"/>
      <w:bookmarkEnd w:id="114"/>
      <w:bookmarkEnd w:id="115"/>
      <w:bookmarkEnd w:id="116"/>
      <w:bookmarkEnd w:id="117"/>
    </w:p>
    <w:p w14:paraId="44427E55" w14:textId="77777777"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14:paraId="45F54E55" w14:textId="77777777"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14:paraId="6ECAE958" w14:textId="3E5B9EA6" w:rsidR="00F90BFA" w:rsidRPr="000B63FD" w:rsidRDefault="00F90BFA" w:rsidP="00F90BFA">
      <w:pPr>
        <w:rPr>
          <w:lang w:val="en-US"/>
        </w:rPr>
      </w:pPr>
      <w:r w:rsidRPr="000B63FD">
        <w:rPr>
          <w:lang w:val="en-US"/>
        </w:rPr>
        <w:t xml:space="preserve">A NF service is one type of capability exposed by a NF (NF Service Producer) to other authorized NF (NF Service Consumer) through a service based interface. A NF service may support one or more NF service operation(s). See </w:t>
      </w:r>
      <w:r w:rsidR="00EE3E2B" w:rsidRPr="000B63FD">
        <w:rPr>
          <w:lang w:val="en-US"/>
        </w:rPr>
        <w:t>clause</w:t>
      </w:r>
      <w:r w:rsidR="00EE3E2B">
        <w:rPr>
          <w:lang w:val="en-US"/>
        </w:rPr>
        <w:t> </w:t>
      </w:r>
      <w:r w:rsidR="00EE3E2B" w:rsidRPr="000B63FD">
        <w:rPr>
          <w:lang w:val="en-US"/>
        </w:rPr>
        <w:t>7</w:t>
      </w:r>
      <w:r w:rsidRPr="000B63FD">
        <w:rPr>
          <w:lang w:val="en-US"/>
        </w:rPr>
        <w:t xml:space="preserve"> of 3GPP TS 23.501 [</w:t>
      </w:r>
      <w:r w:rsidRPr="000B63FD">
        <w:rPr>
          <w:rFonts w:hint="eastAsia"/>
          <w:lang w:val="en-US" w:eastAsia="zh-CN"/>
        </w:rPr>
        <w:t>3</w:t>
      </w:r>
      <w:r w:rsidRPr="000B63FD">
        <w:rPr>
          <w:lang w:val="en-US"/>
        </w:rPr>
        <w:t>].</w:t>
      </w:r>
    </w:p>
    <w:p w14:paraId="7966C655" w14:textId="77777777"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76D3A456" w14:textId="77777777" w:rsidR="00F90BFA" w:rsidRPr="000B63FD" w:rsidRDefault="00F90BFA" w:rsidP="00433CEF">
      <w:pPr>
        <w:pStyle w:val="Heading2"/>
        <w:rPr>
          <w:lang w:eastAsia="zh-CN"/>
        </w:rPr>
      </w:pPr>
      <w:bookmarkStart w:id="118" w:name="_Toc19708924"/>
      <w:bookmarkStart w:id="119" w:name="_Toc27744995"/>
      <w:bookmarkStart w:id="120" w:name="_Toc29803148"/>
      <w:bookmarkStart w:id="121" w:name="_Toc35969897"/>
      <w:bookmarkStart w:id="122" w:name="_Toc36050691"/>
      <w:bookmarkStart w:id="123" w:name="_Toc44847403"/>
      <w:bookmarkStart w:id="124" w:name="_Toc51845055"/>
      <w:bookmarkStart w:id="125" w:name="_Toc51845386"/>
      <w:bookmarkStart w:id="126" w:name="_Toc57017454"/>
      <w:bookmarkStart w:id="127" w:name="_Toc98266840"/>
      <w:r w:rsidRPr="000B63FD">
        <w:t>4.2</w:t>
      </w:r>
      <w:r w:rsidRPr="000B63FD">
        <w:tab/>
      </w:r>
      <w:r w:rsidRPr="000B63FD">
        <w:rPr>
          <w:rFonts w:hint="eastAsia"/>
          <w:lang w:eastAsia="zh-CN"/>
        </w:rPr>
        <w:t>Service Based Interfaces</w:t>
      </w:r>
      <w:bookmarkEnd w:id="118"/>
      <w:bookmarkEnd w:id="119"/>
      <w:bookmarkEnd w:id="120"/>
      <w:bookmarkEnd w:id="121"/>
      <w:bookmarkEnd w:id="122"/>
      <w:bookmarkEnd w:id="123"/>
      <w:bookmarkEnd w:id="124"/>
      <w:bookmarkEnd w:id="125"/>
      <w:bookmarkEnd w:id="126"/>
      <w:bookmarkEnd w:id="127"/>
    </w:p>
    <w:p w14:paraId="30546204" w14:textId="77777777"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14:paraId="30410726" w14:textId="77777777"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14:paraId="49BC1286" w14:textId="77777777" w:rsidR="00F90BFA" w:rsidRPr="000B63FD" w:rsidRDefault="00F90BFA" w:rsidP="00433CEF">
      <w:pPr>
        <w:pStyle w:val="Heading2"/>
        <w:rPr>
          <w:lang w:eastAsia="zh-CN"/>
        </w:rPr>
      </w:pPr>
      <w:bookmarkStart w:id="128" w:name="_Toc19708925"/>
      <w:bookmarkStart w:id="129" w:name="_Toc27744996"/>
      <w:bookmarkStart w:id="130" w:name="_Toc29803149"/>
      <w:bookmarkStart w:id="131" w:name="_Toc35969898"/>
      <w:bookmarkStart w:id="132" w:name="_Toc36050692"/>
      <w:bookmarkStart w:id="133" w:name="_Toc44847404"/>
      <w:bookmarkStart w:id="134" w:name="_Toc51845056"/>
      <w:bookmarkStart w:id="135" w:name="_Toc51845387"/>
      <w:bookmarkStart w:id="136" w:name="_Toc57017455"/>
      <w:bookmarkStart w:id="137" w:name="_Toc98266841"/>
      <w:r w:rsidRPr="000B63FD">
        <w:t>4.</w:t>
      </w:r>
      <w:r w:rsidRPr="000B63FD">
        <w:rPr>
          <w:rFonts w:hint="eastAsia"/>
          <w:lang w:eastAsia="zh-CN"/>
        </w:rPr>
        <w:t>3</w:t>
      </w:r>
      <w:r w:rsidRPr="000B63FD">
        <w:tab/>
      </w:r>
      <w:r w:rsidRPr="000B63FD">
        <w:rPr>
          <w:lang w:eastAsia="zh-CN"/>
        </w:rPr>
        <w:t>NF Service Framework</w:t>
      </w:r>
      <w:bookmarkEnd w:id="128"/>
      <w:bookmarkEnd w:id="129"/>
      <w:bookmarkEnd w:id="130"/>
      <w:bookmarkEnd w:id="131"/>
      <w:bookmarkEnd w:id="132"/>
      <w:bookmarkEnd w:id="133"/>
      <w:bookmarkEnd w:id="134"/>
      <w:bookmarkEnd w:id="135"/>
      <w:bookmarkEnd w:id="136"/>
      <w:bookmarkEnd w:id="137"/>
    </w:p>
    <w:p w14:paraId="4F1F70BA" w14:textId="77777777" w:rsidR="00F90BFA" w:rsidRPr="000B63FD" w:rsidRDefault="00F90BFA" w:rsidP="00433CEF">
      <w:pPr>
        <w:pStyle w:val="Heading3"/>
        <w:rPr>
          <w:lang w:eastAsia="zh-CN"/>
        </w:rPr>
      </w:pPr>
      <w:bookmarkStart w:id="138" w:name="_Toc19708926"/>
      <w:bookmarkStart w:id="139" w:name="_Toc27744997"/>
      <w:bookmarkStart w:id="140" w:name="_Toc29803150"/>
      <w:bookmarkStart w:id="141" w:name="_Toc35969899"/>
      <w:bookmarkStart w:id="142" w:name="_Toc36050693"/>
      <w:bookmarkStart w:id="143" w:name="_Toc44847405"/>
      <w:bookmarkStart w:id="144" w:name="_Toc51845057"/>
      <w:bookmarkStart w:id="145" w:name="_Toc51845388"/>
      <w:bookmarkStart w:id="146" w:name="_Toc57017456"/>
      <w:bookmarkStart w:id="147" w:name="_Toc98266842"/>
      <w:r w:rsidRPr="000B63FD">
        <w:rPr>
          <w:rFonts w:hint="eastAsia"/>
          <w:lang w:eastAsia="zh-CN"/>
        </w:rPr>
        <w:t>4.3.1</w:t>
      </w:r>
      <w:r w:rsidRPr="000B63FD">
        <w:tab/>
        <w:t>General</w:t>
      </w:r>
      <w:bookmarkEnd w:id="138"/>
      <w:bookmarkEnd w:id="139"/>
      <w:bookmarkEnd w:id="140"/>
      <w:bookmarkEnd w:id="141"/>
      <w:bookmarkEnd w:id="142"/>
      <w:bookmarkEnd w:id="143"/>
      <w:bookmarkEnd w:id="144"/>
      <w:bookmarkEnd w:id="145"/>
      <w:bookmarkEnd w:id="146"/>
      <w:bookmarkEnd w:id="147"/>
    </w:p>
    <w:p w14:paraId="04346571" w14:textId="002C54CC"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692459AB" w14:textId="77777777"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3290E91C" w14:textId="7C4BC410"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rsidR="00EE3E2B">
        <w:t>clause </w:t>
      </w:r>
      <w:r w:rsidR="00EE3E2B" w:rsidRPr="000B63FD">
        <w:t>7</w:t>
      </w:r>
      <w:r w:rsidRPr="000B63FD">
        <w:t>.1.5 of 3GPP TS 23.501 [</w:t>
      </w:r>
      <w:r w:rsidRPr="000B63FD">
        <w:rPr>
          <w:rFonts w:hint="eastAsia"/>
        </w:rPr>
        <w:t>3</w:t>
      </w:r>
      <w:r w:rsidRPr="000B63FD">
        <w:t>]);</w:t>
      </w:r>
    </w:p>
    <w:p w14:paraId="7C4BB7E7" w14:textId="60BAFAB8"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rsidR="00EE3E2B">
        <w:t>clause </w:t>
      </w:r>
      <w:r w:rsidR="00EE3E2B" w:rsidRPr="000B63FD">
        <w:t>7</w:t>
      </w:r>
      <w:r w:rsidRPr="000B63FD">
        <w:t>.1.3 of 3GPP TS 23.501 [</w:t>
      </w:r>
      <w:r w:rsidRPr="000B63FD">
        <w:rPr>
          <w:rFonts w:hint="eastAsia"/>
        </w:rPr>
        <w:t>3</w:t>
      </w:r>
      <w:r w:rsidRPr="000B63FD">
        <w:t>]);</w:t>
      </w:r>
    </w:p>
    <w:p w14:paraId="7FDB05DC" w14:textId="4B25E0AC"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rsidR="00EE3E2B">
        <w:t>clause </w:t>
      </w:r>
      <w:r w:rsidR="00EE3E2B" w:rsidRPr="000B63FD">
        <w:t>7</w:t>
      </w:r>
      <w:r w:rsidRPr="000B63FD">
        <w:t>.1.4 of 3GPP TS 23.501 [</w:t>
      </w:r>
      <w:r w:rsidRPr="000B63FD">
        <w:rPr>
          <w:rFonts w:hint="eastAsia"/>
        </w:rPr>
        <w:t>3</w:t>
      </w:r>
      <w:r w:rsidRPr="000B63FD">
        <w:t>])</w:t>
      </w:r>
      <w:r>
        <w:t>;</w:t>
      </w:r>
    </w:p>
    <w:p w14:paraId="107CCD53" w14:textId="77777777"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14:paraId="1EDD9B22" w14:textId="77777777"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369520BF" w14:textId="77777777" w:rsidR="00F90BFA" w:rsidRPr="000B63FD" w:rsidRDefault="00F90BFA" w:rsidP="00433CEF">
      <w:pPr>
        <w:pStyle w:val="Heading3"/>
        <w:rPr>
          <w:lang w:eastAsia="zh-CN"/>
        </w:rPr>
      </w:pPr>
      <w:bookmarkStart w:id="148" w:name="_Toc19708927"/>
      <w:bookmarkStart w:id="149" w:name="_Toc27744998"/>
      <w:bookmarkStart w:id="150" w:name="_Toc29803151"/>
      <w:bookmarkStart w:id="151" w:name="_Toc35969900"/>
      <w:bookmarkStart w:id="152" w:name="_Toc36050694"/>
      <w:bookmarkStart w:id="153" w:name="_Toc44847406"/>
      <w:bookmarkStart w:id="154" w:name="_Toc51845058"/>
      <w:bookmarkStart w:id="155" w:name="_Toc51845389"/>
      <w:bookmarkStart w:id="156" w:name="_Toc57017457"/>
      <w:bookmarkStart w:id="157" w:name="_Toc98266843"/>
      <w:r w:rsidRPr="000B63FD">
        <w:rPr>
          <w:lang w:eastAsia="zh-CN"/>
        </w:rPr>
        <w:t>4.3.</w:t>
      </w:r>
      <w:r w:rsidRPr="000B63FD">
        <w:rPr>
          <w:rFonts w:hint="eastAsia"/>
          <w:lang w:eastAsia="zh-CN"/>
        </w:rPr>
        <w:t>2</w:t>
      </w:r>
      <w:r w:rsidRPr="000B63FD">
        <w:rPr>
          <w:lang w:eastAsia="zh-CN"/>
        </w:rPr>
        <w:tab/>
        <w:t>NF Service Advertisement URI</w:t>
      </w:r>
      <w:bookmarkEnd w:id="148"/>
      <w:bookmarkEnd w:id="149"/>
      <w:bookmarkEnd w:id="150"/>
      <w:bookmarkEnd w:id="151"/>
      <w:bookmarkEnd w:id="152"/>
      <w:bookmarkEnd w:id="153"/>
      <w:bookmarkEnd w:id="154"/>
      <w:bookmarkEnd w:id="155"/>
      <w:bookmarkEnd w:id="156"/>
      <w:bookmarkEnd w:id="157"/>
    </w:p>
    <w:p w14:paraId="12161E79" w14:textId="77777777" w:rsidR="00F90BFA" w:rsidRPr="000B63FD" w:rsidRDefault="00F90BFA" w:rsidP="00F90BFA">
      <w:pPr>
        <w:rPr>
          <w:lang w:val="en-US" w:eastAsia="zh-CN"/>
        </w:rPr>
      </w:pPr>
      <w:r w:rsidRPr="000B63FD">
        <w:rPr>
          <w:lang w:eastAsia="zh-CN"/>
        </w:rPr>
        <w:t>When invoking a service operation of a NF Service Producer that use HTTP methods with a message body (i.e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759BCEB0" w14:textId="77777777" w:rsidR="00F90BFA" w:rsidRPr="000B63FD" w:rsidRDefault="00F90BFA" w:rsidP="00F90BFA">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55521C2" w14:textId="77777777"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14:paraId="5DFCF800" w14:textId="77777777" w:rsidR="00F90BFA" w:rsidRPr="000B63FD" w:rsidRDefault="00F90BFA" w:rsidP="00F90BFA">
      <w:pPr>
        <w:rPr>
          <w:lang w:val="en-US"/>
        </w:rPr>
      </w:pPr>
      <w:r w:rsidRPr="000B63FD">
        <w:rPr>
          <w:lang w:val="en-US"/>
        </w:rPr>
        <w:t>An example of NF Service Advertisement URI could be represented as:</w:t>
      </w:r>
    </w:p>
    <w:p w14:paraId="4CC300D3" w14:textId="77777777" w:rsidR="00F90BFA" w:rsidRPr="000B63FD" w:rsidRDefault="00F90BFA" w:rsidP="00F90BFA">
      <w:pPr>
        <w:rPr>
          <w:lang w:val="en-US"/>
        </w:rPr>
      </w:pPr>
      <w:r w:rsidRPr="000B63FD">
        <w:rPr>
          <w:lang w:val="en-US"/>
        </w:rPr>
        <w:t>"{apiRoot}/nnrf-disc/nf-instances?nfInstanceId={nfInstanceId}".</w:t>
      </w:r>
    </w:p>
    <w:p w14:paraId="70037CE9" w14:textId="77777777"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14:paraId="50DBE3D0" w14:textId="77777777" w:rsidR="00F90BFA" w:rsidRPr="000B63FD" w:rsidRDefault="00F90BFA" w:rsidP="00F90BFA">
      <w:pPr>
        <w:pStyle w:val="B1"/>
        <w:rPr>
          <w:lang w:val="en-US"/>
        </w:rPr>
      </w:pPr>
      <w:r w:rsidRPr="000B63FD">
        <w:rPr>
          <w:lang w:val="en-US"/>
        </w:rPr>
        <w:t>When applicable, the NF Service Advertisement URI(s) shall be carried in HTTP message body.</w:t>
      </w:r>
    </w:p>
    <w:p w14:paraId="1EBF956E" w14:textId="77777777" w:rsidR="00F90BFA" w:rsidRPr="000B63FD" w:rsidRDefault="00F90BFA" w:rsidP="00433CEF">
      <w:pPr>
        <w:pStyle w:val="Heading1"/>
        <w:rPr>
          <w:lang w:eastAsia="zh-CN"/>
        </w:rPr>
      </w:pPr>
      <w:bookmarkStart w:id="158" w:name="_Toc19708928"/>
      <w:bookmarkStart w:id="159" w:name="_Toc27744999"/>
      <w:bookmarkStart w:id="160" w:name="_Toc29803152"/>
      <w:bookmarkStart w:id="161" w:name="_Toc35969901"/>
      <w:bookmarkStart w:id="162" w:name="_Toc36050695"/>
      <w:bookmarkStart w:id="163" w:name="_Toc44847407"/>
      <w:bookmarkStart w:id="164" w:name="_Toc51845059"/>
      <w:bookmarkStart w:id="165" w:name="_Toc51845390"/>
      <w:bookmarkStart w:id="166" w:name="_Toc57017458"/>
      <w:bookmarkStart w:id="167" w:name="_Toc98266844"/>
      <w:r w:rsidRPr="000B63FD">
        <w:rPr>
          <w:rFonts w:hint="eastAsia"/>
          <w:lang w:eastAsia="zh-CN"/>
        </w:rPr>
        <w:t>5</w:t>
      </w:r>
      <w:r w:rsidRPr="000B63FD">
        <w:tab/>
      </w:r>
      <w:r w:rsidRPr="000B63FD">
        <w:rPr>
          <w:lang w:eastAsia="zh-CN"/>
        </w:rPr>
        <w:t>Protocols Over Service Based Interfaces</w:t>
      </w:r>
      <w:bookmarkEnd w:id="158"/>
      <w:bookmarkEnd w:id="159"/>
      <w:bookmarkEnd w:id="160"/>
      <w:bookmarkEnd w:id="161"/>
      <w:bookmarkEnd w:id="162"/>
      <w:bookmarkEnd w:id="163"/>
      <w:bookmarkEnd w:id="164"/>
      <w:bookmarkEnd w:id="165"/>
      <w:bookmarkEnd w:id="166"/>
      <w:bookmarkEnd w:id="167"/>
    </w:p>
    <w:p w14:paraId="36D461E5" w14:textId="77777777" w:rsidR="00F90BFA" w:rsidRPr="000B63FD" w:rsidRDefault="00F90BFA" w:rsidP="00433CEF">
      <w:pPr>
        <w:pStyle w:val="Heading2"/>
        <w:rPr>
          <w:lang w:eastAsia="zh-CN"/>
        </w:rPr>
      </w:pPr>
      <w:bookmarkStart w:id="168" w:name="_Toc19708929"/>
      <w:bookmarkStart w:id="169" w:name="_Toc27745000"/>
      <w:bookmarkStart w:id="170" w:name="_Toc29803153"/>
      <w:bookmarkStart w:id="171" w:name="_Toc35969902"/>
      <w:bookmarkStart w:id="172" w:name="_Toc36050696"/>
      <w:bookmarkStart w:id="173" w:name="_Toc44847408"/>
      <w:bookmarkStart w:id="174" w:name="_Toc51845060"/>
      <w:bookmarkStart w:id="175" w:name="_Toc51845391"/>
      <w:bookmarkStart w:id="176" w:name="_Toc57017459"/>
      <w:bookmarkStart w:id="177" w:name="_Toc98266845"/>
      <w:r w:rsidRPr="000B63FD">
        <w:rPr>
          <w:rFonts w:hint="eastAsia"/>
          <w:lang w:eastAsia="zh-CN"/>
        </w:rPr>
        <w:t>5</w:t>
      </w:r>
      <w:r w:rsidRPr="000B63FD">
        <w:t>.1</w:t>
      </w:r>
      <w:r w:rsidRPr="000B63FD">
        <w:tab/>
      </w:r>
      <w:r w:rsidRPr="000B63FD">
        <w:rPr>
          <w:lang w:eastAsia="zh-CN"/>
        </w:rPr>
        <w:t>Protocol Stack Overview</w:t>
      </w:r>
      <w:bookmarkEnd w:id="168"/>
      <w:bookmarkEnd w:id="169"/>
      <w:bookmarkEnd w:id="170"/>
      <w:bookmarkEnd w:id="171"/>
      <w:bookmarkEnd w:id="172"/>
      <w:bookmarkEnd w:id="173"/>
      <w:bookmarkEnd w:id="174"/>
      <w:bookmarkEnd w:id="175"/>
      <w:bookmarkEnd w:id="176"/>
      <w:bookmarkEnd w:id="177"/>
    </w:p>
    <w:p w14:paraId="0CBC6C3B" w14:textId="77777777"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14:paraId="3390C556" w14:textId="77777777" w:rsidR="00F90BFA" w:rsidRPr="000B63FD" w:rsidRDefault="00F90BFA" w:rsidP="00F90BFA">
      <w:pPr>
        <w:pStyle w:val="TH"/>
      </w:pPr>
    </w:p>
    <w:p w14:paraId="53EF4D08" w14:textId="77777777" w:rsidR="00F90BFA" w:rsidRPr="000B63FD" w:rsidRDefault="00F90BFA" w:rsidP="00F90BFA">
      <w:pPr>
        <w:pStyle w:val="TH"/>
        <w:rPr>
          <w:lang w:eastAsia="zh-CN"/>
        </w:rPr>
      </w:pPr>
      <w:r w:rsidRPr="000B63FD">
        <w:object w:dxaOrig="2304" w:dyaOrig="3444" w14:anchorId="1ACB8A51">
          <v:shape id="_x0000_i1027" type="#_x0000_t75" style="width:115.5pt;height:171.5pt" o:ole="">
            <v:imagedata r:id="rId13" o:title=""/>
          </v:shape>
          <o:OLEObject Type="Embed" ProgID="Visio.Drawing.15" ShapeID="_x0000_i1027" DrawAspect="Content" ObjectID="_1708879781" r:id="rId14"/>
        </w:object>
      </w:r>
    </w:p>
    <w:p w14:paraId="1E6B0F1D" w14:textId="77777777" w:rsidR="00F90BFA" w:rsidRPr="000B63FD" w:rsidRDefault="00F90BFA" w:rsidP="004E0381">
      <w:pPr>
        <w:pStyle w:val="TF"/>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14:paraId="0C2F91E5" w14:textId="0AA53281"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EE3E2B">
        <w:rPr>
          <w:lang w:val="en-US" w:eastAsia="zh-CN"/>
        </w:rPr>
        <w:t>clause </w:t>
      </w:r>
      <w:r w:rsidR="00EE3E2B" w:rsidRPr="000B63FD">
        <w:rPr>
          <w:lang w:val="en-US" w:eastAsia="zh-CN"/>
        </w:rPr>
        <w:t>5</w:t>
      </w:r>
      <w:r w:rsidRPr="000B63FD">
        <w:rPr>
          <w:lang w:val="en-US" w:eastAsia="zh-CN"/>
        </w:rPr>
        <w:t xml:space="preserve">.2) </w:t>
      </w:r>
      <w:r w:rsidRPr="000B63FD">
        <w:t xml:space="preserve">with JSON (see </w:t>
      </w:r>
      <w:r w:rsidR="00EE3E2B">
        <w:t>clause </w:t>
      </w:r>
      <w:r w:rsidR="00EE3E2B" w:rsidRPr="000B63FD">
        <w:t>5</w:t>
      </w:r>
      <w:r w:rsidRPr="000B63FD">
        <w:t>.4) as the application layer serialization protocol. For the security protection at the transport layer, all 3GPP NFs shall support TLS and TLS shall be used within a PLMN if network security is not provided by other means, as specified in 3GPP TS 33.501 [17].</w:t>
      </w:r>
    </w:p>
    <w:p w14:paraId="17FCC72D" w14:textId="77777777" w:rsidR="00F90BFA" w:rsidRPr="000B63FD" w:rsidRDefault="00F90BFA" w:rsidP="00433CEF">
      <w:pPr>
        <w:pStyle w:val="Heading2"/>
        <w:rPr>
          <w:lang w:eastAsia="zh-CN"/>
        </w:rPr>
      </w:pPr>
      <w:bookmarkStart w:id="178" w:name="_Toc19708930"/>
      <w:bookmarkStart w:id="179" w:name="_Toc27745001"/>
      <w:bookmarkStart w:id="180" w:name="_Toc29803154"/>
      <w:bookmarkStart w:id="181" w:name="_Toc35969903"/>
      <w:bookmarkStart w:id="182" w:name="_Toc36050697"/>
      <w:bookmarkStart w:id="183" w:name="_Toc44847409"/>
      <w:bookmarkStart w:id="184" w:name="_Toc51845061"/>
      <w:bookmarkStart w:id="185" w:name="_Toc51845392"/>
      <w:bookmarkStart w:id="186" w:name="_Toc57017460"/>
      <w:bookmarkStart w:id="187" w:name="_Toc98266846"/>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8"/>
      <w:bookmarkEnd w:id="179"/>
      <w:bookmarkEnd w:id="180"/>
      <w:bookmarkEnd w:id="181"/>
      <w:bookmarkEnd w:id="182"/>
      <w:bookmarkEnd w:id="183"/>
      <w:bookmarkEnd w:id="184"/>
      <w:bookmarkEnd w:id="185"/>
      <w:bookmarkEnd w:id="186"/>
      <w:bookmarkEnd w:id="187"/>
    </w:p>
    <w:p w14:paraId="5771B9AD" w14:textId="77777777" w:rsidR="00F90BFA" w:rsidRPr="000B63FD" w:rsidRDefault="00F90BFA" w:rsidP="00433CEF">
      <w:pPr>
        <w:pStyle w:val="Heading3"/>
      </w:pPr>
      <w:bookmarkStart w:id="188" w:name="_Toc19708931"/>
      <w:bookmarkStart w:id="189" w:name="_Toc27745002"/>
      <w:bookmarkStart w:id="190" w:name="_Toc29803155"/>
      <w:bookmarkStart w:id="191" w:name="_Toc35969904"/>
      <w:bookmarkStart w:id="192" w:name="_Toc36050698"/>
      <w:bookmarkStart w:id="193" w:name="_Toc44847410"/>
      <w:bookmarkStart w:id="194" w:name="_Toc51845062"/>
      <w:bookmarkStart w:id="195" w:name="_Toc51845393"/>
      <w:bookmarkStart w:id="196" w:name="_Toc57017461"/>
      <w:bookmarkStart w:id="197" w:name="_Toc98266847"/>
      <w:r w:rsidRPr="000B63FD">
        <w:rPr>
          <w:rFonts w:hint="eastAsia"/>
          <w:lang w:eastAsia="zh-CN"/>
        </w:rPr>
        <w:t>5.2.1</w:t>
      </w:r>
      <w:r w:rsidRPr="000B63FD">
        <w:tab/>
        <w:t>General</w:t>
      </w:r>
      <w:bookmarkEnd w:id="188"/>
      <w:bookmarkEnd w:id="189"/>
      <w:bookmarkEnd w:id="190"/>
      <w:bookmarkEnd w:id="191"/>
      <w:bookmarkEnd w:id="192"/>
      <w:bookmarkEnd w:id="193"/>
      <w:bookmarkEnd w:id="194"/>
      <w:bookmarkEnd w:id="195"/>
      <w:bookmarkEnd w:id="196"/>
      <w:bookmarkEnd w:id="197"/>
    </w:p>
    <w:p w14:paraId="40ED01C2" w14:textId="77777777"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14:paraId="5F693622" w14:textId="77777777" w:rsidR="00F90BFA" w:rsidRPr="000B63FD" w:rsidRDefault="00F90BFA" w:rsidP="00433CEF">
      <w:pPr>
        <w:pStyle w:val="Heading3"/>
      </w:pPr>
      <w:bookmarkStart w:id="198" w:name="_Toc19708932"/>
      <w:bookmarkStart w:id="199" w:name="_Toc27745003"/>
      <w:bookmarkStart w:id="200" w:name="_Toc29803156"/>
      <w:bookmarkStart w:id="201" w:name="_Toc35969905"/>
      <w:bookmarkStart w:id="202" w:name="_Toc36050699"/>
      <w:bookmarkStart w:id="203" w:name="_Toc44847411"/>
      <w:bookmarkStart w:id="204" w:name="_Toc51845063"/>
      <w:bookmarkStart w:id="205" w:name="_Toc51845394"/>
      <w:bookmarkStart w:id="206" w:name="_Toc57017462"/>
      <w:bookmarkStart w:id="207" w:name="_Toc98266848"/>
      <w:r w:rsidRPr="000B63FD">
        <w:rPr>
          <w:rFonts w:hint="eastAsia"/>
          <w:lang w:eastAsia="zh-CN"/>
        </w:rPr>
        <w:t>5.2.2</w:t>
      </w:r>
      <w:r w:rsidRPr="000B63FD">
        <w:tab/>
        <w:t>HTTP standard headers</w:t>
      </w:r>
      <w:bookmarkEnd w:id="198"/>
      <w:bookmarkEnd w:id="199"/>
      <w:bookmarkEnd w:id="200"/>
      <w:bookmarkEnd w:id="201"/>
      <w:bookmarkEnd w:id="202"/>
      <w:bookmarkEnd w:id="203"/>
      <w:bookmarkEnd w:id="204"/>
      <w:bookmarkEnd w:id="205"/>
      <w:bookmarkEnd w:id="206"/>
      <w:bookmarkEnd w:id="207"/>
    </w:p>
    <w:p w14:paraId="624E9B34" w14:textId="77777777" w:rsidR="00F90BFA" w:rsidRPr="000B63FD" w:rsidRDefault="00F90BFA" w:rsidP="00433CEF">
      <w:pPr>
        <w:pStyle w:val="Heading4"/>
        <w:rPr>
          <w:lang w:eastAsia="zh-CN"/>
        </w:rPr>
      </w:pPr>
      <w:bookmarkStart w:id="208" w:name="_Toc19708933"/>
      <w:bookmarkStart w:id="209" w:name="_Toc27745004"/>
      <w:bookmarkStart w:id="210" w:name="_Toc29803157"/>
      <w:bookmarkStart w:id="211" w:name="_Toc35969906"/>
      <w:bookmarkStart w:id="212" w:name="_Toc36050700"/>
      <w:bookmarkStart w:id="213" w:name="_Toc44847412"/>
      <w:bookmarkStart w:id="214" w:name="_Toc51845064"/>
      <w:bookmarkStart w:id="215" w:name="_Toc51845395"/>
      <w:bookmarkStart w:id="216" w:name="_Toc57017463"/>
      <w:bookmarkStart w:id="217" w:name="_Toc98266849"/>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8"/>
      <w:bookmarkEnd w:id="209"/>
      <w:bookmarkEnd w:id="210"/>
      <w:bookmarkEnd w:id="211"/>
      <w:bookmarkEnd w:id="212"/>
      <w:bookmarkEnd w:id="213"/>
      <w:bookmarkEnd w:id="214"/>
      <w:bookmarkEnd w:id="215"/>
      <w:bookmarkEnd w:id="216"/>
      <w:bookmarkEnd w:id="217"/>
    </w:p>
    <w:p w14:paraId="7CA50675"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14:paraId="61F5BE46" w14:textId="77777777" w:rsidR="00F90BFA" w:rsidRPr="000B63FD" w:rsidRDefault="00F90BFA" w:rsidP="00433CEF">
      <w:pPr>
        <w:pStyle w:val="Heading4"/>
        <w:rPr>
          <w:lang w:eastAsia="zh-CN"/>
        </w:rPr>
      </w:pPr>
      <w:bookmarkStart w:id="218" w:name="_Toc19708934"/>
      <w:bookmarkStart w:id="219" w:name="_Toc27745005"/>
      <w:bookmarkStart w:id="220" w:name="_Toc29803158"/>
      <w:bookmarkStart w:id="221" w:name="_Toc35969907"/>
      <w:bookmarkStart w:id="222" w:name="_Toc36050701"/>
      <w:bookmarkStart w:id="223" w:name="_Toc44847413"/>
      <w:bookmarkStart w:id="224" w:name="_Toc51845065"/>
      <w:bookmarkStart w:id="225" w:name="_Toc51845396"/>
      <w:bookmarkStart w:id="226" w:name="_Toc57017464"/>
      <w:bookmarkStart w:id="227" w:name="_Toc98266850"/>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8"/>
      <w:bookmarkEnd w:id="219"/>
      <w:bookmarkEnd w:id="220"/>
      <w:bookmarkEnd w:id="221"/>
      <w:bookmarkEnd w:id="222"/>
      <w:bookmarkEnd w:id="223"/>
      <w:bookmarkEnd w:id="224"/>
      <w:bookmarkEnd w:id="225"/>
      <w:bookmarkEnd w:id="226"/>
      <w:bookmarkEnd w:id="227"/>
    </w:p>
    <w:p w14:paraId="2B91625E" w14:textId="77777777"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37768F3" w14:textId="77777777" w:rsidR="00F90BFA" w:rsidRPr="000B63FD" w:rsidRDefault="00F90BFA" w:rsidP="00F90BFA">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87DBF86" w14:textId="77777777" w:rsidTr="006254F7">
        <w:trPr>
          <w:cantSplit/>
        </w:trPr>
        <w:tc>
          <w:tcPr>
            <w:tcW w:w="2410" w:type="dxa"/>
            <w:shd w:val="clear" w:color="auto" w:fill="E0E0E0"/>
          </w:tcPr>
          <w:p w14:paraId="1701D99E" w14:textId="77777777" w:rsidR="00F90BFA" w:rsidRPr="000B63FD" w:rsidRDefault="00F90BFA" w:rsidP="006254F7">
            <w:pPr>
              <w:pStyle w:val="TAH"/>
            </w:pPr>
            <w:r w:rsidRPr="000B63FD">
              <w:t>Name</w:t>
            </w:r>
          </w:p>
        </w:tc>
        <w:tc>
          <w:tcPr>
            <w:tcW w:w="1985" w:type="dxa"/>
            <w:shd w:val="clear" w:color="auto" w:fill="E0E0E0"/>
          </w:tcPr>
          <w:p w14:paraId="3D0643BD" w14:textId="77777777" w:rsidR="00F90BFA" w:rsidRPr="000B63FD" w:rsidRDefault="00F90BFA" w:rsidP="006254F7">
            <w:pPr>
              <w:pStyle w:val="TAH"/>
            </w:pPr>
            <w:r w:rsidRPr="000B63FD">
              <w:t>Reference</w:t>
            </w:r>
          </w:p>
        </w:tc>
        <w:tc>
          <w:tcPr>
            <w:tcW w:w="5386" w:type="dxa"/>
            <w:shd w:val="clear" w:color="auto" w:fill="E0E0E0"/>
          </w:tcPr>
          <w:p w14:paraId="34616C1F" w14:textId="77777777" w:rsidR="00F90BFA" w:rsidRPr="000B63FD" w:rsidRDefault="00F90BFA" w:rsidP="006254F7">
            <w:pPr>
              <w:pStyle w:val="TAH"/>
              <w:rPr>
                <w:rFonts w:eastAsia="Batang"/>
                <w:lang w:eastAsia="ko-KR"/>
              </w:rPr>
            </w:pPr>
            <w:r w:rsidRPr="000B63FD">
              <w:t>Description</w:t>
            </w:r>
          </w:p>
        </w:tc>
      </w:tr>
      <w:tr w:rsidR="00F90BFA" w:rsidRPr="000B63FD" w14:paraId="1C9327B3" w14:textId="77777777" w:rsidTr="006254F7">
        <w:trPr>
          <w:cantSplit/>
        </w:trPr>
        <w:tc>
          <w:tcPr>
            <w:tcW w:w="2410" w:type="dxa"/>
          </w:tcPr>
          <w:p w14:paraId="2B293E7D" w14:textId="77777777" w:rsidR="00F90BFA" w:rsidRPr="000B63FD" w:rsidRDefault="00F90BFA" w:rsidP="006254F7">
            <w:pPr>
              <w:pStyle w:val="TAL"/>
              <w:rPr>
                <w:lang w:eastAsia="zh-CN"/>
              </w:rPr>
            </w:pPr>
            <w:r w:rsidRPr="000B63FD">
              <w:t>Accept</w:t>
            </w:r>
          </w:p>
        </w:tc>
        <w:tc>
          <w:tcPr>
            <w:tcW w:w="1985" w:type="dxa"/>
          </w:tcPr>
          <w:p w14:paraId="684F0DD6"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D2AF12" w14:textId="77777777"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14:paraId="3A6E55DA" w14:textId="77777777" w:rsidTr="006254F7">
        <w:trPr>
          <w:cantSplit/>
        </w:trPr>
        <w:tc>
          <w:tcPr>
            <w:tcW w:w="2410" w:type="dxa"/>
          </w:tcPr>
          <w:p w14:paraId="5466AF8E" w14:textId="77777777" w:rsidR="00F90BFA" w:rsidRPr="000B63FD" w:rsidRDefault="00F90BFA" w:rsidP="006254F7">
            <w:pPr>
              <w:pStyle w:val="TAL"/>
            </w:pPr>
            <w:r w:rsidRPr="000B63FD">
              <w:rPr>
                <w:rFonts w:hint="eastAsia"/>
              </w:rPr>
              <w:t>Accept</w:t>
            </w:r>
            <w:r w:rsidRPr="000B63FD">
              <w:t>-Encoding</w:t>
            </w:r>
          </w:p>
        </w:tc>
        <w:tc>
          <w:tcPr>
            <w:tcW w:w="1985" w:type="dxa"/>
          </w:tcPr>
          <w:p w14:paraId="0269B6E7"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C9A6701" w14:textId="77777777" w:rsidR="00F90BFA" w:rsidRPr="000B63FD" w:rsidRDefault="00F90BFA" w:rsidP="006254F7">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F90BFA" w:rsidRPr="000B63FD" w14:paraId="35902A63" w14:textId="77777777" w:rsidTr="006254F7">
        <w:trPr>
          <w:cantSplit/>
        </w:trPr>
        <w:tc>
          <w:tcPr>
            <w:tcW w:w="2410" w:type="dxa"/>
          </w:tcPr>
          <w:p w14:paraId="35E0576D" w14:textId="77777777" w:rsidR="00F90BFA" w:rsidRPr="000B63FD" w:rsidRDefault="00F90BFA" w:rsidP="006254F7">
            <w:pPr>
              <w:pStyle w:val="TAL"/>
              <w:rPr>
                <w:lang w:eastAsia="zh-CN"/>
              </w:rPr>
            </w:pPr>
            <w:r w:rsidRPr="000B63FD">
              <w:t>Content-Length</w:t>
            </w:r>
          </w:p>
        </w:tc>
        <w:tc>
          <w:tcPr>
            <w:tcW w:w="1985" w:type="dxa"/>
          </w:tcPr>
          <w:p w14:paraId="7A86B228"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6DA643" w14:textId="77777777"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14:paraId="5AA929BF" w14:textId="77777777" w:rsidTr="006254F7">
        <w:trPr>
          <w:cantSplit/>
        </w:trPr>
        <w:tc>
          <w:tcPr>
            <w:tcW w:w="2410" w:type="dxa"/>
          </w:tcPr>
          <w:p w14:paraId="76B6EDD4" w14:textId="77777777" w:rsidR="00F90BFA" w:rsidRPr="000B63FD" w:rsidRDefault="00F90BFA" w:rsidP="006254F7">
            <w:pPr>
              <w:pStyle w:val="TAL"/>
            </w:pPr>
            <w:r w:rsidRPr="000B63FD">
              <w:t>Content-Type</w:t>
            </w:r>
          </w:p>
        </w:tc>
        <w:tc>
          <w:tcPr>
            <w:tcW w:w="1985" w:type="dxa"/>
          </w:tcPr>
          <w:p w14:paraId="62CEE45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61B917D" w14:textId="77777777"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14:paraId="2EB80B4A" w14:textId="77777777" w:rsidTr="006254F7">
        <w:trPr>
          <w:cantSplit/>
        </w:trPr>
        <w:tc>
          <w:tcPr>
            <w:tcW w:w="2410" w:type="dxa"/>
          </w:tcPr>
          <w:p w14:paraId="26B36D37"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C718EE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83148C" w14:textId="77777777"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126C9" w:rsidRPr="000B63FD" w14:paraId="6D177E77" w14:textId="77777777" w:rsidTr="006254F7">
        <w:trPr>
          <w:cantSplit/>
        </w:trPr>
        <w:tc>
          <w:tcPr>
            <w:tcW w:w="2410" w:type="dxa"/>
          </w:tcPr>
          <w:p w14:paraId="6595D3D9" w14:textId="77777777" w:rsidR="00F126C9" w:rsidRPr="000B63FD" w:rsidRDefault="00F126C9" w:rsidP="00F126C9">
            <w:pPr>
              <w:pStyle w:val="TAL"/>
              <w:rPr>
                <w:lang w:eastAsia="zh-CN"/>
              </w:rPr>
            </w:pPr>
            <w:r w:rsidRPr="000B63FD">
              <w:rPr>
                <w:rFonts w:hint="eastAsia"/>
                <w:lang w:eastAsia="zh-CN"/>
              </w:rPr>
              <w:t>User-Agent</w:t>
            </w:r>
          </w:p>
        </w:tc>
        <w:tc>
          <w:tcPr>
            <w:tcW w:w="1985" w:type="dxa"/>
          </w:tcPr>
          <w:p w14:paraId="3FED0DFD" w14:textId="77777777" w:rsidR="00F126C9" w:rsidRPr="000B63FD" w:rsidRDefault="00F126C9" w:rsidP="00F126C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6F38964" w14:textId="77777777" w:rsidR="00EE3E2B" w:rsidRDefault="00F126C9" w:rsidP="00F126C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4E9FA2BC" w14:textId="27EAB77E" w:rsidR="00F126C9" w:rsidRDefault="00F126C9" w:rsidP="00F126C9">
            <w:pPr>
              <w:pStyle w:val="TAL"/>
              <w:rPr>
                <w:lang w:eastAsia="zh-CN"/>
              </w:rPr>
            </w:pPr>
          </w:p>
          <w:p w14:paraId="2E1B4829" w14:textId="77777777" w:rsidR="00EE3E2B" w:rsidRDefault="00F126C9" w:rsidP="00F126C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A57593C" w14:textId="77777777" w:rsidR="00EE3E2B" w:rsidRPr="00ED2376" w:rsidRDefault="00F126C9" w:rsidP="00F126C9">
            <w:pPr>
              <w:pStyle w:val="B1"/>
              <w:rPr>
                <w:rFonts w:ascii="Arial" w:hAnsi="Arial"/>
                <w:sz w:val="18"/>
                <w:lang w:eastAsia="zh-CN"/>
              </w:rPr>
            </w:pPr>
            <w:bookmarkStart w:id="228" w:name="_PERM_MCCTEMPBM_CRPT829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1A0394B"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6BF9E6C8" w14:textId="3AC2B6CE" w:rsidR="00F126C9" w:rsidRPr="000B63FD" w:rsidRDefault="00F126C9" w:rsidP="00F126C9">
            <w:pPr>
              <w:rPr>
                <w:rFonts w:ascii="Arial" w:hAnsi="Arial"/>
                <w:sz w:val="18"/>
                <w:lang w:val="en-US" w:eastAsia="zh-CN"/>
              </w:rPr>
            </w:pPr>
            <w:bookmarkStart w:id="229" w:name="_PERM_MCCTEMPBM_CRPT82990005___7"/>
            <w:bookmarkEnd w:id="228"/>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bookmarkEnd w:id="229"/>
          </w:p>
        </w:tc>
      </w:tr>
      <w:tr w:rsidR="00F90BFA" w:rsidRPr="000B63FD" w14:paraId="1C806D13" w14:textId="77777777" w:rsidTr="006254F7">
        <w:trPr>
          <w:cantSplit/>
        </w:trPr>
        <w:tc>
          <w:tcPr>
            <w:tcW w:w="2410" w:type="dxa"/>
          </w:tcPr>
          <w:p w14:paraId="395B8627"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73667CE"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4D38F0F3" w14:textId="77777777"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14:paraId="079C1882" w14:textId="77777777" w:rsidTr="006254F7">
        <w:trPr>
          <w:cantSplit/>
        </w:trPr>
        <w:tc>
          <w:tcPr>
            <w:tcW w:w="2410" w:type="dxa"/>
          </w:tcPr>
          <w:p w14:paraId="05E540BB" w14:textId="77777777" w:rsidR="00F90BFA" w:rsidRPr="000B63FD" w:rsidRDefault="00F90BFA" w:rsidP="006254F7">
            <w:pPr>
              <w:pStyle w:val="TAL"/>
              <w:rPr>
                <w:lang w:eastAsia="zh-CN"/>
              </w:rPr>
            </w:pPr>
            <w:r w:rsidRPr="000B63FD">
              <w:rPr>
                <w:lang w:eastAsia="zh-CN"/>
              </w:rPr>
              <w:t>If-Modified-Since</w:t>
            </w:r>
          </w:p>
        </w:tc>
        <w:tc>
          <w:tcPr>
            <w:tcW w:w="1985" w:type="dxa"/>
          </w:tcPr>
          <w:p w14:paraId="46F0FCB5" w14:textId="77777777" w:rsidR="00F90BFA" w:rsidRPr="000B63FD" w:rsidRDefault="00F90BFA" w:rsidP="006254F7">
            <w:pPr>
              <w:pStyle w:val="TAL"/>
              <w:rPr>
                <w:lang w:eastAsia="zh-CN"/>
              </w:rPr>
            </w:pPr>
            <w:r w:rsidRPr="000B63FD">
              <w:rPr>
                <w:lang w:eastAsia="zh-CN"/>
              </w:rPr>
              <w:t>IETF RFC 7232 [24]</w:t>
            </w:r>
          </w:p>
        </w:tc>
        <w:tc>
          <w:tcPr>
            <w:tcW w:w="5386" w:type="dxa"/>
          </w:tcPr>
          <w:p w14:paraId="261B7D21" w14:textId="77777777"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14:paraId="4B1EBA4C" w14:textId="77777777" w:rsidTr="006254F7">
        <w:trPr>
          <w:cantSplit/>
        </w:trPr>
        <w:tc>
          <w:tcPr>
            <w:tcW w:w="2410" w:type="dxa"/>
          </w:tcPr>
          <w:p w14:paraId="0A64EB94" w14:textId="77777777" w:rsidR="00F90BFA" w:rsidRPr="000B63FD" w:rsidRDefault="00F90BFA" w:rsidP="006254F7">
            <w:pPr>
              <w:pStyle w:val="TAL"/>
              <w:rPr>
                <w:lang w:eastAsia="zh-CN"/>
              </w:rPr>
            </w:pPr>
            <w:r w:rsidRPr="000B63FD">
              <w:rPr>
                <w:lang w:eastAsia="zh-CN"/>
              </w:rPr>
              <w:t>If-None-Match</w:t>
            </w:r>
          </w:p>
        </w:tc>
        <w:tc>
          <w:tcPr>
            <w:tcW w:w="1985" w:type="dxa"/>
          </w:tcPr>
          <w:p w14:paraId="5CAE30A8" w14:textId="77777777" w:rsidR="00F90BFA" w:rsidRPr="000B63FD" w:rsidRDefault="00F90BFA" w:rsidP="006254F7">
            <w:pPr>
              <w:pStyle w:val="TAL"/>
              <w:rPr>
                <w:lang w:eastAsia="zh-CN"/>
              </w:rPr>
            </w:pPr>
            <w:r w:rsidRPr="000B63FD">
              <w:rPr>
                <w:lang w:eastAsia="zh-CN"/>
              </w:rPr>
              <w:t>IETF RFC 7232 [24]</w:t>
            </w:r>
          </w:p>
        </w:tc>
        <w:tc>
          <w:tcPr>
            <w:tcW w:w="5386" w:type="dxa"/>
          </w:tcPr>
          <w:p w14:paraId="218D7719" w14:textId="77777777" w:rsidR="00F90BFA" w:rsidRPr="000B63FD" w:rsidRDefault="00F90BFA" w:rsidP="006254F7">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14:paraId="14666E1F" w14:textId="77777777" w:rsidTr="006254F7">
        <w:trPr>
          <w:cantSplit/>
        </w:trPr>
        <w:tc>
          <w:tcPr>
            <w:tcW w:w="2410" w:type="dxa"/>
          </w:tcPr>
          <w:p w14:paraId="74DDC2A2" w14:textId="77777777" w:rsidR="00F90BFA" w:rsidRPr="000B63FD" w:rsidRDefault="00F90BFA" w:rsidP="006254F7">
            <w:pPr>
              <w:pStyle w:val="TAL"/>
              <w:rPr>
                <w:lang w:eastAsia="zh-CN"/>
              </w:rPr>
            </w:pPr>
            <w:r w:rsidRPr="000B63FD">
              <w:rPr>
                <w:rFonts w:hint="eastAsia"/>
                <w:lang w:eastAsia="zh-CN"/>
              </w:rPr>
              <w:t>If-Match</w:t>
            </w:r>
          </w:p>
        </w:tc>
        <w:tc>
          <w:tcPr>
            <w:tcW w:w="1985" w:type="dxa"/>
          </w:tcPr>
          <w:p w14:paraId="7A80B690" w14:textId="77777777" w:rsidR="00F90BFA" w:rsidRPr="000B63FD" w:rsidRDefault="00F90BFA" w:rsidP="006254F7">
            <w:pPr>
              <w:pStyle w:val="TAL"/>
              <w:rPr>
                <w:lang w:eastAsia="zh-CN"/>
              </w:rPr>
            </w:pPr>
            <w:r w:rsidRPr="000B63FD">
              <w:rPr>
                <w:lang w:eastAsia="zh-CN"/>
              </w:rPr>
              <w:t>IETF RFC 7232 [24]</w:t>
            </w:r>
          </w:p>
        </w:tc>
        <w:tc>
          <w:tcPr>
            <w:tcW w:w="5386" w:type="dxa"/>
          </w:tcPr>
          <w:p w14:paraId="36E899F0" w14:textId="77777777" w:rsidR="00F90BFA" w:rsidRPr="000B63FD" w:rsidRDefault="00F90BFA" w:rsidP="006254F7">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14:paraId="33354744" w14:textId="77777777" w:rsidTr="006254F7">
        <w:trPr>
          <w:cantSplit/>
        </w:trPr>
        <w:tc>
          <w:tcPr>
            <w:tcW w:w="2410" w:type="dxa"/>
          </w:tcPr>
          <w:p w14:paraId="389B5E40"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3B7B7F9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BD987A4"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14:paraId="4126C8FE" w14:textId="77777777" w:rsidTr="006254F7">
        <w:trPr>
          <w:cantSplit/>
        </w:trPr>
        <w:tc>
          <w:tcPr>
            <w:tcW w:w="2410" w:type="dxa"/>
          </w:tcPr>
          <w:p w14:paraId="1DFBC762" w14:textId="77777777" w:rsidR="00F90BFA" w:rsidRPr="000B63FD" w:rsidRDefault="00F90BFA" w:rsidP="006254F7">
            <w:pPr>
              <w:pStyle w:val="TAL"/>
              <w:rPr>
                <w:lang w:eastAsia="zh-CN"/>
              </w:rPr>
            </w:pPr>
            <w:r w:rsidRPr="000B63FD">
              <w:rPr>
                <w:rFonts w:hint="eastAsia"/>
                <w:lang w:eastAsia="zh-CN"/>
              </w:rPr>
              <w:t>Authorization</w:t>
            </w:r>
          </w:p>
        </w:tc>
        <w:tc>
          <w:tcPr>
            <w:tcW w:w="1985" w:type="dxa"/>
          </w:tcPr>
          <w:p w14:paraId="5F1CBF9C" w14:textId="77777777"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14:paraId="6CEFA8AC" w14:textId="7D99A3EE"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sidR="00EE3E2B">
              <w:rPr>
                <w:lang w:eastAsia="zh-CN"/>
              </w:rPr>
              <w:t>clause </w:t>
            </w:r>
            <w:r w:rsidR="00EE3E2B" w:rsidRPr="000B63FD">
              <w:rPr>
                <w:lang w:eastAsia="zh-CN"/>
              </w:rPr>
              <w:t>1</w:t>
            </w:r>
            <w:r w:rsidRPr="000B63FD">
              <w:rPr>
                <w:lang w:eastAsia="zh-CN"/>
              </w:rPr>
              <w:t xml:space="preserve">3.4.1 of 3GPP TS  33.501 [17],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 and IETF RFC 6750 [23].</w:t>
            </w:r>
          </w:p>
        </w:tc>
      </w:tr>
      <w:tr w:rsidR="00F90BFA" w:rsidRPr="000B63FD" w14:paraId="0C50353F" w14:textId="77777777" w:rsidTr="006254F7">
        <w:trPr>
          <w:cantSplit/>
        </w:trPr>
        <w:tc>
          <w:tcPr>
            <w:tcW w:w="9781" w:type="dxa"/>
            <w:gridSpan w:val="3"/>
          </w:tcPr>
          <w:p w14:paraId="07F99184" w14:textId="77777777"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C175F84" w14:textId="77777777" w:rsidR="00F90BFA" w:rsidRPr="000B63FD" w:rsidRDefault="00F90BFA" w:rsidP="00F90BFA">
      <w:pPr>
        <w:rPr>
          <w:lang w:eastAsia="zh-CN"/>
        </w:rPr>
      </w:pPr>
    </w:p>
    <w:p w14:paraId="27B83C8C" w14:textId="77777777"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6082B579" w14:textId="77777777" w:rsidTr="006254F7">
        <w:trPr>
          <w:cantSplit/>
        </w:trPr>
        <w:tc>
          <w:tcPr>
            <w:tcW w:w="2410" w:type="dxa"/>
            <w:shd w:val="clear" w:color="auto" w:fill="E0E0E0"/>
          </w:tcPr>
          <w:p w14:paraId="61F7886B" w14:textId="77777777" w:rsidR="00F90BFA" w:rsidRPr="000B63FD" w:rsidRDefault="00F90BFA" w:rsidP="006254F7">
            <w:pPr>
              <w:pStyle w:val="TAH"/>
            </w:pPr>
            <w:r w:rsidRPr="000B63FD">
              <w:t>Name</w:t>
            </w:r>
          </w:p>
        </w:tc>
        <w:tc>
          <w:tcPr>
            <w:tcW w:w="1985" w:type="dxa"/>
            <w:shd w:val="clear" w:color="auto" w:fill="E0E0E0"/>
          </w:tcPr>
          <w:p w14:paraId="70396E99" w14:textId="77777777" w:rsidR="00F90BFA" w:rsidRPr="000B63FD" w:rsidRDefault="00F90BFA" w:rsidP="006254F7">
            <w:pPr>
              <w:pStyle w:val="TAH"/>
            </w:pPr>
            <w:r w:rsidRPr="000B63FD">
              <w:t>Reference</w:t>
            </w:r>
          </w:p>
        </w:tc>
        <w:tc>
          <w:tcPr>
            <w:tcW w:w="5386" w:type="dxa"/>
            <w:shd w:val="clear" w:color="auto" w:fill="E0E0E0"/>
          </w:tcPr>
          <w:p w14:paraId="6654DBD7" w14:textId="77777777" w:rsidR="00F90BFA" w:rsidRPr="000B63FD" w:rsidRDefault="00F90BFA" w:rsidP="006254F7">
            <w:pPr>
              <w:pStyle w:val="TAH"/>
              <w:rPr>
                <w:rFonts w:eastAsia="Batang"/>
                <w:lang w:eastAsia="ko-KR"/>
              </w:rPr>
            </w:pPr>
            <w:r w:rsidRPr="000B63FD">
              <w:t>Description</w:t>
            </w:r>
          </w:p>
        </w:tc>
      </w:tr>
      <w:tr w:rsidR="00F90BFA" w:rsidRPr="000B63FD" w14:paraId="5921955F" w14:textId="77777777" w:rsidTr="006254F7">
        <w:trPr>
          <w:cantSplit/>
        </w:trPr>
        <w:tc>
          <w:tcPr>
            <w:tcW w:w="2410" w:type="dxa"/>
          </w:tcPr>
          <w:p w14:paraId="1178D227" w14:textId="77777777" w:rsidR="00F90BFA" w:rsidRPr="000B63FD" w:rsidRDefault="00F90BFA" w:rsidP="006254F7">
            <w:pPr>
              <w:pStyle w:val="TAL"/>
              <w:rPr>
                <w:lang w:eastAsia="zh-CN"/>
              </w:rPr>
            </w:pPr>
            <w:r w:rsidRPr="000B63FD">
              <w:t>Content-Length</w:t>
            </w:r>
          </w:p>
        </w:tc>
        <w:tc>
          <w:tcPr>
            <w:tcW w:w="1985" w:type="dxa"/>
          </w:tcPr>
          <w:p w14:paraId="6322EAE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D9B47E2" w14:textId="77777777"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14:paraId="2D91012C" w14:textId="77777777" w:rsidTr="006254F7">
        <w:trPr>
          <w:cantSplit/>
        </w:trPr>
        <w:tc>
          <w:tcPr>
            <w:tcW w:w="2410" w:type="dxa"/>
          </w:tcPr>
          <w:p w14:paraId="786C4968" w14:textId="77777777" w:rsidR="00F90BFA" w:rsidRPr="000B63FD" w:rsidRDefault="00F90BFA" w:rsidP="006254F7">
            <w:pPr>
              <w:pStyle w:val="TAL"/>
            </w:pPr>
            <w:r w:rsidRPr="000B63FD">
              <w:t>Content-Type</w:t>
            </w:r>
          </w:p>
        </w:tc>
        <w:tc>
          <w:tcPr>
            <w:tcW w:w="1985" w:type="dxa"/>
          </w:tcPr>
          <w:p w14:paraId="6D490A32"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192444" w14:textId="77777777"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14:paraId="2FAE6289" w14:textId="77777777" w:rsidTr="006254F7">
        <w:trPr>
          <w:cantSplit/>
        </w:trPr>
        <w:tc>
          <w:tcPr>
            <w:tcW w:w="2410" w:type="dxa"/>
          </w:tcPr>
          <w:p w14:paraId="2EE6BEDD" w14:textId="77777777" w:rsidR="00F90BFA" w:rsidRPr="000B63FD" w:rsidRDefault="00F90BFA" w:rsidP="006254F7">
            <w:pPr>
              <w:pStyle w:val="TAL"/>
              <w:rPr>
                <w:lang w:eastAsia="zh-CN"/>
              </w:rPr>
            </w:pPr>
            <w:r w:rsidRPr="000B63FD">
              <w:rPr>
                <w:rFonts w:hint="eastAsia"/>
                <w:lang w:eastAsia="zh-CN"/>
              </w:rPr>
              <w:t>Location</w:t>
            </w:r>
          </w:p>
        </w:tc>
        <w:tc>
          <w:tcPr>
            <w:tcW w:w="1985" w:type="dxa"/>
          </w:tcPr>
          <w:p w14:paraId="653501DE"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D959CD5"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14:paraId="2D276118" w14:textId="77777777" w:rsidTr="006254F7">
        <w:trPr>
          <w:cantSplit/>
        </w:trPr>
        <w:tc>
          <w:tcPr>
            <w:tcW w:w="2410" w:type="dxa"/>
          </w:tcPr>
          <w:p w14:paraId="5006DC5D" w14:textId="77777777" w:rsidR="00F90BFA" w:rsidRPr="000B63FD" w:rsidRDefault="00F90BFA" w:rsidP="006254F7">
            <w:pPr>
              <w:pStyle w:val="TAL"/>
              <w:rPr>
                <w:lang w:eastAsia="zh-CN"/>
              </w:rPr>
            </w:pPr>
            <w:r w:rsidRPr="000B63FD">
              <w:rPr>
                <w:lang w:eastAsia="zh-CN"/>
              </w:rPr>
              <w:t>Retry-After</w:t>
            </w:r>
          </w:p>
        </w:tc>
        <w:tc>
          <w:tcPr>
            <w:tcW w:w="1985" w:type="dxa"/>
          </w:tcPr>
          <w:p w14:paraId="3240B746" w14:textId="77777777" w:rsidR="00F90BFA" w:rsidRPr="000B63FD" w:rsidRDefault="00F90BFA" w:rsidP="006254F7">
            <w:pPr>
              <w:pStyle w:val="TAL"/>
              <w:rPr>
                <w:lang w:eastAsia="zh-CN"/>
              </w:rPr>
            </w:pPr>
            <w:r w:rsidRPr="000B63FD">
              <w:rPr>
                <w:lang w:eastAsia="zh-CN"/>
              </w:rPr>
              <w:t>IETF RFC 7231 [11]</w:t>
            </w:r>
          </w:p>
        </w:tc>
        <w:tc>
          <w:tcPr>
            <w:tcW w:w="5386" w:type="dxa"/>
          </w:tcPr>
          <w:p w14:paraId="77C3C9F3" w14:textId="77777777"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14:paraId="1AEB9879" w14:textId="77777777" w:rsidTr="006254F7">
        <w:trPr>
          <w:cantSplit/>
        </w:trPr>
        <w:tc>
          <w:tcPr>
            <w:tcW w:w="2410" w:type="dxa"/>
          </w:tcPr>
          <w:p w14:paraId="5AC4AC42"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611585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75C3F7" w14:textId="77777777"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14:paraId="460DFC85" w14:textId="77777777" w:rsidTr="006254F7">
        <w:trPr>
          <w:cantSplit/>
        </w:trPr>
        <w:tc>
          <w:tcPr>
            <w:tcW w:w="2410" w:type="dxa"/>
          </w:tcPr>
          <w:p w14:paraId="5B452735"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6FE0083"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5966566A"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14:paraId="014FE610" w14:textId="77777777" w:rsidTr="006254F7">
        <w:trPr>
          <w:cantSplit/>
        </w:trPr>
        <w:tc>
          <w:tcPr>
            <w:tcW w:w="2410" w:type="dxa"/>
          </w:tcPr>
          <w:p w14:paraId="219D5641" w14:textId="77777777" w:rsidR="00F90BFA" w:rsidRPr="000B63FD" w:rsidRDefault="00F90BFA" w:rsidP="006254F7">
            <w:pPr>
              <w:pStyle w:val="TAL"/>
              <w:rPr>
                <w:lang w:eastAsia="zh-CN"/>
              </w:rPr>
            </w:pPr>
            <w:r w:rsidRPr="000B63FD">
              <w:rPr>
                <w:lang w:eastAsia="zh-CN"/>
              </w:rPr>
              <w:t>Age</w:t>
            </w:r>
          </w:p>
        </w:tc>
        <w:tc>
          <w:tcPr>
            <w:tcW w:w="1985" w:type="dxa"/>
          </w:tcPr>
          <w:p w14:paraId="2C02D095"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0308BD39"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14:paraId="105B962A" w14:textId="77777777" w:rsidTr="006254F7">
        <w:trPr>
          <w:cantSplit/>
        </w:trPr>
        <w:tc>
          <w:tcPr>
            <w:tcW w:w="2410" w:type="dxa"/>
          </w:tcPr>
          <w:p w14:paraId="7139A9B0" w14:textId="77777777" w:rsidR="00F90BFA" w:rsidRPr="000B63FD" w:rsidRDefault="00F90BFA" w:rsidP="006254F7">
            <w:pPr>
              <w:pStyle w:val="TAL"/>
              <w:rPr>
                <w:lang w:eastAsia="zh-CN"/>
              </w:rPr>
            </w:pPr>
            <w:r w:rsidRPr="000B63FD">
              <w:rPr>
                <w:lang w:eastAsia="zh-CN"/>
              </w:rPr>
              <w:t>Last-Modified</w:t>
            </w:r>
          </w:p>
        </w:tc>
        <w:tc>
          <w:tcPr>
            <w:tcW w:w="1985" w:type="dxa"/>
          </w:tcPr>
          <w:p w14:paraId="4C2FA66A" w14:textId="77777777" w:rsidR="00F90BFA" w:rsidRPr="000B63FD" w:rsidRDefault="00F90BFA" w:rsidP="006254F7">
            <w:pPr>
              <w:pStyle w:val="TAL"/>
              <w:rPr>
                <w:lang w:eastAsia="zh-CN"/>
              </w:rPr>
            </w:pPr>
            <w:r w:rsidRPr="000B63FD">
              <w:rPr>
                <w:lang w:eastAsia="zh-CN"/>
              </w:rPr>
              <w:t>IETF RFC 7232 [24]</w:t>
            </w:r>
          </w:p>
        </w:tc>
        <w:tc>
          <w:tcPr>
            <w:tcW w:w="5386" w:type="dxa"/>
          </w:tcPr>
          <w:p w14:paraId="5B10034D" w14:textId="77777777"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14:paraId="7EC05431" w14:textId="77777777" w:rsidTr="006254F7">
        <w:trPr>
          <w:cantSplit/>
        </w:trPr>
        <w:tc>
          <w:tcPr>
            <w:tcW w:w="2410" w:type="dxa"/>
          </w:tcPr>
          <w:p w14:paraId="249C8008" w14:textId="77777777" w:rsidR="00F90BFA" w:rsidRPr="000B63FD" w:rsidRDefault="00F90BFA" w:rsidP="006254F7">
            <w:pPr>
              <w:pStyle w:val="TAL"/>
              <w:rPr>
                <w:lang w:eastAsia="zh-CN"/>
              </w:rPr>
            </w:pPr>
            <w:r w:rsidRPr="000B63FD">
              <w:rPr>
                <w:lang w:eastAsia="zh-CN"/>
              </w:rPr>
              <w:t>ETag</w:t>
            </w:r>
          </w:p>
        </w:tc>
        <w:tc>
          <w:tcPr>
            <w:tcW w:w="1985" w:type="dxa"/>
          </w:tcPr>
          <w:p w14:paraId="22E88448" w14:textId="77777777" w:rsidR="00F90BFA" w:rsidRPr="000B63FD" w:rsidRDefault="00F90BFA" w:rsidP="006254F7">
            <w:pPr>
              <w:pStyle w:val="TAL"/>
              <w:rPr>
                <w:lang w:eastAsia="zh-CN"/>
              </w:rPr>
            </w:pPr>
            <w:r w:rsidRPr="000B63FD">
              <w:rPr>
                <w:lang w:eastAsia="zh-CN"/>
              </w:rPr>
              <w:t>IETF RFC 7232 [24]</w:t>
            </w:r>
          </w:p>
        </w:tc>
        <w:tc>
          <w:tcPr>
            <w:tcW w:w="5386" w:type="dxa"/>
          </w:tcPr>
          <w:p w14:paraId="4D277BAC" w14:textId="77777777"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14:paraId="3370C8CA" w14:textId="77777777" w:rsidTr="006254F7">
        <w:trPr>
          <w:cantSplit/>
        </w:trPr>
        <w:tc>
          <w:tcPr>
            <w:tcW w:w="2410" w:type="dxa"/>
          </w:tcPr>
          <w:p w14:paraId="336ACC6B"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2330FF03"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9B3DD46" w14:textId="77777777"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43C8F55" w14:textId="2251F68B" w:rsidR="00F90BFA" w:rsidRDefault="00F90BFA" w:rsidP="006254F7">
            <w:pPr>
              <w:pStyle w:val="TAL"/>
              <w:rPr>
                <w:lang w:eastAsia="zh-CN"/>
              </w:rPr>
            </w:pPr>
            <w:r>
              <w:rPr>
                <w:lang w:eastAsia="zh-CN"/>
              </w:rPr>
              <w:t xml:space="preserve">This header shall be inserted by an SCP or SEPP when relaying an HTTP error response (see </w:t>
            </w:r>
            <w:r w:rsidR="00EE3E2B">
              <w:rPr>
                <w:lang w:eastAsia="zh-CN"/>
              </w:rPr>
              <w:t>clause 6</w:t>
            </w:r>
            <w:r>
              <w:rPr>
                <w:lang w:eastAsia="zh-CN"/>
              </w:rPr>
              <w:t>.10.8)</w:t>
            </w:r>
            <w:r w:rsidRPr="000B63FD">
              <w:rPr>
                <w:lang w:eastAsia="zh-CN"/>
              </w:rPr>
              <w:t>.</w:t>
            </w:r>
            <w:r>
              <w:rPr>
                <w:lang w:eastAsia="zh-CN"/>
              </w:rPr>
              <w:t xml:space="preserve"> It may be inserted when relaying other HTTP responses.</w:t>
            </w:r>
          </w:p>
          <w:p w14:paraId="5253A5F7" w14:textId="77777777"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6E12D8C2" w14:textId="77777777"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14:paraId="6412771F" w14:textId="77777777" w:rsidR="00F90BFA" w:rsidRPr="000B63FD" w:rsidRDefault="00F90BFA" w:rsidP="006254F7">
            <w:pPr>
              <w:pStyle w:val="TAL"/>
              <w:rPr>
                <w:lang w:eastAsia="zh-CN"/>
              </w:rPr>
            </w:pPr>
            <w:r>
              <w:rPr>
                <w:lang w:eastAsia="zh-CN"/>
              </w:rPr>
              <w:t>- "SEPP-&lt;SEPP FQDN&gt;" for a SEPP</w:t>
            </w:r>
          </w:p>
        </w:tc>
      </w:tr>
      <w:tr w:rsidR="00F90BFA" w:rsidRPr="000B63FD" w14:paraId="4DA1983F" w14:textId="77777777" w:rsidTr="006254F7">
        <w:trPr>
          <w:cantSplit/>
        </w:trPr>
        <w:tc>
          <w:tcPr>
            <w:tcW w:w="2410" w:type="dxa"/>
          </w:tcPr>
          <w:p w14:paraId="08D3AFC6" w14:textId="77777777" w:rsidR="00F90BFA" w:rsidRPr="000B63FD" w:rsidRDefault="00F90BFA" w:rsidP="006254F7">
            <w:pPr>
              <w:pStyle w:val="TAL"/>
              <w:rPr>
                <w:lang w:eastAsia="zh-CN"/>
              </w:rPr>
            </w:pPr>
            <w:r w:rsidRPr="000B63FD">
              <w:rPr>
                <w:rFonts w:hint="eastAsia"/>
                <w:lang w:eastAsia="zh-CN"/>
              </w:rPr>
              <w:t>Allow</w:t>
            </w:r>
          </w:p>
        </w:tc>
        <w:tc>
          <w:tcPr>
            <w:tcW w:w="1985" w:type="dxa"/>
          </w:tcPr>
          <w:p w14:paraId="3C0AEFD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AA095DB" w14:textId="77777777" w:rsidR="00F90BFA" w:rsidRPr="000B63FD" w:rsidRDefault="00F90BFA" w:rsidP="006254F7">
            <w:pPr>
              <w:rPr>
                <w:lang w:val="en-US" w:eastAsia="zh-CN"/>
              </w:rPr>
            </w:pPr>
            <w:bookmarkStart w:id="230" w:name="_PERM_MCCTEMPBM_CRPT82990006___7"/>
            <w:r w:rsidRPr="000B63FD">
              <w:rPr>
                <w:rFonts w:ascii="Arial" w:hAnsi="Arial"/>
                <w:sz w:val="18"/>
                <w:lang w:eastAsia="zh-CN"/>
              </w:rPr>
              <w:t>This header field shall be used to indicate methods supported by the target resource.</w:t>
            </w:r>
            <w:bookmarkEnd w:id="230"/>
          </w:p>
        </w:tc>
      </w:tr>
      <w:tr w:rsidR="00F90BFA" w:rsidRPr="000B63FD" w14:paraId="651FAF26" w14:textId="77777777" w:rsidTr="006254F7">
        <w:trPr>
          <w:cantSplit/>
        </w:trPr>
        <w:tc>
          <w:tcPr>
            <w:tcW w:w="2410" w:type="dxa"/>
          </w:tcPr>
          <w:p w14:paraId="4B5A90BD" w14:textId="77777777" w:rsidR="00F90BFA" w:rsidRPr="000B63FD" w:rsidRDefault="00F90BFA" w:rsidP="006254F7">
            <w:pPr>
              <w:pStyle w:val="TAL"/>
              <w:rPr>
                <w:lang w:eastAsia="zh-CN"/>
              </w:rPr>
            </w:pPr>
            <w:r w:rsidRPr="000B63FD">
              <w:rPr>
                <w:rFonts w:hint="eastAsia"/>
                <w:lang w:eastAsia="zh-CN"/>
              </w:rPr>
              <w:t>WWW-Authenticate</w:t>
            </w:r>
          </w:p>
        </w:tc>
        <w:tc>
          <w:tcPr>
            <w:tcW w:w="1985" w:type="dxa"/>
          </w:tcPr>
          <w:p w14:paraId="6C6F730E" w14:textId="77777777" w:rsidR="00F90BFA" w:rsidRPr="000B63FD" w:rsidRDefault="00F90BFA" w:rsidP="006254F7">
            <w:pPr>
              <w:pStyle w:val="TAL"/>
              <w:rPr>
                <w:lang w:eastAsia="zh-CN"/>
              </w:rPr>
            </w:pPr>
            <w:r w:rsidRPr="000B63FD">
              <w:rPr>
                <w:lang w:eastAsia="zh-CN"/>
              </w:rPr>
              <w:t>IETF RFC 7235 [21]</w:t>
            </w:r>
          </w:p>
        </w:tc>
        <w:tc>
          <w:tcPr>
            <w:tcW w:w="5386" w:type="dxa"/>
          </w:tcPr>
          <w:p w14:paraId="0A9DDC78" w14:textId="77777777" w:rsidR="00F90BFA" w:rsidRPr="000B63FD" w:rsidRDefault="00F90BFA" w:rsidP="006254F7">
            <w:pPr>
              <w:rPr>
                <w:rFonts w:ascii="Arial" w:hAnsi="Arial"/>
                <w:sz w:val="18"/>
                <w:lang w:eastAsia="zh-CN"/>
              </w:rPr>
            </w:pPr>
            <w:bookmarkStart w:id="231" w:name="_PERM_MCCTEMPBM_CRPT82990007___7"/>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bookmarkEnd w:id="231"/>
          </w:p>
        </w:tc>
      </w:tr>
      <w:tr w:rsidR="00F90BFA" w:rsidRPr="000B63FD" w14:paraId="72279D48" w14:textId="77777777" w:rsidTr="006254F7">
        <w:trPr>
          <w:cantSplit/>
        </w:trPr>
        <w:tc>
          <w:tcPr>
            <w:tcW w:w="2410" w:type="dxa"/>
          </w:tcPr>
          <w:p w14:paraId="0B8F308E" w14:textId="77777777"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14:paraId="0F4672B5"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CAB494C" w14:textId="64C07CDE" w:rsidR="00F90BFA" w:rsidRPr="000B63FD" w:rsidRDefault="00F90BFA" w:rsidP="006254F7">
            <w:pPr>
              <w:rPr>
                <w:rFonts w:ascii="Arial" w:hAnsi="Arial"/>
                <w:sz w:val="18"/>
                <w:lang w:eastAsia="zh-CN"/>
              </w:rPr>
            </w:pPr>
            <w:bookmarkStart w:id="232" w:name="_PERM_MCCTEMPBM_CRPT82990008___7"/>
            <w:r>
              <w:rPr>
                <w:rFonts w:ascii="Arial" w:hAnsi="Arial"/>
                <w:sz w:val="18"/>
                <w:lang w:eastAsia="zh-CN"/>
              </w:rPr>
              <w:t xml:space="preserve">See </w:t>
            </w:r>
            <w:r w:rsidR="00EE3E2B">
              <w:rPr>
                <w:rFonts w:ascii="Arial" w:hAnsi="Arial"/>
                <w:sz w:val="18"/>
                <w:lang w:eastAsia="zh-CN"/>
              </w:rPr>
              <w:t>clause 6</w:t>
            </w:r>
            <w:r>
              <w:rPr>
                <w:rFonts w:ascii="Arial" w:hAnsi="Arial"/>
                <w:sz w:val="18"/>
                <w:lang w:eastAsia="zh-CN"/>
              </w:rPr>
              <w:t xml:space="preserve">.9 for the use of this header. </w:t>
            </w:r>
            <w:bookmarkEnd w:id="232"/>
          </w:p>
        </w:tc>
      </w:tr>
      <w:tr w:rsidR="00F90BFA" w14:paraId="4D0F415D" w14:textId="77777777" w:rsidTr="006254F7">
        <w:trPr>
          <w:cantSplit/>
        </w:trPr>
        <w:tc>
          <w:tcPr>
            <w:tcW w:w="2410" w:type="dxa"/>
            <w:tcBorders>
              <w:top w:val="single" w:sz="4" w:space="0" w:color="auto"/>
              <w:left w:val="single" w:sz="4" w:space="0" w:color="auto"/>
              <w:bottom w:val="single" w:sz="4" w:space="0" w:color="auto"/>
              <w:right w:val="single" w:sz="4" w:space="0" w:color="auto"/>
            </w:tcBorders>
          </w:tcPr>
          <w:p w14:paraId="74C9C798" w14:textId="77777777" w:rsidR="00F90BFA" w:rsidRPr="000B63FD" w:rsidRDefault="00F90BFA" w:rsidP="006254F7">
            <w:pPr>
              <w:pStyle w:val="TAL"/>
              <w:rPr>
                <w:lang w:eastAsia="zh-CN"/>
              </w:rPr>
            </w:pPr>
            <w:bookmarkStart w:id="233" w:name="_PERM_MCCTEMPBM_CRPT82990010___7" w:colFirst="2" w:colLast="2"/>
            <w:bookmarkStart w:id="234" w:name="_PERM_MCCTEMPBM_CRPT87230009___7" w:colFirst="2" w:colLast="2"/>
            <w:bookmarkStart w:id="235" w:name="_Toc19708935"/>
            <w:bookmarkStart w:id="236" w:name="_Toc27745006"/>
            <w:bookmarkStart w:id="237" w:name="_Toc29803159"/>
            <w:bookmarkStart w:id="238" w:name="_Toc35969908"/>
            <w:bookmarkStart w:id="239"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BFAF68B"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5D13B17" w14:textId="0411034F" w:rsidR="00F90BFA" w:rsidRPr="00021D58" w:rsidRDefault="00F90BFA" w:rsidP="005A066C">
            <w:pPr>
              <w:pStyle w:val="TAL"/>
              <w:rPr>
                <w:lang w:eastAsia="zh-CN"/>
              </w:rPr>
            </w:pPr>
            <w:bookmarkStart w:id="240" w:name="_PERM_MCCTEMPBM_CRPT82990009___7"/>
            <w:r w:rsidRPr="005A066C">
              <w:rPr>
                <w:rFonts w:hint="eastAsia"/>
              </w:rPr>
              <w:t xml:space="preserve">This header </w:t>
            </w:r>
            <w:r w:rsidRPr="005A066C">
              <w:t xml:space="preserve">should be inserted by the originator of an HTTP error response (see </w:t>
            </w:r>
            <w:r w:rsidR="00EE3E2B" w:rsidRPr="005A066C">
              <w:t>clause 6</w:t>
            </w:r>
            <w:r w:rsidRPr="005A066C">
              <w:t>.10.8). It may be inserted otherwise.</w:t>
            </w:r>
          </w:p>
          <w:bookmarkEnd w:id="240"/>
          <w:p w14:paraId="26D4C04B" w14:textId="77777777" w:rsidR="00F90BFA" w:rsidRPr="00021D58" w:rsidRDefault="00F90BFA" w:rsidP="005A066C">
            <w:pPr>
              <w:pStyle w:val="TAL"/>
              <w:rPr>
                <w:lang w:eastAsia="zh-CN"/>
              </w:rPr>
            </w:pPr>
            <w:r w:rsidRPr="005A066C">
              <w:t xml:space="preserve">When inserted by an NF, an SCP or a SEPP, the pattern of the header </w:t>
            </w:r>
            <w:r w:rsidRPr="005A066C">
              <w:rPr>
                <w:rFonts w:hint="eastAsia"/>
              </w:rPr>
              <w:t xml:space="preserve">should </w:t>
            </w:r>
            <w:r w:rsidRPr="005A066C">
              <w:t>be formatted as follows:</w:t>
            </w:r>
          </w:p>
          <w:p w14:paraId="4AE1B60B" w14:textId="1EA018E3" w:rsidR="00F90BFA" w:rsidRPr="00021D58" w:rsidRDefault="00F90BFA" w:rsidP="005A066C">
            <w:pPr>
              <w:pStyle w:val="TAL"/>
              <w:rPr>
                <w:lang w:eastAsia="zh-CN"/>
              </w:rPr>
            </w:pPr>
            <w:r w:rsidRPr="005A066C">
              <w:t>-</w:t>
            </w:r>
            <w:r w:rsidR="005A066C" w:rsidRPr="005A066C">
              <w:tab/>
            </w:r>
            <w:r w:rsidRPr="005A066C">
              <w:t>"SCP-&lt;SCP FQDN&gt;" for an SCP</w:t>
            </w:r>
          </w:p>
          <w:p w14:paraId="501191B2" w14:textId="32FC90C1" w:rsidR="00F90BFA" w:rsidRDefault="00F90BFA" w:rsidP="005A066C">
            <w:pPr>
              <w:pStyle w:val="TAL"/>
              <w:rPr>
                <w:lang w:eastAsia="zh-CN"/>
              </w:rPr>
            </w:pPr>
            <w:r w:rsidRPr="005A066C">
              <w:t>-</w:t>
            </w:r>
            <w:r w:rsidR="005A066C" w:rsidRPr="005A066C">
              <w:tab/>
            </w:r>
            <w:r w:rsidRPr="005A066C">
              <w:t>"SEPP-&lt;SEPP FQDN&gt;" for a SEPP</w:t>
            </w:r>
            <w:r w:rsidRPr="005A066C">
              <w:br/>
              <w:t>-</w:t>
            </w:r>
            <w:r w:rsidR="005A066C" w:rsidRPr="005A066C">
              <w:tab/>
            </w:r>
            <w:r w:rsidRPr="005A066C">
              <w:t>"&lt;NFType&gt;-&lt;NF Instance ID&gt;" for an NF</w:t>
            </w:r>
          </w:p>
        </w:tc>
      </w:tr>
    </w:tbl>
    <w:p w14:paraId="5D4B759C" w14:textId="77777777" w:rsidR="00F90BFA" w:rsidRDefault="00F90BFA" w:rsidP="00F90BFA">
      <w:pPr>
        <w:rPr>
          <w:lang w:eastAsia="zh-CN"/>
        </w:rPr>
      </w:pPr>
      <w:bookmarkStart w:id="241" w:name="_Toc44847414"/>
      <w:bookmarkEnd w:id="233"/>
      <w:bookmarkEnd w:id="234"/>
    </w:p>
    <w:p w14:paraId="32EBBFEF" w14:textId="77777777" w:rsidR="00F90BFA" w:rsidRPr="000B63FD" w:rsidRDefault="00F90BFA" w:rsidP="00433CEF">
      <w:pPr>
        <w:pStyle w:val="Heading3"/>
      </w:pPr>
      <w:bookmarkStart w:id="242" w:name="_Toc51845066"/>
      <w:bookmarkStart w:id="243" w:name="_Toc51845397"/>
      <w:bookmarkStart w:id="244" w:name="_Toc57017465"/>
      <w:bookmarkStart w:id="245" w:name="_Toc98266851"/>
      <w:r w:rsidRPr="000B63FD">
        <w:rPr>
          <w:rFonts w:hint="eastAsia"/>
          <w:lang w:eastAsia="zh-CN"/>
        </w:rPr>
        <w:t>5.2.3</w:t>
      </w:r>
      <w:r w:rsidRPr="000B63FD">
        <w:tab/>
        <w:t>HTTP custom headers</w:t>
      </w:r>
      <w:bookmarkEnd w:id="235"/>
      <w:bookmarkEnd w:id="236"/>
      <w:bookmarkEnd w:id="237"/>
      <w:bookmarkEnd w:id="238"/>
      <w:bookmarkEnd w:id="239"/>
      <w:bookmarkEnd w:id="241"/>
      <w:bookmarkEnd w:id="242"/>
      <w:bookmarkEnd w:id="243"/>
      <w:bookmarkEnd w:id="244"/>
      <w:bookmarkEnd w:id="245"/>
    </w:p>
    <w:p w14:paraId="192EFAA2" w14:textId="77777777" w:rsidR="00F90BFA" w:rsidRPr="000B63FD" w:rsidRDefault="00F90BFA" w:rsidP="00433CEF">
      <w:pPr>
        <w:pStyle w:val="Heading4"/>
        <w:rPr>
          <w:lang w:eastAsia="zh-CN"/>
        </w:rPr>
      </w:pPr>
      <w:bookmarkStart w:id="246" w:name="_Toc19708936"/>
      <w:bookmarkStart w:id="247" w:name="_Toc27745007"/>
      <w:bookmarkStart w:id="248" w:name="_Toc29803160"/>
      <w:bookmarkStart w:id="249" w:name="_Toc35969909"/>
      <w:bookmarkStart w:id="250" w:name="_Toc36050703"/>
      <w:bookmarkStart w:id="251" w:name="_Toc44847415"/>
      <w:bookmarkStart w:id="252" w:name="_Toc51845067"/>
      <w:bookmarkStart w:id="253" w:name="_Toc51845398"/>
      <w:bookmarkStart w:id="254" w:name="_Toc57017466"/>
      <w:bookmarkStart w:id="255" w:name="_Toc98266852"/>
      <w:r w:rsidRPr="000B63FD">
        <w:t>5.2.3.1</w:t>
      </w:r>
      <w:r w:rsidRPr="000B63FD">
        <w:tab/>
      </w:r>
      <w:r w:rsidRPr="000B63FD">
        <w:rPr>
          <w:lang w:eastAsia="zh-CN"/>
        </w:rPr>
        <w:t>General</w:t>
      </w:r>
      <w:bookmarkEnd w:id="246"/>
      <w:bookmarkEnd w:id="247"/>
      <w:bookmarkEnd w:id="248"/>
      <w:bookmarkEnd w:id="249"/>
      <w:bookmarkEnd w:id="250"/>
      <w:bookmarkEnd w:id="251"/>
      <w:bookmarkEnd w:id="252"/>
      <w:bookmarkEnd w:id="253"/>
      <w:bookmarkEnd w:id="254"/>
      <w:bookmarkEnd w:id="255"/>
    </w:p>
    <w:p w14:paraId="3A51E547" w14:textId="0D676BC0" w:rsidR="00F90BFA" w:rsidRDefault="00F90BFA" w:rsidP="00F90BFA">
      <w:pPr>
        <w:rPr>
          <w:lang w:eastAsia="zh-CN"/>
        </w:rPr>
      </w:pPr>
      <w:r w:rsidRPr="000B63FD">
        <w:rPr>
          <w:lang w:eastAsia="zh-CN"/>
        </w:rPr>
        <w:t>The list of custom HTTP headers applicable to 3GPP Service Based NFs are specified below.</w:t>
      </w:r>
    </w:p>
    <w:p w14:paraId="25ED0964" w14:textId="0829C450" w:rsidR="001A55C3" w:rsidRDefault="001A55C3" w:rsidP="001A55C3">
      <w:pPr>
        <w:rPr>
          <w:noProof/>
        </w:rPr>
      </w:pPr>
      <w:r>
        <w:rPr>
          <w:noProof/>
        </w:rPr>
        <w:lastRenderedPageBreak/>
        <w:t xml:space="preserve">The ABNF definition of these custom headers is expressed in the following clauses using common syntax components defined in IETF RFC 7230 [12], </w:t>
      </w:r>
      <w:r w:rsidR="00EE3E2B">
        <w:rPr>
          <w:noProof/>
        </w:rPr>
        <w:t>clause 3</w:t>
      </w:r>
      <w:r>
        <w:rPr>
          <w:noProof/>
        </w:rPr>
        <w:t>.2.6, such as &lt;token&gt; and &lt;tchar&gt;. As indicated there, the following characters (expressed by their UNICODE name) shall not be used as part of a &lt;token&gt;, or as a &lt;tchar&gt;:</w:t>
      </w:r>
    </w:p>
    <w:p w14:paraId="118E06A4" w14:textId="77777777" w:rsidR="001A55C3" w:rsidRPr="00D36F67" w:rsidRDefault="001A55C3" w:rsidP="001A55C3">
      <w:pPr>
        <w:pStyle w:val="B1"/>
        <w:rPr>
          <w:b/>
          <w:bCs/>
          <w:noProof/>
        </w:rPr>
      </w:pPr>
      <w:r>
        <w:rPr>
          <w:noProof/>
        </w:rPr>
        <w:t>-</w:t>
      </w:r>
      <w:r>
        <w:rPr>
          <w:noProof/>
        </w:rPr>
        <w:tab/>
        <w:t>QUOTATION MARK (U+0022):</w:t>
      </w:r>
      <w:bookmarkStart w:id="256" w:name="MCCQCTEMPBM_00000014"/>
      <w:r>
        <w:rPr>
          <w:noProof/>
        </w:rPr>
        <w:tab/>
      </w:r>
      <w:r>
        <w:rPr>
          <w:noProof/>
        </w:rPr>
        <w:tab/>
      </w:r>
      <w:bookmarkEnd w:id="256"/>
      <w:r>
        <w:rPr>
          <w:noProof/>
        </w:rPr>
        <w:tab/>
      </w:r>
      <w:r>
        <w:rPr>
          <w:noProof/>
        </w:rPr>
        <w:tab/>
      </w:r>
      <w:r w:rsidRPr="00D36F67">
        <w:rPr>
          <w:b/>
          <w:bCs/>
          <w:noProof/>
        </w:rPr>
        <w:t>"</w:t>
      </w:r>
    </w:p>
    <w:p w14:paraId="10A175BB" w14:textId="77777777" w:rsidR="001A55C3" w:rsidRDefault="001A55C3" w:rsidP="001A55C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1D2E4A99" w14:textId="77777777" w:rsidR="001A55C3" w:rsidRPr="007D6C43" w:rsidRDefault="001A55C3" w:rsidP="001A55C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3F083E3" w14:textId="77777777" w:rsidR="001A55C3" w:rsidRPr="007D6C43" w:rsidRDefault="001A55C3" w:rsidP="001A55C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D0046B4" w14:textId="77777777" w:rsidR="001A55C3" w:rsidRPr="007D6C43" w:rsidRDefault="001A55C3" w:rsidP="001A55C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EA51372" w14:textId="77777777" w:rsidR="001A55C3" w:rsidRPr="007D6C43" w:rsidRDefault="001A55C3" w:rsidP="001A55C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7F51F" w14:textId="77777777" w:rsidR="001A55C3" w:rsidRDefault="001A55C3" w:rsidP="001A55C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46B39801" w14:textId="77777777" w:rsidR="001A55C3" w:rsidRDefault="001A55C3" w:rsidP="001A55C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72DB2E02" w14:textId="77777777" w:rsidR="001A55C3" w:rsidRDefault="001A55C3" w:rsidP="001A55C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D810626" w14:textId="77777777" w:rsidR="001A55C3" w:rsidRDefault="001A55C3" w:rsidP="001A55C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39D5D0B9" w14:textId="77777777" w:rsidR="001A55C3" w:rsidRDefault="001A55C3" w:rsidP="001A55C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B518C8" w14:textId="77777777" w:rsidR="001A55C3" w:rsidRDefault="001A55C3" w:rsidP="001A55C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08486BF" w14:textId="77777777" w:rsidR="001A55C3" w:rsidRDefault="001A55C3" w:rsidP="001A55C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7324247" w14:textId="77777777" w:rsidR="001A55C3" w:rsidRDefault="001A55C3" w:rsidP="001A55C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4E255F0E" w14:textId="77777777" w:rsidR="001A55C3" w:rsidRDefault="001A55C3" w:rsidP="001A55C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0ABC7DF2" w14:textId="77777777" w:rsidR="001A55C3" w:rsidRDefault="001A55C3" w:rsidP="001A55C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B1E5F42" w14:textId="20FC55C3" w:rsidR="001A55C3" w:rsidRDefault="001A55C3" w:rsidP="001A55C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73936EC" w14:textId="77777777" w:rsidR="001A55C3" w:rsidRDefault="001A55C3" w:rsidP="001A55C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FCF4AB" w14:textId="77777777" w:rsidR="001A55C3" w:rsidRDefault="001A55C3" w:rsidP="001A55C3">
      <w:pPr>
        <w:pStyle w:val="B1"/>
        <w:rPr>
          <w:noProof/>
        </w:rPr>
      </w:pPr>
      <w:r>
        <w:rPr>
          <w:noProof/>
        </w:rPr>
        <w:t>pct-encoded = "%" HEXDIG HEXDIG</w:t>
      </w:r>
    </w:p>
    <w:p w14:paraId="4B43248E" w14:textId="77777777" w:rsidR="001A55C3" w:rsidRDefault="001A55C3" w:rsidP="001A55C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69DE2CA8" w14:textId="77777777" w:rsidR="001A55C3" w:rsidRDefault="001A55C3" w:rsidP="001A55C3">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0B641767" w14:textId="77777777" w:rsidR="001A55C3" w:rsidRDefault="001A55C3" w:rsidP="001A55C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539D6124" w14:textId="58BB861B" w:rsidR="001A55C3" w:rsidRPr="001A55C3" w:rsidRDefault="001A55C3" w:rsidP="001A55C3">
      <w:pPr>
        <w:pStyle w:val="EX"/>
        <w:rPr>
          <w:rFonts w:ascii="Courier New" w:hAnsi="Courier New" w:cs="Courier New"/>
          <w:noProof/>
          <w:sz w:val="16"/>
          <w:szCs w:val="16"/>
        </w:rPr>
      </w:pPr>
      <w:bookmarkStart w:id="257" w:name="_PERM_MCCTEMPBM_CRPT829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bookmarkStart w:id="258" w:name="MCCQCTEMPBM_00000015"/>
      <w:r w:rsidRPr="004265AB">
        <w:rPr>
          <w:rFonts w:ascii="Courier New" w:hAnsi="Courier New" w:cs="Courier New"/>
          <w:noProof/>
          <w:sz w:val="16"/>
          <w:szCs w:val="16"/>
        </w:rPr>
        <w:t>{"sst":1,"sd":"A08923"}</w:t>
      </w:r>
      <w:r w:rsidRPr="004265AB">
        <w:rPr>
          <w:rFonts w:ascii="Courier New" w:hAnsi="Courier New" w:cs="Courier New"/>
          <w:noProof/>
          <w:sz w:val="16"/>
          <w:szCs w:val="16"/>
        </w:rPr>
        <w:br/>
      </w:r>
      <w:bookmarkEnd w:id="258"/>
      <w:r>
        <w:rPr>
          <w:noProof/>
        </w:rPr>
        <w:br/>
        <w:t>it will be formatted, when included in this custom header, as:</w:t>
      </w:r>
      <w:r>
        <w:rPr>
          <w:noProof/>
        </w:rPr>
        <w:br/>
      </w:r>
      <w:r>
        <w:rPr>
          <w:noProof/>
        </w:rPr>
        <w:br/>
      </w:r>
      <w:bookmarkStart w:id="259" w:name="MCCQCTEMPBM_00000016"/>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2D5B91F" w14:textId="77777777" w:rsidR="00F90BFA" w:rsidRPr="000B63FD" w:rsidRDefault="00F90BFA" w:rsidP="00433CEF">
      <w:pPr>
        <w:pStyle w:val="Heading4"/>
      </w:pPr>
      <w:bookmarkStart w:id="260" w:name="_Toc19708937"/>
      <w:bookmarkStart w:id="261" w:name="_Toc27745008"/>
      <w:bookmarkStart w:id="262" w:name="_Toc29803161"/>
      <w:bookmarkStart w:id="263" w:name="_Toc35969910"/>
      <w:bookmarkStart w:id="264" w:name="_Toc36050704"/>
      <w:bookmarkStart w:id="265" w:name="_Toc44847416"/>
      <w:bookmarkStart w:id="266" w:name="_Toc51845068"/>
      <w:bookmarkStart w:id="267" w:name="_Toc51845399"/>
      <w:bookmarkStart w:id="268" w:name="_Toc57017467"/>
      <w:bookmarkStart w:id="269" w:name="_Toc98266853"/>
      <w:bookmarkEnd w:id="257"/>
      <w:bookmarkEnd w:id="259"/>
      <w:r w:rsidRPr="000B63FD">
        <w:rPr>
          <w:rFonts w:hint="eastAsia"/>
        </w:rPr>
        <w:t>5.2.3.2</w:t>
      </w:r>
      <w:r w:rsidRPr="000B63FD">
        <w:rPr>
          <w:rFonts w:hint="eastAsia"/>
        </w:rPr>
        <w:tab/>
      </w:r>
      <w:r w:rsidRPr="000B63FD">
        <w:t>Mandatory to support custom headers</w:t>
      </w:r>
      <w:bookmarkEnd w:id="260"/>
      <w:bookmarkEnd w:id="261"/>
      <w:bookmarkEnd w:id="262"/>
      <w:bookmarkEnd w:id="263"/>
      <w:bookmarkEnd w:id="264"/>
      <w:bookmarkEnd w:id="265"/>
      <w:bookmarkEnd w:id="266"/>
      <w:bookmarkEnd w:id="267"/>
      <w:bookmarkEnd w:id="268"/>
      <w:bookmarkEnd w:id="269"/>
    </w:p>
    <w:p w14:paraId="0C2BBC6C" w14:textId="77777777" w:rsidR="00F90BFA" w:rsidRPr="000B63FD" w:rsidRDefault="00F90BFA" w:rsidP="00433CEF">
      <w:pPr>
        <w:pStyle w:val="Heading5"/>
        <w:rPr>
          <w:lang w:eastAsia="zh-CN"/>
        </w:rPr>
      </w:pPr>
      <w:bookmarkStart w:id="270" w:name="_Toc19708938"/>
      <w:bookmarkStart w:id="271" w:name="_Toc35969911"/>
      <w:bookmarkStart w:id="272" w:name="_Toc36050705"/>
      <w:bookmarkStart w:id="273" w:name="_Toc44847417"/>
      <w:bookmarkStart w:id="274" w:name="_Toc51845069"/>
      <w:bookmarkStart w:id="275" w:name="_Toc51845400"/>
      <w:bookmarkStart w:id="276" w:name="_Toc57017468"/>
      <w:bookmarkStart w:id="277" w:name="_Toc98266854"/>
      <w:r w:rsidRPr="000B63FD">
        <w:t>5.2.3.2.1</w:t>
      </w:r>
      <w:r w:rsidRPr="000B63FD">
        <w:tab/>
        <w:t>General</w:t>
      </w:r>
      <w:bookmarkEnd w:id="270"/>
      <w:bookmarkEnd w:id="271"/>
      <w:bookmarkEnd w:id="272"/>
      <w:bookmarkEnd w:id="273"/>
      <w:bookmarkEnd w:id="274"/>
      <w:bookmarkEnd w:id="275"/>
      <w:bookmarkEnd w:id="276"/>
      <w:bookmarkEnd w:id="277"/>
    </w:p>
    <w:p w14:paraId="04E82CEA" w14:textId="77777777"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5A0FD0E4" w14:textId="77777777"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6BA95BF" w14:textId="77777777" w:rsidTr="006254F7">
        <w:trPr>
          <w:cantSplit/>
        </w:trPr>
        <w:tc>
          <w:tcPr>
            <w:tcW w:w="2410" w:type="dxa"/>
            <w:shd w:val="clear" w:color="auto" w:fill="E0E0E0"/>
          </w:tcPr>
          <w:p w14:paraId="2BCDAA66" w14:textId="77777777" w:rsidR="00F90BFA" w:rsidRPr="000B63FD" w:rsidRDefault="00F90BFA" w:rsidP="006254F7">
            <w:pPr>
              <w:pStyle w:val="TAH"/>
            </w:pPr>
            <w:r w:rsidRPr="000B63FD">
              <w:t>Name</w:t>
            </w:r>
          </w:p>
        </w:tc>
        <w:tc>
          <w:tcPr>
            <w:tcW w:w="1985" w:type="dxa"/>
            <w:shd w:val="clear" w:color="auto" w:fill="E0E0E0"/>
          </w:tcPr>
          <w:p w14:paraId="0C0ED04B" w14:textId="77777777" w:rsidR="00F90BFA" w:rsidRPr="000B63FD" w:rsidRDefault="00F90BFA" w:rsidP="006254F7">
            <w:pPr>
              <w:pStyle w:val="TAH"/>
            </w:pPr>
            <w:r w:rsidRPr="000B63FD">
              <w:t>Reference</w:t>
            </w:r>
          </w:p>
        </w:tc>
        <w:tc>
          <w:tcPr>
            <w:tcW w:w="5386" w:type="dxa"/>
            <w:shd w:val="clear" w:color="auto" w:fill="E0E0E0"/>
          </w:tcPr>
          <w:p w14:paraId="2F597A6E" w14:textId="77777777" w:rsidR="00F90BFA" w:rsidRPr="000B63FD" w:rsidRDefault="00F90BFA" w:rsidP="006254F7">
            <w:pPr>
              <w:pStyle w:val="TAH"/>
              <w:rPr>
                <w:rFonts w:eastAsia="Batang"/>
                <w:lang w:eastAsia="ko-KR"/>
              </w:rPr>
            </w:pPr>
            <w:r w:rsidRPr="000B63FD">
              <w:t>Description</w:t>
            </w:r>
          </w:p>
        </w:tc>
      </w:tr>
      <w:tr w:rsidR="00F90BFA" w:rsidRPr="000B63FD" w14:paraId="22F00823" w14:textId="77777777" w:rsidTr="006254F7">
        <w:trPr>
          <w:cantSplit/>
        </w:trPr>
        <w:tc>
          <w:tcPr>
            <w:tcW w:w="2410" w:type="dxa"/>
          </w:tcPr>
          <w:p w14:paraId="0F0F7451" w14:textId="77777777" w:rsidR="00F90BFA" w:rsidRPr="000B63FD" w:rsidRDefault="00F90BFA" w:rsidP="006254F7">
            <w:pPr>
              <w:pStyle w:val="TAL"/>
              <w:rPr>
                <w:lang w:eastAsia="zh-CN"/>
              </w:rPr>
            </w:pPr>
            <w:r w:rsidRPr="000B63FD">
              <w:rPr>
                <w:lang w:eastAsia="zh-CN"/>
              </w:rPr>
              <w:t>3gpp-Sbi-Message-Priority</w:t>
            </w:r>
          </w:p>
        </w:tc>
        <w:tc>
          <w:tcPr>
            <w:tcW w:w="1985" w:type="dxa"/>
          </w:tcPr>
          <w:p w14:paraId="5EEDF62E" w14:textId="77777777"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A0A29BC" w14:textId="77777777"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14:paraId="21DAEA84" w14:textId="77777777" w:rsidTr="006254F7">
        <w:trPr>
          <w:cantSplit/>
        </w:trPr>
        <w:tc>
          <w:tcPr>
            <w:tcW w:w="2410" w:type="dxa"/>
          </w:tcPr>
          <w:p w14:paraId="6D74DD56" w14:textId="77777777"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14:paraId="375C160B" w14:textId="77777777"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14:paraId="62C669C1" w14:textId="77777777"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callback (e.g notification).</w:t>
            </w:r>
          </w:p>
          <w:p w14:paraId="70D3EF12" w14:textId="77777777" w:rsidR="00F90BFA" w:rsidRDefault="00F90BFA" w:rsidP="006254F7">
            <w:pPr>
              <w:pStyle w:val="TAL"/>
              <w:rPr>
                <w:lang w:eastAsia="zh-CN"/>
              </w:rPr>
            </w:pPr>
            <w:r>
              <w:rPr>
                <w:lang w:eastAsia="zh-CN"/>
              </w:rPr>
              <w:t>This header shall be included in HTTP POST messages for callbacks towards NF service consumer(s) in another PLMN via the SEPP (See 3GPP TS 29.573 [27]).</w:t>
            </w:r>
          </w:p>
          <w:p w14:paraId="0D877D34" w14:textId="2D0CD318" w:rsidR="00F90BFA" w:rsidRPr="000B63FD" w:rsidRDefault="00F90BFA" w:rsidP="006254F7">
            <w:pPr>
              <w:pStyle w:val="TAL"/>
              <w:rPr>
                <w:lang w:eastAsia="zh-CN"/>
              </w:rPr>
            </w:pPr>
            <w:r>
              <w:rPr>
                <w:lang w:eastAsia="zh-CN"/>
              </w:rPr>
              <w:t xml:space="preserve">This header shall also be included in HTTP POST messages for callbacks in indirect communication (See </w:t>
            </w:r>
            <w:r w:rsidR="00EE3E2B">
              <w:rPr>
                <w:lang w:eastAsia="zh-CN"/>
              </w:rPr>
              <w:t>clause 6</w:t>
            </w:r>
            <w:r>
              <w:rPr>
                <w:lang w:eastAsia="zh-CN"/>
              </w:rPr>
              <w:t>.10.7).</w:t>
            </w:r>
          </w:p>
        </w:tc>
      </w:tr>
      <w:tr w:rsidR="00F90BFA" w:rsidRPr="000B63FD" w14:paraId="236D86EA" w14:textId="77777777" w:rsidTr="006254F7">
        <w:trPr>
          <w:cantSplit/>
        </w:trPr>
        <w:tc>
          <w:tcPr>
            <w:tcW w:w="2410" w:type="dxa"/>
          </w:tcPr>
          <w:p w14:paraId="66638D63" w14:textId="77777777" w:rsidR="00F90BFA" w:rsidRDefault="00F90BFA" w:rsidP="006254F7">
            <w:pPr>
              <w:pStyle w:val="TAL"/>
              <w:rPr>
                <w:lang w:eastAsia="zh-CN"/>
              </w:rPr>
            </w:pPr>
            <w:r>
              <w:rPr>
                <w:lang w:eastAsia="zh-CN"/>
              </w:rPr>
              <w:t>3gpp-Sbi-Target-apiRoot</w:t>
            </w:r>
          </w:p>
        </w:tc>
        <w:tc>
          <w:tcPr>
            <w:tcW w:w="1985" w:type="dxa"/>
          </w:tcPr>
          <w:p w14:paraId="1433FB17" w14:textId="77777777"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14:paraId="293458F4" w14:textId="77777777" w:rsidR="00F90BFA" w:rsidRDefault="00F90BFA" w:rsidP="006254F7">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84559F0" w14:textId="77777777" w:rsidR="00F90BFA" w:rsidRDefault="00F90BFA" w:rsidP="006254F7">
            <w:pPr>
              <w:pStyle w:val="TAL"/>
              <w:rPr>
                <w:lang w:eastAsia="zh-CN"/>
              </w:rPr>
            </w:pPr>
            <w:r>
              <w:rPr>
                <w:lang w:eastAsia="zh-CN"/>
              </w:rPr>
              <w:t>This header may also be used by an HTTP client towards its local SEPP to indicate the apiRoot of the target URI towards HTTP server in another PLMN.</w:t>
            </w:r>
          </w:p>
          <w:p w14:paraId="77982918" w14:textId="77777777" w:rsidR="00F90BFA" w:rsidRDefault="00F90BFA" w:rsidP="006254F7">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14:paraId="0C9354DB" w14:textId="77777777" w:rsidTr="006254F7">
        <w:trPr>
          <w:cantSplit/>
        </w:trPr>
        <w:tc>
          <w:tcPr>
            <w:tcW w:w="2410" w:type="dxa"/>
          </w:tcPr>
          <w:p w14:paraId="3BDD88F6" w14:textId="77777777" w:rsidR="00F90BFA" w:rsidRDefault="00F90BFA" w:rsidP="006254F7">
            <w:pPr>
              <w:pStyle w:val="TAL"/>
              <w:rPr>
                <w:lang w:eastAsia="zh-CN"/>
              </w:rPr>
            </w:pPr>
            <w:r>
              <w:rPr>
                <w:lang w:eastAsia="zh-CN"/>
              </w:rPr>
              <w:t>3gpp-Sbi-Routing-Binding</w:t>
            </w:r>
          </w:p>
        </w:tc>
        <w:tc>
          <w:tcPr>
            <w:tcW w:w="1985" w:type="dxa"/>
          </w:tcPr>
          <w:p w14:paraId="3CDC29EC" w14:textId="77777777"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14:paraId="6541136E" w14:textId="77777777"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14:paraId="29CD7A83" w14:textId="77777777" w:rsidTr="006254F7">
        <w:trPr>
          <w:cantSplit/>
        </w:trPr>
        <w:tc>
          <w:tcPr>
            <w:tcW w:w="2410" w:type="dxa"/>
          </w:tcPr>
          <w:p w14:paraId="0B2B0CA2" w14:textId="77777777" w:rsidR="00F90BFA" w:rsidRDefault="00F90BFA" w:rsidP="006254F7">
            <w:pPr>
              <w:pStyle w:val="TAL"/>
              <w:rPr>
                <w:lang w:eastAsia="zh-CN"/>
              </w:rPr>
            </w:pPr>
            <w:r>
              <w:rPr>
                <w:lang w:eastAsia="zh-CN"/>
              </w:rPr>
              <w:t>3gpp-Sbi-Binding</w:t>
            </w:r>
          </w:p>
        </w:tc>
        <w:tc>
          <w:tcPr>
            <w:tcW w:w="1985" w:type="dxa"/>
          </w:tcPr>
          <w:p w14:paraId="0D9069BD" w14:textId="77777777"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14:paraId="783524B0" w14:textId="1E75EE5D" w:rsidR="00F90BFA" w:rsidRDefault="00F90BFA" w:rsidP="006254F7">
            <w:pPr>
              <w:pStyle w:val="TAL"/>
              <w:rPr>
                <w:lang w:eastAsia="zh-CN"/>
              </w:rPr>
            </w:pPr>
            <w:r>
              <w:rPr>
                <w:lang w:eastAsia="zh-CN"/>
              </w:rPr>
              <w:t xml:space="preserve">This header is used to signal binding information related to an NF Service Resource to a future consumer (HTTP client) of that resource (see </w:t>
            </w:r>
            <w:r w:rsidR="00EE3E2B">
              <w:rPr>
                <w:lang w:eastAsia="zh-CN"/>
              </w:rPr>
              <w:t>clause 6</w:t>
            </w:r>
            <w:r>
              <w:rPr>
                <w:lang w:eastAsia="zh-CN"/>
              </w:rPr>
              <w:t>.12).</w:t>
            </w:r>
          </w:p>
        </w:tc>
      </w:tr>
      <w:tr w:rsidR="00F90BFA" w:rsidRPr="000B63FD" w14:paraId="14B21E75" w14:textId="77777777" w:rsidTr="006254F7">
        <w:trPr>
          <w:cantSplit/>
        </w:trPr>
        <w:tc>
          <w:tcPr>
            <w:tcW w:w="2410" w:type="dxa"/>
          </w:tcPr>
          <w:p w14:paraId="4AE1AFC2" w14:textId="77777777" w:rsidR="00F90BFA" w:rsidRDefault="00F90BFA" w:rsidP="006254F7">
            <w:pPr>
              <w:pStyle w:val="TAL"/>
              <w:rPr>
                <w:lang w:eastAsia="zh-CN"/>
              </w:rPr>
            </w:pPr>
            <w:r>
              <w:rPr>
                <w:lang w:eastAsia="zh-CN"/>
              </w:rPr>
              <w:t>3gpp-Sbi-Discovery-*</w:t>
            </w:r>
          </w:p>
        </w:tc>
        <w:tc>
          <w:tcPr>
            <w:tcW w:w="1985" w:type="dxa"/>
          </w:tcPr>
          <w:p w14:paraId="4F2079D8" w14:textId="77777777"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14:paraId="2BEF418A" w14:textId="77777777"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14:paraId="659B7BE1" w14:textId="77777777" w:rsidTr="006254F7">
        <w:trPr>
          <w:cantSplit/>
        </w:trPr>
        <w:tc>
          <w:tcPr>
            <w:tcW w:w="2410" w:type="dxa"/>
          </w:tcPr>
          <w:p w14:paraId="10472162" w14:textId="77777777" w:rsidR="00F90BFA" w:rsidRDefault="00F90BFA" w:rsidP="006254F7">
            <w:pPr>
              <w:pStyle w:val="TAL"/>
              <w:rPr>
                <w:lang w:eastAsia="zh-CN"/>
              </w:rPr>
            </w:pPr>
            <w:r>
              <w:rPr>
                <w:lang w:eastAsia="zh-CN"/>
              </w:rPr>
              <w:t>3gpp-Sbi-Producer-Id</w:t>
            </w:r>
          </w:p>
        </w:tc>
        <w:tc>
          <w:tcPr>
            <w:tcW w:w="1985" w:type="dxa"/>
          </w:tcPr>
          <w:p w14:paraId="13D86CE5" w14:textId="71EFEA97" w:rsidR="00F90BFA" w:rsidRDefault="00EE3E2B" w:rsidP="006254F7">
            <w:pPr>
              <w:pStyle w:val="TAL"/>
              <w:rPr>
                <w:lang w:eastAsia="zh-CN"/>
              </w:rPr>
            </w:pPr>
            <w:r>
              <w:rPr>
                <w:lang w:eastAsia="zh-CN"/>
              </w:rPr>
              <w:t>Clause 5</w:t>
            </w:r>
            <w:r w:rsidR="00F90BFA">
              <w:rPr>
                <w:lang w:eastAsia="zh-CN"/>
              </w:rPr>
              <w:t>.2.3.2.8</w:t>
            </w:r>
          </w:p>
        </w:tc>
        <w:tc>
          <w:tcPr>
            <w:tcW w:w="5386" w:type="dxa"/>
          </w:tcPr>
          <w:p w14:paraId="70D63AD2" w14:textId="20E0FA94" w:rsidR="00F90BFA" w:rsidRDefault="00F90BFA" w:rsidP="006254F7">
            <w:pPr>
              <w:pStyle w:val="TAL"/>
              <w:rPr>
                <w:lang w:eastAsia="zh-CN"/>
              </w:rPr>
            </w:pPr>
            <w:r>
              <w:rPr>
                <w:lang w:eastAsia="zh-CN"/>
              </w:rPr>
              <w:t xml:space="preserve">This header is used in a service response from the SCP to the NF Service Consumer, when using indirect communication, to identify the NF service producer. See </w:t>
            </w:r>
            <w:r w:rsidR="00EE3E2B">
              <w:rPr>
                <w:lang w:eastAsia="zh-CN"/>
              </w:rPr>
              <w:t>clause 6</w:t>
            </w:r>
            <w:r>
              <w:rPr>
                <w:lang w:eastAsia="zh-CN"/>
              </w:rPr>
              <w:t>.10.3.4.</w:t>
            </w:r>
          </w:p>
        </w:tc>
      </w:tr>
      <w:tr w:rsidR="00F90BFA" w:rsidRPr="000B63FD" w14:paraId="21CEBCE6" w14:textId="77777777" w:rsidTr="006254F7">
        <w:trPr>
          <w:cantSplit/>
        </w:trPr>
        <w:tc>
          <w:tcPr>
            <w:tcW w:w="2410" w:type="dxa"/>
          </w:tcPr>
          <w:p w14:paraId="18EC4EAB" w14:textId="77777777" w:rsidR="00F90BFA" w:rsidRDefault="00F90BFA" w:rsidP="006254F7">
            <w:pPr>
              <w:pStyle w:val="TAL"/>
              <w:rPr>
                <w:lang w:eastAsia="zh-CN"/>
              </w:rPr>
            </w:pPr>
            <w:r w:rsidRPr="00B67FCF">
              <w:rPr>
                <w:lang w:eastAsia="zh-CN"/>
              </w:rPr>
              <w:t>3gpp-Sbi-Oci</w:t>
            </w:r>
          </w:p>
        </w:tc>
        <w:tc>
          <w:tcPr>
            <w:tcW w:w="1985" w:type="dxa"/>
          </w:tcPr>
          <w:p w14:paraId="3C92A720" w14:textId="73EB1106" w:rsidR="00F90BFA" w:rsidRDefault="00EE3E2B" w:rsidP="006254F7">
            <w:pPr>
              <w:pStyle w:val="TAL"/>
              <w:rPr>
                <w:lang w:eastAsia="zh-CN"/>
              </w:rPr>
            </w:pPr>
            <w:r>
              <w:rPr>
                <w:lang w:eastAsia="zh-CN"/>
              </w:rPr>
              <w:t>Clause </w:t>
            </w:r>
            <w:r>
              <w:t>5</w:t>
            </w:r>
            <w:r w:rsidR="00F90BFA">
              <w:t>.2.3.2.9</w:t>
            </w:r>
          </w:p>
        </w:tc>
        <w:tc>
          <w:tcPr>
            <w:tcW w:w="5386" w:type="dxa"/>
          </w:tcPr>
          <w:p w14:paraId="61224885" w14:textId="77777777"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B45049C" w14:textId="77777777"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14:paraId="381553C6" w14:textId="77777777" w:rsidTr="006254F7">
        <w:trPr>
          <w:cantSplit/>
        </w:trPr>
        <w:tc>
          <w:tcPr>
            <w:tcW w:w="2410" w:type="dxa"/>
          </w:tcPr>
          <w:p w14:paraId="13319082" w14:textId="77777777" w:rsidR="00F90BFA" w:rsidRDefault="00F90BFA" w:rsidP="006254F7">
            <w:pPr>
              <w:pStyle w:val="TAL"/>
              <w:rPr>
                <w:lang w:eastAsia="zh-CN"/>
              </w:rPr>
            </w:pPr>
            <w:r>
              <w:rPr>
                <w:lang w:eastAsia="zh-CN"/>
              </w:rPr>
              <w:t>3gpp-Sbi-Lc</w:t>
            </w:r>
            <w:r w:rsidRPr="00B67FCF">
              <w:rPr>
                <w:lang w:eastAsia="zh-CN"/>
              </w:rPr>
              <w:t>i</w:t>
            </w:r>
          </w:p>
        </w:tc>
        <w:tc>
          <w:tcPr>
            <w:tcW w:w="1985" w:type="dxa"/>
          </w:tcPr>
          <w:p w14:paraId="6F81939B" w14:textId="675A75D8" w:rsidR="00F90BFA" w:rsidRDefault="00EE3E2B" w:rsidP="006254F7">
            <w:pPr>
              <w:pStyle w:val="TAL"/>
              <w:rPr>
                <w:lang w:eastAsia="zh-CN"/>
              </w:rPr>
            </w:pPr>
            <w:r>
              <w:rPr>
                <w:lang w:eastAsia="zh-CN"/>
              </w:rPr>
              <w:t>Clause 5</w:t>
            </w:r>
            <w:r w:rsidR="00F90BFA">
              <w:rPr>
                <w:lang w:eastAsia="zh-CN"/>
              </w:rPr>
              <w:t>.2.3.2.10</w:t>
            </w:r>
          </w:p>
        </w:tc>
        <w:tc>
          <w:tcPr>
            <w:tcW w:w="5386" w:type="dxa"/>
          </w:tcPr>
          <w:p w14:paraId="59088CFB" w14:textId="77777777"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14:paraId="342CEA70" w14:textId="77777777" w:rsidTr="006254F7">
        <w:trPr>
          <w:cantSplit/>
        </w:trPr>
        <w:tc>
          <w:tcPr>
            <w:tcW w:w="2410" w:type="dxa"/>
          </w:tcPr>
          <w:p w14:paraId="253B9D8F" w14:textId="77777777" w:rsidR="00F90BFA" w:rsidRDefault="00F90BFA" w:rsidP="006254F7">
            <w:pPr>
              <w:pStyle w:val="TAL"/>
              <w:rPr>
                <w:lang w:eastAsia="zh-CN"/>
              </w:rPr>
            </w:pPr>
            <w:r>
              <w:rPr>
                <w:lang w:eastAsia="zh-CN"/>
              </w:rPr>
              <w:t>3gpp-Sbi-Client-Credentials</w:t>
            </w:r>
          </w:p>
        </w:tc>
        <w:tc>
          <w:tcPr>
            <w:tcW w:w="1985" w:type="dxa"/>
          </w:tcPr>
          <w:p w14:paraId="7B184D7D" w14:textId="0E20F854" w:rsidR="00F90BFA" w:rsidRDefault="00EE3E2B" w:rsidP="006254F7">
            <w:pPr>
              <w:pStyle w:val="TAL"/>
              <w:rPr>
                <w:lang w:eastAsia="zh-CN"/>
              </w:rPr>
            </w:pPr>
            <w:r>
              <w:rPr>
                <w:lang w:eastAsia="zh-CN"/>
              </w:rPr>
              <w:t>Clause 5</w:t>
            </w:r>
            <w:r w:rsidR="00F90BFA">
              <w:rPr>
                <w:lang w:eastAsia="zh-CN"/>
              </w:rPr>
              <w:t>.2.3.2.11</w:t>
            </w:r>
          </w:p>
        </w:tc>
        <w:tc>
          <w:tcPr>
            <w:tcW w:w="5386" w:type="dxa"/>
          </w:tcPr>
          <w:p w14:paraId="6E61ACBE" w14:textId="7C628E49" w:rsidR="00F90BFA" w:rsidRDefault="00F90BFA" w:rsidP="006254F7">
            <w:pPr>
              <w:pStyle w:val="TAL"/>
              <w:rPr>
                <w:lang w:eastAsia="zh-CN"/>
              </w:rPr>
            </w:pPr>
            <w:r>
              <w:rPr>
                <w:lang w:eastAsia="zh-CN"/>
              </w:rPr>
              <w:t xml:space="preserve">This header may be used by an NF Service Consumer to send Client Credentials Assertion to the NRF or to the NF Service Producer. See </w:t>
            </w:r>
            <w:r w:rsidR="00EE3E2B">
              <w:rPr>
                <w:lang w:eastAsia="zh-CN"/>
              </w:rPr>
              <w:t>clause 6</w:t>
            </w:r>
            <w:r>
              <w:rPr>
                <w:lang w:eastAsia="zh-CN"/>
              </w:rPr>
              <w:t>.7.5.</w:t>
            </w:r>
          </w:p>
        </w:tc>
      </w:tr>
      <w:tr w:rsidR="00F90BFA" w:rsidRPr="000B63FD" w14:paraId="4CC6041E" w14:textId="77777777" w:rsidTr="006254F7">
        <w:trPr>
          <w:cantSplit/>
        </w:trPr>
        <w:tc>
          <w:tcPr>
            <w:tcW w:w="2410" w:type="dxa"/>
          </w:tcPr>
          <w:p w14:paraId="3A2A9671" w14:textId="77777777" w:rsidR="00F90BFA" w:rsidRDefault="00F90BFA" w:rsidP="006254F7">
            <w:pPr>
              <w:pStyle w:val="TAL"/>
              <w:rPr>
                <w:lang w:eastAsia="zh-CN"/>
              </w:rPr>
            </w:pPr>
            <w:r w:rsidRPr="00B67FCF">
              <w:rPr>
                <w:lang w:eastAsia="zh-CN"/>
              </w:rPr>
              <w:t>3gpp-Sbi-</w:t>
            </w:r>
            <w:r>
              <w:rPr>
                <w:lang w:eastAsia="zh-CN"/>
              </w:rPr>
              <w:t>Nrf-Uri</w:t>
            </w:r>
          </w:p>
        </w:tc>
        <w:tc>
          <w:tcPr>
            <w:tcW w:w="1985" w:type="dxa"/>
          </w:tcPr>
          <w:p w14:paraId="0EDA3908" w14:textId="03C95AFB" w:rsidR="00F90BFA" w:rsidRDefault="00EE3E2B" w:rsidP="006254F7">
            <w:pPr>
              <w:pStyle w:val="TAL"/>
              <w:rPr>
                <w:lang w:eastAsia="zh-CN"/>
              </w:rPr>
            </w:pPr>
            <w:r>
              <w:rPr>
                <w:lang w:eastAsia="zh-CN"/>
              </w:rPr>
              <w:t>Clause 5</w:t>
            </w:r>
            <w:r w:rsidR="00F90BFA">
              <w:rPr>
                <w:lang w:eastAsia="zh-CN"/>
              </w:rPr>
              <w:t>.2.3.2.12</w:t>
            </w:r>
          </w:p>
        </w:tc>
        <w:tc>
          <w:tcPr>
            <w:tcW w:w="5386" w:type="dxa"/>
          </w:tcPr>
          <w:p w14:paraId="64CAA26C" w14:textId="77777777"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14:paraId="0B325804" w14:textId="77777777" w:rsidTr="006254F7">
        <w:trPr>
          <w:cantSplit/>
        </w:trPr>
        <w:tc>
          <w:tcPr>
            <w:tcW w:w="2410" w:type="dxa"/>
          </w:tcPr>
          <w:p w14:paraId="6398C88A" w14:textId="77777777" w:rsidR="00A55AA5" w:rsidRPr="00B67FCF" w:rsidRDefault="00A55AA5" w:rsidP="00A55AA5">
            <w:pPr>
              <w:pStyle w:val="TAL"/>
              <w:rPr>
                <w:lang w:eastAsia="zh-CN"/>
              </w:rPr>
            </w:pPr>
            <w:r>
              <w:rPr>
                <w:lang w:eastAsia="zh-CN"/>
              </w:rPr>
              <w:t>3gpp-Sbi-Target-Nf-Id</w:t>
            </w:r>
          </w:p>
        </w:tc>
        <w:tc>
          <w:tcPr>
            <w:tcW w:w="1985" w:type="dxa"/>
          </w:tcPr>
          <w:p w14:paraId="77524792" w14:textId="5121092C" w:rsidR="00A55AA5" w:rsidRDefault="00EE3E2B" w:rsidP="00A55AA5">
            <w:pPr>
              <w:pStyle w:val="TAL"/>
              <w:rPr>
                <w:lang w:eastAsia="zh-CN"/>
              </w:rPr>
            </w:pPr>
            <w:r>
              <w:rPr>
                <w:lang w:eastAsia="zh-CN"/>
              </w:rPr>
              <w:t>Clause 5</w:t>
            </w:r>
            <w:r w:rsidR="00A55AA5">
              <w:rPr>
                <w:lang w:eastAsia="zh-CN"/>
              </w:rPr>
              <w:t>.2.3.2.13</w:t>
            </w:r>
          </w:p>
        </w:tc>
        <w:tc>
          <w:tcPr>
            <w:tcW w:w="5386" w:type="dxa"/>
          </w:tcPr>
          <w:p w14:paraId="2A90AC65" w14:textId="77777777"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24F45" w:rsidRPr="000B63FD" w14:paraId="7D26AA0E" w14:textId="77777777" w:rsidTr="006254F7">
        <w:trPr>
          <w:cantSplit/>
        </w:trPr>
        <w:tc>
          <w:tcPr>
            <w:tcW w:w="2410" w:type="dxa"/>
          </w:tcPr>
          <w:p w14:paraId="3E649D91" w14:textId="01CDD3EA" w:rsidR="00524F45" w:rsidRDefault="00524F45" w:rsidP="00524F45">
            <w:pPr>
              <w:pStyle w:val="TAL"/>
              <w:rPr>
                <w:lang w:eastAsia="zh-CN"/>
              </w:rPr>
            </w:pPr>
            <w:r>
              <w:rPr>
                <w:lang w:eastAsia="zh-CN"/>
              </w:rPr>
              <w:t>3gpp-Sbi-Access-Scope</w:t>
            </w:r>
          </w:p>
        </w:tc>
        <w:tc>
          <w:tcPr>
            <w:tcW w:w="1985" w:type="dxa"/>
          </w:tcPr>
          <w:p w14:paraId="34FD938D" w14:textId="3F4FD238" w:rsidR="00524F45" w:rsidRDefault="00EE3E2B" w:rsidP="00524F45">
            <w:pPr>
              <w:pStyle w:val="TAL"/>
              <w:rPr>
                <w:lang w:eastAsia="zh-CN"/>
              </w:rPr>
            </w:pPr>
            <w:r>
              <w:rPr>
                <w:lang w:eastAsia="zh-CN"/>
              </w:rPr>
              <w:t>Clause </w:t>
            </w:r>
            <w:r w:rsidR="00C260A4">
              <w:rPr>
                <w:lang w:eastAsia="zh-CN"/>
              </w:rPr>
              <w:t>5.2.3.2.16</w:t>
            </w:r>
          </w:p>
        </w:tc>
        <w:tc>
          <w:tcPr>
            <w:tcW w:w="5386" w:type="dxa"/>
          </w:tcPr>
          <w:p w14:paraId="7F1253D2" w14:textId="105A3353" w:rsidR="00524F45" w:rsidRDefault="00524F45" w:rsidP="00524F45">
            <w:pPr>
              <w:pStyle w:val="TAL"/>
              <w:rPr>
                <w:lang w:eastAsia="zh-CN"/>
              </w:rPr>
            </w:pPr>
            <w:r>
              <w:rPr>
                <w:lang w:eastAsia="zh-CN"/>
              </w:rPr>
              <w:t>This header is used in a service request for Indirect Communication to indicate the access scope of the service request for NF service access authorization. See clauses 6.7.3 and </w:t>
            </w:r>
            <w:r w:rsidR="005D5711">
              <w:rPr>
                <w:lang w:eastAsia="zh-CN"/>
              </w:rPr>
              <w:t>6.10.11</w:t>
            </w:r>
            <w:r>
              <w:rPr>
                <w:lang w:eastAsia="zh-CN"/>
              </w:rPr>
              <w:t xml:space="preserve">. </w:t>
            </w:r>
          </w:p>
        </w:tc>
      </w:tr>
      <w:tr w:rsidR="00524F45" w:rsidRPr="000B63FD" w14:paraId="6AA53F7B" w14:textId="77777777" w:rsidTr="006254F7">
        <w:trPr>
          <w:cantSplit/>
        </w:trPr>
        <w:tc>
          <w:tcPr>
            <w:tcW w:w="2410" w:type="dxa"/>
          </w:tcPr>
          <w:p w14:paraId="4F56C436" w14:textId="1C5250C4" w:rsidR="00524F45" w:rsidRDefault="00524F45" w:rsidP="00524F45">
            <w:pPr>
              <w:pStyle w:val="TAL"/>
              <w:rPr>
                <w:lang w:eastAsia="zh-CN"/>
              </w:rPr>
            </w:pPr>
            <w:r>
              <w:rPr>
                <w:lang w:eastAsia="zh-CN"/>
              </w:rPr>
              <w:lastRenderedPageBreak/>
              <w:t>3gpp-Sbi-Access-Token</w:t>
            </w:r>
          </w:p>
        </w:tc>
        <w:tc>
          <w:tcPr>
            <w:tcW w:w="1985" w:type="dxa"/>
          </w:tcPr>
          <w:p w14:paraId="4EB21F76" w14:textId="344F9E24" w:rsidR="00524F45" w:rsidRDefault="00EE3E2B" w:rsidP="00524F45">
            <w:pPr>
              <w:pStyle w:val="TAL"/>
              <w:rPr>
                <w:lang w:eastAsia="zh-CN"/>
              </w:rPr>
            </w:pPr>
            <w:r>
              <w:rPr>
                <w:lang w:eastAsia="zh-CN"/>
              </w:rPr>
              <w:t>Clause </w:t>
            </w:r>
            <w:r w:rsidR="00C260A4">
              <w:rPr>
                <w:lang w:eastAsia="zh-CN"/>
              </w:rPr>
              <w:t>5.2.3.2.17</w:t>
            </w:r>
          </w:p>
        </w:tc>
        <w:tc>
          <w:tcPr>
            <w:tcW w:w="5386" w:type="dxa"/>
          </w:tcPr>
          <w:p w14:paraId="226DD586" w14:textId="7E825053" w:rsidR="00524F45" w:rsidRDefault="00524F45" w:rsidP="00524F4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r w:rsidR="005D5711">
              <w:rPr>
                <w:lang w:eastAsia="zh-CN"/>
              </w:rPr>
              <w:t>1</w:t>
            </w:r>
            <w:r>
              <w:rPr>
                <w:lang w:eastAsia="zh-CN"/>
              </w:rPr>
              <w:t>.</w:t>
            </w:r>
          </w:p>
        </w:tc>
      </w:tr>
    </w:tbl>
    <w:p w14:paraId="25674335" w14:textId="77777777" w:rsidR="00F90BFA" w:rsidRPr="000B63FD" w:rsidRDefault="00F90BFA" w:rsidP="00F90BFA">
      <w:pPr>
        <w:rPr>
          <w:lang w:eastAsia="zh-CN"/>
        </w:rPr>
      </w:pPr>
    </w:p>
    <w:p w14:paraId="058A131C" w14:textId="77777777" w:rsidR="00F90BFA" w:rsidRPr="000B63FD" w:rsidRDefault="00F90BFA" w:rsidP="00433CEF">
      <w:pPr>
        <w:pStyle w:val="Heading5"/>
        <w:rPr>
          <w:lang w:eastAsia="zh-CN"/>
        </w:rPr>
      </w:pPr>
      <w:bookmarkStart w:id="278" w:name="_Toc19708939"/>
      <w:bookmarkStart w:id="279" w:name="_Toc27745010"/>
      <w:bookmarkStart w:id="280" w:name="_Toc29803163"/>
      <w:bookmarkStart w:id="281" w:name="_Toc35969912"/>
      <w:bookmarkStart w:id="282" w:name="_Toc36050706"/>
      <w:bookmarkStart w:id="283" w:name="_Toc44847418"/>
      <w:bookmarkStart w:id="284" w:name="_Toc51845070"/>
      <w:bookmarkStart w:id="285" w:name="_Toc51845401"/>
      <w:bookmarkStart w:id="286" w:name="_Toc57017469"/>
      <w:bookmarkStart w:id="287" w:name="_Toc98266855"/>
      <w:r w:rsidRPr="000B63FD">
        <w:t>5.2.3.2.2</w:t>
      </w:r>
      <w:r w:rsidRPr="000B63FD">
        <w:tab/>
      </w:r>
      <w:r w:rsidRPr="000B63FD">
        <w:rPr>
          <w:lang w:eastAsia="zh-CN"/>
        </w:rPr>
        <w:t>3gpp-Sbi-Message-Priority</w:t>
      </w:r>
      <w:bookmarkEnd w:id="278"/>
      <w:bookmarkEnd w:id="279"/>
      <w:bookmarkEnd w:id="280"/>
      <w:bookmarkEnd w:id="281"/>
      <w:bookmarkEnd w:id="282"/>
      <w:bookmarkEnd w:id="283"/>
      <w:bookmarkEnd w:id="284"/>
      <w:bookmarkEnd w:id="285"/>
      <w:bookmarkEnd w:id="286"/>
      <w:bookmarkEnd w:id="287"/>
    </w:p>
    <w:p w14:paraId="1D0BDE42" w14:textId="09667399"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w:t>
      </w:r>
      <w:r w:rsidR="00EE3E2B">
        <w:rPr>
          <w:lang w:eastAsia="zh-CN"/>
        </w:rPr>
        <w:t>clause 6</w:t>
      </w:r>
      <w:r>
        <w:rPr>
          <w:lang w:eastAsia="zh-CN"/>
        </w:rPr>
        <w:t>.8.4</w:t>
      </w:r>
      <w:r w:rsidRPr="000B63FD">
        <w:rPr>
          <w:lang w:eastAsia="zh-CN"/>
        </w:rPr>
        <w:t>.</w:t>
      </w:r>
    </w:p>
    <w:p w14:paraId="6B5A4F9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2ABFD85" w14:textId="77777777" w:rsidR="00F90BFA" w:rsidRPr="000B63FD" w:rsidRDefault="00F90BFA" w:rsidP="00F90BFA">
      <w:pPr>
        <w:rPr>
          <w:lang w:eastAsia="zh-CN"/>
        </w:rPr>
      </w:pPr>
      <w:r>
        <w:rPr>
          <w:lang w:eastAsia="zh-CN"/>
        </w:rPr>
        <w:t>3gpp-Sbi-Message-Priority = "3gpp-Sbi-Message-Priority" ":" OWS (DIGIT / %x31-32 DIGIT / "3" %x30-31)</w:t>
      </w:r>
    </w:p>
    <w:p w14:paraId="1B298A7F" w14:textId="77777777" w:rsidR="00F90BFA" w:rsidRPr="000B63FD" w:rsidRDefault="00F90BFA" w:rsidP="00F90BFA">
      <w:pPr>
        <w:rPr>
          <w:lang w:eastAsia="zh-CN"/>
        </w:rPr>
      </w:pPr>
      <w:r w:rsidRPr="000B63FD">
        <w:rPr>
          <w:lang w:eastAsia="zh-CN"/>
        </w:rPr>
        <w:t>A message with 3gpp-Sbi-Message-Priority "0" has the highest priority.</w:t>
      </w:r>
    </w:p>
    <w:p w14:paraId="23B2DFF1" w14:textId="77777777" w:rsidR="00F90BFA" w:rsidRDefault="00F90BFA" w:rsidP="00F90BFA">
      <w:pPr>
        <w:rPr>
          <w:lang w:eastAsia="zh-CN"/>
        </w:rPr>
      </w:pPr>
      <w:r w:rsidRPr="000B63FD">
        <w:rPr>
          <w:lang w:eastAsia="zh-CN"/>
        </w:rPr>
        <w:t>An example is: 3gpp-Sbi-Message-Priority: 10.</w:t>
      </w:r>
    </w:p>
    <w:p w14:paraId="2045D4B4" w14:textId="77777777" w:rsidR="00F90BFA" w:rsidRDefault="00F90BFA" w:rsidP="00433CEF">
      <w:pPr>
        <w:pStyle w:val="Heading5"/>
        <w:rPr>
          <w:lang w:eastAsia="zh-CN"/>
        </w:rPr>
      </w:pPr>
      <w:bookmarkStart w:id="288" w:name="_Toc19708940"/>
      <w:bookmarkStart w:id="289" w:name="_Toc27745011"/>
      <w:bookmarkStart w:id="290" w:name="_Toc29803164"/>
      <w:bookmarkStart w:id="291" w:name="_Toc35969913"/>
      <w:bookmarkStart w:id="292" w:name="_Toc36050707"/>
      <w:bookmarkStart w:id="293" w:name="_Toc44847419"/>
      <w:bookmarkStart w:id="294" w:name="_Toc51845071"/>
      <w:bookmarkStart w:id="295" w:name="_Toc51845402"/>
      <w:bookmarkStart w:id="296" w:name="_Toc57017470"/>
      <w:bookmarkStart w:id="297" w:name="_Toc98266856"/>
      <w:r>
        <w:t>5.2.3.2.3</w:t>
      </w:r>
      <w:r>
        <w:tab/>
      </w:r>
      <w:r w:rsidRPr="00EA6DEC">
        <w:rPr>
          <w:lang w:eastAsia="zh-CN"/>
        </w:rPr>
        <w:t>3gpp-</w:t>
      </w:r>
      <w:r>
        <w:rPr>
          <w:lang w:eastAsia="zh-CN"/>
        </w:rPr>
        <w:t>Sbi</w:t>
      </w:r>
      <w:r w:rsidRPr="00EA6DEC">
        <w:rPr>
          <w:lang w:eastAsia="zh-CN"/>
        </w:rPr>
        <w:t>-</w:t>
      </w:r>
      <w:r>
        <w:rPr>
          <w:lang w:eastAsia="zh-CN"/>
        </w:rPr>
        <w:t>Callback</w:t>
      </w:r>
      <w:bookmarkEnd w:id="288"/>
      <w:bookmarkEnd w:id="289"/>
      <w:bookmarkEnd w:id="290"/>
      <w:bookmarkEnd w:id="291"/>
      <w:bookmarkEnd w:id="292"/>
      <w:bookmarkEnd w:id="293"/>
      <w:bookmarkEnd w:id="294"/>
      <w:bookmarkEnd w:id="295"/>
      <w:bookmarkEnd w:id="296"/>
      <w:bookmarkEnd w:id="297"/>
    </w:p>
    <w:p w14:paraId="31FDC10D" w14:textId="77777777" w:rsidR="00F90BFA" w:rsidRDefault="00F90BFA" w:rsidP="00F90BFA">
      <w:pPr>
        <w:rPr>
          <w:lang w:eastAsia="zh-CN"/>
        </w:rPr>
      </w:pPr>
      <w:bookmarkStart w:id="298" w:name="_Toc19708941"/>
      <w:bookmarkStart w:id="299" w:name="_Toc27745012"/>
      <w:bookmarkStart w:id="300"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14:paraId="6EE3EA62"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38A3A990" w14:textId="77777777"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14:paraId="79ACCBCE" w14:textId="77777777" w:rsidR="00F90BFA" w:rsidRPr="008A3EB9" w:rsidRDefault="00F90BFA" w:rsidP="00F90BFA">
      <w:pPr>
        <w:rPr>
          <w:lang w:val="fr-FR" w:eastAsia="zh-CN"/>
        </w:rPr>
      </w:pPr>
      <w:r w:rsidRPr="008A3EB9">
        <w:rPr>
          <w:lang w:val="fr-FR" w:eastAsia="zh-CN"/>
        </w:rPr>
        <w:t>cbtype = 1*cbchar</w:t>
      </w:r>
    </w:p>
    <w:p w14:paraId="75139D83" w14:textId="77777777" w:rsidR="00F90BFA" w:rsidRPr="008A3EB9" w:rsidRDefault="00F90BFA" w:rsidP="00F90BFA">
      <w:pPr>
        <w:rPr>
          <w:lang w:val="fr-FR" w:eastAsia="zh-CN"/>
        </w:rPr>
      </w:pPr>
      <w:r w:rsidRPr="008A3EB9">
        <w:rPr>
          <w:lang w:val="fr-FR" w:eastAsia="zh-CN"/>
        </w:rPr>
        <w:t>cbchar = "-" / "_" / DIGIT / ALPHA</w:t>
      </w:r>
    </w:p>
    <w:p w14:paraId="0C8E9837" w14:textId="77777777" w:rsidR="00F90BFA" w:rsidRPr="008A3EB9" w:rsidRDefault="00F90BFA" w:rsidP="00F90BFA">
      <w:pPr>
        <w:rPr>
          <w:lang w:val="fr-FR" w:eastAsia="zh-CN"/>
        </w:rPr>
      </w:pPr>
      <w:r w:rsidRPr="008A3EB9">
        <w:rPr>
          <w:lang w:val="fr-FR" w:eastAsia="zh-CN"/>
        </w:rPr>
        <w:t>majorversion = *DIGIT</w:t>
      </w:r>
    </w:p>
    <w:p w14:paraId="55721F91" w14:textId="77777777"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14:paraId="1631D040" w14:textId="77777777"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14:paraId="100EE12C" w14:textId="77777777" w:rsidR="00F90BFA" w:rsidRDefault="00F90BFA" w:rsidP="00F90BFA">
      <w:pPr>
        <w:rPr>
          <w:lang w:eastAsia="zh-CN"/>
        </w:rPr>
      </w:pPr>
      <w:r>
        <w:rPr>
          <w:lang w:eastAsia="zh-CN"/>
        </w:rPr>
        <w:t>The list of valid values for the cbtype is specified in Annex B.</w:t>
      </w:r>
    </w:p>
    <w:p w14:paraId="25E1181F" w14:textId="77777777" w:rsidR="00F90BFA" w:rsidRDefault="00F90BFA" w:rsidP="00F90BFA">
      <w:pPr>
        <w:rPr>
          <w:lang w:eastAsia="zh-CN"/>
        </w:rPr>
      </w:pPr>
      <w:r>
        <w:rPr>
          <w:lang w:eastAsia="zh-CN"/>
        </w:rPr>
        <w:t>The apiversion parameter should be present if the major version is higher than 1.</w:t>
      </w:r>
    </w:p>
    <w:p w14:paraId="47672D83" w14:textId="77777777"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14:paraId="5C49C2AB" w14:textId="77777777" w:rsidR="00F90BFA" w:rsidRPr="003A55D6" w:rsidRDefault="00F90BFA" w:rsidP="00433CEF">
      <w:pPr>
        <w:pStyle w:val="Heading5"/>
        <w:rPr>
          <w:lang w:eastAsia="zh-CN"/>
        </w:rPr>
      </w:pPr>
      <w:bookmarkStart w:id="301" w:name="_Toc35969914"/>
      <w:bookmarkStart w:id="302" w:name="_Toc36050708"/>
      <w:bookmarkStart w:id="303" w:name="_Toc44847420"/>
      <w:bookmarkStart w:id="304" w:name="_Toc51845072"/>
      <w:bookmarkStart w:id="305" w:name="_Toc51845403"/>
      <w:bookmarkStart w:id="306" w:name="_Toc57017471"/>
      <w:bookmarkStart w:id="307" w:name="_Toc98266857"/>
      <w:r w:rsidRPr="003A55D6">
        <w:t>5.2.3.2.</w:t>
      </w:r>
      <w:r>
        <w:t>4</w:t>
      </w:r>
      <w:r w:rsidRPr="003A55D6">
        <w:tab/>
      </w:r>
      <w:r w:rsidRPr="003A55D6">
        <w:rPr>
          <w:lang w:eastAsia="zh-CN"/>
        </w:rPr>
        <w:t>3gpp-Sbi-Target-</w:t>
      </w:r>
      <w:r w:rsidRPr="00B8727C">
        <w:rPr>
          <w:lang w:eastAsia="zh-CN"/>
        </w:rPr>
        <w:t>ap</w:t>
      </w:r>
      <w:r>
        <w:rPr>
          <w:lang w:eastAsia="zh-CN"/>
        </w:rPr>
        <w:t>iRoot</w:t>
      </w:r>
      <w:bookmarkEnd w:id="298"/>
      <w:bookmarkEnd w:id="299"/>
      <w:bookmarkEnd w:id="300"/>
      <w:bookmarkEnd w:id="301"/>
      <w:bookmarkEnd w:id="302"/>
      <w:bookmarkEnd w:id="303"/>
      <w:bookmarkEnd w:id="304"/>
      <w:bookmarkEnd w:id="305"/>
      <w:bookmarkEnd w:id="306"/>
      <w:bookmarkEnd w:id="307"/>
    </w:p>
    <w:p w14:paraId="14BE1049" w14:textId="04F71F2C" w:rsidR="00F90BFA" w:rsidRDefault="00F90BFA" w:rsidP="00F90BFA">
      <w:pPr>
        <w:rPr>
          <w:lang w:eastAsia="zh-CN"/>
        </w:rPr>
      </w:pPr>
      <w:bookmarkStart w:id="308" w:name="_Toc9501019"/>
      <w:bookmarkStart w:id="309" w:name="_Toc27745013"/>
      <w:bookmarkStart w:id="310" w:name="_Toc35969915"/>
      <w:bookmarkStart w:id="311" w:name="_Toc36050709"/>
      <w:bookmarkStart w:id="312" w:name="_Toc27745014"/>
      <w:bookmarkStart w:id="313" w:name="_Toc29803167"/>
      <w:bookmarkStart w:id="314" w:name="_Toc19708942"/>
      <w:r>
        <w:rPr>
          <w:lang w:eastAsia="zh-CN"/>
        </w:rPr>
        <w:t xml:space="preserve">The header contains the apiRoot of the target URI (see </w:t>
      </w:r>
      <w:r w:rsidR="00EE3E2B">
        <w:rPr>
          <w:lang w:eastAsia="zh-CN"/>
        </w:rPr>
        <w:t>clause 4</w:t>
      </w:r>
      <w:r>
        <w:rPr>
          <w:lang w:eastAsia="zh-CN"/>
        </w:rPr>
        <w:t>.4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EE3E2B">
        <w:rPr>
          <w:lang w:eastAsia="zh-CN"/>
        </w:rPr>
        <w:t>clause 6</w:t>
      </w:r>
      <w:r>
        <w:rPr>
          <w:lang w:eastAsia="zh-CN"/>
        </w:rPr>
        <w:t>.1.4.3.2).</w:t>
      </w:r>
    </w:p>
    <w:p w14:paraId="5A838527"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29811B2" w14:textId="4C244C82"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w:t>
      </w:r>
      <w:r w:rsidR="00EE3E2B">
        <w:rPr>
          <w:lang w:eastAsia="zh-CN"/>
        </w:rPr>
        <w:t> [</w:t>
      </w:r>
      <w:r>
        <w:rPr>
          <w:lang w:eastAsia="zh-CN"/>
        </w:rPr>
        <w:t xml:space="preserve"> prefix ]</w:t>
      </w:r>
    </w:p>
    <w:p w14:paraId="1EEB9C0E" w14:textId="77777777" w:rsidR="00F90BFA" w:rsidRPr="00755305" w:rsidRDefault="00F90BFA" w:rsidP="00F90BFA">
      <w:pPr>
        <w:rPr>
          <w:lang w:val="fr-FR" w:eastAsia="zh-CN"/>
        </w:rPr>
      </w:pPr>
      <w:r w:rsidRPr="00755305">
        <w:rPr>
          <w:lang w:val="fr-FR" w:eastAsia="zh-CN"/>
        </w:rPr>
        <w:t>scheme = "http" / "https"</w:t>
      </w:r>
    </w:p>
    <w:p w14:paraId="4FCE7604" w14:textId="6415DDCE" w:rsidR="00F90BFA" w:rsidRPr="00755305" w:rsidRDefault="00F90BFA" w:rsidP="00F90BFA">
      <w:pPr>
        <w:rPr>
          <w:lang w:val="fr-FR" w:eastAsia="zh-CN"/>
        </w:rPr>
      </w:pPr>
      <w:r w:rsidRPr="00755305">
        <w:rPr>
          <w:lang w:val="fr-FR" w:eastAsia="zh-CN"/>
        </w:rPr>
        <w:t>authority = host</w:t>
      </w:r>
      <w:r w:rsidR="00EE3E2B">
        <w:rPr>
          <w:lang w:val="fr-FR" w:eastAsia="zh-CN"/>
        </w:rPr>
        <w:t> </w:t>
      </w:r>
      <w:r w:rsidR="00EE3E2B" w:rsidRPr="00755305">
        <w:rPr>
          <w:lang w:val="fr-FR" w:eastAsia="zh-CN"/>
        </w:rPr>
        <w:t>[</w:t>
      </w:r>
      <w:r w:rsidRPr="00755305">
        <w:rPr>
          <w:lang w:val="fr-FR" w:eastAsia="zh-CN"/>
        </w:rPr>
        <w:t xml:space="preserve"> ":" port ]</w:t>
      </w:r>
    </w:p>
    <w:p w14:paraId="3E925963" w14:textId="77777777" w:rsidR="00F90BFA" w:rsidRPr="00755305" w:rsidRDefault="00F90BFA" w:rsidP="00F90BFA">
      <w:pPr>
        <w:rPr>
          <w:lang w:val="fr-FR" w:eastAsia="zh-CN"/>
        </w:rPr>
      </w:pPr>
      <w:r w:rsidRPr="00755305">
        <w:rPr>
          <w:lang w:val="fr-FR" w:eastAsia="zh-CN"/>
        </w:rPr>
        <w:t>port = *DIGIT</w:t>
      </w:r>
    </w:p>
    <w:p w14:paraId="0F7BEDF4" w14:textId="14E5A97E"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EE3E2B">
        <w:rPr>
          <w:lang w:eastAsia="zh-CN"/>
        </w:rPr>
        <w:t>clause </w:t>
      </w:r>
      <w:r w:rsidR="00EE3E2B" w:rsidRPr="009E00B9">
        <w:rPr>
          <w:lang w:eastAsia="zh-CN"/>
        </w:rPr>
        <w:t>3</w:t>
      </w:r>
      <w:r w:rsidRPr="009E00B9">
        <w:rPr>
          <w:lang w:eastAsia="zh-CN"/>
        </w:rPr>
        <w:t>.3</w:t>
      </w:r>
    </w:p>
    <w:p w14:paraId="20646BF4" w14:textId="77777777" w:rsidR="00F90BFA" w:rsidRDefault="00F90BFA" w:rsidP="00F90BFA">
      <w:pPr>
        <w:rPr>
          <w:lang w:eastAsia="zh-CN"/>
        </w:rPr>
      </w:pPr>
      <w:r w:rsidRPr="00EA6DEC">
        <w:rPr>
          <w:lang w:eastAsia="zh-CN"/>
        </w:rPr>
        <w:lastRenderedPageBreak/>
        <w:t>An example is: 3gpp-</w:t>
      </w:r>
      <w:r>
        <w:rPr>
          <w:lang w:eastAsia="zh-CN"/>
        </w:rPr>
        <w:t>Sbi</w:t>
      </w:r>
      <w:r w:rsidRPr="00EA6DEC">
        <w:rPr>
          <w:lang w:eastAsia="zh-CN"/>
        </w:rPr>
        <w:t>-</w:t>
      </w:r>
      <w:r>
        <w:rPr>
          <w:lang w:eastAsia="zh-CN"/>
        </w:rPr>
        <w:t xml:space="preserve">Target-apiRoot: </w:t>
      </w:r>
      <w:r w:rsidRPr="00CC286A">
        <w:rPr>
          <w:lang w:val="en-US"/>
        </w:rPr>
        <w:t>https://example.com/a/b/c</w:t>
      </w:r>
    </w:p>
    <w:p w14:paraId="478E3FF7" w14:textId="77777777" w:rsidR="00F90BFA" w:rsidRPr="000B63FD" w:rsidRDefault="00F90BFA" w:rsidP="00433CEF">
      <w:pPr>
        <w:pStyle w:val="Heading5"/>
        <w:rPr>
          <w:lang w:eastAsia="zh-CN"/>
        </w:rPr>
      </w:pPr>
      <w:bookmarkStart w:id="315" w:name="_Toc44847421"/>
      <w:bookmarkStart w:id="316" w:name="_Toc51845073"/>
      <w:bookmarkStart w:id="317" w:name="_Toc51845404"/>
      <w:bookmarkStart w:id="318" w:name="_Toc57017472"/>
      <w:bookmarkStart w:id="319" w:name="_Toc98266858"/>
      <w:r w:rsidRPr="000B63FD">
        <w:t>5.2.3.2.</w:t>
      </w:r>
      <w:r>
        <w:t>5</w:t>
      </w:r>
      <w:r w:rsidRPr="000B63FD">
        <w:tab/>
      </w:r>
      <w:r w:rsidRPr="000B63FD">
        <w:rPr>
          <w:lang w:eastAsia="zh-CN"/>
        </w:rPr>
        <w:t>3gpp-Sbi-</w:t>
      </w:r>
      <w:bookmarkEnd w:id="308"/>
      <w:r>
        <w:rPr>
          <w:lang w:eastAsia="zh-CN"/>
        </w:rPr>
        <w:t>Routing-Binding</w:t>
      </w:r>
      <w:bookmarkEnd w:id="309"/>
      <w:bookmarkEnd w:id="310"/>
      <w:bookmarkEnd w:id="311"/>
      <w:bookmarkEnd w:id="315"/>
      <w:bookmarkEnd w:id="316"/>
      <w:bookmarkEnd w:id="317"/>
      <w:bookmarkEnd w:id="318"/>
      <w:bookmarkEnd w:id="319"/>
    </w:p>
    <w:p w14:paraId="3738B5C8" w14:textId="393F0FB0"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used to direct a service request to an HTTP server which has the targeted NF service resource context (see </w:t>
      </w:r>
      <w:r w:rsidR="00EE3E2B">
        <w:rPr>
          <w:lang w:eastAsia="zh-CN"/>
        </w:rPr>
        <w:t>clause 6</w:t>
      </w:r>
      <w:r>
        <w:rPr>
          <w:lang w:eastAsia="zh-CN"/>
        </w:rPr>
        <w:t>.12)</w:t>
      </w:r>
      <w:r w:rsidRPr="000B63FD">
        <w:rPr>
          <w:lang w:eastAsia="zh-CN"/>
        </w:rPr>
        <w:t>.</w:t>
      </w:r>
    </w:p>
    <w:p w14:paraId="15A28556"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6E1F941" w14:textId="77777777"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7623F140" w14:textId="77777777" w:rsidR="00F90BFA" w:rsidRPr="000F5B09" w:rsidRDefault="00F90BFA" w:rsidP="00B47E80">
      <w:pPr>
        <w:rPr>
          <w:lang w:eastAsia="zh-CN"/>
        </w:rPr>
      </w:pPr>
      <w:r w:rsidRPr="00B47E80">
        <w:t>blvalue</w:t>
      </w:r>
      <w:r w:rsidRPr="00B47E80">
        <w:tab/>
        <w:t>= "nf-instance" / "nf-set" / "nfservice-instance" / "nfservice-set"</w:t>
      </w:r>
    </w:p>
    <w:p w14:paraId="5BEB1EC2" w14:textId="77777777" w:rsidR="00F90BFA" w:rsidRDefault="00F90BFA" w:rsidP="00B47E80">
      <w:pPr>
        <w:rPr>
          <w:lang w:eastAsia="zh-CN"/>
        </w:rPr>
      </w:pPr>
      <w:r w:rsidRPr="00B47E80">
        <w:t>parameter</w:t>
      </w:r>
      <w:r w:rsidRPr="00B47E80">
        <w:tab/>
        <w:t>=  parametername "=" token</w:t>
      </w:r>
    </w:p>
    <w:p w14:paraId="6607D1B7" w14:textId="77777777" w:rsidR="00F90BFA" w:rsidRDefault="00473AB5" w:rsidP="00B47E80">
      <w:pPr>
        <w:rPr>
          <w:lang w:eastAsia="zh-CN"/>
        </w:rPr>
      </w:pPr>
      <w:r w:rsidRPr="00B47E80">
        <w:t>parametername</w:t>
      </w:r>
      <w:r w:rsidRPr="00B47E80">
        <w:tab/>
        <w:t>= "nfinst" / "nfset" / "nfservinst" / "nfserviceset" / "servname" / "backupamfinst"</w:t>
      </w:r>
    </w:p>
    <w:p w14:paraId="55054022" w14:textId="77777777" w:rsidR="00F90BFA" w:rsidRDefault="00F90BFA" w:rsidP="00B47E80">
      <w:pPr>
        <w:rPr>
          <w:lang w:eastAsia="zh-CN"/>
        </w:rPr>
      </w:pPr>
      <w:r w:rsidRPr="00B47E80">
        <w:t>The following parameters are defined:</w:t>
      </w:r>
    </w:p>
    <w:p w14:paraId="457A2C59" w14:textId="77777777"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7B041D8F" w14:textId="77777777"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67EEDEDF" w14:textId="42923B4A"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w:t>
      </w:r>
      <w:r w:rsidR="00EE3E2B">
        <w:rPr>
          <w:lang w:eastAsia="zh-CN"/>
        </w:rPr>
        <w:t>clause 2</w:t>
      </w:r>
      <w:r>
        <w:rPr>
          <w:lang w:eastAsia="zh-CN"/>
        </w:rPr>
        <w:t xml:space="preserve">8.12 in </w:t>
      </w:r>
      <w:r w:rsidRPr="000B63FD">
        <w:rPr>
          <w:lang w:val="en-US"/>
        </w:rPr>
        <w:t>3GPP TS 23.003 [15]</w:t>
      </w:r>
      <w:r>
        <w:rPr>
          <w:lang w:val="en-US"/>
        </w:rPr>
        <w:t xml:space="preserve">. </w:t>
      </w:r>
      <w:r>
        <w:rPr>
          <w:lang w:eastAsia="zh-CN"/>
        </w:rPr>
        <w:t xml:space="preserve">This parameter shall be present if the binding level is set to "nf-set". It may be present otherwise (see </w:t>
      </w:r>
      <w:r w:rsidR="00EE3E2B">
        <w:rPr>
          <w:lang w:eastAsia="zh-CN"/>
        </w:rPr>
        <w:t>clause 6</w:t>
      </w:r>
      <w:r>
        <w:rPr>
          <w:lang w:eastAsia="zh-CN"/>
        </w:rPr>
        <w:t>.12.1).</w:t>
      </w:r>
    </w:p>
    <w:p w14:paraId="51E90ED1" w14:textId="77777777"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74EA40CA" w14:textId="763508A0" w:rsidR="00F90BFA" w:rsidRDefault="00F90BFA" w:rsidP="00F90BFA">
      <w:pPr>
        <w:pStyle w:val="B1"/>
        <w:rPr>
          <w:lang w:val="en-US"/>
        </w:rPr>
      </w:pPr>
      <w:r>
        <w:rPr>
          <w:lang w:eastAsia="zh-CN"/>
        </w:rPr>
        <w:t>-</w:t>
      </w:r>
      <w:r>
        <w:rPr>
          <w:lang w:eastAsia="zh-CN"/>
        </w:rPr>
        <w:tab/>
      </w:r>
      <w:r w:rsidR="00F2566D" w:rsidRPr="00445883">
        <w:rPr>
          <w:lang w:val="en-US" w:eastAsia="zh-CN"/>
        </w:rPr>
        <w:t>nfserviceset (NF service set): indicates an NF Service Set ID</w:t>
      </w:r>
      <w:r w:rsidR="00F2566D">
        <w:rPr>
          <w:lang w:eastAsia="zh-CN"/>
        </w:rPr>
        <w:t xml:space="preserve"> as defined in</w:t>
      </w:r>
      <w:r w:rsidR="00F2566D" w:rsidRPr="00ED2BBF">
        <w:rPr>
          <w:lang w:eastAsia="zh-CN"/>
        </w:rPr>
        <w:t xml:space="preserve"> </w:t>
      </w:r>
      <w:r w:rsidR="00F2566D">
        <w:rPr>
          <w:lang w:eastAsia="zh-CN"/>
        </w:rPr>
        <w:t xml:space="preserve">clause 28.13 in </w:t>
      </w:r>
      <w:r w:rsidR="00F2566D" w:rsidRPr="000B63FD">
        <w:rPr>
          <w:lang w:val="en-US"/>
        </w:rPr>
        <w:t>3GPP TS 23.003 [15]</w:t>
      </w:r>
      <w:r w:rsidR="00F2566D">
        <w:rPr>
          <w:lang w:val="en-US"/>
        </w:rPr>
        <w:t xml:space="preserve">. </w:t>
      </w:r>
      <w:r w:rsidR="00F2566D">
        <w:rPr>
          <w:lang w:eastAsia="zh-CN"/>
        </w:rPr>
        <w:t xml:space="preserve">This parameter shall be present if the binding level is set to "nfservice-set". It shall also be present if the binding level is set to "nfservice-instance" and the NF service instance indicated by the </w:t>
      </w:r>
      <w:r w:rsidR="00F2566D" w:rsidRPr="00445883">
        <w:rPr>
          <w:lang w:val="en-US" w:eastAsia="zh-CN"/>
        </w:rPr>
        <w:t>nfservinst</w:t>
      </w:r>
      <w:r w:rsidR="00F2566D">
        <w:rPr>
          <w:lang w:val="en-US" w:eastAsia="zh-CN"/>
        </w:rPr>
        <w:t xml:space="preserve"> parameter is part of an NF service set</w:t>
      </w:r>
      <w:r w:rsidR="00F2566D">
        <w:rPr>
          <w:lang w:eastAsia="zh-CN"/>
        </w:rPr>
        <w:t xml:space="preserve"> (see clause 6.12.1).</w:t>
      </w:r>
    </w:p>
    <w:p w14:paraId="59C46F8E" w14:textId="77777777" w:rsidR="00473AB5" w:rsidRDefault="00F90BFA" w:rsidP="00473AB5">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 or a custom service that handles a notification or a callback request. It may be present in a Routing Binding Indication in a notification or a callback request.</w:t>
      </w:r>
    </w:p>
    <w:p w14:paraId="5FF88342" w14:textId="77777777" w:rsidR="00F90BFA" w:rsidRPr="00936196" w:rsidRDefault="00473AB5" w:rsidP="00473AB5">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5BD071A9" w14:textId="66FF3BFA" w:rsidR="00F90BFA" w:rsidRDefault="00F90BFA" w:rsidP="00B47E80">
      <w:pPr>
        <w:rPr>
          <w:lang w:eastAsia="zh-CN"/>
        </w:rPr>
      </w:pPr>
      <w:r w:rsidRPr="00B47E80">
        <w:t xml:space="preserve">See </w:t>
      </w:r>
      <w:r w:rsidR="00EE3E2B" w:rsidRPr="00B47E80">
        <w:t>clause 3</w:t>
      </w:r>
      <w:r w:rsidRPr="00B47E80">
        <w:t>.2.6 of IETF RFC 7230 [12] for the "token" type definition. A token's value is a string, which contains a binding entity ID or a service name.</w:t>
      </w:r>
    </w:p>
    <w:p w14:paraId="66A555CE" w14:textId="77777777" w:rsidR="00F90BFA" w:rsidRDefault="00F90BFA" w:rsidP="00F90BFA">
      <w:pPr>
        <w:pStyle w:val="EX"/>
        <w:rPr>
          <w:lang w:eastAsia="zh-CN"/>
        </w:rPr>
      </w:pPr>
      <w:bookmarkStart w:id="320" w:name="_Toc35969916"/>
      <w:bookmarkStart w:id="321" w:name="_Toc36050710"/>
      <w:bookmarkStart w:id="322" w:name="_Toc27745015"/>
      <w:bookmarkStart w:id="323" w:name="_Toc29803168"/>
      <w:bookmarkEnd w:id="312"/>
      <w:bookmarkEnd w:id="313"/>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6FD9B1E0" w14:textId="77777777" w:rsidR="00F90BFA" w:rsidRDefault="00F90BFA" w:rsidP="00F90BFA">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0D89C9C0" w14:textId="77777777"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7A0D8976" w14:textId="77777777" w:rsidR="00F90BFA" w:rsidRDefault="00F90BFA" w:rsidP="00F90BFA">
      <w:pPr>
        <w:pStyle w:val="EX"/>
        <w:rPr>
          <w:lang w:eastAsia="zh-CN"/>
        </w:rPr>
      </w:pPr>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745F7557" w14:textId="77777777" w:rsidR="00473AB5" w:rsidRDefault="00F90BFA" w:rsidP="00473AB5">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0D258604" w14:textId="77777777" w:rsidR="00F90BFA" w:rsidRDefault="00473AB5" w:rsidP="00473AB5">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73930138" w14:textId="77777777" w:rsidR="00F90BFA" w:rsidRPr="00911523" w:rsidRDefault="00F90BFA" w:rsidP="00433CEF">
      <w:pPr>
        <w:pStyle w:val="Heading5"/>
        <w:rPr>
          <w:lang w:eastAsia="zh-CN"/>
        </w:rPr>
      </w:pPr>
      <w:bookmarkStart w:id="324" w:name="_Toc44847422"/>
      <w:bookmarkStart w:id="325" w:name="_Toc51845074"/>
      <w:bookmarkStart w:id="326" w:name="_Toc51845405"/>
      <w:bookmarkStart w:id="327" w:name="_Toc57017473"/>
      <w:bookmarkStart w:id="328" w:name="_Toc98266859"/>
      <w:r w:rsidRPr="00911523">
        <w:t>5.2.3.2.</w:t>
      </w:r>
      <w:r>
        <w:t>6</w:t>
      </w:r>
      <w:r w:rsidRPr="00911523">
        <w:tab/>
      </w:r>
      <w:r w:rsidRPr="00911523">
        <w:rPr>
          <w:lang w:eastAsia="zh-CN"/>
        </w:rPr>
        <w:t>3gpp-Sbi-Binding</w:t>
      </w:r>
      <w:bookmarkEnd w:id="320"/>
      <w:bookmarkEnd w:id="321"/>
      <w:bookmarkEnd w:id="324"/>
      <w:bookmarkEnd w:id="325"/>
      <w:bookmarkEnd w:id="326"/>
      <w:bookmarkEnd w:id="327"/>
      <w:bookmarkEnd w:id="328"/>
    </w:p>
    <w:p w14:paraId="69A2C344" w14:textId="2C41E07C"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comma-delimited list of Binding Indications from an HTTP server for storage and subsequent use by an HTTP client (see </w:t>
      </w:r>
      <w:r w:rsidR="00EE3E2B">
        <w:rPr>
          <w:lang w:eastAsia="zh-CN"/>
        </w:rPr>
        <w:t>clause 6</w:t>
      </w:r>
      <w:r>
        <w:rPr>
          <w:lang w:eastAsia="zh-CN"/>
        </w:rPr>
        <w:t>.12)</w:t>
      </w:r>
      <w:r w:rsidRPr="000B63FD">
        <w:rPr>
          <w:lang w:eastAsia="zh-CN"/>
        </w:rPr>
        <w:t>.</w:t>
      </w:r>
    </w:p>
    <w:p w14:paraId="242A06B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B502305" w14:textId="3130D601" w:rsidR="00F90BFA" w:rsidRDefault="00B90F60" w:rsidP="00F90BFA">
      <w:pPr>
        <w:rPr>
          <w:lang w:eastAsia="zh-CN"/>
        </w:rPr>
      </w:pPr>
      <w:r>
        <w:rPr>
          <w:lang w:eastAsia="zh-CN"/>
        </w:rPr>
        <w:t xml:space="preserve">3gpp-Sbi-Binding = "3gpp-Sbi-Binding" ":" 1#(OWS "bl=" blvalue 1*(";" </w:t>
      </w:r>
      <w:r>
        <w:rPr>
          <w:rFonts w:hint="eastAsia"/>
          <w:lang w:eastAsia="zh-CN"/>
        </w:rPr>
        <w:t>OWS</w:t>
      </w:r>
      <w:r>
        <w:rPr>
          <w:lang w:eastAsia="zh-CN"/>
        </w:rPr>
        <w:t xml:space="preserve"> parameter)</w:t>
      </w:r>
      <w:r w:rsidR="00EE3E2B">
        <w:rPr>
          <w:lang w:eastAsia="zh-CN"/>
        </w:rPr>
        <w:t> [</w:t>
      </w:r>
      <w:r>
        <w:rPr>
          <w:lang w:eastAsia="zh-CN"/>
        </w:rPr>
        <w:t xml:space="preserve">";" </w:t>
      </w:r>
      <w:r>
        <w:rPr>
          <w:rFonts w:hint="eastAsia"/>
          <w:lang w:eastAsia="zh-CN"/>
        </w:rPr>
        <w:t>OWS</w:t>
      </w:r>
      <w:r>
        <w:rPr>
          <w:lang w:eastAsia="zh-CN"/>
        </w:rPr>
        <w:t xml:space="preserve"> </w:t>
      </w:r>
      <w:r>
        <w:t>recoverytime]</w:t>
      </w:r>
      <w:r w:rsidR="00EE3E2B">
        <w:t> [</w:t>
      </w:r>
      <w:r>
        <w:t>";" OWS notif-receiver]</w:t>
      </w:r>
      <w:r>
        <w:rPr>
          <w:lang w:eastAsia="zh-CN"/>
        </w:rPr>
        <w:t>)</w:t>
      </w:r>
    </w:p>
    <w:p w14:paraId="4C5C6BC7" w14:textId="77777777" w:rsidR="00F90BFA" w:rsidRPr="000F5B09" w:rsidRDefault="00F90BFA" w:rsidP="00B47E80">
      <w:pPr>
        <w:rPr>
          <w:lang w:eastAsia="zh-CN"/>
        </w:rPr>
      </w:pPr>
      <w:r w:rsidRPr="00B47E80">
        <w:t>blvalue</w:t>
      </w:r>
      <w:r w:rsidRPr="00B47E80">
        <w:tab/>
        <w:t>= "nf-instance" / "nf-set" / "nfservice-instance" / "nfservice-set"</w:t>
      </w:r>
    </w:p>
    <w:p w14:paraId="109F9FF7" w14:textId="77777777" w:rsidR="00F90BFA" w:rsidRDefault="00F90BFA" w:rsidP="00B47E80">
      <w:pPr>
        <w:rPr>
          <w:lang w:eastAsia="zh-CN"/>
        </w:rPr>
      </w:pPr>
      <w:r w:rsidRPr="00B47E80">
        <w:t>parameter</w:t>
      </w:r>
      <w:r w:rsidRPr="00B47E80">
        <w:tab/>
        <w:t>=  parametername "=" token</w:t>
      </w:r>
    </w:p>
    <w:p w14:paraId="56C88512" w14:textId="77777777" w:rsidR="00F90BFA" w:rsidRDefault="00473AB5" w:rsidP="00B47E80">
      <w:pPr>
        <w:rPr>
          <w:lang w:eastAsia="zh-CN"/>
        </w:rPr>
      </w:pPr>
      <w:r w:rsidRPr="00B47E80">
        <w:t>parametername</w:t>
      </w:r>
      <w:r w:rsidRPr="00B47E80">
        <w:tab/>
        <w:t>= "nfinst" / "nfset" / "nfservinst" / "nfserviceset" / "servname" / "scope" / "backupamfinst"</w:t>
      </w:r>
    </w:p>
    <w:p w14:paraId="4A707FBB" w14:textId="77777777" w:rsidR="00E9303F" w:rsidRPr="005E7009" w:rsidRDefault="00E9303F" w:rsidP="00E9303F">
      <w:r w:rsidRPr="00B47E80">
        <w:t xml:space="preserve">recoverytime = "recoverytime=" OWS </w:t>
      </w:r>
      <w:r w:rsidRPr="005E7009">
        <w:t xml:space="preserve">DQUOTE </w:t>
      </w:r>
      <w:r w:rsidRPr="00B47E80">
        <w:t>date-time</w:t>
      </w:r>
      <w:r>
        <w:t xml:space="preserve"> </w:t>
      </w:r>
      <w:r w:rsidRPr="005E7009">
        <w:t xml:space="preserve">DQUOTE </w:t>
      </w:r>
    </w:p>
    <w:p w14:paraId="27E29BA3" w14:textId="4A148692" w:rsidR="00B90F60" w:rsidRDefault="00B90F60" w:rsidP="00B47E80">
      <w:pPr>
        <w:rPr>
          <w:noProof/>
        </w:rPr>
      </w:pPr>
      <w:r w:rsidRPr="00B47E80">
        <w:t>notif-receiver = "nr=" URI</w:t>
      </w:r>
      <w:r w:rsidR="00F5252B" w:rsidRPr="00B47E80">
        <w:tab/>
      </w:r>
      <w:r w:rsidRPr="00B47E80">
        <w:t>; URI production rule from IETF RFC 3986</w:t>
      </w:r>
      <w:r w:rsidR="00EE3E2B" w:rsidRPr="00B47E80">
        <w:t> [</w:t>
      </w:r>
      <w:r w:rsidRPr="00B47E80">
        <w:t>14], Appendix A</w:t>
      </w:r>
    </w:p>
    <w:p w14:paraId="46841B07" w14:textId="77777777" w:rsidR="002A2895" w:rsidRDefault="002A2895" w:rsidP="00B47E80">
      <w:pPr>
        <w:rPr>
          <w:lang w:eastAsia="zh-CN"/>
        </w:rPr>
      </w:pPr>
      <w:r w:rsidRPr="00B47E80">
        <w:t>The following parameters are defined:</w:t>
      </w:r>
    </w:p>
    <w:p w14:paraId="550DB708" w14:textId="37E1B439" w:rsidR="002A2895" w:rsidRDefault="002A2895" w:rsidP="002A2895">
      <w:pPr>
        <w:pStyle w:val="B1"/>
        <w:rPr>
          <w:lang w:eastAsia="zh-CN"/>
        </w:rPr>
      </w:pPr>
      <w:r>
        <w:rPr>
          <w:lang w:eastAsia="zh-CN"/>
        </w:rPr>
        <w:t>-</w:t>
      </w:r>
      <w:r>
        <w:rPr>
          <w:lang w:eastAsia="zh-CN"/>
        </w:rPr>
        <w:tab/>
        <w:t>scope: indicates the applicability of a Binding Indication in a service request other than a notification request, or in a notification or callback response. This may take one of the following values:</w:t>
      </w:r>
    </w:p>
    <w:p w14:paraId="0A337F6F" w14:textId="77777777" w:rsidR="002A2895" w:rsidRDefault="002A2895" w:rsidP="002A2895">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4AC6A69" w14:textId="77777777" w:rsidR="002A2895" w:rsidRDefault="002A2895" w:rsidP="002A2895">
      <w:pPr>
        <w:pStyle w:val="B2"/>
        <w:rPr>
          <w:lang w:eastAsia="zh-CN"/>
        </w:rPr>
      </w:pPr>
      <w:r>
        <w:rPr>
          <w:lang w:eastAsia="zh-CN"/>
        </w:rPr>
        <w:t>-</w:t>
      </w:r>
      <w:r>
        <w:rPr>
          <w:lang w:eastAsia="zh-CN"/>
        </w:rPr>
        <w:tab/>
        <w:t>"subscription-events": the binding information applies to subscription change event notifications (see clause 6.12.4);</w:t>
      </w:r>
    </w:p>
    <w:p w14:paraId="157B3AFA" w14:textId="77777777" w:rsidR="002A2895" w:rsidRDefault="002A2895" w:rsidP="002A2895">
      <w:pPr>
        <w:pStyle w:val="B2"/>
        <w:rPr>
          <w:lang w:eastAsia="zh-CN"/>
        </w:rPr>
      </w:pPr>
      <w:r>
        <w:rPr>
          <w:lang w:eastAsia="zh-CN"/>
        </w:rPr>
        <w:t>-</w:t>
      </w:r>
      <w:r>
        <w:rPr>
          <w:lang w:eastAsia="zh-CN"/>
        </w:rPr>
        <w:tab/>
        <w:t>"callback": the binding information applies to notification or callback requests (see clauses 6.12.4 and 6.12.5).</w:t>
      </w:r>
    </w:p>
    <w:p w14:paraId="5D4D4042" w14:textId="1E7EE6FE" w:rsidR="00F90BFA" w:rsidRDefault="002A2895" w:rsidP="002A2895">
      <w:pPr>
        <w:pStyle w:val="B1"/>
        <w:ind w:hanging="1"/>
        <w:rPr>
          <w:lang w:eastAsia="zh-CN"/>
        </w:rPr>
      </w:pPr>
      <w:bookmarkStart w:id="329" w:name="_PERM_MCCTEMPBM_CRPT82990015___3"/>
      <w:r>
        <w:rPr>
          <w:lang w:eastAsia="zh-CN"/>
        </w:rPr>
        <w:t>The absence of this parameter in a Binding Indication in a service request other than a notification request, or in a notification or callback response, shall be interpreted as "callback".</w:t>
      </w:r>
      <w:r>
        <w:rPr>
          <w:lang w:eastAsia="zh-CN"/>
        </w:rPr>
        <w:br/>
      </w:r>
      <w:r w:rsidR="00F90BFA">
        <w:rPr>
          <w:lang w:val="en-US"/>
        </w:rPr>
        <w:br/>
        <w:t xml:space="preserve">Two scope parameters may be present in a </w:t>
      </w:r>
      <w:r w:rsidR="00F90BFA">
        <w:rPr>
          <w:lang w:eastAsia="zh-CN"/>
        </w:rPr>
        <w:t xml:space="preserve">Binding Indication </w:t>
      </w:r>
      <w:r w:rsidR="00F90BFA">
        <w:rPr>
          <w:lang w:val="en-US"/>
        </w:rPr>
        <w:t>if the binding information applies to notification/callback requests and to other services.</w:t>
      </w:r>
    </w:p>
    <w:bookmarkEnd w:id="329"/>
    <w:p w14:paraId="77A6FD37" w14:textId="77777777"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C4D0DA1" w14:textId="77777777"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1310D400" w14:textId="77777777"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7A1B6CE" w14:textId="672CF0F1" w:rsidR="00B90F60" w:rsidRDefault="00F90BFA" w:rsidP="00B90F60">
      <w:pPr>
        <w:pStyle w:val="B1"/>
      </w:pPr>
      <w:r w:rsidRPr="001936FA">
        <w:lastRenderedPageBreak/>
        <w:t>-</w:t>
      </w:r>
      <w:r>
        <w:tab/>
      </w:r>
      <w:r w:rsidRPr="001936FA">
        <w:t xml:space="preserve">recoverytime: indicates </w:t>
      </w:r>
      <w:r w:rsidRPr="00EE6349">
        <w:t xml:space="preserve">the </w:t>
      </w:r>
      <w:r>
        <w:t xml:space="preserve">recovery </w:t>
      </w:r>
      <w:r w:rsidRPr="00EE6349">
        <w:t xml:space="preserve">timestamp </w:t>
      </w:r>
      <w:r>
        <w:t>of</w:t>
      </w:r>
      <w:r w:rsidRPr="0017474E">
        <w:t xml:space="preserve"> </w:t>
      </w:r>
      <w:r>
        <w:t>the entity corresponding to the highest resiliency level supported for the resource, that is, the higher level binding entity indicated in the Binding Indication. See Table 6.3.1.0-1 of 3GPP TS 23.501</w:t>
      </w:r>
      <w:r w:rsidR="00EE3E2B">
        <w:t> [</w:t>
      </w:r>
      <w:r>
        <w:t xml:space="preserve">3] and </w:t>
      </w:r>
      <w:r w:rsidR="00EE3E2B">
        <w:t>clause 6</w:t>
      </w:r>
      <w:r>
        <w:t xml:space="preserve">.1 of 3GPP TS 23.527 [38]. </w:t>
      </w:r>
      <w:r w:rsidRPr="001936FA">
        <w:t>The date-time type is specified in IETF RFC 5322</w:t>
      </w:r>
      <w:r w:rsidR="00EE3E2B">
        <w:t> </w:t>
      </w:r>
      <w:r w:rsidR="00EE3E2B" w:rsidRPr="001936FA">
        <w:t>[</w:t>
      </w:r>
      <w:r>
        <w:t>37</w:t>
      </w:r>
      <w:r w:rsidRPr="001936FA">
        <w:t xml:space="preserve">] and </w:t>
      </w:r>
      <w:r w:rsidR="00EE3E2B" w:rsidRPr="001936FA">
        <w:t>clause</w:t>
      </w:r>
      <w:r w:rsidR="00EE3E2B">
        <w:t> </w:t>
      </w:r>
      <w:r w:rsidR="00EE3E2B" w:rsidRPr="001936FA">
        <w:t>7</w:t>
      </w:r>
      <w:r w:rsidRPr="001936FA">
        <w:t>.1.1.1 of IETF RFC 7231</w:t>
      </w:r>
      <w:r w:rsidR="00EE3E2B">
        <w:t> </w:t>
      </w:r>
      <w:r w:rsidR="00EE3E2B" w:rsidRPr="001936FA">
        <w:t>[</w:t>
      </w:r>
      <w:r w:rsidRPr="001936FA">
        <w:t>11].</w:t>
      </w:r>
    </w:p>
    <w:p w14:paraId="61EEB628" w14:textId="77777777" w:rsidR="00F90BFA" w:rsidRDefault="00B90F60" w:rsidP="00B90F60">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1DCEF4A6" w14:textId="77777777" w:rsidR="00F90BFA" w:rsidRDefault="00F90BFA" w:rsidP="00F90BFA">
      <w:pPr>
        <w:pStyle w:val="B1"/>
        <w:rPr>
          <w:lang w:eastAsia="zh-CN"/>
        </w:rPr>
      </w:pPr>
      <w:r>
        <w:rPr>
          <w:lang w:eastAsia="zh-CN"/>
        </w:rPr>
        <w:t>-</w:t>
      </w:r>
      <w:r>
        <w:rPr>
          <w:lang w:eastAsia="zh-CN"/>
        </w:rPr>
        <w:tab/>
      </w:r>
      <w:r w:rsidR="00473AB5" w:rsidRPr="00445883">
        <w:rPr>
          <w:lang w:val="en-US" w:eastAsia="zh-CN"/>
        </w:rPr>
        <w:t>for the definition and encoding of the blvalue</w:t>
      </w:r>
      <w:r w:rsidR="00473AB5">
        <w:rPr>
          <w:lang w:val="en-US" w:eastAsia="zh-CN"/>
        </w:rPr>
        <w:t>,</w:t>
      </w:r>
      <w:r w:rsidR="00473AB5" w:rsidRPr="00445883">
        <w:rPr>
          <w:lang w:val="en-US" w:eastAsia="zh-CN"/>
        </w:rPr>
        <w:t xml:space="preserve"> nfinst, </w:t>
      </w:r>
      <w:r w:rsidR="00473AB5">
        <w:rPr>
          <w:lang w:val="en-US" w:eastAsia="zh-CN"/>
        </w:rPr>
        <w:t xml:space="preserve">backupamfinst, </w:t>
      </w:r>
      <w:r w:rsidR="00473AB5" w:rsidRPr="00445883">
        <w:rPr>
          <w:lang w:val="en-US" w:eastAsia="zh-CN"/>
        </w:rPr>
        <w:t>nfset, nfservinst and nfserviceset see clause 5.2.3.2.5.</w:t>
      </w:r>
    </w:p>
    <w:p w14:paraId="278C4F29" w14:textId="77777777"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4CC59CFA" w14:textId="77777777"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54240ECB" w14:textId="77777777"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065851C6" w14:textId="77777777" w:rsidR="00F90BFA" w:rsidRDefault="00F90BFA" w:rsidP="00F90BFA">
      <w:pPr>
        <w:pStyle w:val="EX"/>
        <w:rPr>
          <w:lang w:eastAsia="zh-CN"/>
        </w:rPr>
      </w:pPr>
      <w:bookmarkStart w:id="330" w:name="_Toc35969917"/>
      <w:bookmarkStart w:id="331" w:name="_Toc36050711"/>
      <w:bookmarkStart w:id="332" w:name="_Toc44847423"/>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031B7D99" w14:textId="77777777" w:rsidR="00E9303F" w:rsidRDefault="00E9303F" w:rsidP="00E9303F">
      <w:pPr>
        <w:pStyle w:val="EX"/>
        <w:rPr>
          <w:lang w:eastAsia="zh-CN"/>
        </w:rPr>
      </w:pPr>
      <w:bookmarkStart w:id="333" w:name="_Toc51845075"/>
      <w:bookmarkStart w:id="334" w:name="_Toc51845406"/>
      <w:bookmarkStart w:id="335" w:name="_Toc57017474"/>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50AE0AF5" w14:textId="77777777" w:rsidR="00E9303F" w:rsidRDefault="00E9303F" w:rsidP="00E9303F">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3FE73192" w14:textId="77777777" w:rsidR="00E9303F" w:rsidRDefault="00E9303F" w:rsidP="00E9303F">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23659358" w14:textId="77777777" w:rsidR="00E9303F" w:rsidRDefault="00E9303F" w:rsidP="00E9303F">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A0AAA20" w14:textId="77777777" w:rsidR="00F90BFA" w:rsidRDefault="00F90BFA" w:rsidP="00433CEF">
      <w:pPr>
        <w:pStyle w:val="Heading5"/>
        <w:rPr>
          <w:lang w:eastAsia="zh-CN"/>
        </w:rPr>
      </w:pPr>
      <w:bookmarkStart w:id="336" w:name="_Toc98266860"/>
      <w:r>
        <w:t>5.2.3.2.7</w:t>
      </w:r>
      <w:r>
        <w:tab/>
      </w:r>
      <w:r>
        <w:rPr>
          <w:lang w:eastAsia="zh-CN"/>
        </w:rPr>
        <w:t>3gpp-Sbi-Discovery</w:t>
      </w:r>
      <w:bookmarkEnd w:id="322"/>
      <w:bookmarkEnd w:id="323"/>
      <w:bookmarkEnd w:id="330"/>
      <w:bookmarkEnd w:id="331"/>
      <w:bookmarkEnd w:id="332"/>
      <w:bookmarkEnd w:id="333"/>
      <w:bookmarkEnd w:id="334"/>
      <w:bookmarkEnd w:id="335"/>
      <w:bookmarkEnd w:id="336"/>
    </w:p>
    <w:p w14:paraId="362D85A9" w14:textId="77777777"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an NF service consumer or an NF service producer to the SCP or by an </w:t>
      </w:r>
      <w:r>
        <w:rPr>
          <w:lang w:eastAsia="zh-CN"/>
        </w:rPr>
        <w:lastRenderedPageBreak/>
        <w:t>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0B6D7DCA" w14:textId="77777777" w:rsidR="00F90BFA" w:rsidRDefault="00F90BFA" w:rsidP="00B47E80">
      <w:pPr>
        <w:rPr>
          <w:lang w:eastAsia="zh-CN"/>
        </w:rPr>
      </w:pPr>
      <w:r w:rsidRPr="00B47E80">
        <w:t>The name of each NF service discovery factors header shall be constructed by concatenating the string "3gpp-Sbi-Discovery-" with the name of the conveyed discovery parameter, i.e. "3gpp-Sbi-Discovery-&lt;discovery parameter&gt;".</w:t>
      </w:r>
    </w:p>
    <w:p w14:paraId="027F5640" w14:textId="0D826D01" w:rsidR="00F90BFA" w:rsidRDefault="00F90BFA" w:rsidP="00F90BFA">
      <w:pPr>
        <w:rPr>
          <w:lang w:eastAsia="zh-CN"/>
        </w:rPr>
      </w:pPr>
      <w:r>
        <w:rPr>
          <w:lang w:eastAsia="zh-CN"/>
        </w:rPr>
        <w:t>The discovery headers shall be used to include any of the discovery query parameters listed in 3GPP TS 29.510</w:t>
      </w:r>
      <w:r w:rsidR="00EE3E2B">
        <w:rPr>
          <w:lang w:eastAsia="zh-CN"/>
        </w:rPr>
        <w:t> </w:t>
      </w:r>
      <w:r w:rsidR="00EE3E2B" w:rsidRPr="00D37C9A">
        <w:rPr>
          <w:lang w:eastAsia="zh-CN"/>
        </w:rPr>
        <w:t>[</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6A1C7AA3" w14:textId="77777777"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14:paraId="00062D0B" w14:textId="77777777" w:rsidTr="00307A61">
        <w:tc>
          <w:tcPr>
            <w:tcW w:w="2972" w:type="dxa"/>
            <w:shd w:val="clear" w:color="auto" w:fill="auto"/>
          </w:tcPr>
          <w:p w14:paraId="6199B18E" w14:textId="77777777" w:rsidR="00F90BFA" w:rsidRDefault="00F90BFA" w:rsidP="006254F7">
            <w:pPr>
              <w:pStyle w:val="TAH"/>
              <w:rPr>
                <w:lang w:eastAsia="zh-CN"/>
              </w:rPr>
            </w:pPr>
            <w:r>
              <w:rPr>
                <w:lang w:eastAsia="zh-CN"/>
              </w:rPr>
              <w:t>Header in request</w:t>
            </w:r>
          </w:p>
        </w:tc>
        <w:tc>
          <w:tcPr>
            <w:tcW w:w="1843" w:type="dxa"/>
            <w:shd w:val="clear" w:color="auto" w:fill="auto"/>
          </w:tcPr>
          <w:p w14:paraId="603D8C78" w14:textId="77777777" w:rsidR="00F90BFA" w:rsidRDefault="00F90BFA" w:rsidP="006254F7">
            <w:pPr>
              <w:pStyle w:val="TAH"/>
              <w:rPr>
                <w:lang w:eastAsia="zh-CN"/>
              </w:rPr>
            </w:pPr>
            <w:r>
              <w:rPr>
                <w:lang w:eastAsia="zh-CN"/>
              </w:rPr>
              <w:t>Discovery parameter</w:t>
            </w:r>
          </w:p>
        </w:tc>
        <w:tc>
          <w:tcPr>
            <w:tcW w:w="2126" w:type="dxa"/>
            <w:shd w:val="clear" w:color="auto" w:fill="auto"/>
          </w:tcPr>
          <w:p w14:paraId="3442C969" w14:textId="77777777" w:rsidR="00F90BFA" w:rsidRDefault="00F90BFA" w:rsidP="006254F7">
            <w:pPr>
              <w:pStyle w:val="TAH"/>
              <w:rPr>
                <w:lang w:eastAsia="zh-CN"/>
              </w:rPr>
            </w:pPr>
            <w:r>
              <w:rPr>
                <w:lang w:eastAsia="zh-CN"/>
              </w:rPr>
              <w:t>Header value</w:t>
            </w:r>
          </w:p>
        </w:tc>
        <w:tc>
          <w:tcPr>
            <w:tcW w:w="2688" w:type="dxa"/>
            <w:shd w:val="clear" w:color="auto" w:fill="auto"/>
          </w:tcPr>
          <w:p w14:paraId="0135979E" w14:textId="77777777" w:rsidR="00F90BFA" w:rsidRDefault="00F90BFA" w:rsidP="006254F7">
            <w:pPr>
              <w:pStyle w:val="TAH"/>
              <w:rPr>
                <w:lang w:eastAsia="zh-CN"/>
              </w:rPr>
            </w:pPr>
            <w:r>
              <w:rPr>
                <w:lang w:eastAsia="zh-CN"/>
              </w:rPr>
              <w:t>Data Model</w:t>
            </w:r>
          </w:p>
        </w:tc>
      </w:tr>
      <w:tr w:rsidR="00307A61" w14:paraId="7644CC2B" w14:textId="77777777" w:rsidTr="00307A61">
        <w:tc>
          <w:tcPr>
            <w:tcW w:w="2972" w:type="dxa"/>
            <w:shd w:val="clear" w:color="auto" w:fill="auto"/>
          </w:tcPr>
          <w:p w14:paraId="07FAABA9" w14:textId="77777777"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369814E6" w14:textId="77777777" w:rsidR="00F90BFA" w:rsidRDefault="00F90BFA" w:rsidP="006254F7">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03668624" w14:textId="77777777" w:rsidR="00F90BFA" w:rsidRDefault="00F90BFA" w:rsidP="006254F7">
            <w:pPr>
              <w:pStyle w:val="TAL"/>
              <w:rPr>
                <w:lang w:eastAsia="zh-CN"/>
              </w:rPr>
            </w:pPr>
            <w:r>
              <w:rPr>
                <w:lang w:eastAsia="zh-CN"/>
              </w:rPr>
              <w:t>AMF</w:t>
            </w:r>
          </w:p>
        </w:tc>
        <w:tc>
          <w:tcPr>
            <w:tcW w:w="2688" w:type="dxa"/>
            <w:shd w:val="clear" w:color="auto" w:fill="auto"/>
          </w:tcPr>
          <w:p w14:paraId="0F34C3B6" w14:textId="77777777" w:rsidR="00F90BFA" w:rsidRDefault="00F90BFA" w:rsidP="006254F7">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14:paraId="174B9673" w14:textId="77777777" w:rsidTr="00307A61">
        <w:tc>
          <w:tcPr>
            <w:tcW w:w="2972" w:type="dxa"/>
            <w:shd w:val="clear" w:color="auto" w:fill="auto"/>
          </w:tcPr>
          <w:p w14:paraId="48599085" w14:textId="7A89AE5F" w:rsidR="00F90BFA" w:rsidRDefault="00F90BFA" w:rsidP="006254F7">
            <w:pPr>
              <w:pStyle w:val="TAL"/>
              <w:rPr>
                <w:lang w:eastAsia="zh-CN"/>
              </w:rPr>
            </w:pPr>
            <w:r w:rsidRPr="00DA78C7">
              <w:rPr>
                <w:lang w:eastAsia="zh-CN"/>
              </w:rPr>
              <w:t>3gpp-Sbi-Discovery-snssais</w:t>
            </w:r>
            <w:r>
              <w:rPr>
                <w:lang w:eastAsia="zh-CN"/>
              </w:rPr>
              <w:t>:</w:t>
            </w:r>
            <w:r w:rsidR="00EE3E2B">
              <w:rPr>
                <w:lang w:eastAsia="zh-CN"/>
              </w:rPr>
              <w:t> </w:t>
            </w:r>
            <w:r w:rsidR="00EE3E2B" w:rsidRPr="00307A61">
              <w:rPr>
                <w:rFonts w:cs="Arial"/>
                <w:lang w:eastAsia="zh-CN"/>
              </w:rPr>
              <w:t>[</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14:paraId="2F0A24BF" w14:textId="32BDD911" w:rsidR="00F90BFA" w:rsidRDefault="00F90BFA" w:rsidP="006254F7">
            <w:pPr>
              <w:pStyle w:val="TAL"/>
              <w:rPr>
                <w:lang w:eastAsia="zh-CN"/>
              </w:rPr>
            </w:pPr>
            <w:r w:rsidRPr="00D57F3B">
              <w:rPr>
                <w:lang w:eastAsia="zh-CN"/>
              </w:rPr>
              <w:t>snssais</w:t>
            </w:r>
            <w:r>
              <w:rPr>
                <w:lang w:eastAsia="zh-CN"/>
              </w:rPr>
              <w:t xml:space="preserve"> (</w:t>
            </w:r>
            <w:r w:rsidR="00EE3E2B">
              <w:rPr>
                <w:lang w:eastAsia="zh-CN"/>
              </w:rPr>
              <w:t>TS </w:t>
            </w:r>
            <w:r w:rsidR="00EE3E2B" w:rsidRPr="00D57F3B">
              <w:rPr>
                <w:lang w:eastAsia="zh-CN"/>
              </w:rPr>
              <w:t>2</w:t>
            </w:r>
            <w:r w:rsidRPr="00D57F3B">
              <w:rPr>
                <w:lang w:eastAsia="zh-CN"/>
              </w:rPr>
              <w:t>9.510</w:t>
            </w:r>
            <w:r w:rsidR="00EE3E2B">
              <w:rPr>
                <w:lang w:eastAsia="zh-CN"/>
              </w:rPr>
              <w:t> </w:t>
            </w:r>
            <w:r w:rsidR="00EE3E2B" w:rsidRPr="00D57F3B">
              <w:rPr>
                <w:lang w:eastAsia="zh-CN"/>
              </w:rPr>
              <w:t>[</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3330727A" w14:textId="77777777" w:rsidR="00F90BFA" w:rsidRDefault="00F90BFA" w:rsidP="006254F7">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64A489E9" w14:textId="77777777" w:rsidR="00F90BFA" w:rsidRDefault="00F90BFA" w:rsidP="006254F7">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14:paraId="3C5A1014" w14:textId="77777777" w:rsidTr="00307A61">
        <w:tc>
          <w:tcPr>
            <w:tcW w:w="2972" w:type="dxa"/>
            <w:shd w:val="clear" w:color="auto" w:fill="auto"/>
          </w:tcPr>
          <w:p w14:paraId="49D77558" w14:textId="77777777"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69BD9A51" w14:textId="77777777" w:rsidR="00F90BFA" w:rsidRDefault="00F90BFA" w:rsidP="006254F7">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29D5FE1A" w14:textId="77777777"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14:paraId="1181FBC6" w14:textId="77777777" w:rsidR="00F90BFA" w:rsidRDefault="00F90BFA" w:rsidP="006254F7">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14:paraId="42A4839E" w14:textId="77777777" w:rsidR="00F90BFA" w:rsidRDefault="00F90BFA" w:rsidP="006254F7">
            <w:pPr>
              <w:pStyle w:val="TAL"/>
              <w:rPr>
                <w:lang w:eastAsia="zh-CN"/>
              </w:rPr>
            </w:pPr>
          </w:p>
        </w:tc>
      </w:tr>
    </w:tbl>
    <w:p w14:paraId="66279446" w14:textId="77777777" w:rsidR="00F90BFA" w:rsidRDefault="00F90BFA" w:rsidP="00F90BFA">
      <w:pPr>
        <w:rPr>
          <w:lang w:eastAsia="zh-CN"/>
        </w:rPr>
      </w:pPr>
    </w:p>
    <w:p w14:paraId="17702670" w14:textId="77777777" w:rsidR="00F90BFA" w:rsidRDefault="00F90BFA" w:rsidP="00F90BFA">
      <w:pPr>
        <w:rPr>
          <w:lang w:val="en-US" w:eastAsia="zh-CN"/>
        </w:rPr>
      </w:pPr>
      <w:bookmarkStart w:id="337" w:name="_Toc27745016"/>
      <w:bookmarkStart w:id="338" w:name="_Toc29803169"/>
      <w:bookmarkStart w:id="339" w:name="_Toc35969918"/>
      <w:bookmarkStart w:id="340"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447F4478" w14:textId="77777777" w:rsidR="00F90BFA" w:rsidRPr="00690A26" w:rsidRDefault="00F90BFA" w:rsidP="00F90BFA">
      <w:pPr>
        <w:pStyle w:val="PL"/>
        <w:rPr>
          <w:lang w:val="en-US"/>
        </w:rPr>
      </w:pPr>
      <w:bookmarkStart w:id="341" w:name="_Toc44847424"/>
      <w:r w:rsidRPr="00690A26">
        <w:rPr>
          <w:lang w:val="en-US"/>
        </w:rPr>
        <w:t xml:space="preserve">          </w:t>
      </w:r>
      <w:r>
        <w:rPr>
          <w:lang w:val="en-US"/>
        </w:rPr>
        <w:t>parameters</w:t>
      </w:r>
      <w:r w:rsidRPr="00690A26">
        <w:rPr>
          <w:lang w:val="en-US"/>
        </w:rPr>
        <w:t>:</w:t>
      </w:r>
    </w:p>
    <w:p w14:paraId="617288C2" w14:textId="77777777"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01F55A2A" w14:textId="77777777" w:rsidR="00F90BFA" w:rsidRPr="00690A26" w:rsidRDefault="00F90BFA" w:rsidP="00F90BFA">
      <w:pPr>
        <w:pStyle w:val="PL"/>
        <w:rPr>
          <w:lang w:val="en-US"/>
        </w:rPr>
      </w:pPr>
      <w:r>
        <w:rPr>
          <w:lang w:val="en-US"/>
        </w:rPr>
        <w:t xml:space="preserve">              in: header</w:t>
      </w:r>
    </w:p>
    <w:p w14:paraId="3C90AF03" w14:textId="77777777"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1596D0F3" w14:textId="77777777" w:rsidR="00F90BFA" w:rsidRPr="00690A26" w:rsidRDefault="00F90BFA" w:rsidP="00F90BFA">
      <w:pPr>
        <w:pStyle w:val="PL"/>
        <w:rPr>
          <w:lang w:val="en-US"/>
        </w:rPr>
      </w:pPr>
      <w:r w:rsidRPr="00690A26">
        <w:rPr>
          <w:lang w:val="en-US"/>
        </w:rPr>
        <w:t xml:space="preserve">              schema:</w:t>
      </w:r>
    </w:p>
    <w:p w14:paraId="55DAB000" w14:textId="2A6728D8"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0B89865B" w14:textId="77777777" w:rsidR="001A55C3" w:rsidRDefault="001A55C3" w:rsidP="001A55C3">
      <w:pPr>
        <w:rPr>
          <w:noProof/>
        </w:rPr>
      </w:pPr>
    </w:p>
    <w:p w14:paraId="5296BC69" w14:textId="7B418C4F" w:rsidR="001A55C3" w:rsidRDefault="001A55C3" w:rsidP="001A55C3">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19ED2E8" w14:textId="77777777" w:rsidR="00F90BFA" w:rsidRDefault="00F90BFA" w:rsidP="00433CEF">
      <w:pPr>
        <w:pStyle w:val="Heading5"/>
        <w:rPr>
          <w:lang w:eastAsia="zh-CN"/>
        </w:rPr>
      </w:pPr>
      <w:bookmarkStart w:id="342" w:name="_Toc51845076"/>
      <w:bookmarkStart w:id="343" w:name="_Toc51845407"/>
      <w:bookmarkStart w:id="344" w:name="_Toc57017475"/>
      <w:bookmarkStart w:id="345" w:name="_Toc98266861"/>
      <w:r>
        <w:t>5.2.3.2.8</w:t>
      </w:r>
      <w:r>
        <w:tab/>
      </w:r>
      <w:r>
        <w:rPr>
          <w:lang w:eastAsia="zh-CN"/>
        </w:rPr>
        <w:t>3gpp-Sbi-Producer-Id</w:t>
      </w:r>
      <w:bookmarkEnd w:id="337"/>
      <w:bookmarkEnd w:id="338"/>
      <w:bookmarkEnd w:id="339"/>
      <w:bookmarkEnd w:id="340"/>
      <w:bookmarkEnd w:id="341"/>
      <w:bookmarkEnd w:id="342"/>
      <w:bookmarkEnd w:id="343"/>
      <w:bookmarkEnd w:id="344"/>
      <w:bookmarkEnd w:id="345"/>
    </w:p>
    <w:p w14:paraId="050DDF22" w14:textId="22EAF1FC" w:rsidR="00F90BFA" w:rsidRDefault="00F90BFA" w:rsidP="00F90BFA">
      <w:pPr>
        <w:rPr>
          <w:lang w:eastAsia="zh-CN"/>
        </w:rPr>
      </w:pPr>
      <w:r>
        <w:rPr>
          <w:lang w:eastAsia="zh-CN"/>
        </w:rPr>
        <w:t xml:space="preserve">This header contains the NF Service Producer Instance ID (see </w:t>
      </w:r>
      <w:r w:rsidR="00EE3E2B">
        <w:rPr>
          <w:lang w:eastAsia="zh-CN"/>
        </w:rPr>
        <w:t>clause 6</w:t>
      </w:r>
      <w:r>
        <w:rPr>
          <w:lang w:eastAsia="zh-CN"/>
        </w:rPr>
        <w:t>.10.3.4).</w:t>
      </w:r>
    </w:p>
    <w:p w14:paraId="0035CE75" w14:textId="77777777"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B3E0D56" w14:textId="77777777" w:rsidR="00F90BFA" w:rsidRDefault="00F90BFA" w:rsidP="00F90BFA">
      <w:pPr>
        <w:rPr>
          <w:lang w:eastAsia="zh-CN"/>
        </w:rPr>
      </w:pPr>
      <w:r>
        <w:rPr>
          <w:lang w:eastAsia="zh-CN"/>
        </w:rPr>
        <w:t>3gpp-Sbi-Producer-Id = "3gpp-Sbi-Producer-Id" ":" OWS "nfinst=" nfInstanceIdvalue</w:t>
      </w:r>
    </w:p>
    <w:p w14:paraId="069263E1" w14:textId="77777777" w:rsidR="00F90BFA" w:rsidRDefault="00F90BFA" w:rsidP="00B47E80">
      <w:pPr>
        <w:rPr>
          <w:lang w:eastAsia="zh-CN"/>
        </w:rPr>
      </w:pPr>
      <w:r w:rsidRPr="00B47E80">
        <w:t>The following parameter is defined:</w:t>
      </w:r>
    </w:p>
    <w:p w14:paraId="390E631D" w14:textId="77777777" w:rsidR="00F90BFA" w:rsidRDefault="00F90BFA" w:rsidP="00F90BFA">
      <w:pPr>
        <w:pStyle w:val="B1"/>
        <w:rPr>
          <w:lang w:eastAsia="zh-CN"/>
        </w:rPr>
      </w:pPr>
      <w:r>
        <w:rPr>
          <w:lang w:eastAsia="zh-CN"/>
        </w:rPr>
        <w:t>- nfinst (NF instance): indicates a NF Instance ID, as defined in 3GPP TS 29.510 [8].</w:t>
      </w:r>
    </w:p>
    <w:p w14:paraId="77FD2819" w14:textId="77777777" w:rsidR="00F90BFA" w:rsidRDefault="00F90BFA" w:rsidP="00F90BFA">
      <w:pPr>
        <w:pStyle w:val="EX"/>
        <w:rPr>
          <w:lang w:eastAsia="zh-CN"/>
        </w:rPr>
      </w:pPr>
      <w:r>
        <w:rPr>
          <w:lang w:eastAsia="zh-CN"/>
        </w:rPr>
        <w:t>EXAMPLE:</w:t>
      </w:r>
      <w:r>
        <w:rPr>
          <w:lang w:eastAsia="zh-CN"/>
        </w:rPr>
        <w:tab/>
        <w:t>3gpp-Sbi-Producer-Id: nfinst=54804518-4191-46b3-955c-ac631f953ed8</w:t>
      </w:r>
    </w:p>
    <w:p w14:paraId="45F83BBF" w14:textId="77777777" w:rsidR="00F90BFA" w:rsidRPr="000B63FD" w:rsidRDefault="00F90BFA" w:rsidP="00433CEF">
      <w:pPr>
        <w:pStyle w:val="Heading5"/>
        <w:rPr>
          <w:lang w:eastAsia="zh-CN"/>
        </w:rPr>
      </w:pPr>
      <w:bookmarkStart w:id="346" w:name="_Toc35969919"/>
      <w:bookmarkStart w:id="347" w:name="_Toc36050713"/>
      <w:bookmarkStart w:id="348" w:name="_Toc44847425"/>
      <w:bookmarkStart w:id="349" w:name="_Toc51845077"/>
      <w:bookmarkStart w:id="350" w:name="_Toc51845408"/>
      <w:bookmarkStart w:id="351" w:name="_Toc57017476"/>
      <w:bookmarkStart w:id="352" w:name="_Toc27745017"/>
      <w:bookmarkStart w:id="353" w:name="_Toc29803170"/>
      <w:bookmarkStart w:id="354" w:name="_Toc98266862"/>
      <w:r>
        <w:t>5.2.3.2.9</w:t>
      </w:r>
      <w:r w:rsidRPr="000B63FD">
        <w:tab/>
      </w:r>
      <w:r w:rsidRPr="00B67FCF">
        <w:rPr>
          <w:lang w:eastAsia="zh-CN"/>
        </w:rPr>
        <w:t>3gpp-Sbi-Oci</w:t>
      </w:r>
      <w:bookmarkEnd w:id="346"/>
      <w:bookmarkEnd w:id="347"/>
      <w:bookmarkEnd w:id="348"/>
      <w:bookmarkEnd w:id="349"/>
      <w:bookmarkEnd w:id="350"/>
      <w:bookmarkEnd w:id="351"/>
      <w:bookmarkEnd w:id="354"/>
    </w:p>
    <w:p w14:paraId="5F18E12E" w14:textId="227F3060" w:rsidR="00F90BFA" w:rsidRPr="000B63FD" w:rsidRDefault="00F90BFA" w:rsidP="00F90BFA">
      <w:pPr>
        <w:rPr>
          <w:lang w:eastAsia="zh-CN"/>
        </w:rPr>
      </w:pPr>
      <w:bookmarkStart w:id="355" w:name="_Toc35969920"/>
      <w:bookmarkStart w:id="356"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w:t>
      </w:r>
      <w:r w:rsidR="00EE3E2B">
        <w:rPr>
          <w:lang w:eastAsia="zh-CN"/>
        </w:rPr>
        <w:t>clause 6</w:t>
      </w:r>
      <w:r>
        <w:rPr>
          <w:lang w:eastAsia="zh-CN"/>
        </w:rPr>
        <w:t>.4.3.</w:t>
      </w:r>
    </w:p>
    <w:p w14:paraId="588396E6" w14:textId="77777777" w:rsidR="00F90BFA" w:rsidRDefault="00F90BFA" w:rsidP="00F90BFA">
      <w:pPr>
        <w:rPr>
          <w:lang w:eastAsia="zh-CN"/>
        </w:rPr>
      </w:pPr>
      <w:r w:rsidRPr="000B63FD">
        <w:rPr>
          <w:lang w:eastAsia="zh-CN"/>
        </w:rPr>
        <w:lastRenderedPageBreak/>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B40D2B1" w14:textId="77777777"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14:paraId="10DFA1AD"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14:paraId="6E4A275C" w14:textId="18CE7FF2"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w:t>
      </w:r>
      <w:r w:rsidR="00EE3E2B">
        <w:rPr>
          <w:noProof/>
        </w:rPr>
        <w:t>clause 7</w:t>
      </w:r>
      <w:r>
        <w:rPr>
          <w:noProof/>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2DD4F97F" w14:textId="77777777" w:rsidR="00F90BFA" w:rsidRDefault="00F90BFA" w:rsidP="00F90BFA">
      <w:pPr>
        <w:pStyle w:val="B1"/>
        <w:rPr>
          <w:noProof/>
        </w:rPr>
      </w:pPr>
      <w:r>
        <w:rPr>
          <w:noProof/>
        </w:rPr>
        <w:t>validityPeriod =</w:t>
      </w:r>
      <w:r>
        <w:rPr>
          <w:noProof/>
        </w:rPr>
        <w:tab/>
        <w:t>"Period-of-Validity:"</w:t>
      </w:r>
      <w:r>
        <w:rPr>
          <w:lang w:eastAsia="zh-CN"/>
        </w:rPr>
        <w:t xml:space="preserve"> RWS 1*DIGIT "s"</w:t>
      </w:r>
    </w:p>
    <w:p w14:paraId="5E744764" w14:textId="77777777" w:rsidR="00F90BFA" w:rsidRDefault="00F90BFA" w:rsidP="00F90BFA">
      <w:pPr>
        <w:rPr>
          <w:noProof/>
        </w:rPr>
      </w:pPr>
      <w:r>
        <w:rPr>
          <w:noProof/>
        </w:rPr>
        <w:t>Mandatory parameter. Period of validity is a timer that is measured in seconds. Once the timer expires, the OCI becomes invalid.</w:t>
      </w:r>
    </w:p>
    <w:p w14:paraId="2DE3A165" w14:textId="77777777" w:rsidR="00F90BFA" w:rsidRDefault="00F90BFA" w:rsidP="00F90BFA">
      <w:pPr>
        <w:pStyle w:val="B1"/>
        <w:rPr>
          <w:lang w:eastAsia="zh-CN"/>
        </w:rPr>
      </w:pPr>
      <w:r>
        <w:rPr>
          <w:lang w:eastAsia="zh-CN"/>
        </w:rPr>
        <w:t>olcMetric =</w:t>
      </w:r>
      <w:r>
        <w:rPr>
          <w:lang w:eastAsia="zh-CN"/>
        </w:rPr>
        <w:tab/>
        <w:t>"Overload-Reduction-Metric:" RWS (DIGIT / %x31-39 DIGIT / "100") "%"</w:t>
      </w:r>
    </w:p>
    <w:p w14:paraId="10B35FE8" w14:textId="77777777" w:rsidR="00F90BFA" w:rsidRDefault="00F90BFA" w:rsidP="00F90BFA">
      <w:pPr>
        <w:rPr>
          <w:noProof/>
        </w:rPr>
      </w:pPr>
      <w:r>
        <w:rPr>
          <w:noProof/>
        </w:rPr>
        <w:t>Mandatory parameter. Overload-Reduction-Metric up to 3 digits long decimal string and the value range shall be from 0 to 100.</w:t>
      </w:r>
    </w:p>
    <w:p w14:paraId="4C73144F" w14:textId="77777777" w:rsidR="00F90BFA" w:rsidRDefault="00F90BFA" w:rsidP="00F90BFA">
      <w:pPr>
        <w:pStyle w:val="B1"/>
        <w:rPr>
          <w:noProof/>
        </w:rPr>
      </w:pPr>
      <w:r>
        <w:rPr>
          <w:noProof/>
        </w:rPr>
        <w:t>olcScope =</w:t>
      </w:r>
      <w:r>
        <w:rPr>
          <w:noProof/>
        </w:rPr>
        <w:tab/>
        <w:t>nfProducerScope / nfConsumerScope / scpScope</w:t>
      </w:r>
    </w:p>
    <w:p w14:paraId="75DEEA0C" w14:textId="77777777" w:rsidR="00F90BFA" w:rsidRDefault="00F90BFA" w:rsidP="00F90BFA">
      <w:pPr>
        <w:pStyle w:val="B1"/>
        <w:rPr>
          <w:noProof/>
        </w:rPr>
      </w:pPr>
      <w:r>
        <w:rPr>
          <w:noProof/>
        </w:rPr>
        <w:t>Mandatory structured parameter, which in the actual header is replaced by its sub-parameters.</w:t>
      </w:r>
    </w:p>
    <w:p w14:paraId="03C5B5EA" w14:textId="5D4AF884" w:rsidR="00F90BFA" w:rsidRDefault="00F90BFA" w:rsidP="00F90BFA">
      <w:pPr>
        <w:pStyle w:val="B1"/>
        <w:ind w:left="1704" w:hanging="1420"/>
        <w:rPr>
          <w:lang w:eastAsia="zh-CN"/>
        </w:rPr>
      </w:pPr>
      <w:bookmarkStart w:id="357" w:name="_PERM_MCCTEMPBM_CRPT82990018___2"/>
      <w:r>
        <w:rPr>
          <w:lang w:eastAsia="zh-CN"/>
        </w:rPr>
        <w:t>nfProducerScope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sidR="00EE3E2B">
        <w:rPr>
          <w:noProof/>
        </w:rPr>
        <w:t> [</w:t>
      </w:r>
      <w:r>
        <w:rPr>
          <w:noProof/>
        </w:rPr>
        <w:t xml:space="preserve">";" RWS </w:t>
      </w:r>
      <w:r>
        <w:t>sNssai "</w:t>
      </w:r>
      <w:r>
        <w:rPr>
          <w:noProof/>
        </w:rPr>
        <w:t xml:space="preserve">;" </w:t>
      </w:r>
      <w:r>
        <w:rPr>
          <w:lang w:eastAsia="zh-CN"/>
        </w:rPr>
        <w:t>RWS</w:t>
      </w:r>
      <w:r>
        <w:rPr>
          <w:noProof/>
        </w:rPr>
        <w:t xml:space="preserve"> dnn]</w:t>
      </w:r>
    </w:p>
    <w:p w14:paraId="52E086AE" w14:textId="439E6BE3" w:rsidR="00F90BFA" w:rsidRDefault="00F90BFA" w:rsidP="00F90BFA">
      <w:pPr>
        <w:pStyle w:val="B1"/>
        <w:ind w:left="1704" w:hanging="1420"/>
        <w:rPr>
          <w:lang w:eastAsia="zh-CN"/>
        </w:rPr>
      </w:pPr>
      <w:r>
        <w:rPr>
          <w:noProof/>
        </w:rPr>
        <w:t>nfConsumerScope =</w:t>
      </w:r>
      <w:r>
        <w:rPr>
          <w:lang w:eastAsia="zh-CN"/>
        </w:rPr>
        <w:tab/>
        <w:t>("NF-Instance:" RWS nfinst</w:t>
      </w:r>
      <w:r w:rsidR="00EE3E2B">
        <w:rPr>
          <w:lang w:eastAsia="zh-CN"/>
        </w:rPr>
        <w:t> [</w:t>
      </w:r>
      <w:r>
        <w:rPr>
          <w:lang w:eastAsia="zh-CN"/>
        </w:rPr>
        <w:t xml:space="preserve">";" RWS "Service-Name:" RWS servname]) </w:t>
      </w:r>
      <w:r>
        <w:rPr>
          <w:lang w:eastAsia="zh-CN"/>
        </w:rPr>
        <w:br/>
        <w:t>/ ("NF-Set:" RWS nfset</w:t>
      </w:r>
      <w:r w:rsidR="00EE3E2B">
        <w:rPr>
          <w:lang w:eastAsia="zh-CN"/>
        </w:rPr>
        <w:t> [</w:t>
      </w:r>
      <w:r>
        <w:rPr>
          <w:lang w:eastAsia="zh-CN"/>
        </w:rPr>
        <w:t xml:space="preserve">";" RWS "Service-Name:" RWS servname]) </w:t>
      </w:r>
      <w:r>
        <w:rPr>
          <w:lang w:eastAsia="zh-CN"/>
        </w:rPr>
        <w:br/>
        <w:t xml:space="preserve">/ "(NF-Service-Instance:" RWS nfservinst) </w:t>
      </w:r>
      <w:r>
        <w:rPr>
          <w:lang w:eastAsia="zh-CN"/>
        </w:rPr>
        <w:br/>
        <w:t xml:space="preserve">/ ("NF-Service-Set:" RWS nfserviceset) </w:t>
      </w:r>
      <w:r>
        <w:rPr>
          <w:lang w:eastAsia="zh-CN"/>
        </w:rPr>
        <w:br/>
        <w:t>/ ("Callback-Uri:" RWS URI *( RWS "&amp;" RWS URI))</w:t>
      </w:r>
    </w:p>
    <w:bookmarkEnd w:id="357"/>
    <w:p w14:paraId="0A9BB5A7" w14:textId="77777777" w:rsidR="00F90BFA" w:rsidRDefault="00F90BFA" w:rsidP="00F90BFA">
      <w:pPr>
        <w:pStyle w:val="B1"/>
        <w:rPr>
          <w:lang w:eastAsia="zh-CN"/>
        </w:rPr>
      </w:pPr>
      <w:r>
        <w:rPr>
          <w:noProof/>
        </w:rPr>
        <w:t>scpScope =</w:t>
      </w:r>
      <w:r>
        <w:rPr>
          <w:lang w:eastAsia="zh-CN"/>
        </w:rPr>
        <w:tab/>
        <w:t>("SCP-FQDN:" RWS fqdn)</w:t>
      </w:r>
    </w:p>
    <w:p w14:paraId="1294857D" w14:textId="00F450E4"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w:t>
      </w:r>
      <w:r w:rsidR="00EE3E2B">
        <w:rPr>
          <w:lang w:val="en-US" w:eastAsia="zh-CN"/>
        </w:rPr>
        <w:t>clause </w:t>
      </w:r>
      <w:r w:rsidR="00EE3E2B" w:rsidRPr="000B63FD">
        <w:t>5</w:t>
      </w:r>
      <w:r w:rsidRPr="000B63FD">
        <w:t>.2.3.2.</w:t>
      </w:r>
      <w:r>
        <w:t xml:space="preserve">5. fqdn shall encode an FQDN. URI is defined in </w:t>
      </w:r>
      <w:r w:rsidR="00EE3E2B">
        <w:t>clause 3</w:t>
      </w:r>
      <w:r>
        <w:t xml:space="preserve"> of </w:t>
      </w:r>
      <w:r w:rsidRPr="000B63FD">
        <w:rPr>
          <w:lang w:val="en-US"/>
        </w:rPr>
        <w:t>IETF RFC 3986 [14]</w:t>
      </w:r>
      <w:r>
        <w:rPr>
          <w:lang w:val="en-US"/>
        </w:rPr>
        <w:t>.</w:t>
      </w:r>
    </w:p>
    <w:p w14:paraId="66D1BA44" w14:textId="77777777" w:rsidR="00F90BFA" w:rsidRDefault="00F90BFA" w:rsidP="00F90BFA">
      <w:pPr>
        <w:pStyle w:val="B1"/>
        <w:rPr>
          <w:noProof/>
        </w:rPr>
      </w:pPr>
      <w:r>
        <w:rPr>
          <w:noProof/>
        </w:rPr>
        <w:t>dnn = "DNN:" RWS 1</w:t>
      </w:r>
      <w:r>
        <w:t xml:space="preserve">*tchar *(RWS </w:t>
      </w:r>
      <w:r>
        <w:rPr>
          <w:noProof/>
        </w:rPr>
        <w:t>"&amp;" RWS 1</w:t>
      </w:r>
      <w:r>
        <w:t>*tchar)</w:t>
      </w:r>
    </w:p>
    <w:p w14:paraId="16E3A2D7" w14:textId="77777777"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5EAC74E" w14:textId="77777777" w:rsidR="00F90BFA" w:rsidRPr="00A60D45" w:rsidRDefault="00F90BFA" w:rsidP="00F90BFA">
      <w:pPr>
        <w:rPr>
          <w:noProof/>
        </w:rPr>
      </w:pPr>
      <w:r w:rsidRPr="00A60D45">
        <w:rPr>
          <w:noProof/>
        </w:rPr>
        <w:t>sNssai= "S</w:t>
      </w:r>
      <w:r w:rsidRPr="00A60D45">
        <w:t>-NSSAI</w:t>
      </w:r>
      <w:r w:rsidRPr="00A60D45">
        <w:rPr>
          <w:noProof/>
        </w:rPr>
        <w:t>:" RWS snssai *(RWS "&amp;" RWS snssai)</w:t>
      </w:r>
    </w:p>
    <w:p w14:paraId="0AECD3D4" w14:textId="77777777"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14:paraId="3A873359" w14:textId="77777777" w:rsidR="00F90BFA" w:rsidRDefault="00F90BFA" w:rsidP="00F90BFA">
      <w:pPr>
        <w:pStyle w:val="B1"/>
      </w:pPr>
      <w:r>
        <w:t>snssai = 1*tchar</w:t>
      </w:r>
    </w:p>
    <w:p w14:paraId="6FC9B42C" w14:textId="3A121418" w:rsidR="00F90BFA" w:rsidRDefault="00F90BFA" w:rsidP="00F90BFA">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2811E9D5" w14:textId="77777777" w:rsidR="00F90BFA" w:rsidRDefault="00F90BFA" w:rsidP="00F90BFA">
      <w:pPr>
        <w:pStyle w:val="EX"/>
        <w:rPr>
          <w:lang w:eastAsia="zh-CN"/>
        </w:rPr>
      </w:pPr>
      <w:bookmarkStart w:id="358" w:name="_Toc44847426"/>
      <w:r>
        <w:rPr>
          <w:lang w:eastAsia="zh-CN"/>
        </w:rPr>
        <w:t>EXAMPLE 1:</w:t>
      </w:r>
      <w:r>
        <w:rPr>
          <w:lang w:eastAsia="zh-CN"/>
        </w:rPr>
        <w:tab/>
        <w:t>Overload Control Information for an NF Instance:</w:t>
      </w:r>
    </w:p>
    <w:p w14:paraId="52444EF1" w14:textId="77777777" w:rsidR="00F90BFA" w:rsidRPr="002808F0" w:rsidRDefault="00F90BFA" w:rsidP="00F90BFA">
      <w:pPr>
        <w:pStyle w:val="EX"/>
        <w:ind w:firstLine="0"/>
        <w:rPr>
          <w:lang w:eastAsia="zh-CN"/>
        </w:rPr>
      </w:pPr>
      <w:bookmarkStart w:id="359" w:name="_PERM_MCCTEMPBM_CRPT8299001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bookmarkEnd w:id="359"/>
    <w:p w14:paraId="21956718" w14:textId="77777777" w:rsidR="00F90BFA" w:rsidRDefault="00F90BFA" w:rsidP="00F90BFA">
      <w:pPr>
        <w:pStyle w:val="EX"/>
        <w:rPr>
          <w:lang w:eastAsia="zh-CN"/>
        </w:rPr>
      </w:pPr>
      <w:r>
        <w:rPr>
          <w:lang w:eastAsia="zh-CN"/>
        </w:rPr>
        <w:t>EXAMPLE 2:</w:t>
      </w:r>
      <w:r>
        <w:rPr>
          <w:lang w:eastAsia="zh-CN"/>
        </w:rPr>
        <w:tab/>
        <w:t>Overload Control Information for an NF Service Set:</w:t>
      </w:r>
    </w:p>
    <w:p w14:paraId="7BA0BAA3" w14:textId="77777777" w:rsidR="00F90BFA" w:rsidRPr="002808F0" w:rsidRDefault="00F90BFA" w:rsidP="00F90BFA">
      <w:pPr>
        <w:pStyle w:val="EX"/>
        <w:ind w:firstLine="0"/>
        <w:rPr>
          <w:lang w:eastAsia="zh-CN"/>
        </w:rPr>
      </w:pPr>
      <w:bookmarkStart w:id="360" w:name="_PERM_MCCTEMPBM_CRPT82990020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60"/>
    <w:p w14:paraId="602504E3" w14:textId="77777777"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14:paraId="0739541B" w14:textId="77777777" w:rsidR="00F90BFA" w:rsidRPr="002808F0" w:rsidRDefault="00F90BFA" w:rsidP="00F90BFA">
      <w:pPr>
        <w:pStyle w:val="EX"/>
        <w:ind w:firstLine="0"/>
        <w:rPr>
          <w:lang w:eastAsia="zh-CN"/>
        </w:rPr>
      </w:pPr>
      <w:bookmarkStart w:id="361" w:name="_PERM_MCCTEMPBM_CRPT82990021___3"/>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bookmarkEnd w:id="361"/>
    <w:p w14:paraId="3D5C48E8" w14:textId="77777777"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14:paraId="1865AF7F" w14:textId="77777777" w:rsidR="00F90BFA" w:rsidRDefault="00F90BFA" w:rsidP="00F90BFA">
      <w:pPr>
        <w:pStyle w:val="EX"/>
        <w:ind w:firstLine="0"/>
        <w:rPr>
          <w:rFonts w:cs="Arial"/>
          <w:lang w:eastAsia="zh-CN"/>
        </w:rPr>
      </w:pPr>
      <w:bookmarkStart w:id="362" w:name="_PERM_MCCTEMPBM_CRPT82990022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62"/>
    <w:p w14:paraId="100A4BFE" w14:textId="77777777"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14:paraId="7612133B" w14:textId="77777777" w:rsidR="00F90BFA" w:rsidRDefault="00F90BFA" w:rsidP="00F90BFA">
      <w:pPr>
        <w:pStyle w:val="EX"/>
        <w:ind w:firstLine="0"/>
        <w:rPr>
          <w:lang w:eastAsia="zh-CN"/>
        </w:rPr>
      </w:pPr>
      <w:bookmarkStart w:id="363" w:name="_PERM_MCCTEMPBM_CRPT82990023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r w:rsidRPr="00CC286A">
        <w:rPr>
          <w:lang w:eastAsia="zh-CN"/>
        </w:rPr>
        <w:t>https://pcf12.operator.com/serviceY</w:t>
      </w:r>
    </w:p>
    <w:bookmarkEnd w:id="363"/>
    <w:p w14:paraId="2E78B4F9" w14:textId="77777777"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14:paraId="67C375B8" w14:textId="77777777" w:rsidR="00F90BFA" w:rsidRDefault="00F90BFA" w:rsidP="00F90BFA">
      <w:pPr>
        <w:pStyle w:val="EX"/>
        <w:ind w:firstLine="0"/>
      </w:pPr>
      <w:bookmarkStart w:id="364" w:name="_PERM_MCCTEMPBM_CRPT82990024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bookmarkEnd w:id="364"/>
    <w:p w14:paraId="5087F5B3" w14:textId="77777777" w:rsidR="00F90BFA" w:rsidRDefault="00F90BFA" w:rsidP="00F90BFA">
      <w:pPr>
        <w:pStyle w:val="EX"/>
        <w:rPr>
          <w:lang w:eastAsia="zh-CN"/>
        </w:rPr>
      </w:pPr>
      <w:r>
        <w:rPr>
          <w:lang w:eastAsia="zh-CN"/>
        </w:rPr>
        <w:t>EXAMPLE 7:</w:t>
      </w:r>
      <w:r>
        <w:rPr>
          <w:lang w:eastAsia="zh-CN"/>
        </w:rPr>
        <w:tab/>
        <w:t>Overload Control Information sent by an SCP:</w:t>
      </w:r>
    </w:p>
    <w:p w14:paraId="0AE9B669" w14:textId="77777777" w:rsidR="00F90BFA" w:rsidRDefault="00F90BFA" w:rsidP="00F90BFA">
      <w:pPr>
        <w:pStyle w:val="EX"/>
        <w:ind w:firstLine="0"/>
        <w:rPr>
          <w:lang w:eastAsia="zh-CN"/>
        </w:rPr>
      </w:pPr>
      <w:bookmarkStart w:id="365" w:name="_PERM_MCCTEMPBM_CRPT82990025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bookmarkEnd w:id="365"/>
    <w:p w14:paraId="4307A094" w14:textId="77777777"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14:paraId="16A81DB8" w14:textId="77777777" w:rsidR="00F90BFA" w:rsidRPr="002808F0" w:rsidRDefault="00F90BFA" w:rsidP="00F90BFA">
      <w:pPr>
        <w:pStyle w:val="EX"/>
        <w:ind w:firstLine="0"/>
        <w:rPr>
          <w:lang w:eastAsia="zh-CN"/>
        </w:rPr>
      </w:pPr>
      <w:bookmarkStart w:id="366" w:name="_PERM_MCCTEMPBM_CRPT82990026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66"/>
    <w:p w14:paraId="4A88C80D" w14:textId="77777777"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14:paraId="7C6F7B01" w14:textId="77777777" w:rsidR="00F90BFA" w:rsidRPr="000B63FD" w:rsidRDefault="00F90BFA" w:rsidP="00433CEF">
      <w:pPr>
        <w:pStyle w:val="Heading5"/>
        <w:rPr>
          <w:lang w:eastAsia="zh-CN"/>
        </w:rPr>
      </w:pPr>
      <w:bookmarkStart w:id="367" w:name="_Toc51845078"/>
      <w:bookmarkStart w:id="368" w:name="_Toc51845409"/>
      <w:bookmarkStart w:id="369" w:name="_Toc57017477"/>
      <w:bookmarkStart w:id="370" w:name="_Toc98266863"/>
      <w:r>
        <w:t>5.2.3.2.10</w:t>
      </w:r>
      <w:r w:rsidRPr="000B63FD">
        <w:tab/>
      </w:r>
      <w:r w:rsidRPr="00B67FCF">
        <w:rPr>
          <w:lang w:eastAsia="zh-CN"/>
        </w:rPr>
        <w:t>3gpp-Sbi-</w:t>
      </w:r>
      <w:r>
        <w:rPr>
          <w:lang w:eastAsia="zh-CN"/>
        </w:rPr>
        <w:t>L</w:t>
      </w:r>
      <w:r w:rsidRPr="00B67FCF">
        <w:rPr>
          <w:lang w:eastAsia="zh-CN"/>
        </w:rPr>
        <w:t>ci</w:t>
      </w:r>
      <w:bookmarkEnd w:id="355"/>
      <w:bookmarkEnd w:id="356"/>
      <w:bookmarkEnd w:id="358"/>
      <w:bookmarkEnd w:id="367"/>
      <w:bookmarkEnd w:id="368"/>
      <w:bookmarkEnd w:id="369"/>
      <w:bookmarkEnd w:id="370"/>
    </w:p>
    <w:p w14:paraId="5BCEBEDC" w14:textId="79A7D8BE"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w:t>
      </w:r>
      <w:r w:rsidR="00EE3E2B">
        <w:rPr>
          <w:lang w:eastAsia="zh-CN"/>
        </w:rPr>
        <w:t>clause 6</w:t>
      </w:r>
      <w:r>
        <w:rPr>
          <w:lang w:eastAsia="zh-CN"/>
        </w:rPr>
        <w:t>.3.3.</w:t>
      </w:r>
    </w:p>
    <w:p w14:paraId="257CF489" w14:textId="77777777"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5BDF3DA" w14:textId="77777777" w:rsidR="00F90BFA" w:rsidRDefault="00F90BFA" w:rsidP="00F90BFA">
      <w:pPr>
        <w:pStyle w:val="B1"/>
        <w:rPr>
          <w:lang w:eastAsia="zh-CN"/>
        </w:rPr>
      </w:pPr>
      <w:r>
        <w:rPr>
          <w:lang w:eastAsia="zh-CN"/>
        </w:rPr>
        <w:t>3gpp-Sbi-Lci =</w:t>
      </w:r>
      <w:r>
        <w:rPr>
          <w:lang w:eastAsia="zh-CN"/>
        </w:rPr>
        <w:tab/>
        <w:t>"3gpp-Sbi-Lci:" 1#(RWS timestamp ";" RWS lcMetric ";" RWS lcScope)</w:t>
      </w:r>
    </w:p>
    <w:p w14:paraId="2340C1FF"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14:paraId="065F1846" w14:textId="18042ADD" w:rsidR="00F90BFA" w:rsidRDefault="00F90BFA" w:rsidP="00F90BFA">
      <w:pPr>
        <w:rPr>
          <w:noProof/>
        </w:rPr>
      </w:pPr>
      <w:r w:rsidRPr="00EC399B">
        <w:t>Mandatory parameter. The date-time type is specified in IETF RFC 5322 [</w:t>
      </w:r>
      <w:r>
        <w:t>37</w:t>
      </w:r>
      <w:r w:rsidRPr="00EC399B">
        <w:t xml:space="preserve">] and </w:t>
      </w:r>
      <w:r w:rsidR="00EE3E2B" w:rsidRPr="00EC399B">
        <w:t>clause</w:t>
      </w:r>
      <w:r w:rsidR="00EE3E2B">
        <w:t> </w:t>
      </w:r>
      <w:r w:rsidR="00EE3E2B" w:rsidRPr="00EC399B">
        <w:t>7</w:t>
      </w:r>
      <w:r w:rsidRPr="00EC399B">
        <w:t>.1.1.1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0932F798" w14:textId="77777777" w:rsidR="00F90BFA" w:rsidRDefault="00F90BFA" w:rsidP="00F90BFA">
      <w:pPr>
        <w:pStyle w:val="B1"/>
        <w:rPr>
          <w:lang w:eastAsia="zh-CN"/>
        </w:rPr>
      </w:pPr>
      <w:r>
        <w:rPr>
          <w:lang w:eastAsia="zh-CN"/>
        </w:rPr>
        <w:t>lcMetric =</w:t>
      </w:r>
      <w:r>
        <w:rPr>
          <w:lang w:eastAsia="zh-CN"/>
        </w:rPr>
        <w:tab/>
        <w:t>"Load-Metric:" RWS (DIGIT / %x31-39 DIGIT / "100") "%"</w:t>
      </w:r>
    </w:p>
    <w:p w14:paraId="0351449C" w14:textId="77777777" w:rsidR="00F90BFA" w:rsidRDefault="00F90BFA" w:rsidP="00F90BFA">
      <w:pPr>
        <w:rPr>
          <w:noProof/>
        </w:rPr>
      </w:pPr>
      <w:r>
        <w:rPr>
          <w:noProof/>
        </w:rPr>
        <w:t>Mandatory parameter. Load-Metric is up to 3 digits long decimal string and the value range shall be from 0 to 100.</w:t>
      </w:r>
    </w:p>
    <w:p w14:paraId="5FC1C599" w14:textId="77777777" w:rsidR="00F90BFA" w:rsidRDefault="00F90BFA" w:rsidP="00F90BFA">
      <w:pPr>
        <w:pStyle w:val="B1"/>
        <w:rPr>
          <w:noProof/>
        </w:rPr>
      </w:pPr>
      <w:r>
        <w:rPr>
          <w:noProof/>
        </w:rPr>
        <w:t>lcScope =</w:t>
      </w:r>
      <w:r>
        <w:rPr>
          <w:noProof/>
        </w:rPr>
        <w:tab/>
        <w:t>nfProducerScope / scpScope</w:t>
      </w:r>
    </w:p>
    <w:p w14:paraId="27C66FE1" w14:textId="77777777" w:rsidR="00F90BFA" w:rsidRDefault="00F90BFA" w:rsidP="00F90BFA">
      <w:pPr>
        <w:rPr>
          <w:noProof/>
        </w:rPr>
      </w:pPr>
      <w:r>
        <w:rPr>
          <w:noProof/>
        </w:rPr>
        <w:t>Mandatory structured parameter, which in the actual header is replaced by its sub-parameters.</w:t>
      </w:r>
    </w:p>
    <w:p w14:paraId="02BEC76F" w14:textId="3F0EF036" w:rsidR="00F90BFA" w:rsidRDefault="00F90BFA" w:rsidP="00F90BFA">
      <w:pPr>
        <w:pStyle w:val="B1"/>
        <w:ind w:left="1988" w:hanging="1704"/>
      </w:pPr>
      <w:bookmarkStart w:id="371" w:name="_PERM_MCCTEMPBM_CRPT82990027___2"/>
      <w:r>
        <w:rPr>
          <w:noProof/>
        </w:rPr>
        <w:t>nfProducerScope</w:t>
      </w:r>
      <w:r>
        <w:rPr>
          <w:lang w:eastAsia="zh-CN"/>
        </w:rPr>
        <w:t xml:space="preserve"> =</w:t>
      </w:r>
      <w:r>
        <w:rPr>
          <w:lang w:eastAsia="zh-CN"/>
        </w:rPr>
        <w:tab/>
        <w:t xml:space="preserve">(("NF-Instance:" RWS nfinst) </w:t>
      </w:r>
      <w:r>
        <w:rPr>
          <w:lang w:eastAsia="zh-CN"/>
        </w:rPr>
        <w:br/>
        <w:t xml:space="preserve">/ ("NF-Set:" RWS nfset) </w:t>
      </w:r>
      <w:r>
        <w:rPr>
          <w:lang w:eastAsia="zh-CN"/>
        </w:rPr>
        <w:br/>
      </w:r>
      <w:r>
        <w:rPr>
          <w:lang w:eastAsia="zh-CN"/>
        </w:rPr>
        <w:lastRenderedPageBreak/>
        <w:t xml:space="preserve">/ "(NF-Service-Instance:" RWS nfservinst) </w:t>
      </w:r>
      <w:r>
        <w:rPr>
          <w:lang w:eastAsia="zh-CN"/>
        </w:rPr>
        <w:br/>
        <w:t>/ ("NF-Service-Set:" RWS nfserviceset))</w:t>
      </w:r>
      <w:r w:rsidR="00EE3E2B">
        <w:rPr>
          <w:lang w:eastAsia="zh-CN"/>
        </w:rPr>
        <w:t> </w:t>
      </w:r>
      <w:r w:rsidR="00EE3E2B">
        <w:rPr>
          <w:noProof/>
        </w:rPr>
        <w:t>[</w:t>
      </w:r>
      <w:r>
        <w:rPr>
          <w:noProof/>
        </w:rPr>
        <w:t xml:space="preserve">; RWS </w:t>
      </w:r>
      <w:r>
        <w:t>sNssai "</w:t>
      </w:r>
      <w:r>
        <w:rPr>
          <w:noProof/>
        </w:rPr>
        <w:t xml:space="preserve">;" </w:t>
      </w:r>
      <w:r>
        <w:rPr>
          <w:lang w:eastAsia="zh-CN"/>
        </w:rPr>
        <w:t>RWS</w:t>
      </w:r>
      <w:r>
        <w:rPr>
          <w:noProof/>
        </w:rPr>
        <w:t xml:space="preserve"> dnn; RWS relativeCapacity]</w:t>
      </w:r>
    </w:p>
    <w:bookmarkEnd w:id="371"/>
    <w:p w14:paraId="6BF5A5BE" w14:textId="77777777" w:rsidR="00F90BFA" w:rsidRDefault="00F90BFA" w:rsidP="00F90BFA">
      <w:pPr>
        <w:pStyle w:val="B1"/>
        <w:rPr>
          <w:lang w:val="en-US" w:eastAsia="zh-CN"/>
        </w:rPr>
      </w:pPr>
      <w:r>
        <w:rPr>
          <w:noProof/>
        </w:rPr>
        <w:t>scpScope =</w:t>
      </w:r>
      <w:r>
        <w:rPr>
          <w:lang w:eastAsia="zh-CN"/>
        </w:rPr>
        <w:tab/>
        <w:t>("SCP-FQDN:" RWS fqdn)</w:t>
      </w:r>
    </w:p>
    <w:p w14:paraId="49E4619C" w14:textId="38E6BCF5"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w:t>
      </w:r>
      <w:r w:rsidR="00EE3E2B">
        <w:rPr>
          <w:lang w:val="en-US" w:eastAsia="zh-CN"/>
        </w:rPr>
        <w:t>clause </w:t>
      </w:r>
      <w:r w:rsidR="00EE3E2B" w:rsidRPr="000B63FD">
        <w:t>5</w:t>
      </w:r>
      <w:r w:rsidRPr="000B63FD">
        <w:t>.2.3.2.</w:t>
      </w:r>
      <w:r>
        <w:t>5.</w:t>
      </w:r>
      <w:r w:rsidRPr="00BA7B1C">
        <w:t xml:space="preserve"> </w:t>
      </w:r>
      <w:r>
        <w:t>fqdn shall encode an FQDN.</w:t>
      </w:r>
    </w:p>
    <w:p w14:paraId="59818AB1" w14:textId="77777777" w:rsidR="00F90BFA" w:rsidRDefault="00F90BFA" w:rsidP="00F90BFA">
      <w:pPr>
        <w:pStyle w:val="B1"/>
      </w:pPr>
      <w:r>
        <w:rPr>
          <w:noProof/>
        </w:rPr>
        <w:t>dnn = "DNN:" RWS 1</w:t>
      </w:r>
      <w:r>
        <w:t xml:space="preserve">*tchar *(RWS </w:t>
      </w:r>
      <w:r>
        <w:rPr>
          <w:noProof/>
        </w:rPr>
        <w:t>"&amp;" RWS 1</w:t>
      </w:r>
      <w:r>
        <w:t>*tchar)</w:t>
      </w:r>
    </w:p>
    <w:p w14:paraId="59B28D27" w14:textId="77777777"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1DDFDBE" w14:textId="77777777"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14:paraId="2C5C1D12" w14:textId="77777777"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14:paraId="64D3F41C" w14:textId="77777777" w:rsidR="00F90BFA" w:rsidRDefault="00F90BFA" w:rsidP="00F90BFA">
      <w:pPr>
        <w:pStyle w:val="B1"/>
      </w:pPr>
      <w:r>
        <w:t>snssai = 1*tchar</w:t>
      </w:r>
    </w:p>
    <w:p w14:paraId="3248B555" w14:textId="4EC0AE10" w:rsidR="00F90BFA" w:rsidRDefault="00F90BFA" w:rsidP="00F90BFA">
      <w:pPr>
        <w:rPr>
          <w:lang w:val="en-US" w:eastAsia="zh-CN"/>
        </w:rPr>
      </w:pPr>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2A614B95" w14:textId="77777777"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14:paraId="719D5477" w14:textId="77777777"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14:paraId="3BBE420E" w14:textId="77777777" w:rsidR="00F90BFA" w:rsidRDefault="00F90BFA" w:rsidP="00F90BFA">
      <w:pPr>
        <w:pStyle w:val="EX"/>
        <w:rPr>
          <w:lang w:eastAsia="zh-CN"/>
        </w:rPr>
      </w:pPr>
      <w:bookmarkStart w:id="372" w:name="_Toc44847427"/>
      <w:r>
        <w:rPr>
          <w:lang w:eastAsia="zh-CN"/>
        </w:rPr>
        <w:t>EXAMPLE 1:</w:t>
      </w:r>
      <w:r>
        <w:rPr>
          <w:lang w:eastAsia="zh-CN"/>
        </w:rPr>
        <w:tab/>
        <w:t>Load Control Information for an NF Instance:</w:t>
      </w:r>
    </w:p>
    <w:p w14:paraId="0CF8F16D" w14:textId="77777777" w:rsidR="00F90BFA" w:rsidRPr="002808F0" w:rsidRDefault="00F90BFA" w:rsidP="00F90BFA">
      <w:pPr>
        <w:pStyle w:val="EX"/>
        <w:ind w:firstLine="0"/>
        <w:rPr>
          <w:lang w:eastAsia="zh-CN"/>
        </w:rPr>
      </w:pPr>
      <w:bookmarkStart w:id="373" w:name="_PERM_MCCTEMPBM_CRPT82990028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bookmarkEnd w:id="373"/>
    <w:p w14:paraId="45528A03" w14:textId="77777777" w:rsidR="00F90BFA" w:rsidRDefault="00F90BFA" w:rsidP="00F90BFA">
      <w:pPr>
        <w:pStyle w:val="EX"/>
        <w:rPr>
          <w:lang w:eastAsia="zh-CN"/>
        </w:rPr>
      </w:pPr>
      <w:r>
        <w:rPr>
          <w:lang w:eastAsia="zh-CN"/>
        </w:rPr>
        <w:t>EXAMPLE 2:</w:t>
      </w:r>
      <w:r>
        <w:rPr>
          <w:lang w:eastAsia="zh-CN"/>
        </w:rPr>
        <w:tab/>
        <w:t>Load Control Information for an NF Service Set:</w:t>
      </w:r>
    </w:p>
    <w:p w14:paraId="0A855D66" w14:textId="77777777" w:rsidR="00F90BFA" w:rsidRPr="002808F0" w:rsidRDefault="00F90BFA" w:rsidP="00F90BFA">
      <w:pPr>
        <w:pStyle w:val="EX"/>
        <w:ind w:firstLine="0"/>
        <w:rPr>
          <w:lang w:eastAsia="zh-CN"/>
        </w:rPr>
      </w:pPr>
      <w:bookmarkStart w:id="374" w:name="_PERM_MCCTEMPBM_CRPT8299002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74"/>
    <w:p w14:paraId="395CD065" w14:textId="77777777"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14:paraId="38B39154" w14:textId="77777777" w:rsidR="00F90BFA" w:rsidRPr="002808F0" w:rsidRDefault="00F90BFA" w:rsidP="00F90BFA">
      <w:pPr>
        <w:pStyle w:val="EX"/>
        <w:ind w:firstLine="0"/>
        <w:rPr>
          <w:lang w:eastAsia="zh-CN"/>
        </w:rPr>
      </w:pPr>
      <w:bookmarkStart w:id="375" w:name="_PERM_MCCTEMPBM_CRPT82990030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5"/>
    <w:p w14:paraId="5BDB06CD" w14:textId="77777777"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14:paraId="7CA0C4A7" w14:textId="77777777" w:rsidR="00F90BFA" w:rsidRDefault="00F90BFA" w:rsidP="00F90BFA">
      <w:pPr>
        <w:pStyle w:val="EX"/>
        <w:ind w:firstLine="0"/>
        <w:rPr>
          <w:rFonts w:cs="Arial"/>
          <w:lang w:eastAsia="zh-CN"/>
        </w:rPr>
      </w:pPr>
      <w:bookmarkStart w:id="376" w:name="_PERM_MCCTEMPBM_CRPT82990031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6"/>
    <w:p w14:paraId="3EA5473C" w14:textId="77777777" w:rsidR="00F90BFA" w:rsidRDefault="00F90BFA" w:rsidP="00F90BFA">
      <w:pPr>
        <w:pStyle w:val="EX"/>
        <w:rPr>
          <w:lang w:eastAsia="zh-CN"/>
        </w:rPr>
      </w:pPr>
      <w:r>
        <w:rPr>
          <w:lang w:eastAsia="zh-CN"/>
        </w:rPr>
        <w:t>EXAMPLE 5:</w:t>
      </w:r>
      <w:r>
        <w:rPr>
          <w:lang w:eastAsia="zh-CN"/>
        </w:rPr>
        <w:tab/>
        <w:t>Load Control Information for SCP:</w:t>
      </w:r>
    </w:p>
    <w:p w14:paraId="65AA9958" w14:textId="77777777" w:rsidR="00F90BFA" w:rsidRDefault="00F90BFA" w:rsidP="00F90BFA">
      <w:pPr>
        <w:pStyle w:val="EX"/>
        <w:ind w:firstLine="0"/>
        <w:rPr>
          <w:lang w:eastAsia="zh-CN"/>
        </w:rPr>
      </w:pPr>
      <w:bookmarkStart w:id="377" w:name="_PERM_MCCTEMPBM_CRPT82990032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bookmarkEnd w:id="377"/>
    <w:p w14:paraId="5CC9A8EC" w14:textId="77777777" w:rsidR="00F90BFA" w:rsidRDefault="00F90BFA" w:rsidP="00F90BFA">
      <w:pPr>
        <w:pStyle w:val="EX"/>
        <w:rPr>
          <w:lang w:eastAsia="zh-CN"/>
        </w:rPr>
      </w:pPr>
      <w:r>
        <w:rPr>
          <w:lang w:eastAsia="zh-CN"/>
        </w:rPr>
        <w:t>EXAMPLE 6:</w:t>
      </w:r>
      <w:r>
        <w:rPr>
          <w:lang w:eastAsia="zh-CN"/>
        </w:rPr>
        <w:tab/>
        <w:t>Example with two LCI values, for different DNNs of a same S-NSSAI:</w:t>
      </w:r>
    </w:p>
    <w:p w14:paraId="3F624B6A" w14:textId="77777777" w:rsidR="00F90BFA" w:rsidRPr="002808F0" w:rsidRDefault="00F90BFA" w:rsidP="00F90BFA">
      <w:pPr>
        <w:pStyle w:val="EX"/>
        <w:ind w:firstLine="0"/>
        <w:rPr>
          <w:lang w:eastAsia="zh-CN"/>
        </w:rPr>
      </w:pPr>
      <w:bookmarkStart w:id="378" w:name="_PERM_MCCTEMPBM_CRPT82990033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bookmarkEnd w:id="378"/>
    <w:p w14:paraId="38F3E7A4" w14:textId="77777777"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14:paraId="000A5905" w14:textId="77777777" w:rsidR="00F90BFA" w:rsidRPr="004A7870" w:rsidRDefault="00F90BFA" w:rsidP="00433CEF">
      <w:pPr>
        <w:pStyle w:val="Heading5"/>
        <w:rPr>
          <w:lang w:eastAsia="zh-CN"/>
        </w:rPr>
      </w:pPr>
      <w:bookmarkStart w:id="379" w:name="_Toc51845079"/>
      <w:bookmarkStart w:id="380" w:name="_Toc51845410"/>
      <w:bookmarkStart w:id="381" w:name="_Toc57017478"/>
      <w:bookmarkStart w:id="382" w:name="_Toc98266864"/>
      <w:r w:rsidRPr="004A7870">
        <w:lastRenderedPageBreak/>
        <w:t>5.2.3.2.</w:t>
      </w:r>
      <w:r>
        <w:t>11</w:t>
      </w:r>
      <w:r w:rsidRPr="004A7870">
        <w:tab/>
      </w:r>
      <w:r w:rsidRPr="004A7870">
        <w:rPr>
          <w:lang w:eastAsia="zh-CN"/>
        </w:rPr>
        <w:t>3gpp-Sbi-Client-C</w:t>
      </w:r>
      <w:r w:rsidRPr="00310CC3">
        <w:rPr>
          <w:lang w:eastAsia="zh-CN"/>
        </w:rPr>
        <w:t>red</w:t>
      </w:r>
      <w:r>
        <w:rPr>
          <w:lang w:eastAsia="zh-CN"/>
        </w:rPr>
        <w:t>entials</w:t>
      </w:r>
      <w:bookmarkEnd w:id="372"/>
      <w:bookmarkEnd w:id="379"/>
      <w:bookmarkEnd w:id="380"/>
      <w:bookmarkEnd w:id="381"/>
      <w:bookmarkEnd w:id="382"/>
    </w:p>
    <w:p w14:paraId="2805D183" w14:textId="0CECBFE2"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w:t>
      </w:r>
      <w:r w:rsidR="00EE3E2B">
        <w:rPr>
          <w:lang w:eastAsia="zh-CN"/>
        </w:rPr>
        <w:t>clause </w:t>
      </w:r>
      <w:r w:rsidR="00EE3E2B">
        <w:t>1</w:t>
      </w:r>
      <w:r>
        <w:t xml:space="preserve">3.3.8.1 of </w:t>
      </w:r>
      <w:r w:rsidRPr="000B63FD">
        <w:rPr>
          <w:lang w:eastAsia="zh-CN"/>
        </w:rPr>
        <w:t>3GPP TS 33.501 [17]</w:t>
      </w:r>
      <w:r>
        <w:rPr>
          <w:lang w:eastAsia="zh-CN"/>
        </w:rPr>
        <w:t>).</w:t>
      </w:r>
    </w:p>
    <w:p w14:paraId="02434704"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6A081CF2" w14:textId="77777777"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14:paraId="544B6E78" w14:textId="77777777"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14:paraId="6CD9DA6B" w14:textId="77777777"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14:paraId="7C9D1921" w14:textId="77777777" w:rsidR="00F90BFA" w:rsidRDefault="00F90BFA" w:rsidP="00F90BFA">
      <w:pPr>
        <w:pStyle w:val="B1"/>
      </w:pPr>
      <w:r>
        <w:rPr>
          <w:lang w:eastAsia="zh-CN"/>
        </w:rPr>
        <w:t>-</w:t>
      </w:r>
      <w:r>
        <w:rPr>
          <w:lang w:eastAsia="zh-CN"/>
        </w:rPr>
        <w:tab/>
        <w:t>one</w:t>
      </w:r>
      <w:r>
        <w:t xml:space="preserve"> of the following JOSE headers:</w:t>
      </w:r>
    </w:p>
    <w:p w14:paraId="31D9F44F" w14:textId="76CF0B9E" w:rsidR="00F90BFA" w:rsidRDefault="00F90BFA" w:rsidP="00F90BFA">
      <w:pPr>
        <w:pStyle w:val="B2"/>
      </w:pPr>
      <w:r>
        <w:t>-</w:t>
      </w:r>
      <w:r>
        <w:tab/>
        <w:t xml:space="preserve">the X.509 URL (x5u) header (see </w:t>
      </w:r>
      <w:r w:rsidR="00EE3E2B">
        <w:t>clause 4</w:t>
      </w:r>
      <w:r>
        <w:t>.1.5 of IETF RFC 7515</w:t>
      </w:r>
      <w:r w:rsidR="00EE3E2B">
        <w:t> [</w:t>
      </w:r>
      <w:r>
        <w:t>26]) referring to a resource for the X.509 public key certificate or certificate chain used for signing the client authentication assertion, or</w:t>
      </w:r>
    </w:p>
    <w:p w14:paraId="117E5524" w14:textId="5647BC2D" w:rsidR="00F90BFA" w:rsidRDefault="00F90BFA" w:rsidP="00F90BFA">
      <w:pPr>
        <w:pStyle w:val="B2"/>
      </w:pPr>
      <w:r>
        <w:t>-</w:t>
      </w:r>
      <w:r>
        <w:tab/>
        <w:t xml:space="preserve">the X.509 Certificate Chain (x5c) header (see </w:t>
      </w:r>
      <w:r w:rsidR="00EE3E2B">
        <w:t>clause 4</w:t>
      </w:r>
      <w:r>
        <w:t>.1.5 of IETF RFC 7515</w:t>
      </w:r>
      <w:r w:rsidR="00EE3E2B">
        <w:t> [</w:t>
      </w:r>
      <w:r>
        <w:t>26]) including the X.509 public key certificate or certificate chain used for signing the client authentication assertion.</w:t>
      </w:r>
    </w:p>
    <w:p w14:paraId="369502C5" w14:textId="77777777"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14:paraId="0D981E5B" w14:textId="77777777" w:rsidR="00F90BFA" w:rsidRDefault="00F90BFA" w:rsidP="00F90BFA"/>
    <w:p w14:paraId="1FD133EB" w14:textId="77777777"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14:paraId="1D4BEFF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19451" w14:textId="77777777"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3A804" w14:textId="77777777"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16AF5" w14:textId="77777777"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11A1C" w14:textId="77777777" w:rsidR="00F90BFA" w:rsidRPr="00690A26" w:rsidRDefault="00F90BFA" w:rsidP="00B47E80">
            <w:pPr>
              <w:pStyle w:val="TAH"/>
            </w:pPr>
            <w:r w:rsidRPr="00B47E8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38D98" w14:textId="77777777" w:rsidR="00F90BFA" w:rsidRPr="00690A26" w:rsidRDefault="00F90BFA" w:rsidP="006254F7">
            <w:pPr>
              <w:pStyle w:val="TAH"/>
              <w:rPr>
                <w:rFonts w:cs="Arial"/>
                <w:szCs w:val="18"/>
              </w:rPr>
            </w:pPr>
            <w:r w:rsidRPr="00690A26">
              <w:rPr>
                <w:rFonts w:cs="Arial"/>
                <w:szCs w:val="18"/>
              </w:rPr>
              <w:t>Description</w:t>
            </w:r>
          </w:p>
        </w:tc>
      </w:tr>
      <w:tr w:rsidR="00F90BFA" w:rsidRPr="00690A26" w14:paraId="4ADDB0D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05409D5D" w14:textId="77777777"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AE19DBA" w14:textId="77777777" w:rsidR="00F90BFA" w:rsidRPr="00690A26" w:rsidRDefault="00F90BFA" w:rsidP="006254F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C6CB119" w14:textId="77777777"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D305B1" w14:textId="77777777"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8E2992" w14:textId="55EED3C7"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.1.2.</w:t>
            </w:r>
          </w:p>
        </w:tc>
      </w:tr>
      <w:tr w:rsidR="00F90BFA" w:rsidRPr="00690A26" w14:paraId="11951821"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35D4EF2F" w14:textId="77777777" w:rsidR="00F90BFA" w:rsidRPr="00690A26" w:rsidRDefault="00F90BFA" w:rsidP="006254F7">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14:paraId="44E8ACD3" w14:textId="77777777"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3AF0D2"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57DC8"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27452A" w14:textId="1C9D6026"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14:paraId="55EA62E7"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FCB627D" w14:textId="77777777"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14:paraId="588E073C" w14:textId="77777777"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B880FB"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390482"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6EDB93" w14:textId="57FF89D2"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4</w:t>
            </w:r>
            <w:r w:rsidRPr="008642D6">
              <w:rPr>
                <w:rFonts w:cs="Arial"/>
                <w:szCs w:val="18"/>
              </w:rPr>
              <w:t xml:space="preserve">. </w:t>
            </w:r>
          </w:p>
        </w:tc>
      </w:tr>
      <w:tr w:rsidR="00F90BFA" w:rsidRPr="00690A26" w14:paraId="2EB2C2CF"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BE12338" w14:textId="77777777" w:rsidR="00F90BFA" w:rsidRPr="00690A26" w:rsidRDefault="00F90BFA" w:rsidP="006254F7">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710D304" w14:textId="77777777" w:rsidR="00F90BFA" w:rsidRPr="00690A26" w:rsidRDefault="00F90BFA" w:rsidP="006254F7">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14:paraId="4B7C18B8" w14:textId="77777777"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CD23A2" w14:textId="77777777"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14:paraId="42DCE10F" w14:textId="40408EF9"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 xml:space="preserve">.1.3. </w:t>
            </w:r>
          </w:p>
        </w:tc>
      </w:tr>
    </w:tbl>
    <w:p w14:paraId="1AE8482F" w14:textId="77777777"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14:paraId="5C25E367" w14:textId="77777777" w:rsidR="00F90BFA" w:rsidRPr="00690A26" w:rsidRDefault="00F90BFA" w:rsidP="00F90BFA">
      <w:pPr>
        <w:pStyle w:val="PL"/>
      </w:pPr>
      <w:r w:rsidRPr="00690A26">
        <w:rPr>
          <w:rFonts w:hint="eastAsia"/>
        </w:rPr>
        <w:t xml:space="preserve">    </w:t>
      </w:r>
      <w:r>
        <w:t>ClientCredentialsAssertion</w:t>
      </w:r>
      <w:r w:rsidRPr="00690A26">
        <w:rPr>
          <w:rFonts w:hint="eastAsia"/>
        </w:rPr>
        <w:t>:</w:t>
      </w:r>
    </w:p>
    <w:p w14:paraId="3491C654" w14:textId="77777777"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14:paraId="57724B2C" w14:textId="77777777" w:rsidR="00F90BFA" w:rsidRPr="00690A26" w:rsidRDefault="00F90BFA" w:rsidP="00F90BFA">
      <w:pPr>
        <w:pStyle w:val="PL"/>
      </w:pPr>
      <w:r w:rsidRPr="00690A26">
        <w:t xml:space="preserve">      type: object</w:t>
      </w:r>
    </w:p>
    <w:p w14:paraId="56BABBD6" w14:textId="77777777" w:rsidR="00F90BFA" w:rsidRPr="00690A26" w:rsidRDefault="00F90BFA" w:rsidP="00F90BFA">
      <w:pPr>
        <w:pStyle w:val="PL"/>
      </w:pPr>
      <w:r w:rsidRPr="00690A26">
        <w:t xml:space="preserve">      required:</w:t>
      </w:r>
    </w:p>
    <w:p w14:paraId="54C4ED50" w14:textId="77777777" w:rsidR="00F90BFA" w:rsidRDefault="00F90BFA" w:rsidP="00F90BFA">
      <w:pPr>
        <w:pStyle w:val="PL"/>
      </w:pPr>
      <w:r w:rsidRPr="00690A26">
        <w:t xml:space="preserve">        - sub</w:t>
      </w:r>
    </w:p>
    <w:p w14:paraId="21D0F779" w14:textId="77777777" w:rsidR="00F90BFA" w:rsidRDefault="00F90BFA" w:rsidP="00F90BFA">
      <w:pPr>
        <w:pStyle w:val="PL"/>
      </w:pPr>
      <w:r w:rsidRPr="00690A26">
        <w:t xml:space="preserve">        - </w:t>
      </w:r>
      <w:r>
        <w:t>iat</w:t>
      </w:r>
    </w:p>
    <w:p w14:paraId="68B29587" w14:textId="77777777" w:rsidR="00F90BFA" w:rsidRPr="00690A26" w:rsidRDefault="00F90BFA" w:rsidP="00F90BFA">
      <w:pPr>
        <w:pStyle w:val="PL"/>
      </w:pPr>
      <w:r w:rsidRPr="00690A26">
        <w:t xml:space="preserve">        - exp</w:t>
      </w:r>
    </w:p>
    <w:p w14:paraId="261F3B34" w14:textId="77777777" w:rsidR="00F90BFA" w:rsidRPr="00690A26" w:rsidRDefault="00F90BFA" w:rsidP="00F90BFA">
      <w:pPr>
        <w:pStyle w:val="PL"/>
      </w:pPr>
      <w:r w:rsidRPr="00690A26">
        <w:t xml:space="preserve">        - aud</w:t>
      </w:r>
    </w:p>
    <w:p w14:paraId="172F0798" w14:textId="77777777" w:rsidR="00F90BFA" w:rsidRPr="00690A26" w:rsidRDefault="00F90BFA" w:rsidP="00F90BFA">
      <w:pPr>
        <w:pStyle w:val="PL"/>
        <w:rPr>
          <w:lang w:val="en-US"/>
        </w:rPr>
      </w:pPr>
      <w:r w:rsidRPr="00690A26">
        <w:rPr>
          <w:lang w:val="en-US"/>
        </w:rPr>
        <w:t xml:space="preserve">      properties:</w:t>
      </w:r>
    </w:p>
    <w:p w14:paraId="0243138F" w14:textId="77777777" w:rsidR="00F90BFA" w:rsidRPr="00690A26" w:rsidRDefault="00F90BFA" w:rsidP="00F90BFA">
      <w:pPr>
        <w:pStyle w:val="PL"/>
      </w:pPr>
      <w:r w:rsidRPr="00690A26">
        <w:rPr>
          <w:rFonts w:hint="eastAsia"/>
        </w:rPr>
        <w:t xml:space="preserve">        sub:</w:t>
      </w:r>
    </w:p>
    <w:p w14:paraId="62521769" w14:textId="77777777" w:rsidR="00F90BFA" w:rsidRDefault="00F90BFA" w:rsidP="00F90BFA">
      <w:pPr>
        <w:pStyle w:val="PL"/>
      </w:pPr>
      <w:r w:rsidRPr="00690A26">
        <w:t xml:space="preserve">          $ref: 'TS29571_CommonData.yaml#/components/schemas/NfInstanceId'</w:t>
      </w:r>
    </w:p>
    <w:p w14:paraId="0258F569" w14:textId="77777777" w:rsidR="00F90BFA" w:rsidRPr="00690A26" w:rsidRDefault="00F90BFA" w:rsidP="00F90BFA">
      <w:pPr>
        <w:pStyle w:val="PL"/>
      </w:pPr>
      <w:r w:rsidRPr="00690A26">
        <w:rPr>
          <w:rFonts w:hint="eastAsia"/>
        </w:rPr>
        <w:t xml:space="preserve">        </w:t>
      </w:r>
      <w:r>
        <w:t>iat</w:t>
      </w:r>
      <w:r w:rsidRPr="00690A26">
        <w:rPr>
          <w:rFonts w:hint="eastAsia"/>
        </w:rPr>
        <w:t>:</w:t>
      </w:r>
    </w:p>
    <w:p w14:paraId="29CB7498" w14:textId="77777777" w:rsidR="00F90BFA" w:rsidRPr="00690A26" w:rsidRDefault="00F90BFA" w:rsidP="00F90BFA">
      <w:pPr>
        <w:pStyle w:val="PL"/>
      </w:pPr>
      <w:r w:rsidRPr="00690A26">
        <w:t xml:space="preserve">          type: integer</w:t>
      </w:r>
    </w:p>
    <w:p w14:paraId="7D44AE94" w14:textId="77777777" w:rsidR="00F90BFA" w:rsidRPr="00690A26" w:rsidRDefault="00F90BFA" w:rsidP="00F90BFA">
      <w:pPr>
        <w:pStyle w:val="PL"/>
      </w:pPr>
      <w:r w:rsidRPr="00690A26">
        <w:rPr>
          <w:rFonts w:hint="eastAsia"/>
        </w:rPr>
        <w:t xml:space="preserve">        exp:</w:t>
      </w:r>
    </w:p>
    <w:p w14:paraId="4EEA5FEC" w14:textId="77777777" w:rsidR="00F90BFA" w:rsidRPr="00690A26" w:rsidRDefault="00F90BFA" w:rsidP="00F90BFA">
      <w:pPr>
        <w:pStyle w:val="PL"/>
      </w:pPr>
      <w:r w:rsidRPr="00690A26">
        <w:t xml:space="preserve">          type: integer</w:t>
      </w:r>
    </w:p>
    <w:p w14:paraId="106EB9D4" w14:textId="77777777" w:rsidR="00F90BFA" w:rsidRPr="00690A26" w:rsidRDefault="00F90BFA" w:rsidP="00F90BFA">
      <w:pPr>
        <w:pStyle w:val="PL"/>
      </w:pPr>
      <w:r w:rsidRPr="00690A26">
        <w:rPr>
          <w:rFonts w:hint="eastAsia"/>
        </w:rPr>
        <w:t xml:space="preserve">        aud:</w:t>
      </w:r>
    </w:p>
    <w:p w14:paraId="02DBAC5F" w14:textId="77777777" w:rsidR="00F90BFA" w:rsidRPr="00690A26" w:rsidRDefault="00F90BFA" w:rsidP="00F90BFA">
      <w:pPr>
        <w:pStyle w:val="PL"/>
        <w:rPr>
          <w:lang w:val="en-US"/>
        </w:rPr>
      </w:pPr>
      <w:r w:rsidRPr="00690A26">
        <w:t xml:space="preserve">          </w:t>
      </w:r>
      <w:r w:rsidRPr="00690A26">
        <w:rPr>
          <w:lang w:val="en-US"/>
        </w:rPr>
        <w:t>type: array</w:t>
      </w:r>
    </w:p>
    <w:p w14:paraId="40706E63" w14:textId="77777777" w:rsidR="00F90BFA" w:rsidRPr="00690A26" w:rsidRDefault="00F90BFA" w:rsidP="00F90BFA">
      <w:pPr>
        <w:pStyle w:val="PL"/>
        <w:rPr>
          <w:lang w:val="en-US"/>
        </w:rPr>
      </w:pPr>
      <w:r w:rsidRPr="00690A26">
        <w:rPr>
          <w:lang w:val="en-US"/>
        </w:rPr>
        <w:t xml:space="preserve">          items:</w:t>
      </w:r>
    </w:p>
    <w:p w14:paraId="34479672" w14:textId="77777777"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14:paraId="39637306" w14:textId="77777777" w:rsidR="00F90BFA" w:rsidRDefault="00F90BFA" w:rsidP="00F90BFA">
      <w:pPr>
        <w:pStyle w:val="PL"/>
        <w:rPr>
          <w:lang w:val="en-US"/>
        </w:rPr>
      </w:pPr>
      <w:r w:rsidRPr="00690A26">
        <w:rPr>
          <w:lang w:val="en-US"/>
        </w:rPr>
        <w:t xml:space="preserve">          minItems: 1</w:t>
      </w:r>
    </w:p>
    <w:p w14:paraId="37407E54" w14:textId="77777777" w:rsidR="00F90BFA" w:rsidRPr="000B63FD" w:rsidRDefault="00F90BFA" w:rsidP="00433CEF">
      <w:pPr>
        <w:pStyle w:val="Heading5"/>
        <w:rPr>
          <w:lang w:eastAsia="zh-CN"/>
        </w:rPr>
      </w:pPr>
      <w:bookmarkStart w:id="383" w:name="_Toc51845080"/>
      <w:bookmarkStart w:id="384" w:name="_Toc51845411"/>
      <w:bookmarkStart w:id="385" w:name="_Toc57017479"/>
      <w:bookmarkStart w:id="386" w:name="_Toc98266865"/>
      <w:r>
        <w:lastRenderedPageBreak/>
        <w:t>5.2.3.2.12</w:t>
      </w:r>
      <w:r w:rsidRPr="000B63FD">
        <w:tab/>
      </w:r>
      <w:r w:rsidRPr="00B67FCF">
        <w:rPr>
          <w:lang w:eastAsia="zh-CN"/>
        </w:rPr>
        <w:t>3gpp-Sbi-</w:t>
      </w:r>
      <w:r>
        <w:rPr>
          <w:lang w:eastAsia="zh-CN"/>
        </w:rPr>
        <w:t>Nrf-Uri</w:t>
      </w:r>
      <w:bookmarkEnd w:id="383"/>
      <w:bookmarkEnd w:id="384"/>
      <w:bookmarkEnd w:id="385"/>
      <w:bookmarkEnd w:id="386"/>
    </w:p>
    <w:p w14:paraId="403B2B7E" w14:textId="77777777"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14:paraId="3900457C" w14:textId="77777777"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14:paraId="5A766F2D" w14:textId="77777777" w:rsidR="00F90BFA" w:rsidRPr="0023792E" w:rsidRDefault="00F90BFA" w:rsidP="00F90BFA">
      <w:pPr>
        <w:rPr>
          <w:lang w:eastAsia="zh-CN"/>
        </w:rPr>
      </w:pPr>
      <w:r w:rsidRPr="0023792E">
        <w:rPr>
          <w:lang w:eastAsia="zh-CN"/>
        </w:rPr>
        <w:t>3gpp-Sbi-Nrf-Uri= "3gpp-Sbi-Nrf-Uri" ":" parameter *( OWS ";" parameter)</w:t>
      </w:r>
    </w:p>
    <w:p w14:paraId="0C93F5FB" w14:textId="77777777" w:rsidR="00F90BFA" w:rsidRDefault="00F90BFA" w:rsidP="00B47E80">
      <w:pPr>
        <w:rPr>
          <w:lang w:eastAsia="zh-CN"/>
        </w:rPr>
      </w:pPr>
      <w:r w:rsidRPr="00B47E80">
        <w:t>parameter = parametername ":" RWS parametervalue</w:t>
      </w:r>
    </w:p>
    <w:p w14:paraId="23504F7D" w14:textId="77777777"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14:paraId="5B0635D1" w14:textId="77777777" w:rsidR="00F90BFA" w:rsidRDefault="00F90BFA" w:rsidP="00F90BFA">
      <w:pPr>
        <w:pStyle w:val="NO"/>
      </w:pPr>
      <w:r>
        <w:t>NOTE:</w:t>
      </w:r>
      <w:r>
        <w:tab/>
        <w:t>token is defined for future extensibility.</w:t>
      </w:r>
    </w:p>
    <w:p w14:paraId="184B70BD" w14:textId="77777777" w:rsidR="00F90BFA" w:rsidRPr="0023792E" w:rsidRDefault="00F90BFA" w:rsidP="00F90BFA">
      <w:pPr>
        <w:rPr>
          <w:lang w:eastAsia="zh-CN"/>
        </w:rPr>
      </w:pPr>
      <w:r>
        <w:t>parametervalue = DQUOTE URI DQUOTE</w:t>
      </w:r>
    </w:p>
    <w:p w14:paraId="2130C606" w14:textId="77777777"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14:paraId="672992F8" w14:textId="77777777" w:rsidR="00F90BFA" w:rsidRDefault="00F90BFA" w:rsidP="00F90BFA">
      <w:pPr>
        <w:pStyle w:val="EX"/>
        <w:rPr>
          <w:lang w:eastAsia="zh-CN"/>
        </w:rPr>
      </w:pPr>
      <w:r>
        <w:rPr>
          <w:lang w:eastAsia="zh-CN"/>
        </w:rPr>
        <w:t>EXAMPLE:</w:t>
      </w:r>
      <w:r>
        <w:rPr>
          <w:lang w:eastAsia="zh-CN"/>
        </w:rPr>
        <w:tab/>
        <w:t>Header with NRF NF Discovery, NF Management and Access Token API URIs:</w:t>
      </w:r>
    </w:p>
    <w:p w14:paraId="40F8162D" w14:textId="77777777" w:rsidR="00F90BFA" w:rsidRDefault="00F90BFA" w:rsidP="00F90BFA">
      <w:pPr>
        <w:pStyle w:val="EX"/>
        <w:ind w:firstLine="0"/>
        <w:rPr>
          <w:lang w:eastAsia="zh-CN"/>
        </w:rPr>
      </w:pPr>
      <w:bookmarkStart w:id="387" w:name="_PERM_MCCTEMPBM_CRPT82990036___3"/>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14:paraId="08778D46" w14:textId="77777777" w:rsidR="00A55AA5" w:rsidRDefault="00A55AA5" w:rsidP="00433CEF">
      <w:pPr>
        <w:pStyle w:val="Heading5"/>
        <w:rPr>
          <w:lang w:eastAsia="zh-CN"/>
        </w:rPr>
      </w:pPr>
      <w:bookmarkStart w:id="388" w:name="_Toc57017480"/>
      <w:bookmarkStart w:id="389" w:name="_Toc35969921"/>
      <w:bookmarkStart w:id="390" w:name="_Toc36050715"/>
      <w:bookmarkStart w:id="391" w:name="_Toc44847428"/>
      <w:bookmarkStart w:id="392" w:name="_Toc51845081"/>
      <w:bookmarkStart w:id="393" w:name="_Toc51845412"/>
      <w:bookmarkStart w:id="394" w:name="_Toc98266866"/>
      <w:bookmarkEnd w:id="387"/>
      <w:r>
        <w:t>5.2.3.2.13</w:t>
      </w:r>
      <w:r>
        <w:tab/>
      </w:r>
      <w:r>
        <w:rPr>
          <w:lang w:eastAsia="zh-CN"/>
        </w:rPr>
        <w:t>3gpp-Sbi-Target-Nf-Id</w:t>
      </w:r>
      <w:bookmarkEnd w:id="388"/>
      <w:bookmarkEnd w:id="394"/>
    </w:p>
    <w:p w14:paraId="6D73707F" w14:textId="54E11844" w:rsidR="00A55AA5" w:rsidRDefault="00A55AA5" w:rsidP="00A55AA5">
      <w:pPr>
        <w:rPr>
          <w:lang w:eastAsia="zh-CN"/>
        </w:rPr>
      </w:pPr>
      <w:r>
        <w:rPr>
          <w:lang w:eastAsia="zh-CN"/>
        </w:rPr>
        <w:t xml:space="preserve">This header contains the target NF (Service) Instance ID in an HTTP 307/308 response (see </w:t>
      </w:r>
      <w:r w:rsidR="00EE3E2B">
        <w:rPr>
          <w:lang w:eastAsia="zh-CN"/>
        </w:rPr>
        <w:t>clause 6</w:t>
      </w:r>
      <w:r>
        <w:rPr>
          <w:lang w:eastAsia="zh-CN"/>
        </w:rPr>
        <w:t>.10.9).</w:t>
      </w:r>
    </w:p>
    <w:p w14:paraId="00AFAF94" w14:textId="77777777"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189C7FD0" w14:textId="1BFA4D7A" w:rsidR="000913B7" w:rsidRPr="00FF20E7" w:rsidRDefault="000913B7" w:rsidP="00433CEF">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70A4DEB7" w14:textId="77777777" w:rsidR="00A55AA5" w:rsidRDefault="00A55AA5" w:rsidP="00B47E80">
      <w:pPr>
        <w:rPr>
          <w:lang w:eastAsia="zh-CN"/>
        </w:rPr>
      </w:pPr>
      <w:r w:rsidRPr="00B47E80">
        <w:t>The following parameters are defined:</w:t>
      </w:r>
    </w:p>
    <w:p w14:paraId="000104E6" w14:textId="77777777" w:rsidR="00A55AA5" w:rsidRDefault="00A55AA5" w:rsidP="00A55AA5">
      <w:pPr>
        <w:pStyle w:val="B1"/>
        <w:rPr>
          <w:lang w:eastAsia="zh-CN"/>
        </w:rPr>
      </w:pPr>
      <w:r>
        <w:rPr>
          <w:lang w:eastAsia="zh-CN"/>
        </w:rPr>
        <w:t>- nfinst (NF instance): indicates a NF Instance ID, as defined in 3GPP TS 29.510 [8];</w:t>
      </w:r>
    </w:p>
    <w:p w14:paraId="4225AD1E" w14:textId="77777777" w:rsidR="00A55AA5" w:rsidRDefault="00A55AA5" w:rsidP="00A55AA5">
      <w:pPr>
        <w:pStyle w:val="B1"/>
        <w:rPr>
          <w:lang w:eastAsia="zh-CN"/>
        </w:rPr>
      </w:pPr>
      <w:r>
        <w:rPr>
          <w:lang w:eastAsia="zh-CN"/>
        </w:rPr>
        <w:t>- nfservinst (NF service instance): indicates a NF Service Instance ID, as defined in 3GPP TS 29.510 [8];</w:t>
      </w:r>
    </w:p>
    <w:p w14:paraId="3A6F2F44" w14:textId="1718D998" w:rsidR="00A55AA5" w:rsidRDefault="00A55AA5" w:rsidP="00A55AA5">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75F35F2E" w14:textId="7D952EC7" w:rsidR="00C260A4" w:rsidRDefault="00C260A4" w:rsidP="00433CEF">
      <w:pPr>
        <w:pStyle w:val="Heading5"/>
      </w:pPr>
      <w:bookmarkStart w:id="395" w:name="_Toc98266867"/>
      <w:r>
        <w:t>5.2.3.2.14</w:t>
      </w:r>
      <w:r>
        <w:tab/>
        <w:t>Void</w:t>
      </w:r>
      <w:bookmarkEnd w:id="395"/>
    </w:p>
    <w:p w14:paraId="3FF19181" w14:textId="01D78134" w:rsidR="00C260A4" w:rsidRPr="00C260A4" w:rsidRDefault="00C260A4" w:rsidP="00433CEF">
      <w:pPr>
        <w:pStyle w:val="Heading5"/>
      </w:pPr>
      <w:bookmarkStart w:id="396" w:name="_Toc98266868"/>
      <w:r>
        <w:t>5.2.3.2.15</w:t>
      </w:r>
      <w:r>
        <w:tab/>
        <w:t>Void</w:t>
      </w:r>
      <w:bookmarkEnd w:id="396"/>
    </w:p>
    <w:p w14:paraId="702FA46E" w14:textId="7234FDA4" w:rsidR="00EA532A" w:rsidRPr="000B63FD" w:rsidRDefault="00C260A4" w:rsidP="00433CEF">
      <w:pPr>
        <w:pStyle w:val="Heading5"/>
        <w:rPr>
          <w:lang w:eastAsia="zh-CN"/>
        </w:rPr>
      </w:pPr>
      <w:bookmarkStart w:id="397" w:name="_Toc98266869"/>
      <w:r>
        <w:t>5.2.3.2.16</w:t>
      </w:r>
      <w:r w:rsidR="00EA532A" w:rsidRPr="000B63FD">
        <w:tab/>
      </w:r>
      <w:r w:rsidR="00EA532A" w:rsidRPr="000B63FD">
        <w:rPr>
          <w:lang w:eastAsia="zh-CN"/>
        </w:rPr>
        <w:t>3gpp-Sbi-</w:t>
      </w:r>
      <w:r w:rsidR="00EA532A">
        <w:rPr>
          <w:lang w:eastAsia="zh-CN"/>
        </w:rPr>
        <w:t>Access-Scope</w:t>
      </w:r>
      <w:bookmarkEnd w:id="397"/>
    </w:p>
    <w:p w14:paraId="6EC40991" w14:textId="5C6F8228" w:rsidR="00EA532A" w:rsidRPr="000B63FD" w:rsidRDefault="00EA532A" w:rsidP="00EA532A">
      <w:pPr>
        <w:rPr>
          <w:lang w:eastAsia="zh-CN"/>
        </w:rPr>
      </w:pPr>
      <w:r w:rsidRPr="000B63FD">
        <w:rPr>
          <w:lang w:eastAsia="zh-CN"/>
        </w:rPr>
        <w:t xml:space="preserve">The header </w:t>
      </w:r>
      <w:r>
        <w:rPr>
          <w:lang w:eastAsia="zh-CN"/>
        </w:rPr>
        <w:t>indicates the access scope of the service request for NF service access authorization, as defined in clauses 6.7.3 and </w:t>
      </w:r>
      <w:r w:rsidR="005D5711">
        <w:rPr>
          <w:lang w:eastAsia="zh-CN"/>
        </w:rPr>
        <w:t>6.10.11</w:t>
      </w:r>
      <w:r w:rsidRPr="000B63FD">
        <w:rPr>
          <w:lang w:eastAsia="zh-CN"/>
        </w:rPr>
        <w:t>.</w:t>
      </w:r>
    </w:p>
    <w:p w14:paraId="71AFF862"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6D8B96C" w14:textId="77777777" w:rsidR="00EA532A" w:rsidRDefault="00EA532A" w:rsidP="00EA532A">
      <w:pPr>
        <w:rPr>
          <w:lang w:eastAsia="zh-CN"/>
        </w:rPr>
      </w:pPr>
      <w:r>
        <w:rPr>
          <w:lang w:eastAsia="zh-CN"/>
        </w:rPr>
        <w:t>3gpp-Sbi-Access-Scope = "3gpp-Sbi-Access-Scope" ":" OWS scope-token *(SP scope-token)</w:t>
      </w:r>
    </w:p>
    <w:p w14:paraId="434E146A" w14:textId="77777777" w:rsidR="00EA532A" w:rsidRPr="000B63FD" w:rsidRDefault="00EA532A" w:rsidP="00EA532A">
      <w:pPr>
        <w:rPr>
          <w:lang w:eastAsia="zh-CN"/>
        </w:rPr>
      </w:pPr>
      <w:r>
        <w:rPr>
          <w:lang w:eastAsia="zh-CN"/>
        </w:rPr>
        <w:t>Scope-token = 1*NQCHAR</w:t>
      </w:r>
    </w:p>
    <w:p w14:paraId="2571F87B" w14:textId="77777777" w:rsidR="00EA532A" w:rsidRPr="00C61E43" w:rsidRDefault="00EA532A" w:rsidP="00EA532A">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40E56E72" w14:textId="612153C1" w:rsidR="00EE3E2B" w:rsidRDefault="00EA532A" w:rsidP="00EA532A">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EE3E2B">
        <w:rPr>
          <w:lang w:eastAsia="zh-CN"/>
        </w:rPr>
        <w:t>TS 2</w:t>
      </w:r>
      <w:r>
        <w:rPr>
          <w:lang w:eastAsia="zh-CN"/>
        </w:rPr>
        <w:t>9.510 [8]. This enables the SCP to copy the value of the 3gpp-Sbi-Access-Scope header received in an incoming service request into the scope parameter of the Nnrf_Get Access Token Request.</w:t>
      </w:r>
    </w:p>
    <w:p w14:paraId="2F6064FA" w14:textId="3CCAD9DD" w:rsidR="00524F45" w:rsidRDefault="00EA532A" w:rsidP="00EA532A">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4162F135" w14:textId="6337A1A1" w:rsidR="00EA532A" w:rsidRPr="000B63FD" w:rsidRDefault="00C260A4" w:rsidP="00433CEF">
      <w:pPr>
        <w:pStyle w:val="Heading5"/>
        <w:rPr>
          <w:lang w:eastAsia="zh-CN"/>
        </w:rPr>
      </w:pPr>
      <w:bookmarkStart w:id="398" w:name="_Toc98266870"/>
      <w:r>
        <w:lastRenderedPageBreak/>
        <w:t>5.2.3.2.17</w:t>
      </w:r>
      <w:r w:rsidR="00EA532A" w:rsidRPr="000B63FD">
        <w:tab/>
      </w:r>
      <w:r w:rsidR="00EA532A" w:rsidRPr="000B63FD">
        <w:rPr>
          <w:lang w:eastAsia="zh-CN"/>
        </w:rPr>
        <w:t>3gpp-Sbi-</w:t>
      </w:r>
      <w:r w:rsidR="00EA532A">
        <w:rPr>
          <w:lang w:eastAsia="zh-CN"/>
        </w:rPr>
        <w:t>Access-Token</w:t>
      </w:r>
      <w:bookmarkEnd w:id="398"/>
    </w:p>
    <w:p w14:paraId="0BCC51F4" w14:textId="0D8BDDE9" w:rsidR="00EA532A" w:rsidRPr="000B63FD" w:rsidRDefault="00EA532A" w:rsidP="00EA532A">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EE3E2B">
        <w:rPr>
          <w:lang w:eastAsia="zh-CN"/>
        </w:rPr>
        <w:t>clause </w:t>
      </w:r>
      <w:r w:rsidR="005D5711">
        <w:rPr>
          <w:lang w:eastAsia="zh-CN"/>
        </w:rPr>
        <w:t>6.10.11</w:t>
      </w:r>
      <w:r w:rsidRPr="000B63FD">
        <w:rPr>
          <w:lang w:eastAsia="zh-CN"/>
        </w:rPr>
        <w:t>.</w:t>
      </w:r>
    </w:p>
    <w:p w14:paraId="3870ACFF"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5A984AF" w14:textId="77777777" w:rsidR="00EA532A" w:rsidRPr="000B63FD" w:rsidRDefault="00EA532A" w:rsidP="00EA532A">
      <w:pPr>
        <w:rPr>
          <w:lang w:eastAsia="zh-CN"/>
        </w:rPr>
      </w:pPr>
      <w:r>
        <w:rPr>
          <w:lang w:eastAsia="zh-CN"/>
        </w:rPr>
        <w:t>3gpp-Sbi-Access-Token = "3gpp-Sbi-Access-Token" ":" OWS credentials</w:t>
      </w:r>
    </w:p>
    <w:p w14:paraId="1481DF0D" w14:textId="77777777" w:rsidR="00EE3E2B" w:rsidRDefault="00EA532A" w:rsidP="00EA532A">
      <w:pPr>
        <w:rPr>
          <w:lang w:eastAsia="zh-CN"/>
        </w:rPr>
      </w:pPr>
      <w:r>
        <w:rPr>
          <w:lang w:eastAsia="zh-CN"/>
        </w:rPr>
        <w:t>See Appendix C of IETF RFC 7235 [21] for the definition of "credentials".</w:t>
      </w:r>
    </w:p>
    <w:p w14:paraId="09697A38" w14:textId="5556BFAD" w:rsidR="00EA532A" w:rsidRDefault="00EA532A" w:rsidP="00EA532A">
      <w:pPr>
        <w:pStyle w:val="NO"/>
        <w:rPr>
          <w:lang w:eastAsia="zh-CN"/>
        </w:rPr>
      </w:pPr>
      <w:r>
        <w:rPr>
          <w:lang w:eastAsia="zh-CN"/>
        </w:rPr>
        <w:t>NOTE:</w:t>
      </w:r>
      <w:r>
        <w:rPr>
          <w:lang w:eastAsia="zh-CN"/>
        </w:rPr>
        <w:tab/>
        <w:t>The 3gpp-Sbi-Access-Token header is encoded as the Authorization header.</w:t>
      </w:r>
    </w:p>
    <w:p w14:paraId="56752376" w14:textId="77777777" w:rsidR="00F90BFA" w:rsidRPr="000B63FD" w:rsidRDefault="00F90BFA" w:rsidP="00433CEF">
      <w:pPr>
        <w:pStyle w:val="Heading4"/>
      </w:pPr>
      <w:bookmarkStart w:id="399" w:name="_Toc57017481"/>
      <w:bookmarkStart w:id="400" w:name="_Toc98266871"/>
      <w:r w:rsidRPr="000B63FD">
        <w:rPr>
          <w:rFonts w:hint="eastAsia"/>
        </w:rPr>
        <w:t>5.2.3.</w:t>
      </w:r>
      <w:r>
        <w:t>3</w:t>
      </w:r>
      <w:r w:rsidRPr="000B63FD">
        <w:rPr>
          <w:rFonts w:hint="eastAsia"/>
        </w:rPr>
        <w:tab/>
      </w:r>
      <w:r>
        <w:t>Optional</w:t>
      </w:r>
      <w:r w:rsidRPr="000B63FD">
        <w:t xml:space="preserve"> to support custom headers</w:t>
      </w:r>
      <w:bookmarkEnd w:id="314"/>
      <w:bookmarkEnd w:id="352"/>
      <w:bookmarkEnd w:id="353"/>
      <w:bookmarkEnd w:id="389"/>
      <w:bookmarkEnd w:id="390"/>
      <w:bookmarkEnd w:id="391"/>
      <w:bookmarkEnd w:id="392"/>
      <w:bookmarkEnd w:id="393"/>
      <w:bookmarkEnd w:id="399"/>
      <w:bookmarkEnd w:id="400"/>
    </w:p>
    <w:p w14:paraId="66DE44F3" w14:textId="77777777" w:rsidR="00F90BFA" w:rsidRPr="000B63FD" w:rsidRDefault="00F90BFA" w:rsidP="00433CEF">
      <w:pPr>
        <w:pStyle w:val="Heading5"/>
        <w:rPr>
          <w:lang w:eastAsia="zh-CN"/>
        </w:rPr>
      </w:pPr>
      <w:bookmarkStart w:id="401" w:name="_Toc19708943"/>
      <w:bookmarkStart w:id="402" w:name="_Toc27745018"/>
      <w:bookmarkStart w:id="403" w:name="_Toc29803171"/>
      <w:bookmarkStart w:id="404" w:name="_Toc35969922"/>
      <w:bookmarkStart w:id="405" w:name="_Toc36050716"/>
      <w:bookmarkStart w:id="406" w:name="_Toc44847429"/>
      <w:bookmarkStart w:id="407" w:name="_Toc51845082"/>
      <w:bookmarkStart w:id="408" w:name="_Toc51845413"/>
      <w:bookmarkStart w:id="409" w:name="_Toc57017482"/>
      <w:bookmarkStart w:id="410" w:name="_Toc98266872"/>
      <w:r w:rsidRPr="000B63FD">
        <w:t>5.2.3.</w:t>
      </w:r>
      <w:r>
        <w:t>3</w:t>
      </w:r>
      <w:r w:rsidRPr="000B63FD">
        <w:t>.1</w:t>
      </w:r>
      <w:r w:rsidRPr="000B63FD">
        <w:tab/>
        <w:t>General</w:t>
      </w:r>
      <w:bookmarkEnd w:id="401"/>
      <w:bookmarkEnd w:id="402"/>
      <w:bookmarkEnd w:id="403"/>
      <w:bookmarkEnd w:id="404"/>
      <w:bookmarkEnd w:id="405"/>
      <w:bookmarkEnd w:id="406"/>
      <w:bookmarkEnd w:id="407"/>
      <w:bookmarkEnd w:id="408"/>
      <w:bookmarkEnd w:id="409"/>
      <w:bookmarkEnd w:id="410"/>
    </w:p>
    <w:p w14:paraId="78080B5F" w14:textId="77777777"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67A92755" w14:textId="77777777"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4B4C2BF0" w14:textId="77777777" w:rsidTr="006254F7">
        <w:trPr>
          <w:cantSplit/>
        </w:trPr>
        <w:tc>
          <w:tcPr>
            <w:tcW w:w="2410" w:type="dxa"/>
            <w:shd w:val="clear" w:color="auto" w:fill="E0E0E0"/>
          </w:tcPr>
          <w:p w14:paraId="5F56D067" w14:textId="77777777" w:rsidR="00F90BFA" w:rsidRPr="000B63FD" w:rsidRDefault="00F90BFA" w:rsidP="006254F7">
            <w:pPr>
              <w:pStyle w:val="TAH"/>
            </w:pPr>
            <w:r w:rsidRPr="000B63FD">
              <w:t>Name</w:t>
            </w:r>
          </w:p>
        </w:tc>
        <w:tc>
          <w:tcPr>
            <w:tcW w:w="1985" w:type="dxa"/>
            <w:shd w:val="clear" w:color="auto" w:fill="E0E0E0"/>
          </w:tcPr>
          <w:p w14:paraId="2085E82C" w14:textId="77777777" w:rsidR="00F90BFA" w:rsidRPr="000B63FD" w:rsidRDefault="00F90BFA" w:rsidP="006254F7">
            <w:pPr>
              <w:pStyle w:val="TAH"/>
            </w:pPr>
            <w:r w:rsidRPr="000B63FD">
              <w:t>Reference</w:t>
            </w:r>
          </w:p>
        </w:tc>
        <w:tc>
          <w:tcPr>
            <w:tcW w:w="5386" w:type="dxa"/>
            <w:shd w:val="clear" w:color="auto" w:fill="E0E0E0"/>
          </w:tcPr>
          <w:p w14:paraId="4C2890EA" w14:textId="77777777" w:rsidR="00F90BFA" w:rsidRPr="000B63FD" w:rsidRDefault="00F90BFA" w:rsidP="006254F7">
            <w:pPr>
              <w:pStyle w:val="TAH"/>
              <w:rPr>
                <w:rFonts w:eastAsia="Batang"/>
                <w:lang w:eastAsia="ko-KR"/>
              </w:rPr>
            </w:pPr>
            <w:r w:rsidRPr="000B63FD">
              <w:t>Description</w:t>
            </w:r>
          </w:p>
        </w:tc>
      </w:tr>
      <w:tr w:rsidR="00F90BFA" w:rsidRPr="000B63FD" w14:paraId="3DD63E6E" w14:textId="77777777" w:rsidTr="006254F7">
        <w:trPr>
          <w:cantSplit/>
        </w:trPr>
        <w:tc>
          <w:tcPr>
            <w:tcW w:w="2410" w:type="dxa"/>
          </w:tcPr>
          <w:p w14:paraId="443E623D" w14:textId="77777777" w:rsidR="00F90BFA" w:rsidRDefault="00F90BFA" w:rsidP="006254F7">
            <w:pPr>
              <w:pStyle w:val="TAL"/>
              <w:rPr>
                <w:lang w:eastAsia="zh-CN"/>
              </w:rPr>
            </w:pPr>
            <w:r>
              <w:rPr>
                <w:lang w:eastAsia="zh-CN"/>
              </w:rPr>
              <w:t>3gpp-Sbi-Sender-Timestamp</w:t>
            </w:r>
          </w:p>
        </w:tc>
        <w:tc>
          <w:tcPr>
            <w:tcW w:w="1985" w:type="dxa"/>
          </w:tcPr>
          <w:p w14:paraId="284BA603" w14:textId="77777777"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792C917C" w14:textId="77777777"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14:paraId="66DD3D21" w14:textId="77777777" w:rsidTr="006254F7">
        <w:trPr>
          <w:cantSplit/>
        </w:trPr>
        <w:tc>
          <w:tcPr>
            <w:tcW w:w="2410" w:type="dxa"/>
          </w:tcPr>
          <w:p w14:paraId="5F25C984" w14:textId="77777777" w:rsidR="00F90BFA" w:rsidRDefault="00F90BFA" w:rsidP="006254F7">
            <w:pPr>
              <w:pStyle w:val="TAL"/>
              <w:rPr>
                <w:lang w:eastAsia="zh-CN"/>
              </w:rPr>
            </w:pPr>
            <w:r>
              <w:rPr>
                <w:lang w:eastAsia="zh-CN"/>
              </w:rPr>
              <w:t>3gpp-Sbi-Max-Rsp-Time</w:t>
            </w:r>
          </w:p>
        </w:tc>
        <w:tc>
          <w:tcPr>
            <w:tcW w:w="1985" w:type="dxa"/>
          </w:tcPr>
          <w:p w14:paraId="47B0B8B3" w14:textId="68FC638A" w:rsidR="00F90BFA" w:rsidRDefault="00F90BFA" w:rsidP="006254F7">
            <w:pPr>
              <w:pStyle w:val="TAL"/>
              <w:rPr>
                <w:lang w:eastAsia="zh-CN"/>
              </w:rPr>
            </w:pPr>
            <w:r>
              <w:rPr>
                <w:rFonts w:hint="eastAsia"/>
                <w:lang w:eastAsia="zh-CN"/>
              </w:rPr>
              <w:t>Clause 5.2.3.</w:t>
            </w:r>
            <w:r w:rsidR="00C0152F">
              <w:rPr>
                <w:lang w:eastAsia="zh-CN"/>
              </w:rPr>
              <w:t>3</w:t>
            </w:r>
            <w:r>
              <w:rPr>
                <w:rFonts w:hint="eastAsia"/>
                <w:lang w:eastAsia="zh-CN"/>
              </w:rPr>
              <w:t>.</w:t>
            </w:r>
            <w:r>
              <w:rPr>
                <w:lang w:eastAsia="zh-CN"/>
              </w:rPr>
              <w:t>3</w:t>
            </w:r>
          </w:p>
        </w:tc>
        <w:tc>
          <w:tcPr>
            <w:tcW w:w="5386" w:type="dxa"/>
          </w:tcPr>
          <w:p w14:paraId="61AA8C82" w14:textId="222F4773" w:rsidR="00F90BFA" w:rsidRDefault="00F90BFA" w:rsidP="006254F7">
            <w:pPr>
              <w:pStyle w:val="TAL"/>
              <w:rPr>
                <w:lang w:eastAsia="zh-CN"/>
              </w:rPr>
            </w:pPr>
            <w:r>
              <w:rPr>
                <w:lang w:eastAsia="zh-CN"/>
              </w:rPr>
              <w:t xml:space="preserve">This header may be used in a HTTP request to indicate the duration during which the HTTP client waits for a response. See </w:t>
            </w:r>
            <w:r w:rsidR="00EE3E2B">
              <w:rPr>
                <w:lang w:eastAsia="zh-CN"/>
              </w:rPr>
              <w:t>clause 6</w:t>
            </w:r>
            <w:r>
              <w:rPr>
                <w:lang w:eastAsia="zh-CN"/>
              </w:rPr>
              <w:t>.11.2.</w:t>
            </w:r>
          </w:p>
        </w:tc>
      </w:tr>
      <w:tr w:rsidR="00416F32" w:rsidRPr="000B63FD" w14:paraId="081DC4A6" w14:textId="77777777" w:rsidTr="006254F7">
        <w:trPr>
          <w:cantSplit/>
        </w:trPr>
        <w:tc>
          <w:tcPr>
            <w:tcW w:w="2410" w:type="dxa"/>
          </w:tcPr>
          <w:p w14:paraId="4B32743D" w14:textId="4713DB4B" w:rsidR="00416F32" w:rsidRDefault="00416F32" w:rsidP="00416F32">
            <w:pPr>
              <w:pStyle w:val="TAL"/>
              <w:rPr>
                <w:lang w:eastAsia="zh-CN"/>
              </w:rPr>
            </w:pPr>
            <w:r>
              <w:rPr>
                <w:lang w:eastAsia="zh-CN"/>
              </w:rPr>
              <w:t>3gpp-Sbi-Alternate-Chf-Id</w:t>
            </w:r>
          </w:p>
        </w:tc>
        <w:tc>
          <w:tcPr>
            <w:tcW w:w="1985" w:type="dxa"/>
          </w:tcPr>
          <w:p w14:paraId="69A22FDC" w14:textId="3409AC7E" w:rsidR="00416F32" w:rsidRDefault="00EE3E2B" w:rsidP="00416F32">
            <w:pPr>
              <w:pStyle w:val="TAL"/>
              <w:rPr>
                <w:lang w:eastAsia="zh-CN"/>
              </w:rPr>
            </w:pPr>
            <w:r>
              <w:rPr>
                <w:lang w:eastAsia="zh-CN"/>
              </w:rPr>
              <w:t>Clause 5</w:t>
            </w:r>
            <w:r w:rsidR="00416F32">
              <w:rPr>
                <w:lang w:eastAsia="zh-CN"/>
              </w:rPr>
              <w:t>.2.3.3.</w:t>
            </w:r>
            <w:r w:rsidR="00425E7D">
              <w:rPr>
                <w:lang w:eastAsia="zh-CN"/>
              </w:rPr>
              <w:t>5</w:t>
            </w:r>
          </w:p>
        </w:tc>
        <w:tc>
          <w:tcPr>
            <w:tcW w:w="5386" w:type="dxa"/>
          </w:tcPr>
          <w:p w14:paraId="0E12F3C0" w14:textId="5AC54821" w:rsidR="00416F32" w:rsidRDefault="00416F32" w:rsidP="00416F32">
            <w:pPr>
              <w:pStyle w:val="TAL"/>
              <w:rPr>
                <w:lang w:eastAsia="zh-CN"/>
              </w:rPr>
            </w:pPr>
            <w:r>
              <w:rPr>
                <w:lang w:eastAsia="zh-CN"/>
              </w:rPr>
              <w:t>This header may be used to indicate a primary or secondary CHF instance, e.g. when using indirect communication with delegated discovery. See clause 6.10.3.</w:t>
            </w:r>
            <w:r w:rsidR="00C0152F">
              <w:rPr>
                <w:lang w:eastAsia="zh-CN"/>
              </w:rPr>
              <w:t>5</w:t>
            </w:r>
            <w:r>
              <w:rPr>
                <w:lang w:eastAsia="zh-CN"/>
              </w:rPr>
              <w:t>.</w:t>
            </w:r>
          </w:p>
        </w:tc>
      </w:tr>
    </w:tbl>
    <w:p w14:paraId="507EF607" w14:textId="77777777" w:rsidR="00F90BFA" w:rsidRPr="000B63FD" w:rsidRDefault="00F90BFA" w:rsidP="00F90BFA">
      <w:pPr>
        <w:rPr>
          <w:lang w:eastAsia="zh-CN"/>
        </w:rPr>
      </w:pPr>
    </w:p>
    <w:p w14:paraId="31B1389F" w14:textId="77777777" w:rsidR="00F90BFA" w:rsidRPr="00F923B1" w:rsidRDefault="00F90BFA" w:rsidP="00433CEF">
      <w:pPr>
        <w:pStyle w:val="Heading5"/>
        <w:rPr>
          <w:lang w:eastAsia="zh-CN"/>
        </w:rPr>
      </w:pPr>
      <w:bookmarkStart w:id="411" w:name="_Toc19708944"/>
      <w:bookmarkStart w:id="412" w:name="_Toc27745019"/>
      <w:bookmarkStart w:id="413" w:name="_Toc29803172"/>
      <w:bookmarkStart w:id="414" w:name="_Toc35969923"/>
      <w:bookmarkStart w:id="415" w:name="_Toc36050717"/>
      <w:bookmarkStart w:id="416" w:name="_Toc44847430"/>
      <w:bookmarkStart w:id="417" w:name="_Toc51845083"/>
      <w:bookmarkStart w:id="418" w:name="_Toc51845414"/>
      <w:bookmarkStart w:id="419" w:name="_Toc57017483"/>
      <w:bookmarkStart w:id="420" w:name="_Toc98266873"/>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411"/>
      <w:bookmarkEnd w:id="412"/>
      <w:bookmarkEnd w:id="413"/>
      <w:bookmarkEnd w:id="414"/>
      <w:bookmarkEnd w:id="415"/>
      <w:bookmarkEnd w:id="416"/>
      <w:bookmarkEnd w:id="417"/>
      <w:bookmarkEnd w:id="418"/>
      <w:bookmarkEnd w:id="419"/>
      <w:bookmarkEnd w:id="420"/>
    </w:p>
    <w:p w14:paraId="76D5E993" w14:textId="77777777"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14:paraId="076EA6FD"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B08F1AE" w14:textId="77777777" w:rsidR="00F90BFA" w:rsidRDefault="00F90BFA" w:rsidP="00F90BFA">
      <w:pPr>
        <w:rPr>
          <w:lang w:eastAsia="zh-CN"/>
        </w:rPr>
      </w:pPr>
      <w:r>
        <w:rPr>
          <w:lang w:eastAsia="zh-CN"/>
        </w:rPr>
        <w:t>3gpp-Sbi-Sender-Timestamp = "3gpp-Sbi-Sender-Timestamp" ":" OWS day-name "," SP date1 SP time-of-day "." milliseconds SP GMT</w:t>
      </w:r>
    </w:p>
    <w:p w14:paraId="612C7BC6" w14:textId="77777777" w:rsidR="00F90BFA" w:rsidRPr="00F923B1" w:rsidRDefault="00F90BFA" w:rsidP="00F90BFA">
      <w:pPr>
        <w:rPr>
          <w:lang w:eastAsia="zh-CN"/>
        </w:rPr>
      </w:pPr>
      <w:r>
        <w:rPr>
          <w:lang w:eastAsia="zh-CN"/>
        </w:rPr>
        <w:t>milliseconds = 3DIGIT</w:t>
      </w:r>
    </w:p>
    <w:p w14:paraId="0295336D" w14:textId="4D8C362F" w:rsidR="00F90BFA" w:rsidRDefault="00F90BFA" w:rsidP="00F90BFA">
      <w:pPr>
        <w:rPr>
          <w:lang w:eastAsia="zh-CN"/>
        </w:rPr>
      </w:pPr>
      <w:r>
        <w:rPr>
          <w:lang w:eastAsia="zh-CN"/>
        </w:rPr>
        <w:t xml:space="preserve">day-name, date1, time-of-day shall comply with the definition in </w:t>
      </w:r>
      <w:r w:rsidR="00EE3E2B">
        <w:rPr>
          <w:lang w:eastAsia="zh-CN"/>
        </w:rPr>
        <w:t>clause 7</w:t>
      </w:r>
      <w:r>
        <w:rPr>
          <w:lang w:eastAsia="zh-CN"/>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14:paraId="30E27D91" w14:textId="77777777"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14:paraId="7BF7FA84" w14:textId="7A85A3BD" w:rsidR="00F90BFA" w:rsidRDefault="00F90BFA" w:rsidP="00F90BFA">
      <w:pPr>
        <w:pStyle w:val="NO"/>
        <w:rPr>
          <w:lang w:eastAsia="zh-CN"/>
        </w:rPr>
      </w:pPr>
      <w:r>
        <w:rPr>
          <w:lang w:eastAsia="zh-CN"/>
        </w:rPr>
        <w:t>NOTE:</w:t>
      </w:r>
      <w:r>
        <w:rPr>
          <w:lang w:eastAsia="zh-CN"/>
        </w:rPr>
        <w:tab/>
        <w:t xml:space="preserve">This is the same format as the Date header of </w:t>
      </w:r>
      <w:r w:rsidR="00EE3E2B">
        <w:rPr>
          <w:lang w:eastAsia="zh-CN"/>
        </w:rPr>
        <w:t>clause 7</w:t>
      </w:r>
      <w:r>
        <w:rPr>
          <w:lang w:eastAsia="zh-CN"/>
        </w:rPr>
        <w:t xml:space="preserve">.1.1.2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14:paraId="73529ECC" w14:textId="77777777"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14:paraId="43A2FA43" w14:textId="77777777" w:rsidR="00F90BFA" w:rsidRPr="00B8727C" w:rsidRDefault="00F90BFA" w:rsidP="00433CEF">
      <w:pPr>
        <w:pStyle w:val="Heading5"/>
        <w:rPr>
          <w:lang w:val="en-US" w:eastAsia="zh-CN"/>
        </w:rPr>
      </w:pPr>
      <w:bookmarkStart w:id="421" w:name="_Toc19708945"/>
      <w:bookmarkStart w:id="422" w:name="_Toc27745020"/>
      <w:bookmarkStart w:id="423" w:name="_Toc29803173"/>
      <w:bookmarkStart w:id="424" w:name="_Toc35969924"/>
      <w:bookmarkStart w:id="425" w:name="_Toc36050718"/>
      <w:bookmarkStart w:id="426" w:name="_Toc44847431"/>
      <w:bookmarkStart w:id="427" w:name="_Toc51845084"/>
      <w:bookmarkStart w:id="428" w:name="_Toc51845415"/>
      <w:bookmarkStart w:id="429" w:name="_Toc57017484"/>
      <w:bookmarkStart w:id="430" w:name="_Toc98266874"/>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421"/>
      <w:bookmarkEnd w:id="422"/>
      <w:bookmarkEnd w:id="423"/>
      <w:bookmarkEnd w:id="424"/>
      <w:bookmarkEnd w:id="425"/>
      <w:bookmarkEnd w:id="426"/>
      <w:bookmarkEnd w:id="427"/>
      <w:bookmarkEnd w:id="428"/>
      <w:bookmarkEnd w:id="429"/>
      <w:bookmarkEnd w:id="430"/>
    </w:p>
    <w:p w14:paraId="5E67A372" w14:textId="64016A1E" w:rsidR="00F90BFA" w:rsidRDefault="00F90BFA" w:rsidP="00F90BFA">
      <w:pPr>
        <w:rPr>
          <w:lang w:eastAsia="zh-CN"/>
        </w:rPr>
      </w:pPr>
      <w:r w:rsidRPr="000B63FD">
        <w:rPr>
          <w:lang w:eastAsia="zh-CN"/>
        </w:rPr>
        <w:t xml:space="preserve">The header </w:t>
      </w:r>
      <w:r>
        <w:rPr>
          <w:lang w:eastAsia="zh-CN"/>
        </w:rPr>
        <w:t xml:space="preserve">indicates the duration, expressed in milliseconds since the request was originated, during which the HTTP client waits for a response. See </w:t>
      </w:r>
      <w:r w:rsidR="00EE3E2B">
        <w:rPr>
          <w:lang w:eastAsia="zh-CN"/>
        </w:rPr>
        <w:t>clause 6</w:t>
      </w:r>
      <w:r>
        <w:rPr>
          <w:lang w:eastAsia="zh-CN"/>
        </w:rPr>
        <w:t>.8.2.</w:t>
      </w:r>
    </w:p>
    <w:p w14:paraId="48F634B7"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8512454" w14:textId="77777777" w:rsidR="00F90BFA" w:rsidRDefault="00F90BFA" w:rsidP="00F90BFA">
      <w:pPr>
        <w:rPr>
          <w:lang w:eastAsia="zh-CN"/>
        </w:rPr>
      </w:pPr>
      <w:r>
        <w:rPr>
          <w:lang w:eastAsia="zh-CN"/>
        </w:rPr>
        <w:t>3gpp-Sbi-Max-Rsp-Time = "3gpp-Sbi-Max-Rsp-Time" ":" OWS 1*5DIGIT</w:t>
      </w:r>
    </w:p>
    <w:p w14:paraId="4BEB67CE" w14:textId="3131B604" w:rsidR="00F90BFA" w:rsidRDefault="00F90BFA" w:rsidP="00F90BFA">
      <w:pPr>
        <w:pStyle w:val="EX"/>
        <w:rPr>
          <w:lang w:eastAsia="zh-CN"/>
        </w:rPr>
      </w:pPr>
      <w:r>
        <w:rPr>
          <w:lang w:eastAsia="zh-CN"/>
        </w:rPr>
        <w:lastRenderedPageBreak/>
        <w:t>EXAMPLE:</w:t>
      </w:r>
      <w:r>
        <w:rPr>
          <w:lang w:eastAsia="zh-CN"/>
        </w:rPr>
        <w:tab/>
      </w:r>
      <w:r w:rsidRPr="000B63FD">
        <w:rPr>
          <w:lang w:eastAsia="zh-CN"/>
        </w:rPr>
        <w:t>3gpp-Sbi-</w:t>
      </w:r>
      <w:r>
        <w:rPr>
          <w:lang w:eastAsia="zh-CN"/>
        </w:rPr>
        <w:t>Max-Rsp-Time: 10000</w:t>
      </w:r>
    </w:p>
    <w:p w14:paraId="1E74890E" w14:textId="7D9115BC" w:rsidR="00425E7D" w:rsidRDefault="00425E7D" w:rsidP="00433CEF">
      <w:pPr>
        <w:pStyle w:val="Heading5"/>
        <w:rPr>
          <w:lang w:val="en-US"/>
        </w:rPr>
      </w:pPr>
      <w:bookmarkStart w:id="431" w:name="_Toc98266875"/>
      <w:r>
        <w:rPr>
          <w:lang w:val="en-US"/>
        </w:rPr>
        <w:t>5.2.3.3.4</w:t>
      </w:r>
      <w:r>
        <w:rPr>
          <w:lang w:val="en-US"/>
        </w:rPr>
        <w:tab/>
        <w:t>Void</w:t>
      </w:r>
      <w:bookmarkEnd w:id="431"/>
    </w:p>
    <w:p w14:paraId="54C6AFA5" w14:textId="4173CAFD" w:rsidR="00C0152F" w:rsidRPr="00B8727C" w:rsidRDefault="00C0152F" w:rsidP="00433CEF">
      <w:pPr>
        <w:pStyle w:val="Heading5"/>
        <w:rPr>
          <w:lang w:val="en-US" w:eastAsia="zh-CN"/>
        </w:rPr>
      </w:pPr>
      <w:bookmarkStart w:id="432" w:name="_Toc98266876"/>
      <w:r w:rsidRPr="00B8727C">
        <w:rPr>
          <w:lang w:val="en-US"/>
        </w:rPr>
        <w:t>5.2.3.</w:t>
      </w:r>
      <w:r>
        <w:rPr>
          <w:lang w:val="en-US"/>
        </w:rPr>
        <w:t>3</w:t>
      </w:r>
      <w:r w:rsidRPr="00B8727C">
        <w:rPr>
          <w:lang w:val="en-US"/>
        </w:rPr>
        <w:t>.</w:t>
      </w:r>
      <w:r w:rsidR="00425E7D">
        <w:rPr>
          <w:lang w:val="en-US"/>
        </w:rPr>
        <w:t>5</w:t>
      </w:r>
      <w:r w:rsidRPr="00B8727C">
        <w:rPr>
          <w:lang w:val="en-US"/>
        </w:rPr>
        <w:tab/>
      </w:r>
      <w:r w:rsidRPr="00B8727C">
        <w:rPr>
          <w:lang w:val="en-US" w:eastAsia="zh-CN"/>
        </w:rPr>
        <w:t>3gpp-Sbi-</w:t>
      </w:r>
      <w:r>
        <w:rPr>
          <w:lang w:val="en-US" w:eastAsia="zh-CN"/>
        </w:rPr>
        <w:t>Alternate-Chf-Id</w:t>
      </w:r>
      <w:bookmarkEnd w:id="432"/>
    </w:p>
    <w:p w14:paraId="654D2BF3" w14:textId="4468AE2D" w:rsidR="00C0152F" w:rsidRDefault="00C0152F" w:rsidP="00C0152F">
      <w:pPr>
        <w:rPr>
          <w:lang w:eastAsia="zh-CN"/>
        </w:rPr>
      </w:pPr>
      <w:r w:rsidRPr="000B63FD">
        <w:rPr>
          <w:lang w:eastAsia="zh-CN"/>
        </w:rPr>
        <w:t xml:space="preserve">The header </w:t>
      </w:r>
      <w:r>
        <w:rPr>
          <w:lang w:eastAsia="zh-CN"/>
        </w:rPr>
        <w:t xml:space="preserve">indicates a primary or a secondary CHF Instance ID. See </w:t>
      </w:r>
      <w:r w:rsidR="00EE3E2B">
        <w:rPr>
          <w:lang w:eastAsia="zh-CN"/>
        </w:rPr>
        <w:t>clause 6</w:t>
      </w:r>
      <w:r>
        <w:rPr>
          <w:lang w:eastAsia="zh-CN"/>
        </w:rPr>
        <w:t>.10.3.5.</w:t>
      </w:r>
    </w:p>
    <w:p w14:paraId="5C9BEF67" w14:textId="77777777" w:rsidR="00C0152F" w:rsidRPr="000B63FD" w:rsidRDefault="00C0152F" w:rsidP="00C0152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53C325C" w14:textId="77777777" w:rsidR="00C0152F" w:rsidRDefault="00C0152F" w:rsidP="00C0152F">
      <w:pPr>
        <w:rPr>
          <w:lang w:eastAsia="zh-CN"/>
        </w:rPr>
      </w:pPr>
      <w:r>
        <w:rPr>
          <w:lang w:eastAsia="zh-CN"/>
        </w:rPr>
        <w:t>3gpp-Sbi-Alternate-Chf-Id = "3gpp-Sbi-Alternate-Chf-Id":" OWS "nfinst=" nfInstanceIdvalue ";" OWS ("primary" / "secondary")</w:t>
      </w:r>
    </w:p>
    <w:p w14:paraId="5164DB7F" w14:textId="77777777" w:rsidR="00C0152F" w:rsidRDefault="00C0152F" w:rsidP="00C0152F">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9C527C2" w14:textId="77777777" w:rsidR="00EE3E2B" w:rsidRDefault="00C0152F" w:rsidP="00C0152F">
      <w:pPr>
        <w:pStyle w:val="EX"/>
        <w:rPr>
          <w:lang w:eastAsia="zh-CN"/>
        </w:rPr>
      </w:pPr>
      <w:r>
        <w:rPr>
          <w:lang w:eastAsia="zh-CN"/>
        </w:rPr>
        <w:t>EXAMPLE 1:</w:t>
      </w:r>
      <w:r>
        <w:rPr>
          <w:lang w:eastAsia="zh-CN"/>
        </w:rPr>
        <w:tab/>
        <w:t>Service response from a primary CHF instance signalling a secondary CHF instance Id:</w:t>
      </w:r>
    </w:p>
    <w:p w14:paraId="75C3C4B4" w14:textId="7B932DA4" w:rsidR="00C0152F" w:rsidRPr="004F666A" w:rsidRDefault="00C0152F" w:rsidP="00C0152F">
      <w:pPr>
        <w:pStyle w:val="EX"/>
        <w:ind w:firstLine="0"/>
        <w:rPr>
          <w:lang w:eastAsia="zh-CN"/>
        </w:rPr>
      </w:pPr>
      <w:bookmarkStart w:id="433" w:name="_PERM_MCCTEMPBM_CRPT82990038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33"/>
    <w:p w14:paraId="04DC549C" w14:textId="77777777" w:rsidR="00EE3E2B" w:rsidRDefault="00C0152F" w:rsidP="00C0152F">
      <w:pPr>
        <w:pStyle w:val="EX"/>
        <w:rPr>
          <w:lang w:eastAsia="zh-CN"/>
        </w:rPr>
      </w:pPr>
      <w:r>
        <w:rPr>
          <w:lang w:eastAsia="zh-CN"/>
        </w:rPr>
        <w:t>EXAMPLE 2:</w:t>
      </w:r>
      <w:r>
        <w:rPr>
          <w:lang w:eastAsia="zh-CN"/>
        </w:rPr>
        <w:tab/>
        <w:t>Service response from a secondary CHF instance signalling a primary CHF instance Id:</w:t>
      </w:r>
    </w:p>
    <w:p w14:paraId="5B208E4B" w14:textId="13A6A2CA" w:rsidR="00C0152F" w:rsidRDefault="00C0152F" w:rsidP="00C0152F">
      <w:pPr>
        <w:pStyle w:val="EX"/>
        <w:ind w:firstLine="0"/>
        <w:rPr>
          <w:lang w:eastAsia="zh-CN"/>
        </w:rPr>
      </w:pPr>
      <w:bookmarkStart w:id="434" w:name="_PERM_MCCTEMPBM_CRPT82990039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20FA3A01" w14:textId="77777777" w:rsidR="00F90BFA" w:rsidRPr="000B63FD" w:rsidRDefault="00F90BFA" w:rsidP="00433CEF">
      <w:pPr>
        <w:pStyle w:val="Heading3"/>
      </w:pPr>
      <w:bookmarkStart w:id="435" w:name="_Toc19708946"/>
      <w:bookmarkStart w:id="436" w:name="_Toc27745021"/>
      <w:bookmarkStart w:id="437" w:name="_Toc29803174"/>
      <w:bookmarkStart w:id="438" w:name="_Toc35969925"/>
      <w:bookmarkStart w:id="439" w:name="_Toc36050719"/>
      <w:bookmarkStart w:id="440" w:name="_Toc44847432"/>
      <w:bookmarkStart w:id="441" w:name="_Toc51845085"/>
      <w:bookmarkStart w:id="442" w:name="_Toc51845416"/>
      <w:bookmarkStart w:id="443" w:name="_Toc57017485"/>
      <w:bookmarkStart w:id="444" w:name="_Toc98266877"/>
      <w:bookmarkEnd w:id="434"/>
      <w:r w:rsidRPr="000B63FD">
        <w:rPr>
          <w:rFonts w:hint="eastAsia"/>
          <w:lang w:eastAsia="zh-CN"/>
        </w:rPr>
        <w:t>5.2.4</w:t>
      </w:r>
      <w:r w:rsidRPr="000B63FD">
        <w:tab/>
        <w:t>HTTP error handling</w:t>
      </w:r>
      <w:bookmarkEnd w:id="435"/>
      <w:bookmarkEnd w:id="436"/>
      <w:bookmarkEnd w:id="437"/>
      <w:bookmarkEnd w:id="438"/>
      <w:bookmarkEnd w:id="439"/>
      <w:bookmarkEnd w:id="440"/>
      <w:bookmarkEnd w:id="441"/>
      <w:bookmarkEnd w:id="442"/>
      <w:bookmarkEnd w:id="443"/>
      <w:bookmarkEnd w:id="444"/>
    </w:p>
    <w:p w14:paraId="3A900EFB" w14:textId="4EF17984"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EE3E2B">
        <w:rPr>
          <w:rFonts w:hint="eastAsia"/>
          <w:lang w:val="en-US" w:eastAsia="zh-CN"/>
        </w:rPr>
        <w:t>clause</w:t>
      </w:r>
      <w:r w:rsidR="00EE3E2B">
        <w:rPr>
          <w:lang w:val="en-US" w:eastAsia="zh-CN"/>
        </w:rPr>
        <w:t> </w:t>
      </w:r>
      <w:r w:rsidR="00EE3E2B" w:rsidRPr="000B63FD">
        <w:rPr>
          <w:rFonts w:hint="eastAsia"/>
          <w:lang w:val="en-US" w:eastAsia="zh-CN"/>
        </w:rPr>
        <w:t>5</w:t>
      </w:r>
      <w:r w:rsidRPr="000B63FD">
        <w:rPr>
          <w:rFonts w:hint="eastAsia"/>
          <w:lang w:val="en-US" w:eastAsia="zh-CN"/>
        </w:rPr>
        <w:t xml:space="preserve">.4 of </w:t>
      </w:r>
      <w:r w:rsidRPr="000B63FD">
        <w:rPr>
          <w:lang w:val="de-DE"/>
        </w:rPr>
        <w:t>IETF RFC 7540 </w:t>
      </w:r>
      <w:r w:rsidRPr="000B63FD">
        <w:rPr>
          <w:rFonts w:hint="eastAsia"/>
          <w:lang w:val="de-DE" w:eastAsia="zh-CN"/>
        </w:rPr>
        <w:t>[7].</w:t>
      </w:r>
    </w:p>
    <w:p w14:paraId="439B8C20" w14:textId="2B87AF91"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sidR="00EE3E2B">
        <w:rPr>
          <w:lang w:val="de-DE" w:eastAsia="zh-CN"/>
        </w:rPr>
        <w:t>clause </w:t>
      </w:r>
      <w:r w:rsidR="00EE3E2B" w:rsidRPr="000B63FD">
        <w:rPr>
          <w:lang w:val="de-DE" w:eastAsia="zh-CN"/>
        </w:rPr>
        <w:t>4</w:t>
      </w:r>
      <w:r w:rsidRPr="000B63FD">
        <w:rPr>
          <w:lang w:val="de-DE" w:eastAsia="zh-CN"/>
        </w:rPr>
        <w:t>.8 of 3GPP TS 29.501 [3]. API specific error responses are specified in the respective technical specifications.</w:t>
      </w:r>
    </w:p>
    <w:p w14:paraId="415B7267" w14:textId="77777777" w:rsidR="00F90BFA" w:rsidRPr="000B63FD" w:rsidRDefault="00F90BFA" w:rsidP="00433CEF">
      <w:pPr>
        <w:pStyle w:val="Heading3"/>
        <w:rPr>
          <w:lang w:eastAsia="zh-CN"/>
        </w:rPr>
      </w:pPr>
      <w:bookmarkStart w:id="445" w:name="_Toc19708947"/>
      <w:bookmarkStart w:id="446" w:name="_Toc27745022"/>
      <w:bookmarkStart w:id="447" w:name="_Toc29803175"/>
      <w:bookmarkStart w:id="448" w:name="_Toc35969926"/>
      <w:bookmarkStart w:id="449" w:name="_Toc36050720"/>
      <w:bookmarkStart w:id="450" w:name="_Toc44847433"/>
      <w:bookmarkStart w:id="451" w:name="_Toc51845086"/>
      <w:bookmarkStart w:id="452" w:name="_Toc51845417"/>
      <w:bookmarkStart w:id="453" w:name="_Toc57017486"/>
      <w:bookmarkStart w:id="454" w:name="_Toc98266878"/>
      <w:r w:rsidRPr="000B63FD">
        <w:rPr>
          <w:lang w:eastAsia="zh-CN"/>
        </w:rPr>
        <w:t>5.2.</w:t>
      </w:r>
      <w:r w:rsidRPr="000B63FD">
        <w:rPr>
          <w:rFonts w:hint="eastAsia"/>
          <w:lang w:eastAsia="zh-CN"/>
        </w:rPr>
        <w:t>5</w:t>
      </w:r>
      <w:r w:rsidRPr="000B63FD">
        <w:rPr>
          <w:lang w:eastAsia="zh-CN"/>
        </w:rPr>
        <w:tab/>
        <w:t>HTTP/2 server push</w:t>
      </w:r>
      <w:bookmarkEnd w:id="445"/>
      <w:bookmarkEnd w:id="446"/>
      <w:bookmarkEnd w:id="447"/>
      <w:bookmarkEnd w:id="448"/>
      <w:bookmarkEnd w:id="449"/>
      <w:bookmarkEnd w:id="450"/>
      <w:bookmarkEnd w:id="451"/>
      <w:bookmarkEnd w:id="452"/>
      <w:bookmarkEnd w:id="453"/>
      <w:bookmarkEnd w:id="454"/>
    </w:p>
    <w:p w14:paraId="6C40BDE5" w14:textId="10525268" w:rsidR="00F90BFA" w:rsidRPr="000B63FD" w:rsidRDefault="00F90BFA" w:rsidP="00B47E80">
      <w:r w:rsidRPr="00B47E80">
        <w:t xml:space="preserve">HTTP/2 Server Push as specified in </w:t>
      </w:r>
      <w:r w:rsidR="00EE3E2B" w:rsidRPr="00B47E80">
        <w:t>clause 8</w:t>
      </w:r>
      <w:r w:rsidRPr="00B47E80">
        <w:t>.2 of IETF RFC 7540</w:t>
      </w:r>
      <w:r w:rsidR="00EE3E2B" w:rsidRPr="00B47E80">
        <w:t> [</w:t>
      </w:r>
      <w:r w:rsidRPr="00B47E80">
        <w:t xml:space="preserve">7] may be supported and may be used by a NF Service Producer to proactively push resources to a NF Service Consumer, see </w:t>
      </w:r>
      <w:r w:rsidR="00EE3E2B" w:rsidRPr="00B47E80">
        <w:t>clause 4</w:t>
      </w:r>
      <w:r w:rsidRPr="00B47E80">
        <w:t xml:space="preserve">.9.5 of 3GPP </w:t>
      </w:r>
      <w:r w:rsidR="00EE3E2B" w:rsidRPr="00B47E80">
        <w:t>TS 2</w:t>
      </w:r>
      <w:r w:rsidRPr="00B47E80">
        <w:t>9.501</w:t>
      </w:r>
      <w:r w:rsidR="00EE3E2B" w:rsidRPr="00B47E80">
        <w:t> [</w:t>
      </w:r>
      <w:r w:rsidRPr="00B47E80">
        <w:t>5].</w:t>
      </w:r>
    </w:p>
    <w:p w14:paraId="0AC1EA4A" w14:textId="118A62E8" w:rsidR="00F90BFA" w:rsidRPr="000B63FD" w:rsidRDefault="00F90BFA" w:rsidP="00B47E80">
      <w:r w:rsidRPr="00B47E80">
        <w:t xml:space="preserve">A NF Service Consumer may choose to disable HTTP/2 Server Push by setting SETTINGS_ENABLE_PUSH to 0, as specified in </w:t>
      </w:r>
      <w:r w:rsidR="00EE3E2B" w:rsidRPr="00B47E80">
        <w:t>clause 8</w:t>
      </w:r>
      <w:r w:rsidRPr="00B47E80">
        <w:t>.2 of IETF RFC 7540</w:t>
      </w:r>
      <w:r w:rsidR="00EE3E2B" w:rsidRPr="00B47E80">
        <w:t> [</w:t>
      </w:r>
      <w:r w:rsidRPr="00B47E80">
        <w:t>7].</w:t>
      </w:r>
    </w:p>
    <w:p w14:paraId="4C45C22B" w14:textId="77777777" w:rsidR="00F90BFA" w:rsidRPr="000B63FD" w:rsidRDefault="00F90BFA" w:rsidP="00433CEF">
      <w:pPr>
        <w:pStyle w:val="Heading3"/>
        <w:rPr>
          <w:lang w:val="en-US"/>
        </w:rPr>
      </w:pPr>
      <w:bookmarkStart w:id="455" w:name="_Toc19708948"/>
      <w:bookmarkStart w:id="456" w:name="_Toc27745023"/>
      <w:bookmarkStart w:id="457" w:name="_Toc29803176"/>
      <w:bookmarkStart w:id="458" w:name="_Toc35969927"/>
      <w:bookmarkStart w:id="459" w:name="_Toc36050721"/>
      <w:bookmarkStart w:id="460" w:name="_Toc44847434"/>
      <w:bookmarkStart w:id="461" w:name="_Toc51845087"/>
      <w:bookmarkStart w:id="462" w:name="_Toc51845418"/>
      <w:bookmarkStart w:id="463" w:name="_Toc57017487"/>
      <w:bookmarkStart w:id="464" w:name="_Toc98266879"/>
      <w:r w:rsidRPr="000B63FD">
        <w:rPr>
          <w:lang w:eastAsia="zh-CN"/>
        </w:rPr>
        <w:t>5.2.6</w:t>
      </w:r>
      <w:r w:rsidRPr="000B63FD">
        <w:rPr>
          <w:lang w:eastAsia="zh-CN"/>
        </w:rPr>
        <w:tab/>
        <w:t>HTTP/2 connection management</w:t>
      </w:r>
      <w:bookmarkEnd w:id="455"/>
      <w:bookmarkEnd w:id="456"/>
      <w:bookmarkEnd w:id="457"/>
      <w:bookmarkEnd w:id="458"/>
      <w:bookmarkEnd w:id="459"/>
      <w:bookmarkEnd w:id="460"/>
      <w:bookmarkEnd w:id="461"/>
      <w:bookmarkEnd w:id="462"/>
      <w:bookmarkEnd w:id="463"/>
      <w:bookmarkEnd w:id="464"/>
    </w:p>
    <w:p w14:paraId="2B36C8AF" w14:textId="63632018" w:rsidR="00F90BFA" w:rsidRPr="000B63FD" w:rsidRDefault="00F90BFA" w:rsidP="00F90BFA">
      <w:pPr>
        <w:rPr>
          <w:lang w:val="en-US" w:eastAsia="zh-CN"/>
        </w:rPr>
      </w:pPr>
      <w:r w:rsidRPr="000B63FD">
        <w:rPr>
          <w:lang w:val="en-US"/>
        </w:rPr>
        <w:t xml:space="preserve">The HTTP request / response exchange mechanism as specified in </w:t>
      </w:r>
      <w:r w:rsidR="00EE3E2B">
        <w:rPr>
          <w:lang w:val="en-US"/>
        </w:rPr>
        <w:t>clause </w:t>
      </w:r>
      <w:r w:rsidR="00EE3E2B" w:rsidRPr="000B63FD">
        <w:rPr>
          <w:lang w:val="en-US"/>
        </w:rPr>
        <w:t>8</w:t>
      </w:r>
      <w:r w:rsidRPr="000B63FD">
        <w:rPr>
          <w:lang w:val="en-US"/>
        </w:rPr>
        <w:t xml:space="preserve">.1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FBDABFA" w14:textId="77777777"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5A7B7DD2" w14:textId="77777777"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4E96BFA0" w14:textId="77777777" w:rsidR="00F90BFA" w:rsidRPr="000B63FD" w:rsidRDefault="00F90BFA" w:rsidP="00F90BFA">
      <w:pPr>
        <w:pStyle w:val="NO"/>
        <w:rPr>
          <w:lang w:val="en-US"/>
        </w:rPr>
      </w:pPr>
      <w:r w:rsidRPr="000B63FD">
        <w:rPr>
          <w:lang w:val="en-US"/>
        </w:rPr>
        <w:t>NOTE 2: As per IETF RFC 7540 [7], a stream ID once closed cannot be reused on the same HTTP/2 connection.</w:t>
      </w:r>
    </w:p>
    <w:p w14:paraId="08422AE7" w14:textId="77777777"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14:paraId="6D74A839" w14:textId="78DFA115"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w:t>
      </w:r>
      <w:r w:rsidR="00EE3E2B">
        <w:rPr>
          <w:lang w:val="en-US" w:eastAsia="zh-CN"/>
        </w:rPr>
        <w:t>clause 6</w:t>
      </w:r>
      <w:r>
        <w:rPr>
          <w:lang w:val="en-US" w:eastAsia="zh-CN"/>
        </w:rPr>
        <w:t xml:space="preserve">.8 </w:t>
      </w:r>
      <w:r w:rsidRPr="00E66AA1">
        <w:rPr>
          <w:lang w:val="en-US"/>
        </w:rPr>
        <w:t>of IETF RFC 7540 [7].</w:t>
      </w:r>
    </w:p>
    <w:p w14:paraId="2F667769" w14:textId="01D519BD" w:rsidR="00F90BFA" w:rsidRDefault="00F90BFA" w:rsidP="00F90BFA">
      <w:pPr>
        <w:rPr>
          <w:lang w:val="en-US"/>
        </w:rPr>
      </w:pPr>
      <w:r w:rsidRPr="00171CAC">
        <w:rPr>
          <w:lang w:val="en-US"/>
        </w:rPr>
        <w:lastRenderedPageBreak/>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w:t>
      </w:r>
      <w:r w:rsidR="00EE3E2B">
        <w:rPr>
          <w:lang w:val="en-US"/>
        </w:rPr>
        <w:t>clause 5</w:t>
      </w:r>
      <w:r>
        <w:rPr>
          <w:lang w:val="en-US"/>
        </w:rPr>
        <w:t xml:space="preserve">.4.1 </w:t>
      </w:r>
      <w:r w:rsidRPr="00937A45">
        <w:rPr>
          <w:lang w:val="en-US"/>
        </w:rPr>
        <w:t>of RFC 7540</w:t>
      </w:r>
      <w:r w:rsidR="00EE3E2B">
        <w:rPr>
          <w:lang w:val="en-US"/>
        </w:rPr>
        <w:t> [</w:t>
      </w:r>
      <w:r>
        <w:rPr>
          <w:lang w:val="en-US"/>
        </w:rPr>
        <w:t>7]</w:t>
      </w:r>
      <w:r w:rsidRPr="00937A45">
        <w:rPr>
          <w:lang w:val="en-US"/>
        </w:rPr>
        <w:t>.</w:t>
      </w:r>
    </w:p>
    <w:p w14:paraId="08FFD5C8" w14:textId="77777777"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14:paraId="59B91CF1" w14:textId="77777777" w:rsidR="00F90BFA" w:rsidRPr="000B63FD" w:rsidRDefault="00F90BFA" w:rsidP="00F90BFA">
      <w:pPr>
        <w:rPr>
          <w:lang w:val="en-US" w:eastAsia="zh-CN"/>
        </w:rPr>
      </w:pPr>
      <w:r>
        <w:t xml:space="preserve">A PING frame </w:t>
      </w:r>
      <w:r w:rsidRPr="007D6D2D">
        <w:t>shall not be sent more often than every 60 s on each path.</w:t>
      </w:r>
    </w:p>
    <w:p w14:paraId="2D9827BD" w14:textId="77777777" w:rsidR="00F90BFA" w:rsidRPr="000B63FD" w:rsidRDefault="00F90BFA" w:rsidP="00433CEF">
      <w:pPr>
        <w:pStyle w:val="Heading3"/>
      </w:pPr>
      <w:bookmarkStart w:id="465" w:name="_Toc19708949"/>
      <w:bookmarkStart w:id="466" w:name="_Toc27745024"/>
      <w:bookmarkStart w:id="467" w:name="_Toc29803177"/>
      <w:bookmarkStart w:id="468" w:name="_Toc35969928"/>
      <w:bookmarkStart w:id="469" w:name="_Toc36050722"/>
      <w:bookmarkStart w:id="470" w:name="_Toc44847435"/>
      <w:bookmarkStart w:id="471" w:name="_Toc51845088"/>
      <w:bookmarkStart w:id="472" w:name="_Toc51845419"/>
      <w:bookmarkStart w:id="473" w:name="_Toc57017488"/>
      <w:bookmarkStart w:id="474" w:name="_Toc98266880"/>
      <w:r w:rsidRPr="000B63FD">
        <w:rPr>
          <w:lang w:eastAsia="zh-CN"/>
        </w:rPr>
        <w:t>5.2.7</w:t>
      </w:r>
      <w:r w:rsidRPr="000B63FD">
        <w:tab/>
        <w:t>HTTP status codes</w:t>
      </w:r>
      <w:bookmarkEnd w:id="465"/>
      <w:bookmarkEnd w:id="466"/>
      <w:bookmarkEnd w:id="467"/>
      <w:bookmarkEnd w:id="468"/>
      <w:bookmarkEnd w:id="469"/>
      <w:bookmarkEnd w:id="470"/>
      <w:bookmarkEnd w:id="471"/>
      <w:bookmarkEnd w:id="472"/>
      <w:bookmarkEnd w:id="473"/>
      <w:bookmarkEnd w:id="474"/>
    </w:p>
    <w:p w14:paraId="41393D80" w14:textId="77777777" w:rsidR="00F90BFA" w:rsidRPr="000B63FD" w:rsidRDefault="00F90BFA" w:rsidP="00433CEF">
      <w:pPr>
        <w:pStyle w:val="Heading4"/>
        <w:rPr>
          <w:lang w:eastAsia="zh-CN"/>
        </w:rPr>
      </w:pPr>
      <w:bookmarkStart w:id="475" w:name="_Toc19708950"/>
      <w:bookmarkStart w:id="476" w:name="_Toc27745025"/>
      <w:bookmarkStart w:id="477" w:name="_Toc29803178"/>
      <w:bookmarkStart w:id="478" w:name="_Toc35969929"/>
      <w:bookmarkStart w:id="479" w:name="_Toc36050723"/>
      <w:bookmarkStart w:id="480" w:name="_Toc44847436"/>
      <w:bookmarkStart w:id="481" w:name="_Toc51845089"/>
      <w:bookmarkStart w:id="482" w:name="_Toc51845420"/>
      <w:bookmarkStart w:id="483" w:name="_Toc57017489"/>
      <w:bookmarkStart w:id="484" w:name="_Toc98266881"/>
      <w:r w:rsidRPr="000B63FD">
        <w:t>5.2.7.1</w:t>
      </w:r>
      <w:r w:rsidRPr="000B63FD">
        <w:rPr>
          <w:lang w:eastAsia="zh-CN"/>
        </w:rPr>
        <w:tab/>
        <w:t>General</w:t>
      </w:r>
      <w:bookmarkEnd w:id="475"/>
      <w:bookmarkEnd w:id="476"/>
      <w:bookmarkEnd w:id="477"/>
      <w:bookmarkEnd w:id="478"/>
      <w:bookmarkEnd w:id="479"/>
      <w:bookmarkEnd w:id="480"/>
      <w:bookmarkEnd w:id="481"/>
      <w:bookmarkEnd w:id="482"/>
      <w:bookmarkEnd w:id="483"/>
      <w:bookmarkEnd w:id="484"/>
    </w:p>
    <w:p w14:paraId="4BF9280C"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14:paraId="30823851" w14:textId="77777777"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14:paraId="0EB73ABE" w14:textId="77777777" w:rsidR="00F90BFA" w:rsidRPr="000B63FD" w:rsidRDefault="00F90BFA" w:rsidP="00F90BFA">
      <w:r w:rsidRPr="000B63FD">
        <w:t>Table 5.2.7.1-1 specifies HTTP status codes per HTTP method which shall be supported on SBI. Support of an HTTP status code shall be:</w:t>
      </w:r>
    </w:p>
    <w:p w14:paraId="26555129" w14:textId="77777777"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321745F9" w14:textId="77777777"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41E41E26" w14:textId="77777777"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14:paraId="67657696" w14:textId="77777777"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14:paraId="5C9D0934" w14:textId="77777777" w:rsidTr="006254F7">
        <w:trPr>
          <w:cantSplit/>
          <w:jc w:val="center"/>
        </w:trPr>
        <w:tc>
          <w:tcPr>
            <w:tcW w:w="2628" w:type="dxa"/>
            <w:vMerge w:val="restart"/>
            <w:shd w:val="clear" w:color="auto" w:fill="F2F2F2"/>
          </w:tcPr>
          <w:p w14:paraId="3A835014" w14:textId="77777777" w:rsidR="00F90BFA" w:rsidRPr="000B63FD" w:rsidRDefault="00F90BFA" w:rsidP="006254F7">
            <w:pPr>
              <w:pStyle w:val="TAH"/>
            </w:pPr>
            <w:r w:rsidRPr="000B63FD">
              <w:t>HTTP status code</w:t>
            </w:r>
          </w:p>
        </w:tc>
        <w:tc>
          <w:tcPr>
            <w:tcW w:w="7006" w:type="dxa"/>
            <w:gridSpan w:val="6"/>
            <w:shd w:val="clear" w:color="auto" w:fill="F2F2F2"/>
          </w:tcPr>
          <w:p w14:paraId="5AA3E535" w14:textId="77777777" w:rsidR="00F90BFA" w:rsidRPr="000B63FD" w:rsidRDefault="00F90BFA" w:rsidP="006254F7">
            <w:pPr>
              <w:pStyle w:val="TAH"/>
            </w:pPr>
            <w:r w:rsidRPr="000B63FD">
              <w:t>HTTP method</w:t>
            </w:r>
          </w:p>
        </w:tc>
      </w:tr>
      <w:tr w:rsidR="00F90BFA" w:rsidRPr="000B63FD" w14:paraId="5BEB469E" w14:textId="77777777" w:rsidTr="006254F7">
        <w:trPr>
          <w:cantSplit/>
          <w:jc w:val="center"/>
        </w:trPr>
        <w:tc>
          <w:tcPr>
            <w:tcW w:w="2628" w:type="dxa"/>
            <w:vMerge/>
            <w:shd w:val="clear" w:color="auto" w:fill="F2F2F2"/>
          </w:tcPr>
          <w:p w14:paraId="0F76FFC3" w14:textId="77777777" w:rsidR="00F90BFA" w:rsidRPr="000B63FD" w:rsidRDefault="00F90BFA" w:rsidP="006254F7">
            <w:pPr>
              <w:pStyle w:val="TAL"/>
            </w:pPr>
          </w:p>
        </w:tc>
        <w:tc>
          <w:tcPr>
            <w:tcW w:w="1053" w:type="dxa"/>
            <w:shd w:val="clear" w:color="auto" w:fill="F2F2F2"/>
          </w:tcPr>
          <w:p w14:paraId="633E9695" w14:textId="77777777" w:rsidR="00F90BFA" w:rsidRPr="000B63FD" w:rsidRDefault="00F90BFA" w:rsidP="006254F7">
            <w:pPr>
              <w:pStyle w:val="TAH"/>
            </w:pPr>
            <w:r w:rsidRPr="000B63FD">
              <w:t>DELETE</w:t>
            </w:r>
          </w:p>
        </w:tc>
        <w:tc>
          <w:tcPr>
            <w:tcW w:w="1417" w:type="dxa"/>
            <w:shd w:val="clear" w:color="auto" w:fill="F2F2F2"/>
          </w:tcPr>
          <w:p w14:paraId="7323BB8D" w14:textId="77777777" w:rsidR="00F90BFA" w:rsidRPr="000B63FD" w:rsidRDefault="00F90BFA" w:rsidP="006254F7">
            <w:pPr>
              <w:pStyle w:val="TAH"/>
            </w:pPr>
            <w:r w:rsidRPr="000B63FD">
              <w:t>GET</w:t>
            </w:r>
          </w:p>
        </w:tc>
        <w:tc>
          <w:tcPr>
            <w:tcW w:w="1134" w:type="dxa"/>
            <w:shd w:val="clear" w:color="auto" w:fill="F2F2F2"/>
          </w:tcPr>
          <w:p w14:paraId="3CDEFFDE" w14:textId="77777777" w:rsidR="00F90BFA" w:rsidRPr="000B63FD" w:rsidRDefault="00F90BFA" w:rsidP="006254F7">
            <w:pPr>
              <w:pStyle w:val="TAH"/>
            </w:pPr>
            <w:r w:rsidRPr="000B63FD">
              <w:t>PATCH</w:t>
            </w:r>
          </w:p>
        </w:tc>
        <w:tc>
          <w:tcPr>
            <w:tcW w:w="1134" w:type="dxa"/>
            <w:shd w:val="clear" w:color="auto" w:fill="F2F2F2"/>
          </w:tcPr>
          <w:p w14:paraId="520AB400" w14:textId="77777777" w:rsidR="00F90BFA" w:rsidRPr="000B63FD" w:rsidRDefault="00F90BFA" w:rsidP="006254F7">
            <w:pPr>
              <w:pStyle w:val="TAH"/>
            </w:pPr>
            <w:r w:rsidRPr="000B63FD">
              <w:t>POST</w:t>
            </w:r>
          </w:p>
        </w:tc>
        <w:tc>
          <w:tcPr>
            <w:tcW w:w="993" w:type="dxa"/>
            <w:shd w:val="clear" w:color="auto" w:fill="F2F2F2"/>
          </w:tcPr>
          <w:p w14:paraId="7FA8415B" w14:textId="77777777" w:rsidR="00F90BFA" w:rsidRPr="000B63FD" w:rsidRDefault="00F90BFA" w:rsidP="006254F7">
            <w:pPr>
              <w:pStyle w:val="TAH"/>
            </w:pPr>
            <w:r w:rsidRPr="000B63FD">
              <w:t>PUT</w:t>
            </w:r>
          </w:p>
        </w:tc>
        <w:tc>
          <w:tcPr>
            <w:tcW w:w="1275" w:type="dxa"/>
            <w:shd w:val="clear" w:color="auto" w:fill="F2F2F2"/>
          </w:tcPr>
          <w:p w14:paraId="74E04CB2" w14:textId="77777777" w:rsidR="00F90BFA" w:rsidRPr="000B63FD" w:rsidRDefault="00F90BFA" w:rsidP="006254F7">
            <w:pPr>
              <w:pStyle w:val="TAH"/>
            </w:pPr>
            <w:r>
              <w:t>OPTIONS</w:t>
            </w:r>
          </w:p>
        </w:tc>
      </w:tr>
      <w:tr w:rsidR="00F90BFA" w:rsidRPr="000B63FD" w14:paraId="620D387E" w14:textId="77777777" w:rsidTr="006254F7">
        <w:trPr>
          <w:cantSplit/>
          <w:jc w:val="center"/>
        </w:trPr>
        <w:tc>
          <w:tcPr>
            <w:tcW w:w="2628" w:type="dxa"/>
            <w:shd w:val="clear" w:color="auto" w:fill="auto"/>
          </w:tcPr>
          <w:p w14:paraId="6C010246" w14:textId="77777777" w:rsidR="00F90BFA" w:rsidRPr="000B63FD" w:rsidRDefault="00F90BFA" w:rsidP="006254F7">
            <w:pPr>
              <w:pStyle w:val="TAL"/>
            </w:pPr>
            <w:r w:rsidRPr="000B63FD">
              <w:t>100 Continue</w:t>
            </w:r>
          </w:p>
        </w:tc>
        <w:tc>
          <w:tcPr>
            <w:tcW w:w="1053" w:type="dxa"/>
            <w:shd w:val="clear" w:color="auto" w:fill="auto"/>
          </w:tcPr>
          <w:p w14:paraId="7DC12053" w14:textId="77777777" w:rsidR="00F90BFA" w:rsidRPr="000B63FD" w:rsidRDefault="00F90BFA" w:rsidP="006254F7">
            <w:pPr>
              <w:pStyle w:val="TAL"/>
            </w:pPr>
            <w:r w:rsidRPr="000B63FD">
              <w:rPr>
                <w:rFonts w:hint="eastAsia"/>
              </w:rPr>
              <w:t>N/A</w:t>
            </w:r>
          </w:p>
        </w:tc>
        <w:tc>
          <w:tcPr>
            <w:tcW w:w="1417" w:type="dxa"/>
            <w:shd w:val="clear" w:color="auto" w:fill="auto"/>
          </w:tcPr>
          <w:p w14:paraId="75021BBE" w14:textId="77777777" w:rsidR="00F90BFA" w:rsidRPr="000B63FD" w:rsidRDefault="00F90BFA" w:rsidP="006254F7">
            <w:pPr>
              <w:pStyle w:val="TAL"/>
            </w:pPr>
            <w:r w:rsidRPr="000B63FD">
              <w:rPr>
                <w:rFonts w:hint="eastAsia"/>
              </w:rPr>
              <w:t>N/A</w:t>
            </w:r>
          </w:p>
        </w:tc>
        <w:tc>
          <w:tcPr>
            <w:tcW w:w="1134" w:type="dxa"/>
            <w:shd w:val="clear" w:color="auto" w:fill="auto"/>
          </w:tcPr>
          <w:p w14:paraId="6CEF3125" w14:textId="77777777" w:rsidR="00F90BFA" w:rsidRPr="000B63FD" w:rsidRDefault="00F90BFA" w:rsidP="006254F7">
            <w:pPr>
              <w:pStyle w:val="TAL"/>
            </w:pPr>
            <w:r w:rsidRPr="000B63FD">
              <w:rPr>
                <w:rFonts w:hint="eastAsia"/>
              </w:rPr>
              <w:t>N/A</w:t>
            </w:r>
          </w:p>
        </w:tc>
        <w:tc>
          <w:tcPr>
            <w:tcW w:w="1134" w:type="dxa"/>
            <w:shd w:val="clear" w:color="auto" w:fill="auto"/>
          </w:tcPr>
          <w:p w14:paraId="2F3D52A7" w14:textId="77777777" w:rsidR="00F90BFA" w:rsidRPr="000B63FD" w:rsidRDefault="00F90BFA" w:rsidP="006254F7">
            <w:pPr>
              <w:pStyle w:val="TAL"/>
            </w:pPr>
            <w:r w:rsidRPr="000B63FD">
              <w:rPr>
                <w:rFonts w:hint="eastAsia"/>
              </w:rPr>
              <w:t>N/A</w:t>
            </w:r>
          </w:p>
        </w:tc>
        <w:tc>
          <w:tcPr>
            <w:tcW w:w="993" w:type="dxa"/>
            <w:shd w:val="clear" w:color="auto" w:fill="auto"/>
          </w:tcPr>
          <w:p w14:paraId="5E988E08" w14:textId="77777777" w:rsidR="00F90BFA" w:rsidRPr="000B63FD" w:rsidRDefault="00F90BFA" w:rsidP="006254F7">
            <w:pPr>
              <w:pStyle w:val="TAL"/>
            </w:pPr>
            <w:r w:rsidRPr="000B63FD">
              <w:rPr>
                <w:rFonts w:hint="eastAsia"/>
              </w:rPr>
              <w:t>N/A</w:t>
            </w:r>
          </w:p>
        </w:tc>
        <w:tc>
          <w:tcPr>
            <w:tcW w:w="1275" w:type="dxa"/>
          </w:tcPr>
          <w:p w14:paraId="1D8DC00B" w14:textId="77777777" w:rsidR="00F90BFA" w:rsidRPr="000B63FD" w:rsidRDefault="00F90BFA" w:rsidP="006254F7">
            <w:pPr>
              <w:pStyle w:val="TAL"/>
            </w:pPr>
            <w:r>
              <w:t>N/A</w:t>
            </w:r>
          </w:p>
        </w:tc>
      </w:tr>
      <w:tr w:rsidR="00F90BFA" w:rsidRPr="000B63FD" w14:paraId="7FA53BEA" w14:textId="77777777" w:rsidTr="006254F7">
        <w:trPr>
          <w:cantSplit/>
          <w:jc w:val="center"/>
        </w:trPr>
        <w:tc>
          <w:tcPr>
            <w:tcW w:w="2628" w:type="dxa"/>
            <w:shd w:val="clear" w:color="auto" w:fill="auto"/>
          </w:tcPr>
          <w:p w14:paraId="303D1317" w14:textId="77777777"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14:paraId="3212209D" w14:textId="77777777" w:rsidR="00F90BFA" w:rsidRPr="000B63FD" w:rsidRDefault="00F90BFA" w:rsidP="006254F7">
            <w:pPr>
              <w:pStyle w:val="TAL"/>
            </w:pPr>
            <w:r w:rsidRPr="000B63FD">
              <w:t>SS</w:t>
            </w:r>
          </w:p>
        </w:tc>
        <w:tc>
          <w:tcPr>
            <w:tcW w:w="1417" w:type="dxa"/>
            <w:shd w:val="clear" w:color="auto" w:fill="auto"/>
          </w:tcPr>
          <w:p w14:paraId="7C79F6E8" w14:textId="77777777" w:rsidR="00F90BFA" w:rsidRPr="000B63FD" w:rsidRDefault="00F90BFA" w:rsidP="006254F7">
            <w:pPr>
              <w:pStyle w:val="TAL"/>
            </w:pPr>
            <w:r w:rsidRPr="000B63FD">
              <w:t>M</w:t>
            </w:r>
          </w:p>
        </w:tc>
        <w:tc>
          <w:tcPr>
            <w:tcW w:w="1134" w:type="dxa"/>
            <w:shd w:val="clear" w:color="auto" w:fill="auto"/>
          </w:tcPr>
          <w:p w14:paraId="6E02143F" w14:textId="77777777" w:rsidR="00F90BFA" w:rsidRPr="000B63FD" w:rsidRDefault="00F90BFA" w:rsidP="006254F7">
            <w:pPr>
              <w:pStyle w:val="TAL"/>
            </w:pPr>
            <w:r w:rsidRPr="000B63FD">
              <w:t>SS</w:t>
            </w:r>
          </w:p>
        </w:tc>
        <w:tc>
          <w:tcPr>
            <w:tcW w:w="1134" w:type="dxa"/>
            <w:shd w:val="clear" w:color="auto" w:fill="auto"/>
          </w:tcPr>
          <w:p w14:paraId="60CF995D" w14:textId="77777777" w:rsidR="00F90BFA" w:rsidRPr="000B63FD" w:rsidRDefault="00F90BFA" w:rsidP="006254F7">
            <w:pPr>
              <w:pStyle w:val="TAL"/>
            </w:pPr>
            <w:r w:rsidRPr="000B63FD">
              <w:t>SS</w:t>
            </w:r>
          </w:p>
        </w:tc>
        <w:tc>
          <w:tcPr>
            <w:tcW w:w="993" w:type="dxa"/>
            <w:shd w:val="clear" w:color="auto" w:fill="auto"/>
          </w:tcPr>
          <w:p w14:paraId="173B74F5" w14:textId="77777777" w:rsidR="00F90BFA" w:rsidRPr="000B63FD" w:rsidRDefault="00F90BFA" w:rsidP="006254F7">
            <w:pPr>
              <w:pStyle w:val="TAL"/>
            </w:pPr>
            <w:r w:rsidRPr="000B63FD">
              <w:t>SS</w:t>
            </w:r>
          </w:p>
        </w:tc>
        <w:tc>
          <w:tcPr>
            <w:tcW w:w="1275" w:type="dxa"/>
          </w:tcPr>
          <w:p w14:paraId="5F028B42" w14:textId="77777777" w:rsidR="00F90BFA" w:rsidRPr="000B63FD" w:rsidRDefault="00F90BFA" w:rsidP="006254F7">
            <w:pPr>
              <w:pStyle w:val="TAL"/>
            </w:pPr>
            <w:r>
              <w:t>M</w:t>
            </w:r>
          </w:p>
        </w:tc>
      </w:tr>
      <w:tr w:rsidR="00F90BFA" w:rsidRPr="000B63FD" w14:paraId="4A2817D1" w14:textId="77777777" w:rsidTr="006254F7">
        <w:trPr>
          <w:cantSplit/>
          <w:jc w:val="center"/>
        </w:trPr>
        <w:tc>
          <w:tcPr>
            <w:tcW w:w="2628" w:type="dxa"/>
            <w:shd w:val="clear" w:color="auto" w:fill="auto"/>
          </w:tcPr>
          <w:p w14:paraId="00F87127" w14:textId="77777777" w:rsidR="00F90BFA" w:rsidRPr="000B63FD" w:rsidRDefault="00F90BFA" w:rsidP="006254F7">
            <w:pPr>
              <w:pStyle w:val="TAL"/>
            </w:pPr>
            <w:r w:rsidRPr="000B63FD">
              <w:t>201 Created</w:t>
            </w:r>
          </w:p>
        </w:tc>
        <w:tc>
          <w:tcPr>
            <w:tcW w:w="1053" w:type="dxa"/>
            <w:shd w:val="clear" w:color="auto" w:fill="auto"/>
          </w:tcPr>
          <w:p w14:paraId="5619A36F" w14:textId="77777777" w:rsidR="00F90BFA" w:rsidRPr="000B63FD" w:rsidRDefault="00F90BFA" w:rsidP="006254F7">
            <w:pPr>
              <w:pStyle w:val="TAL"/>
            </w:pPr>
            <w:r w:rsidRPr="000B63FD">
              <w:t>N/A</w:t>
            </w:r>
          </w:p>
        </w:tc>
        <w:tc>
          <w:tcPr>
            <w:tcW w:w="1417" w:type="dxa"/>
            <w:shd w:val="clear" w:color="auto" w:fill="auto"/>
          </w:tcPr>
          <w:p w14:paraId="309FB0FE" w14:textId="77777777" w:rsidR="00F90BFA" w:rsidRPr="000B63FD" w:rsidRDefault="00F90BFA" w:rsidP="006254F7">
            <w:pPr>
              <w:pStyle w:val="TAL"/>
            </w:pPr>
            <w:r w:rsidRPr="000B63FD">
              <w:t>N/A</w:t>
            </w:r>
          </w:p>
        </w:tc>
        <w:tc>
          <w:tcPr>
            <w:tcW w:w="1134" w:type="dxa"/>
            <w:shd w:val="clear" w:color="auto" w:fill="auto"/>
          </w:tcPr>
          <w:p w14:paraId="7955D324" w14:textId="77777777" w:rsidR="00F90BFA" w:rsidRPr="000B63FD" w:rsidRDefault="00F90BFA" w:rsidP="006254F7">
            <w:pPr>
              <w:pStyle w:val="TAL"/>
            </w:pPr>
            <w:r w:rsidRPr="000B63FD">
              <w:t>N/A</w:t>
            </w:r>
          </w:p>
        </w:tc>
        <w:tc>
          <w:tcPr>
            <w:tcW w:w="1134" w:type="dxa"/>
            <w:shd w:val="clear" w:color="auto" w:fill="auto"/>
          </w:tcPr>
          <w:p w14:paraId="6C92083B" w14:textId="77777777" w:rsidR="00F90BFA" w:rsidRPr="000B63FD" w:rsidRDefault="00F90BFA" w:rsidP="006254F7">
            <w:pPr>
              <w:pStyle w:val="TAL"/>
            </w:pPr>
            <w:r w:rsidRPr="000B63FD">
              <w:t>SS</w:t>
            </w:r>
          </w:p>
        </w:tc>
        <w:tc>
          <w:tcPr>
            <w:tcW w:w="993" w:type="dxa"/>
            <w:shd w:val="clear" w:color="auto" w:fill="auto"/>
          </w:tcPr>
          <w:p w14:paraId="3952BEE3" w14:textId="77777777" w:rsidR="00F90BFA" w:rsidRPr="000B63FD" w:rsidRDefault="00F90BFA" w:rsidP="006254F7">
            <w:pPr>
              <w:pStyle w:val="TAL"/>
            </w:pPr>
            <w:r w:rsidRPr="000B63FD">
              <w:t>SS</w:t>
            </w:r>
          </w:p>
        </w:tc>
        <w:tc>
          <w:tcPr>
            <w:tcW w:w="1275" w:type="dxa"/>
          </w:tcPr>
          <w:p w14:paraId="3671E341" w14:textId="77777777" w:rsidR="00F90BFA" w:rsidRPr="000B63FD" w:rsidRDefault="00F90BFA" w:rsidP="006254F7">
            <w:pPr>
              <w:pStyle w:val="TAL"/>
            </w:pPr>
            <w:r>
              <w:t>N/A</w:t>
            </w:r>
          </w:p>
        </w:tc>
      </w:tr>
      <w:tr w:rsidR="00F90BFA" w:rsidRPr="000B63FD" w14:paraId="5433BFAE" w14:textId="77777777" w:rsidTr="006254F7">
        <w:trPr>
          <w:cantSplit/>
          <w:jc w:val="center"/>
        </w:trPr>
        <w:tc>
          <w:tcPr>
            <w:tcW w:w="2628" w:type="dxa"/>
            <w:shd w:val="clear" w:color="auto" w:fill="auto"/>
          </w:tcPr>
          <w:p w14:paraId="7F2699A5" w14:textId="77777777" w:rsidR="00F90BFA" w:rsidRPr="000B63FD" w:rsidRDefault="00F90BFA" w:rsidP="006254F7">
            <w:pPr>
              <w:pStyle w:val="TAL"/>
            </w:pPr>
            <w:r w:rsidRPr="000B63FD">
              <w:t>202 Accepted</w:t>
            </w:r>
          </w:p>
        </w:tc>
        <w:tc>
          <w:tcPr>
            <w:tcW w:w="1053" w:type="dxa"/>
            <w:shd w:val="clear" w:color="auto" w:fill="auto"/>
          </w:tcPr>
          <w:p w14:paraId="06E13E4A" w14:textId="77777777" w:rsidR="00F90BFA" w:rsidRPr="000B63FD" w:rsidRDefault="00F90BFA" w:rsidP="006254F7">
            <w:pPr>
              <w:pStyle w:val="TAL"/>
            </w:pPr>
            <w:r w:rsidRPr="000B63FD">
              <w:t>SS</w:t>
            </w:r>
          </w:p>
        </w:tc>
        <w:tc>
          <w:tcPr>
            <w:tcW w:w="1417" w:type="dxa"/>
            <w:shd w:val="clear" w:color="auto" w:fill="auto"/>
          </w:tcPr>
          <w:p w14:paraId="0A1F4D5D" w14:textId="77777777" w:rsidR="00F90BFA" w:rsidRPr="000B63FD" w:rsidRDefault="00F90BFA" w:rsidP="006254F7">
            <w:pPr>
              <w:pStyle w:val="TAL"/>
            </w:pPr>
            <w:r w:rsidRPr="000B63FD">
              <w:t>N/A</w:t>
            </w:r>
          </w:p>
        </w:tc>
        <w:tc>
          <w:tcPr>
            <w:tcW w:w="1134" w:type="dxa"/>
            <w:shd w:val="clear" w:color="auto" w:fill="auto"/>
          </w:tcPr>
          <w:p w14:paraId="6DE7B044" w14:textId="77777777" w:rsidR="00F90BFA" w:rsidRPr="000B63FD" w:rsidRDefault="00F90BFA" w:rsidP="006254F7">
            <w:pPr>
              <w:pStyle w:val="TAL"/>
            </w:pPr>
            <w:r w:rsidRPr="000B63FD">
              <w:t>SS</w:t>
            </w:r>
          </w:p>
        </w:tc>
        <w:tc>
          <w:tcPr>
            <w:tcW w:w="1134" w:type="dxa"/>
            <w:shd w:val="clear" w:color="auto" w:fill="auto"/>
          </w:tcPr>
          <w:p w14:paraId="6C62057B" w14:textId="77777777" w:rsidR="00F90BFA" w:rsidRPr="000B63FD" w:rsidRDefault="00F90BFA" w:rsidP="006254F7">
            <w:pPr>
              <w:pStyle w:val="TAL"/>
            </w:pPr>
            <w:r w:rsidRPr="000B63FD">
              <w:t>SS</w:t>
            </w:r>
          </w:p>
        </w:tc>
        <w:tc>
          <w:tcPr>
            <w:tcW w:w="993" w:type="dxa"/>
            <w:shd w:val="clear" w:color="auto" w:fill="auto"/>
          </w:tcPr>
          <w:p w14:paraId="0779255D" w14:textId="77777777" w:rsidR="00F90BFA" w:rsidRPr="000B63FD" w:rsidRDefault="00F90BFA" w:rsidP="006254F7">
            <w:pPr>
              <w:pStyle w:val="TAL"/>
            </w:pPr>
            <w:r w:rsidRPr="000B63FD">
              <w:t>SS</w:t>
            </w:r>
          </w:p>
        </w:tc>
        <w:tc>
          <w:tcPr>
            <w:tcW w:w="1275" w:type="dxa"/>
          </w:tcPr>
          <w:p w14:paraId="4D9B26FE" w14:textId="77777777" w:rsidR="00F90BFA" w:rsidRPr="000B63FD" w:rsidRDefault="00F90BFA" w:rsidP="006254F7">
            <w:pPr>
              <w:pStyle w:val="TAL"/>
            </w:pPr>
            <w:r>
              <w:t>N/A</w:t>
            </w:r>
          </w:p>
        </w:tc>
      </w:tr>
      <w:tr w:rsidR="00F90BFA" w:rsidRPr="000B63FD" w14:paraId="27A5B03F" w14:textId="77777777" w:rsidTr="006254F7">
        <w:trPr>
          <w:cantSplit/>
          <w:jc w:val="center"/>
        </w:trPr>
        <w:tc>
          <w:tcPr>
            <w:tcW w:w="2628" w:type="dxa"/>
            <w:shd w:val="clear" w:color="auto" w:fill="auto"/>
          </w:tcPr>
          <w:p w14:paraId="604D5525" w14:textId="77777777" w:rsidR="00F90BFA" w:rsidRPr="000B63FD" w:rsidRDefault="00F90BFA" w:rsidP="006254F7">
            <w:pPr>
              <w:pStyle w:val="TAL"/>
            </w:pPr>
            <w:r w:rsidRPr="000B63FD">
              <w:t>204 No Content (NOTE 2)</w:t>
            </w:r>
          </w:p>
        </w:tc>
        <w:tc>
          <w:tcPr>
            <w:tcW w:w="1053" w:type="dxa"/>
            <w:shd w:val="clear" w:color="auto" w:fill="auto"/>
          </w:tcPr>
          <w:p w14:paraId="11C84B9A" w14:textId="77777777" w:rsidR="00F90BFA" w:rsidRPr="000B63FD" w:rsidRDefault="00F90BFA" w:rsidP="006254F7">
            <w:pPr>
              <w:pStyle w:val="TAL"/>
            </w:pPr>
            <w:r w:rsidRPr="000B63FD">
              <w:t>M</w:t>
            </w:r>
          </w:p>
        </w:tc>
        <w:tc>
          <w:tcPr>
            <w:tcW w:w="1417" w:type="dxa"/>
            <w:shd w:val="clear" w:color="auto" w:fill="auto"/>
          </w:tcPr>
          <w:p w14:paraId="4C0920A5" w14:textId="77777777" w:rsidR="00F90BFA" w:rsidRPr="000B63FD" w:rsidRDefault="00F90BFA" w:rsidP="006254F7">
            <w:pPr>
              <w:pStyle w:val="TAL"/>
            </w:pPr>
            <w:r w:rsidRPr="000B63FD">
              <w:t>N/A</w:t>
            </w:r>
          </w:p>
        </w:tc>
        <w:tc>
          <w:tcPr>
            <w:tcW w:w="1134" w:type="dxa"/>
            <w:shd w:val="clear" w:color="auto" w:fill="auto"/>
          </w:tcPr>
          <w:p w14:paraId="153641A5" w14:textId="77777777" w:rsidR="00F90BFA" w:rsidRPr="000B63FD" w:rsidRDefault="00F90BFA" w:rsidP="006254F7">
            <w:pPr>
              <w:pStyle w:val="TAL"/>
            </w:pPr>
            <w:r w:rsidRPr="000B63FD">
              <w:t>SS</w:t>
            </w:r>
          </w:p>
        </w:tc>
        <w:tc>
          <w:tcPr>
            <w:tcW w:w="1134" w:type="dxa"/>
            <w:shd w:val="clear" w:color="auto" w:fill="auto"/>
          </w:tcPr>
          <w:p w14:paraId="5D811967" w14:textId="77777777" w:rsidR="00F90BFA" w:rsidRPr="000B63FD" w:rsidRDefault="00F90BFA" w:rsidP="006254F7">
            <w:pPr>
              <w:pStyle w:val="TAL"/>
            </w:pPr>
            <w:r w:rsidRPr="000B63FD">
              <w:t>SS</w:t>
            </w:r>
          </w:p>
        </w:tc>
        <w:tc>
          <w:tcPr>
            <w:tcW w:w="993" w:type="dxa"/>
            <w:shd w:val="clear" w:color="auto" w:fill="auto"/>
          </w:tcPr>
          <w:p w14:paraId="3CB862AE" w14:textId="77777777" w:rsidR="00F90BFA" w:rsidRPr="000B63FD" w:rsidRDefault="00F90BFA" w:rsidP="006254F7">
            <w:pPr>
              <w:pStyle w:val="TAL"/>
            </w:pPr>
            <w:r w:rsidRPr="000B63FD">
              <w:t>SS</w:t>
            </w:r>
          </w:p>
        </w:tc>
        <w:tc>
          <w:tcPr>
            <w:tcW w:w="1275" w:type="dxa"/>
          </w:tcPr>
          <w:p w14:paraId="08AE7406" w14:textId="77777777" w:rsidR="00F90BFA" w:rsidRPr="000B63FD" w:rsidRDefault="00F90BFA" w:rsidP="006254F7">
            <w:pPr>
              <w:pStyle w:val="TAL"/>
            </w:pPr>
            <w:r>
              <w:t>SS</w:t>
            </w:r>
          </w:p>
        </w:tc>
      </w:tr>
      <w:tr w:rsidR="00F90BFA" w:rsidRPr="000B63FD" w14:paraId="6FA85C7E" w14:textId="77777777" w:rsidTr="006254F7">
        <w:trPr>
          <w:cantSplit/>
          <w:jc w:val="center"/>
        </w:trPr>
        <w:tc>
          <w:tcPr>
            <w:tcW w:w="2628" w:type="dxa"/>
            <w:shd w:val="clear" w:color="auto" w:fill="auto"/>
          </w:tcPr>
          <w:p w14:paraId="1A671EDB" w14:textId="77777777" w:rsidR="00F90BFA" w:rsidRPr="000B63FD" w:rsidRDefault="00F90BFA" w:rsidP="006254F7">
            <w:pPr>
              <w:pStyle w:val="TAL"/>
            </w:pPr>
            <w:r w:rsidRPr="000B63FD">
              <w:t>300 Multiple Choices</w:t>
            </w:r>
          </w:p>
        </w:tc>
        <w:tc>
          <w:tcPr>
            <w:tcW w:w="1053" w:type="dxa"/>
            <w:shd w:val="clear" w:color="auto" w:fill="auto"/>
          </w:tcPr>
          <w:p w14:paraId="0117735B" w14:textId="77777777" w:rsidR="00F90BFA" w:rsidRPr="000B63FD" w:rsidRDefault="00F90BFA" w:rsidP="006254F7">
            <w:pPr>
              <w:pStyle w:val="TAL"/>
            </w:pPr>
            <w:r w:rsidRPr="000B63FD">
              <w:rPr>
                <w:rFonts w:hint="eastAsia"/>
              </w:rPr>
              <w:t>N/A</w:t>
            </w:r>
          </w:p>
        </w:tc>
        <w:tc>
          <w:tcPr>
            <w:tcW w:w="1417" w:type="dxa"/>
            <w:shd w:val="clear" w:color="auto" w:fill="auto"/>
          </w:tcPr>
          <w:p w14:paraId="7BB11B95" w14:textId="77777777" w:rsidR="00F90BFA" w:rsidRPr="000B63FD" w:rsidRDefault="00F90BFA" w:rsidP="006254F7">
            <w:pPr>
              <w:pStyle w:val="TAL"/>
            </w:pPr>
            <w:r w:rsidRPr="000B63FD">
              <w:rPr>
                <w:rFonts w:hint="eastAsia"/>
              </w:rPr>
              <w:t>N/A</w:t>
            </w:r>
          </w:p>
        </w:tc>
        <w:tc>
          <w:tcPr>
            <w:tcW w:w="1134" w:type="dxa"/>
            <w:shd w:val="clear" w:color="auto" w:fill="auto"/>
          </w:tcPr>
          <w:p w14:paraId="547C25CE" w14:textId="77777777" w:rsidR="00F90BFA" w:rsidRPr="000B63FD" w:rsidRDefault="00F90BFA" w:rsidP="006254F7">
            <w:pPr>
              <w:pStyle w:val="TAL"/>
            </w:pPr>
            <w:r w:rsidRPr="000B63FD">
              <w:rPr>
                <w:rFonts w:hint="eastAsia"/>
              </w:rPr>
              <w:t>N/A</w:t>
            </w:r>
          </w:p>
        </w:tc>
        <w:tc>
          <w:tcPr>
            <w:tcW w:w="1134" w:type="dxa"/>
            <w:shd w:val="clear" w:color="auto" w:fill="auto"/>
          </w:tcPr>
          <w:p w14:paraId="39C32CD3" w14:textId="77777777" w:rsidR="00F90BFA" w:rsidRPr="000B63FD" w:rsidRDefault="00F90BFA" w:rsidP="006254F7">
            <w:pPr>
              <w:pStyle w:val="TAL"/>
            </w:pPr>
            <w:r w:rsidRPr="000B63FD">
              <w:rPr>
                <w:rFonts w:hint="eastAsia"/>
              </w:rPr>
              <w:t>N/A</w:t>
            </w:r>
          </w:p>
        </w:tc>
        <w:tc>
          <w:tcPr>
            <w:tcW w:w="993" w:type="dxa"/>
            <w:shd w:val="clear" w:color="auto" w:fill="auto"/>
          </w:tcPr>
          <w:p w14:paraId="0F9B5E17" w14:textId="77777777" w:rsidR="00F90BFA" w:rsidRPr="000B63FD" w:rsidRDefault="00F90BFA" w:rsidP="006254F7">
            <w:pPr>
              <w:pStyle w:val="TAL"/>
            </w:pPr>
            <w:r w:rsidRPr="000B63FD">
              <w:rPr>
                <w:rFonts w:hint="eastAsia"/>
              </w:rPr>
              <w:t>N/A</w:t>
            </w:r>
          </w:p>
        </w:tc>
        <w:tc>
          <w:tcPr>
            <w:tcW w:w="1275" w:type="dxa"/>
          </w:tcPr>
          <w:p w14:paraId="56755E1D" w14:textId="77777777" w:rsidR="00F90BFA" w:rsidRPr="000B63FD" w:rsidRDefault="00F90BFA" w:rsidP="006254F7">
            <w:pPr>
              <w:pStyle w:val="TAL"/>
            </w:pPr>
            <w:r>
              <w:t>N/A</w:t>
            </w:r>
          </w:p>
        </w:tc>
      </w:tr>
      <w:tr w:rsidR="00F90BFA" w:rsidRPr="000B63FD" w14:paraId="41E577D6" w14:textId="77777777" w:rsidTr="006254F7">
        <w:trPr>
          <w:cantSplit/>
          <w:jc w:val="center"/>
        </w:trPr>
        <w:tc>
          <w:tcPr>
            <w:tcW w:w="2628" w:type="dxa"/>
            <w:shd w:val="clear" w:color="auto" w:fill="auto"/>
          </w:tcPr>
          <w:p w14:paraId="28F14570" w14:textId="77777777" w:rsidR="00F90BFA" w:rsidRPr="000B63FD" w:rsidRDefault="00F90BFA" w:rsidP="006254F7">
            <w:pPr>
              <w:pStyle w:val="TAL"/>
            </w:pPr>
            <w:r w:rsidRPr="000B63FD">
              <w:t>303 See Other</w:t>
            </w:r>
          </w:p>
        </w:tc>
        <w:tc>
          <w:tcPr>
            <w:tcW w:w="1053" w:type="dxa"/>
            <w:shd w:val="clear" w:color="auto" w:fill="auto"/>
          </w:tcPr>
          <w:p w14:paraId="4B01904F" w14:textId="77777777" w:rsidR="00F90BFA" w:rsidRPr="000B63FD" w:rsidRDefault="00F90BFA" w:rsidP="006254F7">
            <w:pPr>
              <w:pStyle w:val="TAL"/>
            </w:pPr>
            <w:r w:rsidRPr="000B63FD">
              <w:t>SS</w:t>
            </w:r>
          </w:p>
        </w:tc>
        <w:tc>
          <w:tcPr>
            <w:tcW w:w="1417" w:type="dxa"/>
            <w:shd w:val="clear" w:color="auto" w:fill="auto"/>
          </w:tcPr>
          <w:p w14:paraId="160A1080" w14:textId="77777777" w:rsidR="00F90BFA" w:rsidRPr="000B63FD" w:rsidRDefault="00F90BFA" w:rsidP="006254F7">
            <w:pPr>
              <w:pStyle w:val="TAL"/>
            </w:pPr>
            <w:r w:rsidRPr="000B63FD">
              <w:t>SS</w:t>
            </w:r>
          </w:p>
        </w:tc>
        <w:tc>
          <w:tcPr>
            <w:tcW w:w="1134" w:type="dxa"/>
            <w:shd w:val="clear" w:color="auto" w:fill="auto"/>
          </w:tcPr>
          <w:p w14:paraId="1B27C443" w14:textId="77777777" w:rsidR="00F90BFA" w:rsidRPr="000B63FD" w:rsidRDefault="00F90BFA" w:rsidP="006254F7">
            <w:pPr>
              <w:pStyle w:val="TAL"/>
            </w:pPr>
            <w:r w:rsidRPr="000B63FD">
              <w:t>N/A</w:t>
            </w:r>
          </w:p>
        </w:tc>
        <w:tc>
          <w:tcPr>
            <w:tcW w:w="1134" w:type="dxa"/>
            <w:shd w:val="clear" w:color="auto" w:fill="auto"/>
          </w:tcPr>
          <w:p w14:paraId="5FA0F5EF" w14:textId="77777777" w:rsidR="00F90BFA" w:rsidRPr="000B63FD" w:rsidRDefault="00F90BFA" w:rsidP="006254F7">
            <w:pPr>
              <w:pStyle w:val="TAL"/>
            </w:pPr>
            <w:r w:rsidRPr="000B63FD">
              <w:t>SS</w:t>
            </w:r>
          </w:p>
        </w:tc>
        <w:tc>
          <w:tcPr>
            <w:tcW w:w="993" w:type="dxa"/>
            <w:shd w:val="clear" w:color="auto" w:fill="auto"/>
          </w:tcPr>
          <w:p w14:paraId="3D07C97C" w14:textId="77777777" w:rsidR="00F90BFA" w:rsidRPr="000B63FD" w:rsidRDefault="00F90BFA" w:rsidP="006254F7">
            <w:pPr>
              <w:pStyle w:val="TAL"/>
            </w:pPr>
            <w:r w:rsidRPr="000B63FD">
              <w:t>SS</w:t>
            </w:r>
          </w:p>
        </w:tc>
        <w:tc>
          <w:tcPr>
            <w:tcW w:w="1275" w:type="dxa"/>
          </w:tcPr>
          <w:p w14:paraId="6EC976F5" w14:textId="77777777" w:rsidR="00F90BFA" w:rsidRPr="000B63FD" w:rsidRDefault="00F90BFA" w:rsidP="006254F7">
            <w:pPr>
              <w:pStyle w:val="TAL"/>
            </w:pPr>
            <w:r>
              <w:t>N/A</w:t>
            </w:r>
          </w:p>
        </w:tc>
      </w:tr>
      <w:tr w:rsidR="00F90BFA" w:rsidRPr="000B63FD" w14:paraId="5C8F2A65" w14:textId="77777777" w:rsidTr="006254F7">
        <w:trPr>
          <w:cantSplit/>
          <w:jc w:val="center"/>
        </w:trPr>
        <w:tc>
          <w:tcPr>
            <w:tcW w:w="2628" w:type="dxa"/>
            <w:shd w:val="clear" w:color="auto" w:fill="auto"/>
          </w:tcPr>
          <w:p w14:paraId="1B3316B3" w14:textId="77777777" w:rsidR="00F90BFA" w:rsidRPr="000B63FD" w:rsidRDefault="00F90BFA" w:rsidP="006254F7">
            <w:pPr>
              <w:pStyle w:val="TAL"/>
            </w:pPr>
            <w:r w:rsidRPr="000B63FD">
              <w:t>307 Temporary Redirect</w:t>
            </w:r>
          </w:p>
        </w:tc>
        <w:tc>
          <w:tcPr>
            <w:tcW w:w="1053" w:type="dxa"/>
            <w:shd w:val="clear" w:color="auto" w:fill="auto"/>
          </w:tcPr>
          <w:p w14:paraId="11FA8F39" w14:textId="77777777" w:rsidR="00F90BFA" w:rsidRPr="000B63FD" w:rsidRDefault="00F90BFA" w:rsidP="006254F7">
            <w:pPr>
              <w:pStyle w:val="TAL"/>
            </w:pPr>
            <w:r w:rsidRPr="000B63FD">
              <w:t>SS</w:t>
            </w:r>
          </w:p>
        </w:tc>
        <w:tc>
          <w:tcPr>
            <w:tcW w:w="1417" w:type="dxa"/>
            <w:shd w:val="clear" w:color="auto" w:fill="auto"/>
          </w:tcPr>
          <w:p w14:paraId="5455280A" w14:textId="77777777" w:rsidR="00F90BFA" w:rsidRPr="000B63FD" w:rsidRDefault="00F90BFA" w:rsidP="006254F7">
            <w:pPr>
              <w:pStyle w:val="TAL"/>
            </w:pPr>
            <w:r w:rsidRPr="000B63FD">
              <w:t>SS</w:t>
            </w:r>
          </w:p>
        </w:tc>
        <w:tc>
          <w:tcPr>
            <w:tcW w:w="1134" w:type="dxa"/>
            <w:shd w:val="clear" w:color="auto" w:fill="auto"/>
          </w:tcPr>
          <w:p w14:paraId="61EDF986" w14:textId="77777777" w:rsidR="00F90BFA" w:rsidRPr="000B63FD" w:rsidRDefault="00F90BFA" w:rsidP="006254F7">
            <w:pPr>
              <w:pStyle w:val="TAL"/>
            </w:pPr>
            <w:r w:rsidRPr="000B63FD">
              <w:t>SS</w:t>
            </w:r>
          </w:p>
        </w:tc>
        <w:tc>
          <w:tcPr>
            <w:tcW w:w="1134" w:type="dxa"/>
            <w:shd w:val="clear" w:color="auto" w:fill="auto"/>
          </w:tcPr>
          <w:p w14:paraId="018A671F" w14:textId="77777777" w:rsidR="00F90BFA" w:rsidRPr="000B63FD" w:rsidRDefault="00F90BFA" w:rsidP="006254F7">
            <w:pPr>
              <w:pStyle w:val="TAL"/>
            </w:pPr>
            <w:r w:rsidRPr="000B63FD">
              <w:t>SS</w:t>
            </w:r>
          </w:p>
        </w:tc>
        <w:tc>
          <w:tcPr>
            <w:tcW w:w="993" w:type="dxa"/>
            <w:shd w:val="clear" w:color="auto" w:fill="auto"/>
          </w:tcPr>
          <w:p w14:paraId="35A2B0C8" w14:textId="77777777" w:rsidR="00F90BFA" w:rsidRPr="000B63FD" w:rsidRDefault="00F90BFA" w:rsidP="006254F7">
            <w:pPr>
              <w:pStyle w:val="TAL"/>
            </w:pPr>
            <w:r w:rsidRPr="000B63FD">
              <w:t>SS</w:t>
            </w:r>
          </w:p>
        </w:tc>
        <w:tc>
          <w:tcPr>
            <w:tcW w:w="1275" w:type="dxa"/>
          </w:tcPr>
          <w:p w14:paraId="3D64BC0E" w14:textId="77777777" w:rsidR="00F90BFA" w:rsidRPr="000B63FD" w:rsidRDefault="00F90BFA" w:rsidP="006254F7">
            <w:pPr>
              <w:pStyle w:val="TAL"/>
            </w:pPr>
            <w:r>
              <w:t>SS</w:t>
            </w:r>
          </w:p>
        </w:tc>
      </w:tr>
      <w:tr w:rsidR="00F90BFA" w:rsidRPr="000B63FD" w14:paraId="502F3E42" w14:textId="77777777" w:rsidTr="006254F7">
        <w:trPr>
          <w:cantSplit/>
          <w:jc w:val="center"/>
        </w:trPr>
        <w:tc>
          <w:tcPr>
            <w:tcW w:w="2628" w:type="dxa"/>
            <w:shd w:val="clear" w:color="auto" w:fill="auto"/>
          </w:tcPr>
          <w:p w14:paraId="7B5A3F34" w14:textId="77777777" w:rsidR="00F90BFA" w:rsidRPr="000B63FD" w:rsidRDefault="00F90BFA" w:rsidP="006254F7">
            <w:pPr>
              <w:pStyle w:val="TAL"/>
            </w:pPr>
            <w:r w:rsidRPr="000B63FD">
              <w:t>308 Permanent Redirect</w:t>
            </w:r>
          </w:p>
        </w:tc>
        <w:tc>
          <w:tcPr>
            <w:tcW w:w="1053" w:type="dxa"/>
            <w:shd w:val="clear" w:color="auto" w:fill="auto"/>
          </w:tcPr>
          <w:p w14:paraId="503797EA" w14:textId="77777777" w:rsidR="00F90BFA" w:rsidRPr="000B63FD" w:rsidRDefault="00F90BFA" w:rsidP="006254F7">
            <w:pPr>
              <w:pStyle w:val="TAL"/>
            </w:pPr>
            <w:r w:rsidRPr="000B63FD">
              <w:t>SS</w:t>
            </w:r>
          </w:p>
        </w:tc>
        <w:tc>
          <w:tcPr>
            <w:tcW w:w="1417" w:type="dxa"/>
            <w:shd w:val="clear" w:color="auto" w:fill="auto"/>
          </w:tcPr>
          <w:p w14:paraId="7FCBC6BE" w14:textId="77777777" w:rsidR="00F90BFA" w:rsidRPr="000B63FD" w:rsidRDefault="00F90BFA" w:rsidP="006254F7">
            <w:pPr>
              <w:pStyle w:val="TAL"/>
            </w:pPr>
            <w:r w:rsidRPr="000B63FD">
              <w:t>SS</w:t>
            </w:r>
          </w:p>
        </w:tc>
        <w:tc>
          <w:tcPr>
            <w:tcW w:w="1134" w:type="dxa"/>
            <w:shd w:val="clear" w:color="auto" w:fill="auto"/>
          </w:tcPr>
          <w:p w14:paraId="479465F4" w14:textId="77777777" w:rsidR="00F90BFA" w:rsidRPr="000B63FD" w:rsidRDefault="00F90BFA" w:rsidP="006254F7">
            <w:pPr>
              <w:pStyle w:val="TAL"/>
            </w:pPr>
            <w:r w:rsidRPr="000B63FD">
              <w:t>SS</w:t>
            </w:r>
          </w:p>
        </w:tc>
        <w:tc>
          <w:tcPr>
            <w:tcW w:w="1134" w:type="dxa"/>
            <w:shd w:val="clear" w:color="auto" w:fill="auto"/>
          </w:tcPr>
          <w:p w14:paraId="23181018" w14:textId="77777777" w:rsidR="00F90BFA" w:rsidRPr="000B63FD" w:rsidRDefault="00F90BFA" w:rsidP="006254F7">
            <w:pPr>
              <w:pStyle w:val="TAL"/>
            </w:pPr>
            <w:r w:rsidRPr="000B63FD">
              <w:t>SS</w:t>
            </w:r>
          </w:p>
        </w:tc>
        <w:tc>
          <w:tcPr>
            <w:tcW w:w="993" w:type="dxa"/>
            <w:shd w:val="clear" w:color="auto" w:fill="auto"/>
          </w:tcPr>
          <w:p w14:paraId="6D2E2303" w14:textId="77777777" w:rsidR="00F90BFA" w:rsidRPr="000B63FD" w:rsidRDefault="00F90BFA" w:rsidP="006254F7">
            <w:pPr>
              <w:pStyle w:val="TAL"/>
            </w:pPr>
            <w:r w:rsidRPr="000B63FD">
              <w:t>SS</w:t>
            </w:r>
          </w:p>
        </w:tc>
        <w:tc>
          <w:tcPr>
            <w:tcW w:w="1275" w:type="dxa"/>
          </w:tcPr>
          <w:p w14:paraId="1E021012" w14:textId="77777777" w:rsidR="00F90BFA" w:rsidRPr="000B63FD" w:rsidRDefault="00F90BFA" w:rsidP="006254F7">
            <w:pPr>
              <w:pStyle w:val="TAL"/>
            </w:pPr>
            <w:r>
              <w:t>SS</w:t>
            </w:r>
          </w:p>
        </w:tc>
      </w:tr>
      <w:tr w:rsidR="00F90BFA" w:rsidRPr="000B63FD" w14:paraId="6C9DDAD9" w14:textId="77777777" w:rsidTr="006254F7">
        <w:trPr>
          <w:cantSplit/>
          <w:jc w:val="center"/>
        </w:trPr>
        <w:tc>
          <w:tcPr>
            <w:tcW w:w="2628" w:type="dxa"/>
            <w:shd w:val="clear" w:color="auto" w:fill="auto"/>
          </w:tcPr>
          <w:p w14:paraId="3F743AE6" w14:textId="77777777" w:rsidR="00F90BFA" w:rsidRPr="000B63FD" w:rsidRDefault="00F90BFA" w:rsidP="006254F7">
            <w:pPr>
              <w:pStyle w:val="TAL"/>
            </w:pPr>
            <w:r w:rsidRPr="000B63FD">
              <w:t>400 Bad Request</w:t>
            </w:r>
          </w:p>
        </w:tc>
        <w:tc>
          <w:tcPr>
            <w:tcW w:w="1053" w:type="dxa"/>
            <w:shd w:val="clear" w:color="auto" w:fill="auto"/>
          </w:tcPr>
          <w:p w14:paraId="690469FC" w14:textId="77777777" w:rsidR="00F90BFA" w:rsidRPr="000B63FD" w:rsidRDefault="00F90BFA" w:rsidP="006254F7">
            <w:pPr>
              <w:pStyle w:val="TAL"/>
            </w:pPr>
            <w:r w:rsidRPr="000B63FD">
              <w:t>M</w:t>
            </w:r>
          </w:p>
        </w:tc>
        <w:tc>
          <w:tcPr>
            <w:tcW w:w="1417" w:type="dxa"/>
            <w:shd w:val="clear" w:color="auto" w:fill="auto"/>
          </w:tcPr>
          <w:p w14:paraId="6962DFFB" w14:textId="77777777" w:rsidR="00F90BFA" w:rsidRPr="000B63FD" w:rsidRDefault="00F90BFA" w:rsidP="006254F7">
            <w:pPr>
              <w:pStyle w:val="TAL"/>
            </w:pPr>
            <w:r w:rsidRPr="000B63FD">
              <w:t>M</w:t>
            </w:r>
          </w:p>
        </w:tc>
        <w:tc>
          <w:tcPr>
            <w:tcW w:w="1134" w:type="dxa"/>
            <w:shd w:val="clear" w:color="auto" w:fill="auto"/>
          </w:tcPr>
          <w:p w14:paraId="11378E8E" w14:textId="77777777" w:rsidR="00F90BFA" w:rsidRPr="000B63FD" w:rsidRDefault="00F90BFA" w:rsidP="006254F7">
            <w:pPr>
              <w:pStyle w:val="TAL"/>
            </w:pPr>
            <w:r w:rsidRPr="000B63FD">
              <w:t>M</w:t>
            </w:r>
          </w:p>
        </w:tc>
        <w:tc>
          <w:tcPr>
            <w:tcW w:w="1134" w:type="dxa"/>
            <w:shd w:val="clear" w:color="auto" w:fill="auto"/>
          </w:tcPr>
          <w:p w14:paraId="1B64A66B" w14:textId="77777777" w:rsidR="00F90BFA" w:rsidRPr="000B63FD" w:rsidRDefault="00F90BFA" w:rsidP="006254F7">
            <w:pPr>
              <w:pStyle w:val="TAL"/>
            </w:pPr>
            <w:r w:rsidRPr="000B63FD">
              <w:t>M</w:t>
            </w:r>
          </w:p>
        </w:tc>
        <w:tc>
          <w:tcPr>
            <w:tcW w:w="993" w:type="dxa"/>
            <w:shd w:val="clear" w:color="auto" w:fill="auto"/>
          </w:tcPr>
          <w:p w14:paraId="7F511F9F" w14:textId="77777777" w:rsidR="00F90BFA" w:rsidRPr="000B63FD" w:rsidRDefault="00F90BFA" w:rsidP="006254F7">
            <w:pPr>
              <w:pStyle w:val="TAL"/>
            </w:pPr>
            <w:r w:rsidRPr="000B63FD">
              <w:t>M</w:t>
            </w:r>
          </w:p>
        </w:tc>
        <w:tc>
          <w:tcPr>
            <w:tcW w:w="1275" w:type="dxa"/>
          </w:tcPr>
          <w:p w14:paraId="66372546" w14:textId="77777777" w:rsidR="00F90BFA" w:rsidRPr="000B63FD" w:rsidRDefault="00F90BFA" w:rsidP="006254F7">
            <w:pPr>
              <w:pStyle w:val="TAL"/>
            </w:pPr>
            <w:r w:rsidRPr="000B63FD">
              <w:t>M</w:t>
            </w:r>
          </w:p>
        </w:tc>
      </w:tr>
      <w:tr w:rsidR="00F90BFA" w:rsidRPr="000B63FD" w14:paraId="31CB50E6" w14:textId="77777777" w:rsidTr="006254F7">
        <w:trPr>
          <w:cantSplit/>
          <w:jc w:val="center"/>
        </w:trPr>
        <w:tc>
          <w:tcPr>
            <w:tcW w:w="2628" w:type="dxa"/>
            <w:shd w:val="clear" w:color="auto" w:fill="auto"/>
          </w:tcPr>
          <w:p w14:paraId="7EE1B0A9" w14:textId="77777777" w:rsidR="00F90BFA" w:rsidRPr="000B63FD" w:rsidRDefault="00F90BFA" w:rsidP="006254F7">
            <w:pPr>
              <w:pStyle w:val="TAL"/>
            </w:pPr>
            <w:r w:rsidRPr="000B63FD">
              <w:rPr>
                <w:rFonts w:hint="eastAsia"/>
              </w:rPr>
              <w:t>401 Unauthorized</w:t>
            </w:r>
          </w:p>
        </w:tc>
        <w:tc>
          <w:tcPr>
            <w:tcW w:w="1053" w:type="dxa"/>
            <w:shd w:val="clear" w:color="auto" w:fill="auto"/>
          </w:tcPr>
          <w:p w14:paraId="33435116" w14:textId="77777777" w:rsidR="00F90BFA" w:rsidRPr="000B63FD" w:rsidRDefault="00F90BFA" w:rsidP="006254F7">
            <w:pPr>
              <w:pStyle w:val="TAL"/>
            </w:pPr>
            <w:r w:rsidRPr="000B63FD">
              <w:rPr>
                <w:rFonts w:hint="eastAsia"/>
              </w:rPr>
              <w:t>M</w:t>
            </w:r>
          </w:p>
        </w:tc>
        <w:tc>
          <w:tcPr>
            <w:tcW w:w="1417" w:type="dxa"/>
            <w:shd w:val="clear" w:color="auto" w:fill="auto"/>
          </w:tcPr>
          <w:p w14:paraId="388A7F0D" w14:textId="77777777" w:rsidR="00F90BFA" w:rsidRPr="000B63FD" w:rsidRDefault="00F90BFA" w:rsidP="006254F7">
            <w:pPr>
              <w:pStyle w:val="TAL"/>
            </w:pPr>
            <w:r w:rsidRPr="000B63FD">
              <w:rPr>
                <w:rFonts w:hint="eastAsia"/>
              </w:rPr>
              <w:t>M</w:t>
            </w:r>
          </w:p>
        </w:tc>
        <w:tc>
          <w:tcPr>
            <w:tcW w:w="1134" w:type="dxa"/>
            <w:shd w:val="clear" w:color="auto" w:fill="auto"/>
          </w:tcPr>
          <w:p w14:paraId="3438E932" w14:textId="77777777" w:rsidR="00F90BFA" w:rsidRPr="000B63FD" w:rsidRDefault="00F90BFA" w:rsidP="006254F7">
            <w:pPr>
              <w:pStyle w:val="TAL"/>
            </w:pPr>
            <w:r w:rsidRPr="000B63FD">
              <w:rPr>
                <w:rFonts w:hint="eastAsia"/>
              </w:rPr>
              <w:t>M</w:t>
            </w:r>
          </w:p>
        </w:tc>
        <w:tc>
          <w:tcPr>
            <w:tcW w:w="1134" w:type="dxa"/>
            <w:shd w:val="clear" w:color="auto" w:fill="auto"/>
          </w:tcPr>
          <w:p w14:paraId="0656E3FB" w14:textId="77777777" w:rsidR="00F90BFA" w:rsidRPr="000B63FD" w:rsidRDefault="00F90BFA" w:rsidP="006254F7">
            <w:pPr>
              <w:pStyle w:val="TAL"/>
            </w:pPr>
            <w:r w:rsidRPr="000B63FD">
              <w:rPr>
                <w:rFonts w:hint="eastAsia"/>
              </w:rPr>
              <w:t>M</w:t>
            </w:r>
          </w:p>
        </w:tc>
        <w:tc>
          <w:tcPr>
            <w:tcW w:w="993" w:type="dxa"/>
            <w:shd w:val="clear" w:color="auto" w:fill="auto"/>
          </w:tcPr>
          <w:p w14:paraId="4E74CC3B" w14:textId="77777777" w:rsidR="00F90BFA" w:rsidRPr="000B63FD" w:rsidRDefault="00F90BFA" w:rsidP="006254F7">
            <w:pPr>
              <w:pStyle w:val="TAL"/>
            </w:pPr>
            <w:r w:rsidRPr="000B63FD">
              <w:rPr>
                <w:rFonts w:hint="eastAsia"/>
              </w:rPr>
              <w:t>M</w:t>
            </w:r>
          </w:p>
        </w:tc>
        <w:tc>
          <w:tcPr>
            <w:tcW w:w="1275" w:type="dxa"/>
          </w:tcPr>
          <w:p w14:paraId="71CBC82D" w14:textId="77777777" w:rsidR="00F90BFA" w:rsidRPr="000B63FD" w:rsidRDefault="00F90BFA" w:rsidP="006254F7">
            <w:pPr>
              <w:pStyle w:val="TAL"/>
            </w:pPr>
            <w:r>
              <w:t>M</w:t>
            </w:r>
          </w:p>
        </w:tc>
      </w:tr>
      <w:tr w:rsidR="00F90BFA" w:rsidRPr="000B63FD" w14:paraId="1B089344" w14:textId="77777777" w:rsidTr="006254F7">
        <w:trPr>
          <w:cantSplit/>
          <w:jc w:val="center"/>
        </w:trPr>
        <w:tc>
          <w:tcPr>
            <w:tcW w:w="2628" w:type="dxa"/>
            <w:shd w:val="clear" w:color="auto" w:fill="auto"/>
          </w:tcPr>
          <w:p w14:paraId="5FEB466B" w14:textId="77777777" w:rsidR="00F90BFA" w:rsidRPr="000B63FD" w:rsidRDefault="00F90BFA" w:rsidP="006254F7">
            <w:pPr>
              <w:pStyle w:val="TAL"/>
            </w:pPr>
            <w:r w:rsidRPr="000B63FD">
              <w:t>403 Forbidden</w:t>
            </w:r>
          </w:p>
        </w:tc>
        <w:tc>
          <w:tcPr>
            <w:tcW w:w="1053" w:type="dxa"/>
            <w:shd w:val="clear" w:color="auto" w:fill="auto"/>
          </w:tcPr>
          <w:p w14:paraId="5FF95FEB" w14:textId="77777777" w:rsidR="00F90BFA" w:rsidRPr="000B63FD" w:rsidRDefault="00F90BFA" w:rsidP="006254F7">
            <w:pPr>
              <w:pStyle w:val="TAL"/>
            </w:pPr>
            <w:r>
              <w:t>M</w:t>
            </w:r>
          </w:p>
        </w:tc>
        <w:tc>
          <w:tcPr>
            <w:tcW w:w="1417" w:type="dxa"/>
            <w:shd w:val="clear" w:color="auto" w:fill="auto"/>
          </w:tcPr>
          <w:p w14:paraId="7CE1AD88" w14:textId="77777777" w:rsidR="00F90BFA" w:rsidRPr="000B63FD" w:rsidRDefault="00F90BFA" w:rsidP="006254F7">
            <w:pPr>
              <w:pStyle w:val="TAL"/>
            </w:pPr>
            <w:r>
              <w:t>M</w:t>
            </w:r>
          </w:p>
        </w:tc>
        <w:tc>
          <w:tcPr>
            <w:tcW w:w="1134" w:type="dxa"/>
            <w:shd w:val="clear" w:color="auto" w:fill="auto"/>
          </w:tcPr>
          <w:p w14:paraId="78CB4193" w14:textId="77777777" w:rsidR="00F90BFA" w:rsidRPr="000B63FD" w:rsidRDefault="00F90BFA" w:rsidP="006254F7">
            <w:pPr>
              <w:pStyle w:val="TAL"/>
            </w:pPr>
            <w:r>
              <w:t>M</w:t>
            </w:r>
          </w:p>
        </w:tc>
        <w:tc>
          <w:tcPr>
            <w:tcW w:w="1134" w:type="dxa"/>
            <w:shd w:val="clear" w:color="auto" w:fill="auto"/>
          </w:tcPr>
          <w:p w14:paraId="289F9851" w14:textId="77777777" w:rsidR="00F90BFA" w:rsidRPr="000B63FD" w:rsidRDefault="00F90BFA" w:rsidP="006254F7">
            <w:pPr>
              <w:pStyle w:val="TAL"/>
            </w:pPr>
            <w:r>
              <w:t>M</w:t>
            </w:r>
          </w:p>
        </w:tc>
        <w:tc>
          <w:tcPr>
            <w:tcW w:w="993" w:type="dxa"/>
            <w:shd w:val="clear" w:color="auto" w:fill="auto"/>
          </w:tcPr>
          <w:p w14:paraId="0DA33545" w14:textId="77777777" w:rsidR="00F90BFA" w:rsidRPr="000B63FD" w:rsidRDefault="00F90BFA" w:rsidP="006254F7">
            <w:pPr>
              <w:pStyle w:val="TAL"/>
            </w:pPr>
            <w:r>
              <w:t>M</w:t>
            </w:r>
          </w:p>
        </w:tc>
        <w:tc>
          <w:tcPr>
            <w:tcW w:w="1275" w:type="dxa"/>
          </w:tcPr>
          <w:p w14:paraId="493F4360" w14:textId="77777777" w:rsidR="00F90BFA" w:rsidRDefault="00F90BFA" w:rsidP="006254F7">
            <w:pPr>
              <w:pStyle w:val="TAL"/>
            </w:pPr>
            <w:r>
              <w:t>M</w:t>
            </w:r>
          </w:p>
        </w:tc>
      </w:tr>
      <w:tr w:rsidR="00F90BFA" w:rsidRPr="000B63FD" w14:paraId="1C83AFE1" w14:textId="77777777" w:rsidTr="006254F7">
        <w:trPr>
          <w:cantSplit/>
          <w:jc w:val="center"/>
        </w:trPr>
        <w:tc>
          <w:tcPr>
            <w:tcW w:w="2628" w:type="dxa"/>
            <w:shd w:val="clear" w:color="auto" w:fill="auto"/>
          </w:tcPr>
          <w:p w14:paraId="330665EE" w14:textId="77777777" w:rsidR="00F90BFA" w:rsidRPr="000B63FD" w:rsidRDefault="00F90BFA" w:rsidP="006254F7">
            <w:pPr>
              <w:pStyle w:val="TAL"/>
            </w:pPr>
            <w:r w:rsidRPr="000B63FD">
              <w:t>404 Not Found</w:t>
            </w:r>
          </w:p>
        </w:tc>
        <w:tc>
          <w:tcPr>
            <w:tcW w:w="1053" w:type="dxa"/>
            <w:shd w:val="clear" w:color="auto" w:fill="auto"/>
          </w:tcPr>
          <w:p w14:paraId="17812737" w14:textId="77777777" w:rsidR="00F90BFA" w:rsidRPr="000B63FD" w:rsidRDefault="00F90BFA" w:rsidP="006254F7">
            <w:pPr>
              <w:pStyle w:val="TAL"/>
            </w:pPr>
            <w:r>
              <w:t>M</w:t>
            </w:r>
          </w:p>
        </w:tc>
        <w:tc>
          <w:tcPr>
            <w:tcW w:w="1417" w:type="dxa"/>
            <w:shd w:val="clear" w:color="auto" w:fill="auto"/>
          </w:tcPr>
          <w:p w14:paraId="50CA34F5" w14:textId="77777777" w:rsidR="00F90BFA" w:rsidRPr="000B63FD" w:rsidRDefault="00F90BFA" w:rsidP="006254F7">
            <w:pPr>
              <w:pStyle w:val="TAL"/>
            </w:pPr>
            <w:r>
              <w:t>M</w:t>
            </w:r>
          </w:p>
        </w:tc>
        <w:tc>
          <w:tcPr>
            <w:tcW w:w="1134" w:type="dxa"/>
            <w:shd w:val="clear" w:color="auto" w:fill="auto"/>
          </w:tcPr>
          <w:p w14:paraId="785E7BE2" w14:textId="77777777" w:rsidR="00F90BFA" w:rsidRPr="000B63FD" w:rsidRDefault="00F90BFA" w:rsidP="006254F7">
            <w:pPr>
              <w:pStyle w:val="TAL"/>
            </w:pPr>
            <w:r>
              <w:t>M</w:t>
            </w:r>
          </w:p>
        </w:tc>
        <w:tc>
          <w:tcPr>
            <w:tcW w:w="1134" w:type="dxa"/>
            <w:shd w:val="clear" w:color="auto" w:fill="auto"/>
          </w:tcPr>
          <w:p w14:paraId="5BC387FC" w14:textId="77777777" w:rsidR="00F90BFA" w:rsidRPr="000B63FD" w:rsidRDefault="00F90BFA" w:rsidP="006254F7">
            <w:pPr>
              <w:pStyle w:val="TAL"/>
            </w:pPr>
            <w:r>
              <w:t>M</w:t>
            </w:r>
          </w:p>
        </w:tc>
        <w:tc>
          <w:tcPr>
            <w:tcW w:w="993" w:type="dxa"/>
            <w:shd w:val="clear" w:color="auto" w:fill="auto"/>
          </w:tcPr>
          <w:p w14:paraId="7744A430" w14:textId="77777777" w:rsidR="00F90BFA" w:rsidRPr="000B63FD" w:rsidRDefault="00F90BFA" w:rsidP="006254F7">
            <w:pPr>
              <w:pStyle w:val="TAL"/>
            </w:pPr>
            <w:r>
              <w:t>M</w:t>
            </w:r>
          </w:p>
        </w:tc>
        <w:tc>
          <w:tcPr>
            <w:tcW w:w="1275" w:type="dxa"/>
          </w:tcPr>
          <w:p w14:paraId="1F5BB6E2" w14:textId="77777777" w:rsidR="00F90BFA" w:rsidRDefault="00F90BFA" w:rsidP="006254F7">
            <w:pPr>
              <w:pStyle w:val="TAL"/>
            </w:pPr>
            <w:r w:rsidRPr="000B63FD">
              <w:t>M</w:t>
            </w:r>
          </w:p>
        </w:tc>
      </w:tr>
      <w:tr w:rsidR="00F90BFA" w:rsidRPr="000B63FD" w14:paraId="4A638E61" w14:textId="77777777" w:rsidTr="006254F7">
        <w:trPr>
          <w:cantSplit/>
          <w:jc w:val="center"/>
        </w:trPr>
        <w:tc>
          <w:tcPr>
            <w:tcW w:w="2628" w:type="dxa"/>
            <w:shd w:val="clear" w:color="auto" w:fill="auto"/>
          </w:tcPr>
          <w:p w14:paraId="02FF11ED" w14:textId="77777777" w:rsidR="00F90BFA" w:rsidRPr="000B63FD" w:rsidRDefault="00F90BFA" w:rsidP="006254F7">
            <w:pPr>
              <w:pStyle w:val="TAL"/>
            </w:pPr>
            <w:r w:rsidRPr="000B63FD">
              <w:t>405 Method Not Allowed</w:t>
            </w:r>
          </w:p>
        </w:tc>
        <w:tc>
          <w:tcPr>
            <w:tcW w:w="1053" w:type="dxa"/>
            <w:shd w:val="clear" w:color="auto" w:fill="auto"/>
          </w:tcPr>
          <w:p w14:paraId="0E5F53A5" w14:textId="77777777" w:rsidR="00F90BFA" w:rsidRPr="000B63FD" w:rsidRDefault="00F90BFA" w:rsidP="006254F7">
            <w:pPr>
              <w:pStyle w:val="TAL"/>
            </w:pPr>
            <w:r w:rsidRPr="000B63FD">
              <w:t>SS</w:t>
            </w:r>
          </w:p>
        </w:tc>
        <w:tc>
          <w:tcPr>
            <w:tcW w:w="1417" w:type="dxa"/>
            <w:shd w:val="clear" w:color="auto" w:fill="auto"/>
          </w:tcPr>
          <w:p w14:paraId="7A188A4D" w14:textId="77777777" w:rsidR="00F90BFA" w:rsidRPr="000B63FD" w:rsidRDefault="00F90BFA" w:rsidP="006254F7">
            <w:pPr>
              <w:pStyle w:val="TAL"/>
            </w:pPr>
            <w:r w:rsidRPr="000B63FD">
              <w:t>SS</w:t>
            </w:r>
          </w:p>
        </w:tc>
        <w:tc>
          <w:tcPr>
            <w:tcW w:w="1134" w:type="dxa"/>
            <w:shd w:val="clear" w:color="auto" w:fill="auto"/>
          </w:tcPr>
          <w:p w14:paraId="1A7EA702" w14:textId="77777777" w:rsidR="00F90BFA" w:rsidRPr="000B63FD" w:rsidRDefault="00F90BFA" w:rsidP="006254F7">
            <w:pPr>
              <w:pStyle w:val="TAL"/>
            </w:pPr>
            <w:r w:rsidRPr="000B63FD">
              <w:t>SS</w:t>
            </w:r>
          </w:p>
        </w:tc>
        <w:tc>
          <w:tcPr>
            <w:tcW w:w="1134" w:type="dxa"/>
            <w:shd w:val="clear" w:color="auto" w:fill="auto"/>
          </w:tcPr>
          <w:p w14:paraId="07D9B519" w14:textId="77777777" w:rsidR="00F90BFA" w:rsidRPr="000B63FD" w:rsidDel="005643E3" w:rsidRDefault="00F90BFA" w:rsidP="006254F7">
            <w:pPr>
              <w:pStyle w:val="TAL"/>
            </w:pPr>
            <w:r w:rsidRPr="000B63FD">
              <w:t>SS</w:t>
            </w:r>
          </w:p>
        </w:tc>
        <w:tc>
          <w:tcPr>
            <w:tcW w:w="993" w:type="dxa"/>
            <w:shd w:val="clear" w:color="auto" w:fill="auto"/>
          </w:tcPr>
          <w:p w14:paraId="46052A7E" w14:textId="77777777" w:rsidR="00F90BFA" w:rsidRPr="000B63FD" w:rsidDel="005643E3" w:rsidRDefault="00F90BFA" w:rsidP="006254F7">
            <w:pPr>
              <w:pStyle w:val="TAL"/>
            </w:pPr>
            <w:r w:rsidRPr="000B63FD">
              <w:t>SS</w:t>
            </w:r>
          </w:p>
        </w:tc>
        <w:tc>
          <w:tcPr>
            <w:tcW w:w="1275" w:type="dxa"/>
          </w:tcPr>
          <w:p w14:paraId="4F3BF645" w14:textId="77777777" w:rsidR="00F90BFA" w:rsidRPr="000B63FD" w:rsidRDefault="00F90BFA" w:rsidP="006254F7">
            <w:pPr>
              <w:pStyle w:val="TAL"/>
            </w:pPr>
            <w:r>
              <w:t>SS</w:t>
            </w:r>
          </w:p>
        </w:tc>
      </w:tr>
      <w:tr w:rsidR="00F90BFA" w:rsidRPr="000B63FD" w14:paraId="53591BBF" w14:textId="77777777" w:rsidTr="006254F7">
        <w:trPr>
          <w:cantSplit/>
          <w:jc w:val="center"/>
        </w:trPr>
        <w:tc>
          <w:tcPr>
            <w:tcW w:w="2628" w:type="dxa"/>
            <w:shd w:val="clear" w:color="auto" w:fill="auto"/>
          </w:tcPr>
          <w:p w14:paraId="685A0CDB" w14:textId="77777777" w:rsidR="00F90BFA" w:rsidRPr="000B63FD" w:rsidRDefault="00F90BFA" w:rsidP="006254F7">
            <w:pPr>
              <w:pStyle w:val="TAL"/>
            </w:pPr>
            <w:r w:rsidRPr="000B63FD">
              <w:t>406 Not Acceptable</w:t>
            </w:r>
          </w:p>
        </w:tc>
        <w:tc>
          <w:tcPr>
            <w:tcW w:w="1053" w:type="dxa"/>
            <w:shd w:val="clear" w:color="auto" w:fill="auto"/>
          </w:tcPr>
          <w:p w14:paraId="61AC23CB" w14:textId="77777777" w:rsidR="00F90BFA" w:rsidRPr="000B63FD" w:rsidRDefault="00F90BFA" w:rsidP="006254F7">
            <w:pPr>
              <w:pStyle w:val="TAL"/>
            </w:pPr>
            <w:r w:rsidRPr="000B63FD">
              <w:t>N/A</w:t>
            </w:r>
          </w:p>
        </w:tc>
        <w:tc>
          <w:tcPr>
            <w:tcW w:w="1417" w:type="dxa"/>
            <w:shd w:val="clear" w:color="auto" w:fill="auto"/>
          </w:tcPr>
          <w:p w14:paraId="23E614B7" w14:textId="77777777" w:rsidR="00F90BFA" w:rsidRPr="000B63FD" w:rsidRDefault="00F90BFA" w:rsidP="006254F7">
            <w:pPr>
              <w:pStyle w:val="TAL"/>
            </w:pPr>
            <w:r>
              <w:t>M</w:t>
            </w:r>
          </w:p>
        </w:tc>
        <w:tc>
          <w:tcPr>
            <w:tcW w:w="1134" w:type="dxa"/>
            <w:shd w:val="clear" w:color="auto" w:fill="auto"/>
          </w:tcPr>
          <w:p w14:paraId="4CB56E85" w14:textId="77777777" w:rsidR="00F90BFA" w:rsidRPr="000B63FD" w:rsidRDefault="00F90BFA" w:rsidP="006254F7">
            <w:pPr>
              <w:pStyle w:val="TAL"/>
            </w:pPr>
            <w:r w:rsidRPr="000B63FD">
              <w:t>N/A</w:t>
            </w:r>
          </w:p>
        </w:tc>
        <w:tc>
          <w:tcPr>
            <w:tcW w:w="1134" w:type="dxa"/>
            <w:shd w:val="clear" w:color="auto" w:fill="auto"/>
          </w:tcPr>
          <w:p w14:paraId="675DCD70" w14:textId="77777777" w:rsidR="00F90BFA" w:rsidRPr="000B63FD" w:rsidRDefault="00F90BFA" w:rsidP="006254F7">
            <w:pPr>
              <w:pStyle w:val="TAL"/>
            </w:pPr>
            <w:r w:rsidRPr="000B63FD">
              <w:t>N/A</w:t>
            </w:r>
          </w:p>
        </w:tc>
        <w:tc>
          <w:tcPr>
            <w:tcW w:w="993" w:type="dxa"/>
            <w:shd w:val="clear" w:color="auto" w:fill="auto"/>
          </w:tcPr>
          <w:p w14:paraId="149F3BD3" w14:textId="77777777" w:rsidR="00F90BFA" w:rsidRPr="000B63FD" w:rsidRDefault="00F90BFA" w:rsidP="006254F7">
            <w:pPr>
              <w:pStyle w:val="TAL"/>
            </w:pPr>
            <w:r w:rsidRPr="000B63FD">
              <w:t>N/A</w:t>
            </w:r>
          </w:p>
        </w:tc>
        <w:tc>
          <w:tcPr>
            <w:tcW w:w="1275" w:type="dxa"/>
          </w:tcPr>
          <w:p w14:paraId="3BC6C3FA" w14:textId="77777777" w:rsidR="00F90BFA" w:rsidRPr="000B63FD" w:rsidRDefault="00F90BFA" w:rsidP="006254F7">
            <w:pPr>
              <w:pStyle w:val="TAL"/>
            </w:pPr>
            <w:r>
              <w:t>SS</w:t>
            </w:r>
          </w:p>
        </w:tc>
      </w:tr>
      <w:tr w:rsidR="00F90BFA" w:rsidRPr="000B63FD" w14:paraId="38426B3A" w14:textId="77777777" w:rsidTr="006254F7">
        <w:trPr>
          <w:cantSplit/>
          <w:jc w:val="center"/>
        </w:trPr>
        <w:tc>
          <w:tcPr>
            <w:tcW w:w="2628" w:type="dxa"/>
            <w:shd w:val="clear" w:color="auto" w:fill="auto"/>
          </w:tcPr>
          <w:p w14:paraId="1C8A44A2" w14:textId="77777777" w:rsidR="00F90BFA" w:rsidRPr="000B63FD" w:rsidRDefault="00F90BFA" w:rsidP="006254F7">
            <w:pPr>
              <w:pStyle w:val="TAL"/>
            </w:pPr>
            <w:r w:rsidRPr="000B63FD">
              <w:t>408 Request Timeout</w:t>
            </w:r>
          </w:p>
        </w:tc>
        <w:tc>
          <w:tcPr>
            <w:tcW w:w="1053" w:type="dxa"/>
            <w:shd w:val="clear" w:color="auto" w:fill="auto"/>
          </w:tcPr>
          <w:p w14:paraId="7F77B0F2" w14:textId="77777777" w:rsidR="00F90BFA" w:rsidRPr="000B63FD" w:rsidRDefault="00F90BFA" w:rsidP="006254F7">
            <w:pPr>
              <w:pStyle w:val="TAL"/>
            </w:pPr>
            <w:r w:rsidRPr="000B63FD">
              <w:t>SS</w:t>
            </w:r>
          </w:p>
        </w:tc>
        <w:tc>
          <w:tcPr>
            <w:tcW w:w="1417" w:type="dxa"/>
            <w:shd w:val="clear" w:color="auto" w:fill="auto"/>
          </w:tcPr>
          <w:p w14:paraId="2DCC39AA" w14:textId="77777777" w:rsidR="00F90BFA" w:rsidRPr="000B63FD" w:rsidRDefault="00F90BFA" w:rsidP="006254F7">
            <w:pPr>
              <w:pStyle w:val="TAL"/>
            </w:pPr>
            <w:r w:rsidRPr="000B63FD">
              <w:t>SS</w:t>
            </w:r>
          </w:p>
        </w:tc>
        <w:tc>
          <w:tcPr>
            <w:tcW w:w="1134" w:type="dxa"/>
            <w:shd w:val="clear" w:color="auto" w:fill="auto"/>
          </w:tcPr>
          <w:p w14:paraId="0ECCEB14" w14:textId="77777777" w:rsidR="00F90BFA" w:rsidRPr="000B63FD" w:rsidRDefault="00F90BFA" w:rsidP="006254F7">
            <w:pPr>
              <w:pStyle w:val="TAL"/>
            </w:pPr>
            <w:r w:rsidRPr="000B63FD">
              <w:t>SS</w:t>
            </w:r>
          </w:p>
        </w:tc>
        <w:tc>
          <w:tcPr>
            <w:tcW w:w="1134" w:type="dxa"/>
            <w:shd w:val="clear" w:color="auto" w:fill="auto"/>
          </w:tcPr>
          <w:p w14:paraId="66631A35" w14:textId="77777777" w:rsidR="00F90BFA" w:rsidRPr="000B63FD" w:rsidRDefault="00F90BFA" w:rsidP="006254F7">
            <w:pPr>
              <w:pStyle w:val="TAL"/>
            </w:pPr>
            <w:r w:rsidRPr="000B63FD">
              <w:t>SS</w:t>
            </w:r>
          </w:p>
        </w:tc>
        <w:tc>
          <w:tcPr>
            <w:tcW w:w="993" w:type="dxa"/>
            <w:shd w:val="clear" w:color="auto" w:fill="auto"/>
          </w:tcPr>
          <w:p w14:paraId="02F14916" w14:textId="77777777" w:rsidR="00F90BFA" w:rsidRPr="000B63FD" w:rsidRDefault="00F90BFA" w:rsidP="006254F7">
            <w:pPr>
              <w:pStyle w:val="TAL"/>
            </w:pPr>
            <w:r w:rsidRPr="000B63FD">
              <w:t>SS</w:t>
            </w:r>
          </w:p>
        </w:tc>
        <w:tc>
          <w:tcPr>
            <w:tcW w:w="1275" w:type="dxa"/>
          </w:tcPr>
          <w:p w14:paraId="7D8D7EB2" w14:textId="77777777" w:rsidR="00F90BFA" w:rsidRPr="000B63FD" w:rsidRDefault="00F90BFA" w:rsidP="006254F7">
            <w:pPr>
              <w:pStyle w:val="TAL"/>
            </w:pPr>
            <w:r>
              <w:t>SS</w:t>
            </w:r>
          </w:p>
        </w:tc>
      </w:tr>
      <w:tr w:rsidR="00F90BFA" w:rsidRPr="000B63FD" w14:paraId="00B7220F" w14:textId="77777777" w:rsidTr="006254F7">
        <w:trPr>
          <w:cantSplit/>
          <w:jc w:val="center"/>
        </w:trPr>
        <w:tc>
          <w:tcPr>
            <w:tcW w:w="2628" w:type="dxa"/>
            <w:shd w:val="clear" w:color="auto" w:fill="auto"/>
          </w:tcPr>
          <w:p w14:paraId="67186483" w14:textId="77777777" w:rsidR="00F90BFA" w:rsidRPr="000B63FD" w:rsidRDefault="00F90BFA" w:rsidP="006254F7">
            <w:pPr>
              <w:pStyle w:val="TAL"/>
            </w:pPr>
            <w:r w:rsidRPr="000B63FD">
              <w:t>409 Conflict</w:t>
            </w:r>
          </w:p>
        </w:tc>
        <w:tc>
          <w:tcPr>
            <w:tcW w:w="1053" w:type="dxa"/>
            <w:shd w:val="clear" w:color="auto" w:fill="auto"/>
          </w:tcPr>
          <w:p w14:paraId="2DD4EAA1" w14:textId="77777777" w:rsidR="00F90BFA" w:rsidRPr="000B63FD" w:rsidRDefault="00F90BFA" w:rsidP="006254F7">
            <w:pPr>
              <w:pStyle w:val="TAL"/>
            </w:pPr>
            <w:r w:rsidRPr="000B63FD">
              <w:rPr>
                <w:rFonts w:hint="eastAsia"/>
              </w:rPr>
              <w:t>N/A</w:t>
            </w:r>
          </w:p>
        </w:tc>
        <w:tc>
          <w:tcPr>
            <w:tcW w:w="1417" w:type="dxa"/>
            <w:shd w:val="clear" w:color="auto" w:fill="auto"/>
          </w:tcPr>
          <w:p w14:paraId="5C39F1B0" w14:textId="77777777" w:rsidR="00F90BFA" w:rsidRPr="000B63FD" w:rsidRDefault="00F90BFA" w:rsidP="006254F7">
            <w:pPr>
              <w:pStyle w:val="TAL"/>
            </w:pPr>
            <w:r w:rsidRPr="000B63FD">
              <w:t>N/A</w:t>
            </w:r>
          </w:p>
        </w:tc>
        <w:tc>
          <w:tcPr>
            <w:tcW w:w="1134" w:type="dxa"/>
            <w:shd w:val="clear" w:color="auto" w:fill="auto"/>
          </w:tcPr>
          <w:p w14:paraId="35F9C68D" w14:textId="77777777" w:rsidR="00F90BFA" w:rsidRPr="000B63FD" w:rsidRDefault="00F90BFA" w:rsidP="006254F7">
            <w:pPr>
              <w:pStyle w:val="TAL"/>
            </w:pPr>
            <w:r w:rsidRPr="000B63FD">
              <w:t>SS</w:t>
            </w:r>
          </w:p>
        </w:tc>
        <w:tc>
          <w:tcPr>
            <w:tcW w:w="1134" w:type="dxa"/>
            <w:shd w:val="clear" w:color="auto" w:fill="auto"/>
          </w:tcPr>
          <w:p w14:paraId="4A42F25A" w14:textId="77777777" w:rsidR="00F90BFA" w:rsidRPr="000B63FD" w:rsidRDefault="00F90BFA" w:rsidP="006254F7">
            <w:pPr>
              <w:pStyle w:val="TAL"/>
            </w:pPr>
            <w:r w:rsidRPr="000B63FD">
              <w:t>SS</w:t>
            </w:r>
          </w:p>
        </w:tc>
        <w:tc>
          <w:tcPr>
            <w:tcW w:w="993" w:type="dxa"/>
            <w:shd w:val="clear" w:color="auto" w:fill="auto"/>
          </w:tcPr>
          <w:p w14:paraId="05584C74" w14:textId="77777777" w:rsidR="00F90BFA" w:rsidRPr="000B63FD" w:rsidRDefault="00F90BFA" w:rsidP="006254F7">
            <w:pPr>
              <w:pStyle w:val="TAL"/>
            </w:pPr>
            <w:r w:rsidRPr="000B63FD">
              <w:t>SS</w:t>
            </w:r>
          </w:p>
        </w:tc>
        <w:tc>
          <w:tcPr>
            <w:tcW w:w="1275" w:type="dxa"/>
          </w:tcPr>
          <w:p w14:paraId="2779A4E1" w14:textId="77777777" w:rsidR="00F90BFA" w:rsidRPr="000B63FD" w:rsidRDefault="00F90BFA" w:rsidP="006254F7">
            <w:pPr>
              <w:pStyle w:val="TAL"/>
            </w:pPr>
            <w:r>
              <w:t>N/A</w:t>
            </w:r>
          </w:p>
        </w:tc>
      </w:tr>
      <w:tr w:rsidR="00F90BFA" w:rsidRPr="000B63FD" w14:paraId="58FB5F91" w14:textId="77777777" w:rsidTr="006254F7">
        <w:trPr>
          <w:cantSplit/>
          <w:jc w:val="center"/>
        </w:trPr>
        <w:tc>
          <w:tcPr>
            <w:tcW w:w="2628" w:type="dxa"/>
            <w:shd w:val="clear" w:color="auto" w:fill="auto"/>
          </w:tcPr>
          <w:p w14:paraId="0CA25685" w14:textId="77777777" w:rsidR="00F90BFA" w:rsidRPr="000B63FD" w:rsidRDefault="00F90BFA" w:rsidP="006254F7">
            <w:pPr>
              <w:pStyle w:val="TAL"/>
            </w:pPr>
            <w:r w:rsidRPr="000B63FD">
              <w:t>410 Gone</w:t>
            </w:r>
          </w:p>
        </w:tc>
        <w:tc>
          <w:tcPr>
            <w:tcW w:w="1053" w:type="dxa"/>
            <w:shd w:val="clear" w:color="auto" w:fill="auto"/>
          </w:tcPr>
          <w:p w14:paraId="4ADDE137" w14:textId="77777777" w:rsidR="00F90BFA" w:rsidRPr="000B63FD" w:rsidRDefault="00F90BFA" w:rsidP="006254F7">
            <w:pPr>
              <w:pStyle w:val="TAL"/>
            </w:pPr>
            <w:r w:rsidRPr="000B63FD">
              <w:t>SS</w:t>
            </w:r>
          </w:p>
        </w:tc>
        <w:tc>
          <w:tcPr>
            <w:tcW w:w="1417" w:type="dxa"/>
            <w:shd w:val="clear" w:color="auto" w:fill="auto"/>
          </w:tcPr>
          <w:p w14:paraId="3D15E976" w14:textId="77777777" w:rsidR="00F90BFA" w:rsidRPr="000B63FD" w:rsidRDefault="00F90BFA" w:rsidP="006254F7">
            <w:pPr>
              <w:pStyle w:val="TAL"/>
            </w:pPr>
            <w:r w:rsidRPr="000B63FD">
              <w:t>SS</w:t>
            </w:r>
          </w:p>
        </w:tc>
        <w:tc>
          <w:tcPr>
            <w:tcW w:w="1134" w:type="dxa"/>
            <w:shd w:val="clear" w:color="auto" w:fill="auto"/>
          </w:tcPr>
          <w:p w14:paraId="0CAA3A5F" w14:textId="77777777" w:rsidR="00F90BFA" w:rsidRPr="000B63FD" w:rsidRDefault="00F90BFA" w:rsidP="006254F7">
            <w:pPr>
              <w:pStyle w:val="TAL"/>
            </w:pPr>
            <w:r w:rsidRPr="000B63FD">
              <w:t>SS</w:t>
            </w:r>
          </w:p>
        </w:tc>
        <w:tc>
          <w:tcPr>
            <w:tcW w:w="1134" w:type="dxa"/>
            <w:shd w:val="clear" w:color="auto" w:fill="auto"/>
          </w:tcPr>
          <w:p w14:paraId="798E1491" w14:textId="77777777" w:rsidR="00F90BFA" w:rsidRPr="000B63FD" w:rsidRDefault="00F90BFA" w:rsidP="006254F7">
            <w:pPr>
              <w:pStyle w:val="TAL"/>
            </w:pPr>
            <w:r w:rsidRPr="000B63FD">
              <w:t>SS</w:t>
            </w:r>
          </w:p>
        </w:tc>
        <w:tc>
          <w:tcPr>
            <w:tcW w:w="993" w:type="dxa"/>
            <w:shd w:val="clear" w:color="auto" w:fill="auto"/>
          </w:tcPr>
          <w:p w14:paraId="5AB7F882" w14:textId="77777777" w:rsidR="00F90BFA" w:rsidRPr="000B63FD" w:rsidRDefault="00F90BFA" w:rsidP="006254F7">
            <w:pPr>
              <w:pStyle w:val="TAL"/>
            </w:pPr>
            <w:r w:rsidRPr="000B63FD">
              <w:t>SS</w:t>
            </w:r>
          </w:p>
        </w:tc>
        <w:tc>
          <w:tcPr>
            <w:tcW w:w="1275" w:type="dxa"/>
          </w:tcPr>
          <w:p w14:paraId="5EC57A8D" w14:textId="77777777" w:rsidR="00F90BFA" w:rsidRPr="000B63FD" w:rsidRDefault="00F90BFA" w:rsidP="006254F7">
            <w:pPr>
              <w:pStyle w:val="TAL"/>
            </w:pPr>
            <w:r>
              <w:t>SS</w:t>
            </w:r>
          </w:p>
        </w:tc>
      </w:tr>
      <w:tr w:rsidR="00F90BFA" w:rsidRPr="000B63FD" w14:paraId="0C7B1EB4" w14:textId="77777777" w:rsidTr="006254F7">
        <w:trPr>
          <w:cantSplit/>
          <w:jc w:val="center"/>
        </w:trPr>
        <w:tc>
          <w:tcPr>
            <w:tcW w:w="2628" w:type="dxa"/>
            <w:shd w:val="clear" w:color="auto" w:fill="auto"/>
          </w:tcPr>
          <w:p w14:paraId="3E8E308B" w14:textId="77777777" w:rsidR="00F90BFA" w:rsidRPr="000B63FD" w:rsidRDefault="00F90BFA" w:rsidP="006254F7">
            <w:pPr>
              <w:pStyle w:val="TAL"/>
            </w:pPr>
            <w:r w:rsidRPr="000B63FD">
              <w:t>411 Length Required</w:t>
            </w:r>
          </w:p>
        </w:tc>
        <w:tc>
          <w:tcPr>
            <w:tcW w:w="1053" w:type="dxa"/>
            <w:shd w:val="clear" w:color="auto" w:fill="auto"/>
          </w:tcPr>
          <w:p w14:paraId="6FE9096D" w14:textId="77777777" w:rsidR="00F90BFA" w:rsidRPr="000B63FD" w:rsidRDefault="00F90BFA" w:rsidP="006254F7">
            <w:pPr>
              <w:pStyle w:val="TAL"/>
            </w:pPr>
            <w:r w:rsidRPr="000B63FD">
              <w:t>N/A</w:t>
            </w:r>
          </w:p>
        </w:tc>
        <w:tc>
          <w:tcPr>
            <w:tcW w:w="1417" w:type="dxa"/>
            <w:shd w:val="clear" w:color="auto" w:fill="auto"/>
          </w:tcPr>
          <w:p w14:paraId="5A1B9EFF" w14:textId="77777777" w:rsidR="00F90BFA" w:rsidRPr="000B63FD" w:rsidRDefault="00F90BFA" w:rsidP="006254F7">
            <w:pPr>
              <w:pStyle w:val="TAL"/>
            </w:pPr>
            <w:r w:rsidRPr="000B63FD">
              <w:t>N/A</w:t>
            </w:r>
          </w:p>
        </w:tc>
        <w:tc>
          <w:tcPr>
            <w:tcW w:w="1134" w:type="dxa"/>
            <w:shd w:val="clear" w:color="auto" w:fill="auto"/>
          </w:tcPr>
          <w:p w14:paraId="70AF74F9" w14:textId="77777777" w:rsidR="00F90BFA" w:rsidRPr="000B63FD" w:rsidRDefault="00F90BFA" w:rsidP="006254F7">
            <w:pPr>
              <w:pStyle w:val="TAL"/>
            </w:pPr>
            <w:r w:rsidRPr="000B63FD">
              <w:t>M</w:t>
            </w:r>
          </w:p>
        </w:tc>
        <w:tc>
          <w:tcPr>
            <w:tcW w:w="1134" w:type="dxa"/>
            <w:shd w:val="clear" w:color="auto" w:fill="auto"/>
          </w:tcPr>
          <w:p w14:paraId="16277A95" w14:textId="77777777" w:rsidR="00F90BFA" w:rsidRPr="000B63FD" w:rsidRDefault="00F90BFA" w:rsidP="006254F7">
            <w:pPr>
              <w:pStyle w:val="TAL"/>
            </w:pPr>
            <w:r w:rsidRPr="000B63FD">
              <w:t>M</w:t>
            </w:r>
          </w:p>
        </w:tc>
        <w:tc>
          <w:tcPr>
            <w:tcW w:w="993" w:type="dxa"/>
            <w:shd w:val="clear" w:color="auto" w:fill="auto"/>
          </w:tcPr>
          <w:p w14:paraId="03965F01" w14:textId="77777777" w:rsidR="00F90BFA" w:rsidRPr="000B63FD" w:rsidRDefault="00F90BFA" w:rsidP="006254F7">
            <w:pPr>
              <w:pStyle w:val="TAL"/>
            </w:pPr>
            <w:r w:rsidRPr="000B63FD">
              <w:t>M</w:t>
            </w:r>
          </w:p>
        </w:tc>
        <w:tc>
          <w:tcPr>
            <w:tcW w:w="1275" w:type="dxa"/>
          </w:tcPr>
          <w:p w14:paraId="3AC757AB" w14:textId="77777777" w:rsidR="00F90BFA" w:rsidRPr="000B63FD" w:rsidRDefault="00F90BFA" w:rsidP="006254F7">
            <w:pPr>
              <w:pStyle w:val="TAL"/>
            </w:pPr>
            <w:r>
              <w:t>SS</w:t>
            </w:r>
          </w:p>
        </w:tc>
      </w:tr>
      <w:tr w:rsidR="00F90BFA" w:rsidRPr="000B63FD" w14:paraId="2116E398" w14:textId="77777777" w:rsidTr="006254F7">
        <w:trPr>
          <w:cantSplit/>
          <w:jc w:val="center"/>
        </w:trPr>
        <w:tc>
          <w:tcPr>
            <w:tcW w:w="2628" w:type="dxa"/>
            <w:shd w:val="clear" w:color="auto" w:fill="auto"/>
          </w:tcPr>
          <w:p w14:paraId="6A55A239" w14:textId="77777777"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14:paraId="723D65CE" w14:textId="77777777" w:rsidR="00F90BFA" w:rsidRPr="000B63FD" w:rsidRDefault="00F90BFA" w:rsidP="006254F7">
            <w:pPr>
              <w:pStyle w:val="TAL"/>
            </w:pPr>
            <w:r w:rsidRPr="000B63FD">
              <w:rPr>
                <w:rFonts w:hint="eastAsia"/>
              </w:rPr>
              <w:t>SS</w:t>
            </w:r>
          </w:p>
        </w:tc>
        <w:tc>
          <w:tcPr>
            <w:tcW w:w="1417" w:type="dxa"/>
            <w:shd w:val="clear" w:color="auto" w:fill="auto"/>
          </w:tcPr>
          <w:p w14:paraId="38778EC4" w14:textId="77777777" w:rsidR="00F90BFA" w:rsidRPr="000B63FD" w:rsidRDefault="00F90BFA" w:rsidP="006254F7">
            <w:pPr>
              <w:pStyle w:val="TAL"/>
            </w:pPr>
            <w:r w:rsidRPr="000B63FD">
              <w:rPr>
                <w:rFonts w:hint="eastAsia"/>
              </w:rPr>
              <w:t>SS</w:t>
            </w:r>
          </w:p>
        </w:tc>
        <w:tc>
          <w:tcPr>
            <w:tcW w:w="1134" w:type="dxa"/>
            <w:shd w:val="clear" w:color="auto" w:fill="auto"/>
          </w:tcPr>
          <w:p w14:paraId="5DACC3A7" w14:textId="77777777" w:rsidR="00F90BFA" w:rsidRPr="000B63FD" w:rsidRDefault="00F90BFA" w:rsidP="006254F7">
            <w:pPr>
              <w:pStyle w:val="TAL"/>
            </w:pPr>
            <w:r w:rsidRPr="000B63FD">
              <w:rPr>
                <w:rFonts w:hint="eastAsia"/>
              </w:rPr>
              <w:t>SS</w:t>
            </w:r>
          </w:p>
        </w:tc>
        <w:tc>
          <w:tcPr>
            <w:tcW w:w="1134" w:type="dxa"/>
            <w:shd w:val="clear" w:color="auto" w:fill="auto"/>
          </w:tcPr>
          <w:p w14:paraId="47DABE53" w14:textId="77777777" w:rsidR="00F90BFA" w:rsidRPr="000B63FD" w:rsidRDefault="00F90BFA" w:rsidP="006254F7">
            <w:pPr>
              <w:pStyle w:val="TAL"/>
            </w:pPr>
            <w:r w:rsidRPr="000B63FD">
              <w:rPr>
                <w:rFonts w:hint="eastAsia"/>
              </w:rPr>
              <w:t>SS</w:t>
            </w:r>
          </w:p>
        </w:tc>
        <w:tc>
          <w:tcPr>
            <w:tcW w:w="993" w:type="dxa"/>
            <w:shd w:val="clear" w:color="auto" w:fill="auto"/>
          </w:tcPr>
          <w:p w14:paraId="2DC45C22" w14:textId="77777777" w:rsidR="00F90BFA" w:rsidRPr="000B63FD" w:rsidRDefault="00F90BFA" w:rsidP="006254F7">
            <w:pPr>
              <w:pStyle w:val="TAL"/>
            </w:pPr>
            <w:r w:rsidRPr="000B63FD">
              <w:rPr>
                <w:rFonts w:hint="eastAsia"/>
              </w:rPr>
              <w:t>SS</w:t>
            </w:r>
          </w:p>
        </w:tc>
        <w:tc>
          <w:tcPr>
            <w:tcW w:w="1275" w:type="dxa"/>
          </w:tcPr>
          <w:p w14:paraId="610F3FFE" w14:textId="77777777" w:rsidR="00F90BFA" w:rsidRPr="000B63FD" w:rsidRDefault="00F90BFA" w:rsidP="006254F7">
            <w:pPr>
              <w:pStyle w:val="TAL"/>
            </w:pPr>
            <w:r>
              <w:t>N/A</w:t>
            </w:r>
          </w:p>
        </w:tc>
      </w:tr>
      <w:tr w:rsidR="00F90BFA" w:rsidRPr="000B63FD" w14:paraId="35F15ACB" w14:textId="77777777" w:rsidTr="006254F7">
        <w:trPr>
          <w:cantSplit/>
          <w:jc w:val="center"/>
        </w:trPr>
        <w:tc>
          <w:tcPr>
            <w:tcW w:w="2628" w:type="dxa"/>
            <w:shd w:val="clear" w:color="auto" w:fill="auto"/>
          </w:tcPr>
          <w:p w14:paraId="0625FC6A" w14:textId="77777777" w:rsidR="00F90BFA" w:rsidRPr="000B63FD" w:rsidRDefault="00F90BFA" w:rsidP="006254F7">
            <w:pPr>
              <w:pStyle w:val="TAL"/>
            </w:pPr>
            <w:r w:rsidRPr="000B63FD">
              <w:t>413 Payload Too Large</w:t>
            </w:r>
          </w:p>
        </w:tc>
        <w:tc>
          <w:tcPr>
            <w:tcW w:w="1053" w:type="dxa"/>
            <w:shd w:val="clear" w:color="auto" w:fill="auto"/>
          </w:tcPr>
          <w:p w14:paraId="7A5118D7" w14:textId="77777777" w:rsidR="00F90BFA" w:rsidRPr="000B63FD" w:rsidRDefault="00F90BFA" w:rsidP="006254F7">
            <w:pPr>
              <w:pStyle w:val="TAL"/>
            </w:pPr>
            <w:r w:rsidRPr="000B63FD">
              <w:rPr>
                <w:rFonts w:hint="eastAsia"/>
              </w:rPr>
              <w:t>N/A</w:t>
            </w:r>
          </w:p>
        </w:tc>
        <w:tc>
          <w:tcPr>
            <w:tcW w:w="1417" w:type="dxa"/>
            <w:shd w:val="clear" w:color="auto" w:fill="auto"/>
          </w:tcPr>
          <w:p w14:paraId="1432E200" w14:textId="77777777" w:rsidR="00F90BFA" w:rsidRPr="000B63FD" w:rsidRDefault="00F90BFA" w:rsidP="006254F7">
            <w:pPr>
              <w:pStyle w:val="TAL"/>
            </w:pPr>
            <w:r w:rsidRPr="000B63FD">
              <w:t>N/A</w:t>
            </w:r>
          </w:p>
        </w:tc>
        <w:tc>
          <w:tcPr>
            <w:tcW w:w="1134" w:type="dxa"/>
            <w:shd w:val="clear" w:color="auto" w:fill="auto"/>
          </w:tcPr>
          <w:p w14:paraId="7F14D112" w14:textId="77777777" w:rsidR="00F90BFA" w:rsidRPr="000B63FD" w:rsidRDefault="00F90BFA" w:rsidP="006254F7">
            <w:pPr>
              <w:pStyle w:val="TAL"/>
            </w:pPr>
            <w:r w:rsidRPr="000B63FD">
              <w:rPr>
                <w:rFonts w:hint="eastAsia"/>
              </w:rPr>
              <w:t>M</w:t>
            </w:r>
          </w:p>
        </w:tc>
        <w:tc>
          <w:tcPr>
            <w:tcW w:w="1134" w:type="dxa"/>
            <w:shd w:val="clear" w:color="auto" w:fill="auto"/>
          </w:tcPr>
          <w:p w14:paraId="5CA58CC8" w14:textId="77777777" w:rsidR="00F90BFA" w:rsidRPr="000B63FD" w:rsidRDefault="00F90BFA" w:rsidP="006254F7">
            <w:pPr>
              <w:pStyle w:val="TAL"/>
            </w:pPr>
            <w:r w:rsidRPr="000B63FD">
              <w:rPr>
                <w:rFonts w:hint="eastAsia"/>
              </w:rPr>
              <w:t>M</w:t>
            </w:r>
          </w:p>
        </w:tc>
        <w:tc>
          <w:tcPr>
            <w:tcW w:w="993" w:type="dxa"/>
            <w:shd w:val="clear" w:color="auto" w:fill="auto"/>
          </w:tcPr>
          <w:p w14:paraId="5616CE90" w14:textId="77777777" w:rsidR="00F90BFA" w:rsidRPr="000B63FD" w:rsidRDefault="00F90BFA" w:rsidP="006254F7">
            <w:pPr>
              <w:pStyle w:val="TAL"/>
            </w:pPr>
            <w:r w:rsidRPr="000B63FD">
              <w:rPr>
                <w:rFonts w:hint="eastAsia"/>
              </w:rPr>
              <w:t>M</w:t>
            </w:r>
          </w:p>
        </w:tc>
        <w:tc>
          <w:tcPr>
            <w:tcW w:w="1275" w:type="dxa"/>
          </w:tcPr>
          <w:p w14:paraId="43FF5875" w14:textId="77777777" w:rsidR="00F90BFA" w:rsidRPr="000B63FD" w:rsidRDefault="00F90BFA" w:rsidP="006254F7">
            <w:pPr>
              <w:pStyle w:val="TAL"/>
            </w:pPr>
            <w:r>
              <w:t>SS</w:t>
            </w:r>
          </w:p>
        </w:tc>
      </w:tr>
      <w:tr w:rsidR="00F90BFA" w:rsidRPr="000B63FD" w14:paraId="21D71881" w14:textId="77777777" w:rsidTr="006254F7">
        <w:trPr>
          <w:cantSplit/>
          <w:jc w:val="center"/>
        </w:trPr>
        <w:tc>
          <w:tcPr>
            <w:tcW w:w="2628" w:type="dxa"/>
            <w:shd w:val="clear" w:color="auto" w:fill="auto"/>
          </w:tcPr>
          <w:p w14:paraId="0734F2DE" w14:textId="77777777" w:rsidR="00F90BFA" w:rsidRPr="000B63FD" w:rsidRDefault="00F90BFA" w:rsidP="006254F7">
            <w:pPr>
              <w:pStyle w:val="TAL"/>
            </w:pPr>
            <w:r w:rsidRPr="000B63FD">
              <w:t>414 URI Too Long</w:t>
            </w:r>
          </w:p>
        </w:tc>
        <w:tc>
          <w:tcPr>
            <w:tcW w:w="1053" w:type="dxa"/>
            <w:shd w:val="clear" w:color="auto" w:fill="auto"/>
          </w:tcPr>
          <w:p w14:paraId="1555EF51" w14:textId="77777777" w:rsidR="00F90BFA" w:rsidRPr="000B63FD" w:rsidRDefault="00F90BFA" w:rsidP="006254F7">
            <w:pPr>
              <w:pStyle w:val="TAL"/>
            </w:pPr>
            <w:r w:rsidRPr="000B63FD">
              <w:rPr>
                <w:rFonts w:hint="eastAsia"/>
              </w:rPr>
              <w:t>N/A</w:t>
            </w:r>
          </w:p>
        </w:tc>
        <w:tc>
          <w:tcPr>
            <w:tcW w:w="1417" w:type="dxa"/>
            <w:shd w:val="clear" w:color="auto" w:fill="auto"/>
          </w:tcPr>
          <w:p w14:paraId="1CCAA08A" w14:textId="77777777" w:rsidR="00F90BFA" w:rsidRPr="000B63FD" w:rsidRDefault="00F90BFA" w:rsidP="006254F7">
            <w:pPr>
              <w:pStyle w:val="TAL"/>
            </w:pPr>
            <w:r w:rsidRPr="00C43A33">
              <w:t>SS (NOTE 3)</w:t>
            </w:r>
          </w:p>
        </w:tc>
        <w:tc>
          <w:tcPr>
            <w:tcW w:w="1134" w:type="dxa"/>
            <w:shd w:val="clear" w:color="auto" w:fill="auto"/>
          </w:tcPr>
          <w:p w14:paraId="247D84C2" w14:textId="77777777" w:rsidR="00F90BFA" w:rsidRPr="000B63FD" w:rsidRDefault="00F90BFA" w:rsidP="006254F7">
            <w:pPr>
              <w:pStyle w:val="TAL"/>
            </w:pPr>
            <w:r w:rsidRPr="000B63FD">
              <w:rPr>
                <w:rFonts w:hint="eastAsia"/>
              </w:rPr>
              <w:t>N/A</w:t>
            </w:r>
          </w:p>
        </w:tc>
        <w:tc>
          <w:tcPr>
            <w:tcW w:w="1134" w:type="dxa"/>
            <w:shd w:val="clear" w:color="auto" w:fill="auto"/>
          </w:tcPr>
          <w:p w14:paraId="7E5AC9E9" w14:textId="77777777" w:rsidR="00F90BFA" w:rsidRPr="000B63FD" w:rsidRDefault="00F90BFA" w:rsidP="006254F7">
            <w:pPr>
              <w:pStyle w:val="TAL"/>
            </w:pPr>
            <w:r w:rsidRPr="000B63FD">
              <w:rPr>
                <w:rFonts w:hint="eastAsia"/>
              </w:rPr>
              <w:t>N/A</w:t>
            </w:r>
          </w:p>
        </w:tc>
        <w:tc>
          <w:tcPr>
            <w:tcW w:w="993" w:type="dxa"/>
            <w:shd w:val="clear" w:color="auto" w:fill="auto"/>
          </w:tcPr>
          <w:p w14:paraId="7C00DBC3" w14:textId="77777777" w:rsidR="00F90BFA" w:rsidRPr="000B63FD" w:rsidRDefault="00F90BFA" w:rsidP="006254F7">
            <w:pPr>
              <w:pStyle w:val="TAL"/>
            </w:pPr>
            <w:r w:rsidRPr="00455D8F">
              <w:t>SS</w:t>
            </w:r>
          </w:p>
        </w:tc>
        <w:tc>
          <w:tcPr>
            <w:tcW w:w="1275" w:type="dxa"/>
          </w:tcPr>
          <w:p w14:paraId="47FBCC3D" w14:textId="77777777" w:rsidR="00F90BFA" w:rsidRPr="00455D8F" w:rsidRDefault="00F90BFA" w:rsidP="006254F7">
            <w:pPr>
              <w:pStyle w:val="TAL"/>
            </w:pPr>
            <w:r>
              <w:t>N/A</w:t>
            </w:r>
          </w:p>
        </w:tc>
      </w:tr>
      <w:tr w:rsidR="00F90BFA" w:rsidRPr="000B63FD" w14:paraId="57002A77" w14:textId="77777777" w:rsidTr="006254F7">
        <w:trPr>
          <w:cantSplit/>
          <w:jc w:val="center"/>
        </w:trPr>
        <w:tc>
          <w:tcPr>
            <w:tcW w:w="2628" w:type="dxa"/>
            <w:shd w:val="clear" w:color="auto" w:fill="auto"/>
          </w:tcPr>
          <w:p w14:paraId="53D3C642" w14:textId="77777777" w:rsidR="00F90BFA" w:rsidRPr="000B63FD" w:rsidRDefault="00F90BFA" w:rsidP="006254F7">
            <w:pPr>
              <w:pStyle w:val="TAL"/>
            </w:pPr>
            <w:r w:rsidRPr="000B63FD">
              <w:t>415 Unsupported Media Type</w:t>
            </w:r>
          </w:p>
        </w:tc>
        <w:tc>
          <w:tcPr>
            <w:tcW w:w="1053" w:type="dxa"/>
            <w:shd w:val="clear" w:color="auto" w:fill="auto"/>
          </w:tcPr>
          <w:p w14:paraId="7E69B10F" w14:textId="77777777" w:rsidR="00F90BFA" w:rsidRPr="000B63FD" w:rsidRDefault="00F90BFA" w:rsidP="006254F7">
            <w:pPr>
              <w:pStyle w:val="TAL"/>
            </w:pPr>
            <w:r w:rsidRPr="000B63FD">
              <w:t>N/A</w:t>
            </w:r>
          </w:p>
        </w:tc>
        <w:tc>
          <w:tcPr>
            <w:tcW w:w="1417" w:type="dxa"/>
            <w:shd w:val="clear" w:color="auto" w:fill="auto"/>
          </w:tcPr>
          <w:p w14:paraId="37BA798C" w14:textId="77777777" w:rsidR="00F90BFA" w:rsidRPr="000B63FD" w:rsidRDefault="00F90BFA" w:rsidP="006254F7">
            <w:pPr>
              <w:pStyle w:val="TAL"/>
            </w:pPr>
            <w:r w:rsidRPr="000B63FD">
              <w:t>N/A</w:t>
            </w:r>
          </w:p>
        </w:tc>
        <w:tc>
          <w:tcPr>
            <w:tcW w:w="1134" w:type="dxa"/>
            <w:shd w:val="clear" w:color="auto" w:fill="auto"/>
          </w:tcPr>
          <w:p w14:paraId="07D5B552" w14:textId="77777777" w:rsidR="00F90BFA" w:rsidRPr="000B63FD" w:rsidRDefault="00F90BFA" w:rsidP="006254F7">
            <w:pPr>
              <w:pStyle w:val="TAL"/>
            </w:pPr>
            <w:r w:rsidRPr="000B63FD">
              <w:rPr>
                <w:rFonts w:hint="eastAsia"/>
              </w:rPr>
              <w:t>M</w:t>
            </w:r>
          </w:p>
        </w:tc>
        <w:tc>
          <w:tcPr>
            <w:tcW w:w="1134" w:type="dxa"/>
            <w:shd w:val="clear" w:color="auto" w:fill="auto"/>
          </w:tcPr>
          <w:p w14:paraId="2C99CCE1" w14:textId="77777777" w:rsidR="00F90BFA" w:rsidRPr="000B63FD" w:rsidRDefault="00F90BFA" w:rsidP="006254F7">
            <w:pPr>
              <w:pStyle w:val="TAL"/>
            </w:pPr>
            <w:r w:rsidRPr="000B63FD">
              <w:rPr>
                <w:rFonts w:hint="eastAsia"/>
              </w:rPr>
              <w:t>M</w:t>
            </w:r>
          </w:p>
        </w:tc>
        <w:tc>
          <w:tcPr>
            <w:tcW w:w="993" w:type="dxa"/>
            <w:shd w:val="clear" w:color="auto" w:fill="auto"/>
          </w:tcPr>
          <w:p w14:paraId="23558F29" w14:textId="77777777" w:rsidR="00F90BFA" w:rsidRPr="000B63FD" w:rsidRDefault="00F90BFA" w:rsidP="006254F7">
            <w:pPr>
              <w:pStyle w:val="TAL"/>
            </w:pPr>
            <w:r w:rsidRPr="000B63FD">
              <w:rPr>
                <w:rFonts w:hint="eastAsia"/>
              </w:rPr>
              <w:t>M</w:t>
            </w:r>
          </w:p>
        </w:tc>
        <w:tc>
          <w:tcPr>
            <w:tcW w:w="1275" w:type="dxa"/>
          </w:tcPr>
          <w:p w14:paraId="2461CCF2" w14:textId="77777777" w:rsidR="00F90BFA" w:rsidRPr="000B63FD" w:rsidRDefault="00F90BFA" w:rsidP="006254F7">
            <w:pPr>
              <w:pStyle w:val="TAL"/>
            </w:pPr>
            <w:r>
              <w:t>SS</w:t>
            </w:r>
          </w:p>
        </w:tc>
      </w:tr>
      <w:tr w:rsidR="00F90BFA" w:rsidRPr="000B63FD" w14:paraId="5EFBD00B" w14:textId="77777777" w:rsidTr="006254F7">
        <w:trPr>
          <w:cantSplit/>
          <w:jc w:val="center"/>
        </w:trPr>
        <w:tc>
          <w:tcPr>
            <w:tcW w:w="2628" w:type="dxa"/>
            <w:shd w:val="clear" w:color="auto" w:fill="auto"/>
          </w:tcPr>
          <w:p w14:paraId="3C6A0D2B" w14:textId="77777777"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14:paraId="4B8800B7" w14:textId="77777777" w:rsidR="00F90BFA" w:rsidRPr="000B63FD" w:rsidRDefault="00F90BFA" w:rsidP="006254F7">
            <w:pPr>
              <w:pStyle w:val="TAL"/>
            </w:pPr>
            <w:r>
              <w:t>M</w:t>
            </w:r>
          </w:p>
        </w:tc>
        <w:tc>
          <w:tcPr>
            <w:tcW w:w="1417" w:type="dxa"/>
            <w:shd w:val="clear" w:color="auto" w:fill="auto"/>
          </w:tcPr>
          <w:p w14:paraId="3B903B02" w14:textId="77777777" w:rsidR="00F90BFA" w:rsidRPr="000B63FD" w:rsidRDefault="00F90BFA" w:rsidP="006254F7">
            <w:pPr>
              <w:pStyle w:val="TAL"/>
            </w:pPr>
            <w:r>
              <w:t>M</w:t>
            </w:r>
          </w:p>
        </w:tc>
        <w:tc>
          <w:tcPr>
            <w:tcW w:w="1134" w:type="dxa"/>
            <w:shd w:val="clear" w:color="auto" w:fill="auto"/>
          </w:tcPr>
          <w:p w14:paraId="27347CFE" w14:textId="77777777" w:rsidR="00F90BFA" w:rsidRPr="000B63FD" w:rsidRDefault="00F90BFA" w:rsidP="006254F7">
            <w:pPr>
              <w:pStyle w:val="TAL"/>
            </w:pPr>
            <w:r>
              <w:t>M</w:t>
            </w:r>
          </w:p>
        </w:tc>
        <w:tc>
          <w:tcPr>
            <w:tcW w:w="1134" w:type="dxa"/>
            <w:shd w:val="clear" w:color="auto" w:fill="auto"/>
          </w:tcPr>
          <w:p w14:paraId="23ABD7C5" w14:textId="77777777" w:rsidR="00F90BFA" w:rsidRPr="000B63FD" w:rsidRDefault="00F90BFA" w:rsidP="006254F7">
            <w:pPr>
              <w:pStyle w:val="TAL"/>
            </w:pPr>
            <w:r>
              <w:t>M</w:t>
            </w:r>
          </w:p>
        </w:tc>
        <w:tc>
          <w:tcPr>
            <w:tcW w:w="993" w:type="dxa"/>
            <w:shd w:val="clear" w:color="auto" w:fill="auto"/>
          </w:tcPr>
          <w:p w14:paraId="12815C96" w14:textId="77777777" w:rsidR="00F90BFA" w:rsidRPr="000B63FD" w:rsidRDefault="00F90BFA" w:rsidP="006254F7">
            <w:pPr>
              <w:pStyle w:val="TAL"/>
            </w:pPr>
            <w:r>
              <w:t>M</w:t>
            </w:r>
          </w:p>
        </w:tc>
        <w:tc>
          <w:tcPr>
            <w:tcW w:w="1275" w:type="dxa"/>
          </w:tcPr>
          <w:p w14:paraId="07C9ACEE" w14:textId="77777777" w:rsidR="00F90BFA" w:rsidRDefault="00F90BFA" w:rsidP="006254F7">
            <w:pPr>
              <w:pStyle w:val="TAL"/>
            </w:pPr>
            <w:r w:rsidRPr="000B63FD">
              <w:t>M</w:t>
            </w:r>
          </w:p>
        </w:tc>
      </w:tr>
      <w:tr w:rsidR="00F90BFA" w:rsidRPr="000B63FD" w14:paraId="3746D9B2" w14:textId="77777777" w:rsidTr="006254F7">
        <w:trPr>
          <w:cantSplit/>
          <w:jc w:val="center"/>
        </w:trPr>
        <w:tc>
          <w:tcPr>
            <w:tcW w:w="2628" w:type="dxa"/>
            <w:shd w:val="clear" w:color="auto" w:fill="auto"/>
          </w:tcPr>
          <w:p w14:paraId="7D692EED" w14:textId="77777777" w:rsidR="00F90BFA" w:rsidRPr="000B63FD" w:rsidRDefault="00F90BFA" w:rsidP="006254F7">
            <w:pPr>
              <w:pStyle w:val="TAL"/>
            </w:pPr>
            <w:r w:rsidRPr="000B63FD">
              <w:t>500 Internal Server Error</w:t>
            </w:r>
          </w:p>
        </w:tc>
        <w:tc>
          <w:tcPr>
            <w:tcW w:w="1053" w:type="dxa"/>
            <w:shd w:val="clear" w:color="auto" w:fill="auto"/>
          </w:tcPr>
          <w:p w14:paraId="473A40BE" w14:textId="77777777" w:rsidR="00F90BFA" w:rsidRPr="000B63FD" w:rsidRDefault="00F90BFA" w:rsidP="006254F7">
            <w:pPr>
              <w:pStyle w:val="TAL"/>
            </w:pPr>
            <w:r w:rsidRPr="000B63FD">
              <w:t>M</w:t>
            </w:r>
          </w:p>
        </w:tc>
        <w:tc>
          <w:tcPr>
            <w:tcW w:w="1417" w:type="dxa"/>
            <w:shd w:val="clear" w:color="auto" w:fill="auto"/>
          </w:tcPr>
          <w:p w14:paraId="20D2A29A" w14:textId="77777777" w:rsidR="00F90BFA" w:rsidRPr="000B63FD" w:rsidRDefault="00F90BFA" w:rsidP="006254F7">
            <w:pPr>
              <w:pStyle w:val="TAL"/>
            </w:pPr>
            <w:r w:rsidRPr="000B63FD">
              <w:t>M</w:t>
            </w:r>
          </w:p>
        </w:tc>
        <w:tc>
          <w:tcPr>
            <w:tcW w:w="1134" w:type="dxa"/>
            <w:shd w:val="clear" w:color="auto" w:fill="auto"/>
          </w:tcPr>
          <w:p w14:paraId="4BB49ECC" w14:textId="77777777" w:rsidR="00F90BFA" w:rsidRPr="000B63FD" w:rsidRDefault="00F90BFA" w:rsidP="006254F7">
            <w:pPr>
              <w:pStyle w:val="TAL"/>
            </w:pPr>
            <w:r w:rsidRPr="000B63FD">
              <w:t>M</w:t>
            </w:r>
          </w:p>
        </w:tc>
        <w:tc>
          <w:tcPr>
            <w:tcW w:w="1134" w:type="dxa"/>
            <w:shd w:val="clear" w:color="auto" w:fill="auto"/>
          </w:tcPr>
          <w:p w14:paraId="6B3CE26E" w14:textId="77777777" w:rsidR="00F90BFA" w:rsidRPr="000B63FD" w:rsidRDefault="00F90BFA" w:rsidP="006254F7">
            <w:pPr>
              <w:pStyle w:val="TAL"/>
            </w:pPr>
            <w:r w:rsidRPr="000B63FD">
              <w:t>M</w:t>
            </w:r>
          </w:p>
        </w:tc>
        <w:tc>
          <w:tcPr>
            <w:tcW w:w="993" w:type="dxa"/>
            <w:shd w:val="clear" w:color="auto" w:fill="auto"/>
          </w:tcPr>
          <w:p w14:paraId="19C78C80" w14:textId="77777777" w:rsidR="00F90BFA" w:rsidRPr="000B63FD" w:rsidRDefault="00F90BFA" w:rsidP="006254F7">
            <w:pPr>
              <w:pStyle w:val="TAL"/>
            </w:pPr>
            <w:r w:rsidRPr="000B63FD">
              <w:t>M</w:t>
            </w:r>
          </w:p>
        </w:tc>
        <w:tc>
          <w:tcPr>
            <w:tcW w:w="1275" w:type="dxa"/>
          </w:tcPr>
          <w:p w14:paraId="1765CBC4" w14:textId="77777777" w:rsidR="00F90BFA" w:rsidRPr="000B63FD" w:rsidRDefault="00F90BFA" w:rsidP="006254F7">
            <w:pPr>
              <w:pStyle w:val="TAL"/>
            </w:pPr>
            <w:r w:rsidRPr="000B63FD">
              <w:t>M</w:t>
            </w:r>
          </w:p>
        </w:tc>
      </w:tr>
      <w:tr w:rsidR="00F90BFA" w:rsidRPr="000B63FD" w14:paraId="1F726218" w14:textId="77777777" w:rsidTr="006254F7">
        <w:trPr>
          <w:cantSplit/>
          <w:jc w:val="center"/>
        </w:trPr>
        <w:tc>
          <w:tcPr>
            <w:tcW w:w="2628" w:type="dxa"/>
            <w:shd w:val="clear" w:color="auto" w:fill="auto"/>
          </w:tcPr>
          <w:p w14:paraId="341A640C" w14:textId="77777777" w:rsidR="00F90BFA" w:rsidRPr="000B63FD" w:rsidRDefault="00F90BFA" w:rsidP="006254F7">
            <w:pPr>
              <w:pStyle w:val="TAL"/>
            </w:pPr>
            <w:r w:rsidRPr="000B63FD">
              <w:t>501 Not Implemented</w:t>
            </w:r>
          </w:p>
        </w:tc>
        <w:tc>
          <w:tcPr>
            <w:tcW w:w="1053" w:type="dxa"/>
            <w:shd w:val="clear" w:color="auto" w:fill="auto"/>
          </w:tcPr>
          <w:p w14:paraId="737CE6CA" w14:textId="77777777" w:rsidR="00F90BFA" w:rsidRPr="000B63FD" w:rsidRDefault="00F90BFA" w:rsidP="006254F7">
            <w:pPr>
              <w:pStyle w:val="TAL"/>
            </w:pPr>
            <w:r w:rsidRPr="000B63FD">
              <w:t>SS</w:t>
            </w:r>
          </w:p>
        </w:tc>
        <w:tc>
          <w:tcPr>
            <w:tcW w:w="1417" w:type="dxa"/>
            <w:shd w:val="clear" w:color="auto" w:fill="auto"/>
          </w:tcPr>
          <w:p w14:paraId="19AEC9B2" w14:textId="77777777" w:rsidR="00F90BFA" w:rsidRPr="000B63FD" w:rsidRDefault="00F90BFA" w:rsidP="006254F7">
            <w:pPr>
              <w:pStyle w:val="TAL"/>
            </w:pPr>
            <w:r w:rsidRPr="000B63FD">
              <w:t>SS</w:t>
            </w:r>
          </w:p>
        </w:tc>
        <w:tc>
          <w:tcPr>
            <w:tcW w:w="1134" w:type="dxa"/>
            <w:shd w:val="clear" w:color="auto" w:fill="auto"/>
          </w:tcPr>
          <w:p w14:paraId="617C844F" w14:textId="77777777" w:rsidR="00F90BFA" w:rsidRPr="000B63FD" w:rsidRDefault="00F90BFA" w:rsidP="006254F7">
            <w:pPr>
              <w:pStyle w:val="TAL"/>
            </w:pPr>
            <w:r w:rsidRPr="000B63FD">
              <w:t>SS</w:t>
            </w:r>
          </w:p>
        </w:tc>
        <w:tc>
          <w:tcPr>
            <w:tcW w:w="1134" w:type="dxa"/>
            <w:shd w:val="clear" w:color="auto" w:fill="auto"/>
          </w:tcPr>
          <w:p w14:paraId="00ECB1F4" w14:textId="77777777" w:rsidR="00F90BFA" w:rsidRPr="000B63FD" w:rsidRDefault="00F90BFA" w:rsidP="006254F7">
            <w:pPr>
              <w:pStyle w:val="TAL"/>
            </w:pPr>
            <w:r w:rsidRPr="000B63FD">
              <w:t>SS</w:t>
            </w:r>
          </w:p>
        </w:tc>
        <w:tc>
          <w:tcPr>
            <w:tcW w:w="993" w:type="dxa"/>
            <w:shd w:val="clear" w:color="auto" w:fill="auto"/>
          </w:tcPr>
          <w:p w14:paraId="13739CA9" w14:textId="77777777" w:rsidR="00F90BFA" w:rsidRPr="000B63FD" w:rsidRDefault="00F90BFA" w:rsidP="006254F7">
            <w:pPr>
              <w:pStyle w:val="TAL"/>
            </w:pPr>
            <w:r w:rsidRPr="000B63FD">
              <w:t>SS</w:t>
            </w:r>
          </w:p>
        </w:tc>
        <w:tc>
          <w:tcPr>
            <w:tcW w:w="1275" w:type="dxa"/>
          </w:tcPr>
          <w:p w14:paraId="554DA9A7" w14:textId="77777777" w:rsidR="00F90BFA" w:rsidRPr="000B63FD" w:rsidRDefault="00F90BFA" w:rsidP="006254F7">
            <w:pPr>
              <w:pStyle w:val="TAL"/>
            </w:pPr>
            <w:r>
              <w:t>SS</w:t>
            </w:r>
          </w:p>
        </w:tc>
      </w:tr>
      <w:tr w:rsidR="00F90BFA" w:rsidRPr="000B63FD" w14:paraId="35335C34" w14:textId="77777777" w:rsidTr="006254F7">
        <w:trPr>
          <w:cantSplit/>
          <w:jc w:val="center"/>
        </w:trPr>
        <w:tc>
          <w:tcPr>
            <w:tcW w:w="2628" w:type="dxa"/>
            <w:shd w:val="clear" w:color="auto" w:fill="auto"/>
          </w:tcPr>
          <w:p w14:paraId="0229FC9A" w14:textId="77777777" w:rsidR="00F90BFA" w:rsidRPr="000B63FD" w:rsidRDefault="00F90BFA" w:rsidP="006254F7">
            <w:pPr>
              <w:pStyle w:val="TAL"/>
            </w:pPr>
            <w:r w:rsidRPr="000B63FD">
              <w:t>503 Service Unavailable</w:t>
            </w:r>
          </w:p>
        </w:tc>
        <w:tc>
          <w:tcPr>
            <w:tcW w:w="1053" w:type="dxa"/>
            <w:shd w:val="clear" w:color="auto" w:fill="auto"/>
          </w:tcPr>
          <w:p w14:paraId="1FCC572B" w14:textId="77777777" w:rsidR="00F90BFA" w:rsidRPr="000B63FD" w:rsidRDefault="00F90BFA" w:rsidP="006254F7">
            <w:pPr>
              <w:pStyle w:val="TAL"/>
            </w:pPr>
            <w:r w:rsidRPr="000B63FD">
              <w:rPr>
                <w:rFonts w:hint="eastAsia"/>
              </w:rPr>
              <w:t>M</w:t>
            </w:r>
          </w:p>
        </w:tc>
        <w:tc>
          <w:tcPr>
            <w:tcW w:w="1417" w:type="dxa"/>
            <w:shd w:val="clear" w:color="auto" w:fill="auto"/>
          </w:tcPr>
          <w:p w14:paraId="7D38E170" w14:textId="77777777" w:rsidR="00F90BFA" w:rsidRPr="000B63FD" w:rsidRDefault="00F90BFA" w:rsidP="006254F7">
            <w:pPr>
              <w:pStyle w:val="TAL"/>
            </w:pPr>
            <w:r w:rsidRPr="000B63FD">
              <w:rPr>
                <w:rFonts w:hint="eastAsia"/>
              </w:rPr>
              <w:t>M</w:t>
            </w:r>
          </w:p>
        </w:tc>
        <w:tc>
          <w:tcPr>
            <w:tcW w:w="1134" w:type="dxa"/>
            <w:shd w:val="clear" w:color="auto" w:fill="auto"/>
          </w:tcPr>
          <w:p w14:paraId="0A2D8E36" w14:textId="77777777" w:rsidR="00F90BFA" w:rsidRPr="000B63FD" w:rsidRDefault="00F90BFA" w:rsidP="006254F7">
            <w:pPr>
              <w:pStyle w:val="TAL"/>
            </w:pPr>
            <w:r w:rsidRPr="000B63FD">
              <w:rPr>
                <w:rFonts w:hint="eastAsia"/>
              </w:rPr>
              <w:t>M</w:t>
            </w:r>
          </w:p>
        </w:tc>
        <w:tc>
          <w:tcPr>
            <w:tcW w:w="1134" w:type="dxa"/>
            <w:shd w:val="clear" w:color="auto" w:fill="auto"/>
          </w:tcPr>
          <w:p w14:paraId="10B55F4C" w14:textId="77777777" w:rsidR="00F90BFA" w:rsidRPr="000B63FD" w:rsidRDefault="00F90BFA" w:rsidP="006254F7">
            <w:pPr>
              <w:pStyle w:val="TAL"/>
            </w:pPr>
            <w:r w:rsidRPr="000B63FD">
              <w:rPr>
                <w:rFonts w:hint="eastAsia"/>
              </w:rPr>
              <w:t>M</w:t>
            </w:r>
          </w:p>
        </w:tc>
        <w:tc>
          <w:tcPr>
            <w:tcW w:w="993" w:type="dxa"/>
            <w:shd w:val="clear" w:color="auto" w:fill="auto"/>
          </w:tcPr>
          <w:p w14:paraId="1915AA7F" w14:textId="77777777" w:rsidR="00F90BFA" w:rsidRPr="000B63FD" w:rsidRDefault="00F90BFA" w:rsidP="006254F7">
            <w:pPr>
              <w:pStyle w:val="TAL"/>
            </w:pPr>
            <w:r w:rsidRPr="000B63FD">
              <w:rPr>
                <w:rFonts w:hint="eastAsia"/>
              </w:rPr>
              <w:t>M</w:t>
            </w:r>
          </w:p>
        </w:tc>
        <w:tc>
          <w:tcPr>
            <w:tcW w:w="1275" w:type="dxa"/>
          </w:tcPr>
          <w:p w14:paraId="6F3A9357" w14:textId="77777777" w:rsidR="00F90BFA" w:rsidRPr="000B63FD" w:rsidRDefault="00F90BFA" w:rsidP="006254F7">
            <w:pPr>
              <w:pStyle w:val="TAL"/>
            </w:pPr>
            <w:r w:rsidRPr="000B63FD">
              <w:t>M</w:t>
            </w:r>
          </w:p>
        </w:tc>
      </w:tr>
      <w:tr w:rsidR="00F90BFA" w:rsidRPr="000B63FD" w14:paraId="67BF8435" w14:textId="77777777" w:rsidTr="006254F7">
        <w:trPr>
          <w:cantSplit/>
          <w:jc w:val="center"/>
        </w:trPr>
        <w:tc>
          <w:tcPr>
            <w:tcW w:w="2628" w:type="dxa"/>
            <w:shd w:val="clear" w:color="auto" w:fill="auto"/>
          </w:tcPr>
          <w:p w14:paraId="0E650A70" w14:textId="77777777" w:rsidR="00F90BFA" w:rsidRPr="000B63FD" w:rsidRDefault="00F90BFA" w:rsidP="006254F7">
            <w:pPr>
              <w:pStyle w:val="TAL"/>
            </w:pPr>
            <w:r w:rsidRPr="000B63FD">
              <w:t>504 Gateway Timeout</w:t>
            </w:r>
          </w:p>
        </w:tc>
        <w:tc>
          <w:tcPr>
            <w:tcW w:w="1053" w:type="dxa"/>
            <w:shd w:val="clear" w:color="auto" w:fill="auto"/>
          </w:tcPr>
          <w:p w14:paraId="554E3278" w14:textId="77777777" w:rsidR="00F90BFA" w:rsidRPr="000B63FD" w:rsidRDefault="00F90BFA" w:rsidP="006254F7">
            <w:pPr>
              <w:pStyle w:val="TAL"/>
            </w:pPr>
            <w:r w:rsidRPr="000B63FD">
              <w:t>SS</w:t>
            </w:r>
          </w:p>
        </w:tc>
        <w:tc>
          <w:tcPr>
            <w:tcW w:w="1417" w:type="dxa"/>
            <w:shd w:val="clear" w:color="auto" w:fill="auto"/>
          </w:tcPr>
          <w:p w14:paraId="33F2FFE2" w14:textId="77777777" w:rsidR="00F90BFA" w:rsidRPr="000B63FD" w:rsidRDefault="00F90BFA" w:rsidP="006254F7">
            <w:pPr>
              <w:pStyle w:val="TAL"/>
            </w:pPr>
            <w:r w:rsidRPr="000B63FD">
              <w:t>SS</w:t>
            </w:r>
          </w:p>
        </w:tc>
        <w:tc>
          <w:tcPr>
            <w:tcW w:w="1134" w:type="dxa"/>
            <w:shd w:val="clear" w:color="auto" w:fill="auto"/>
          </w:tcPr>
          <w:p w14:paraId="0C4F5639" w14:textId="77777777" w:rsidR="00F90BFA" w:rsidRPr="000B63FD" w:rsidRDefault="00F90BFA" w:rsidP="006254F7">
            <w:pPr>
              <w:pStyle w:val="TAL"/>
            </w:pPr>
            <w:r w:rsidRPr="000B63FD">
              <w:t>SS</w:t>
            </w:r>
          </w:p>
        </w:tc>
        <w:tc>
          <w:tcPr>
            <w:tcW w:w="1134" w:type="dxa"/>
            <w:shd w:val="clear" w:color="auto" w:fill="auto"/>
          </w:tcPr>
          <w:p w14:paraId="5AAB895E" w14:textId="77777777" w:rsidR="00F90BFA" w:rsidRPr="000B63FD" w:rsidRDefault="00F90BFA" w:rsidP="006254F7">
            <w:pPr>
              <w:pStyle w:val="TAL"/>
            </w:pPr>
            <w:r w:rsidRPr="000B63FD">
              <w:t>SS</w:t>
            </w:r>
          </w:p>
        </w:tc>
        <w:tc>
          <w:tcPr>
            <w:tcW w:w="993" w:type="dxa"/>
            <w:shd w:val="clear" w:color="auto" w:fill="auto"/>
          </w:tcPr>
          <w:p w14:paraId="01C1D1FD" w14:textId="77777777" w:rsidR="00F90BFA" w:rsidRPr="000B63FD" w:rsidRDefault="00F90BFA" w:rsidP="006254F7">
            <w:pPr>
              <w:pStyle w:val="TAL"/>
            </w:pPr>
            <w:r w:rsidRPr="000B63FD">
              <w:t>SS</w:t>
            </w:r>
          </w:p>
        </w:tc>
        <w:tc>
          <w:tcPr>
            <w:tcW w:w="1275" w:type="dxa"/>
          </w:tcPr>
          <w:p w14:paraId="03A18D89" w14:textId="77777777" w:rsidR="00F90BFA" w:rsidRPr="000B63FD" w:rsidRDefault="00F90BFA" w:rsidP="006254F7">
            <w:pPr>
              <w:pStyle w:val="TAL"/>
            </w:pPr>
            <w:r>
              <w:t>SS</w:t>
            </w:r>
          </w:p>
        </w:tc>
      </w:tr>
      <w:tr w:rsidR="00F90BFA" w:rsidRPr="000B63FD" w14:paraId="62B20FAF" w14:textId="77777777" w:rsidTr="006254F7">
        <w:trPr>
          <w:cantSplit/>
          <w:jc w:val="center"/>
        </w:trPr>
        <w:tc>
          <w:tcPr>
            <w:tcW w:w="8359" w:type="dxa"/>
            <w:gridSpan w:val="6"/>
            <w:shd w:val="clear" w:color="auto" w:fill="auto"/>
          </w:tcPr>
          <w:p w14:paraId="393FC202" w14:textId="77777777"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14:paraId="5E028C55" w14:textId="77777777"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22CE8F45" w14:textId="77777777"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14:paraId="695AFD3E" w14:textId="77777777" w:rsidR="00F90BFA" w:rsidRPr="000B63FD" w:rsidRDefault="00F90BFA" w:rsidP="006254F7">
            <w:pPr>
              <w:pStyle w:val="TAN"/>
              <w:rPr>
                <w:rFonts w:cs="Arial"/>
              </w:rPr>
            </w:pPr>
          </w:p>
        </w:tc>
      </w:tr>
    </w:tbl>
    <w:p w14:paraId="64109672" w14:textId="77777777" w:rsidR="00F90BFA" w:rsidRPr="000B63FD" w:rsidRDefault="00F90BFA" w:rsidP="00F90BFA"/>
    <w:p w14:paraId="6B688680" w14:textId="77777777" w:rsidR="00F90BFA" w:rsidRPr="000B63FD" w:rsidRDefault="00F90BFA" w:rsidP="00433CEF">
      <w:pPr>
        <w:pStyle w:val="Heading4"/>
        <w:rPr>
          <w:lang w:eastAsia="zh-CN"/>
        </w:rPr>
      </w:pPr>
      <w:bookmarkStart w:id="485" w:name="_Toc19708951"/>
      <w:bookmarkStart w:id="486" w:name="_Toc27745026"/>
      <w:bookmarkStart w:id="487" w:name="_Toc29803179"/>
      <w:bookmarkStart w:id="488" w:name="_Toc35969930"/>
      <w:bookmarkStart w:id="489" w:name="_Toc36050724"/>
      <w:bookmarkStart w:id="490" w:name="_Toc44847437"/>
      <w:bookmarkStart w:id="491" w:name="_Toc51845090"/>
      <w:bookmarkStart w:id="492" w:name="_Toc51845421"/>
      <w:bookmarkStart w:id="493" w:name="_Toc57017490"/>
      <w:bookmarkStart w:id="494" w:name="_Toc98266882"/>
      <w:r w:rsidRPr="000B63FD">
        <w:t>5.2.7.2</w:t>
      </w:r>
      <w:r w:rsidRPr="000B63FD">
        <w:rPr>
          <w:lang w:eastAsia="zh-CN"/>
        </w:rPr>
        <w:tab/>
        <w:t>NF as HTTP Server</w:t>
      </w:r>
      <w:bookmarkEnd w:id="485"/>
      <w:bookmarkEnd w:id="486"/>
      <w:bookmarkEnd w:id="487"/>
      <w:bookmarkEnd w:id="488"/>
      <w:bookmarkEnd w:id="489"/>
      <w:bookmarkEnd w:id="490"/>
      <w:bookmarkEnd w:id="491"/>
      <w:bookmarkEnd w:id="492"/>
      <w:bookmarkEnd w:id="493"/>
      <w:bookmarkEnd w:id="494"/>
    </w:p>
    <w:p w14:paraId="23FCDCB4" w14:textId="77777777"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6ABB723" w14:textId="77777777"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9D9A12" w14:textId="77777777"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D2C9501" w14:textId="77777777" w:rsidR="00F90BFA" w:rsidRPr="000B63FD" w:rsidRDefault="00F90BFA" w:rsidP="00F90BFA">
      <w:r w:rsidRPr="000B63FD">
        <w:t>If the specified target resource does not exist, the NF shall reject the HTTP method with the HTTP status code "404 Not Found".</w:t>
      </w:r>
    </w:p>
    <w:p w14:paraId="125D39EF" w14:textId="77777777"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D842EE3" w14:textId="77777777"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307829E" w14:textId="77777777"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022AE488" w14:textId="77777777"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28DF612" w14:textId="77777777"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B25E103" w14:textId="77777777"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7362414" w14:textId="77777777"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312F3FF" w14:textId="77777777"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2065F81A" w14:textId="3D46DBA9" w:rsidR="009B24EA" w:rsidRPr="000B63FD" w:rsidRDefault="009B24EA" w:rsidP="009B24E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830B404" w14:textId="77777777"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1F76C7C9" w14:textId="77777777"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14:paraId="2ADB24B1" w14:textId="77777777" w:rsidR="00F90BFA" w:rsidRPr="000B63FD" w:rsidRDefault="00F90BFA" w:rsidP="00F90BFA">
      <w:r w:rsidRPr="000B63FD">
        <w:t>If the received HTTP request contains payload body larger than the NF is able to process, the NF shall reject the HTTP request with the HTTP status code "413 Payload Too Large".</w:t>
      </w:r>
    </w:p>
    <w:p w14:paraId="341B5665" w14:textId="77777777"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7CE2E18" w14:textId="77777777" w:rsidR="00F90BFA" w:rsidRPr="000B63FD" w:rsidRDefault="00F90BFA" w:rsidP="00F90BFA">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5BCB1A8B" w14:textId="658681CA" w:rsidR="00F90BFA" w:rsidRPr="000B63FD" w:rsidRDefault="00F90BFA" w:rsidP="00F90BFA">
      <w:pPr>
        <w:pStyle w:val="TH"/>
      </w:pPr>
      <w:r w:rsidRPr="000B63FD">
        <w:lastRenderedPageBreak/>
        <w:t>Table 5.2.7.2-1: Protocol and application errors common to several 5GC SBI API specifications</w:t>
      </w:r>
      <w:r w:rsidR="00471EB1">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14:paraId="3864A271" w14:textId="77777777" w:rsidTr="006254F7">
        <w:trPr>
          <w:cantSplit/>
          <w:jc w:val="center"/>
        </w:trPr>
        <w:tc>
          <w:tcPr>
            <w:tcW w:w="4090" w:type="dxa"/>
            <w:shd w:val="clear" w:color="auto" w:fill="F2F2F2"/>
          </w:tcPr>
          <w:p w14:paraId="19C63FCF" w14:textId="77777777" w:rsidR="00F90BFA" w:rsidRPr="000B63FD" w:rsidRDefault="00F90BFA" w:rsidP="006254F7">
            <w:pPr>
              <w:pStyle w:val="TAH"/>
            </w:pPr>
            <w:r w:rsidRPr="000B63FD">
              <w:t>Protocol or application Error</w:t>
            </w:r>
          </w:p>
        </w:tc>
        <w:tc>
          <w:tcPr>
            <w:tcW w:w="1825" w:type="dxa"/>
            <w:shd w:val="clear" w:color="auto" w:fill="F2F2F2"/>
          </w:tcPr>
          <w:p w14:paraId="658A9E98" w14:textId="77777777" w:rsidR="00F90BFA" w:rsidRPr="000B63FD" w:rsidRDefault="00F90BFA" w:rsidP="006254F7">
            <w:pPr>
              <w:pStyle w:val="TAH"/>
            </w:pPr>
            <w:r w:rsidRPr="000B63FD">
              <w:t>HTTP status code</w:t>
            </w:r>
          </w:p>
        </w:tc>
        <w:tc>
          <w:tcPr>
            <w:tcW w:w="3832" w:type="dxa"/>
            <w:shd w:val="clear" w:color="auto" w:fill="F2F2F2"/>
          </w:tcPr>
          <w:p w14:paraId="11F3287B" w14:textId="77777777" w:rsidR="00F90BFA" w:rsidRPr="000B63FD" w:rsidRDefault="00F90BFA" w:rsidP="006254F7">
            <w:pPr>
              <w:pStyle w:val="TAH"/>
            </w:pPr>
            <w:r w:rsidRPr="000B63FD">
              <w:t>Description</w:t>
            </w:r>
          </w:p>
        </w:tc>
      </w:tr>
      <w:tr w:rsidR="00F90BFA" w:rsidRPr="000B63FD" w14:paraId="31E3122A" w14:textId="77777777" w:rsidTr="006254F7">
        <w:trPr>
          <w:cantSplit/>
          <w:jc w:val="center"/>
        </w:trPr>
        <w:tc>
          <w:tcPr>
            <w:tcW w:w="4090" w:type="dxa"/>
            <w:shd w:val="clear" w:color="auto" w:fill="auto"/>
          </w:tcPr>
          <w:p w14:paraId="07B8A5E4" w14:textId="77777777" w:rsidR="00F90BFA" w:rsidRPr="000B63FD" w:rsidRDefault="00F90BFA" w:rsidP="006254F7">
            <w:pPr>
              <w:pStyle w:val="TAL"/>
            </w:pPr>
            <w:r w:rsidRPr="000B63FD">
              <w:t>INVALID_API</w:t>
            </w:r>
          </w:p>
        </w:tc>
        <w:tc>
          <w:tcPr>
            <w:tcW w:w="1825" w:type="dxa"/>
            <w:shd w:val="clear" w:color="auto" w:fill="auto"/>
          </w:tcPr>
          <w:p w14:paraId="51C0D153" w14:textId="77777777" w:rsidR="00F90BFA" w:rsidRPr="000B63FD" w:rsidRDefault="00F90BFA" w:rsidP="006254F7">
            <w:pPr>
              <w:pStyle w:val="TAL"/>
            </w:pPr>
            <w:r w:rsidRPr="000B63FD">
              <w:t>400 Bad Request</w:t>
            </w:r>
          </w:p>
        </w:tc>
        <w:tc>
          <w:tcPr>
            <w:tcW w:w="3832" w:type="dxa"/>
            <w:shd w:val="clear" w:color="auto" w:fill="auto"/>
          </w:tcPr>
          <w:p w14:paraId="6D2B5183" w14:textId="77777777"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14:paraId="26D2AAC7" w14:textId="77777777" w:rsidTr="006254F7">
        <w:trPr>
          <w:cantSplit/>
          <w:jc w:val="center"/>
        </w:trPr>
        <w:tc>
          <w:tcPr>
            <w:tcW w:w="4090" w:type="dxa"/>
            <w:shd w:val="clear" w:color="auto" w:fill="auto"/>
          </w:tcPr>
          <w:p w14:paraId="6F3CAD99" w14:textId="77777777" w:rsidR="00F90BFA" w:rsidRPr="000B63FD" w:rsidRDefault="00F90BFA" w:rsidP="006254F7">
            <w:pPr>
              <w:pStyle w:val="TAL"/>
            </w:pPr>
            <w:r w:rsidRPr="000B63FD">
              <w:t>INVALID_MSG_FORMAT</w:t>
            </w:r>
          </w:p>
        </w:tc>
        <w:tc>
          <w:tcPr>
            <w:tcW w:w="1825" w:type="dxa"/>
            <w:shd w:val="clear" w:color="auto" w:fill="auto"/>
          </w:tcPr>
          <w:p w14:paraId="05DCA658" w14:textId="77777777" w:rsidR="00F90BFA" w:rsidRPr="000B63FD" w:rsidRDefault="00F90BFA" w:rsidP="006254F7">
            <w:pPr>
              <w:pStyle w:val="TAL"/>
            </w:pPr>
            <w:r w:rsidRPr="000B63FD">
              <w:t>400 Bad Request</w:t>
            </w:r>
          </w:p>
        </w:tc>
        <w:tc>
          <w:tcPr>
            <w:tcW w:w="3832" w:type="dxa"/>
            <w:shd w:val="clear" w:color="auto" w:fill="auto"/>
          </w:tcPr>
          <w:p w14:paraId="7CE636D6" w14:textId="77777777" w:rsidR="00F90BFA" w:rsidRPr="000B63FD" w:rsidRDefault="00F90BFA" w:rsidP="006254F7">
            <w:pPr>
              <w:pStyle w:val="TAL"/>
            </w:pPr>
            <w:r w:rsidRPr="000B63FD">
              <w:t>The HTTP request has an invalid format.</w:t>
            </w:r>
          </w:p>
        </w:tc>
      </w:tr>
      <w:tr w:rsidR="00F90BFA" w:rsidRPr="000B63FD" w14:paraId="7BA4A4F3" w14:textId="77777777" w:rsidTr="006254F7">
        <w:trPr>
          <w:cantSplit/>
          <w:jc w:val="center"/>
        </w:trPr>
        <w:tc>
          <w:tcPr>
            <w:tcW w:w="4090" w:type="dxa"/>
            <w:shd w:val="clear" w:color="auto" w:fill="auto"/>
          </w:tcPr>
          <w:p w14:paraId="7AEE51A8" w14:textId="77777777" w:rsidR="00F90BFA" w:rsidRPr="000B63FD" w:rsidRDefault="00F90BFA" w:rsidP="006254F7">
            <w:pPr>
              <w:pStyle w:val="TAL"/>
            </w:pPr>
            <w:r w:rsidRPr="000B63FD">
              <w:rPr>
                <w:rFonts w:hint="eastAsia"/>
              </w:rPr>
              <w:t>INVALID_QUERY_PARAM</w:t>
            </w:r>
          </w:p>
        </w:tc>
        <w:tc>
          <w:tcPr>
            <w:tcW w:w="1825" w:type="dxa"/>
            <w:shd w:val="clear" w:color="auto" w:fill="auto"/>
          </w:tcPr>
          <w:p w14:paraId="23BF912B" w14:textId="77777777" w:rsidR="00F90BFA" w:rsidRPr="000B63FD" w:rsidRDefault="00F90BFA" w:rsidP="006254F7">
            <w:pPr>
              <w:pStyle w:val="TAL"/>
            </w:pPr>
            <w:r w:rsidRPr="000B63FD">
              <w:rPr>
                <w:rFonts w:hint="eastAsia"/>
              </w:rPr>
              <w:t>400 Bad Request</w:t>
            </w:r>
          </w:p>
        </w:tc>
        <w:tc>
          <w:tcPr>
            <w:tcW w:w="3832" w:type="dxa"/>
            <w:shd w:val="clear" w:color="auto" w:fill="auto"/>
          </w:tcPr>
          <w:p w14:paraId="0730F145" w14:textId="77777777"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14:paraId="1A4CD4FE" w14:textId="77777777" w:rsidTr="006254F7">
        <w:trPr>
          <w:cantSplit/>
          <w:jc w:val="center"/>
        </w:trPr>
        <w:tc>
          <w:tcPr>
            <w:tcW w:w="4090" w:type="dxa"/>
            <w:shd w:val="clear" w:color="auto" w:fill="auto"/>
          </w:tcPr>
          <w:p w14:paraId="76590A04" w14:textId="77777777" w:rsidR="00F90BFA" w:rsidRPr="000B63FD" w:rsidRDefault="00F90BFA" w:rsidP="006254F7">
            <w:pPr>
              <w:pStyle w:val="TAL"/>
            </w:pPr>
            <w:r w:rsidRPr="000B63FD">
              <w:t>MANDATORY_</w:t>
            </w:r>
            <w:r>
              <w:t>QUERY_PARAM</w:t>
            </w:r>
            <w:r w:rsidRPr="000B63FD">
              <w:t>_INCORRECT</w:t>
            </w:r>
          </w:p>
        </w:tc>
        <w:tc>
          <w:tcPr>
            <w:tcW w:w="1825" w:type="dxa"/>
            <w:shd w:val="clear" w:color="auto" w:fill="auto"/>
          </w:tcPr>
          <w:p w14:paraId="50E23283" w14:textId="77777777" w:rsidR="00F90BFA" w:rsidRPr="000B63FD" w:rsidRDefault="00F90BFA" w:rsidP="006254F7">
            <w:pPr>
              <w:pStyle w:val="TAL"/>
            </w:pPr>
            <w:r w:rsidRPr="000B63FD">
              <w:t>400 Bad Request</w:t>
            </w:r>
          </w:p>
        </w:tc>
        <w:tc>
          <w:tcPr>
            <w:tcW w:w="3832" w:type="dxa"/>
            <w:shd w:val="clear" w:color="auto" w:fill="auto"/>
          </w:tcPr>
          <w:p w14:paraId="10B8BD8F" w14:textId="77777777"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14:paraId="612E0BB6" w14:textId="77777777" w:rsidTr="006254F7">
        <w:trPr>
          <w:cantSplit/>
          <w:jc w:val="center"/>
        </w:trPr>
        <w:tc>
          <w:tcPr>
            <w:tcW w:w="4090" w:type="dxa"/>
            <w:shd w:val="clear" w:color="auto" w:fill="auto"/>
          </w:tcPr>
          <w:p w14:paraId="1093D70A" w14:textId="77777777"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14:paraId="12AD480B" w14:textId="77777777" w:rsidR="00F90BFA" w:rsidRPr="000B63FD" w:rsidRDefault="00F90BFA" w:rsidP="006254F7">
            <w:pPr>
              <w:pStyle w:val="TAL"/>
            </w:pPr>
            <w:r w:rsidRPr="000B63FD">
              <w:t>400 Bad Request</w:t>
            </w:r>
          </w:p>
        </w:tc>
        <w:tc>
          <w:tcPr>
            <w:tcW w:w="3832" w:type="dxa"/>
            <w:shd w:val="clear" w:color="auto" w:fill="auto"/>
          </w:tcPr>
          <w:p w14:paraId="1CB18452" w14:textId="77777777"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14:paraId="41319C8B" w14:textId="77777777" w:rsidTr="006254F7">
        <w:trPr>
          <w:cantSplit/>
          <w:jc w:val="center"/>
        </w:trPr>
        <w:tc>
          <w:tcPr>
            <w:tcW w:w="4090" w:type="dxa"/>
            <w:shd w:val="clear" w:color="auto" w:fill="auto"/>
          </w:tcPr>
          <w:p w14:paraId="3E8441B9" w14:textId="77777777" w:rsidR="00F90BFA" w:rsidRPr="000B63FD" w:rsidRDefault="00F90BFA" w:rsidP="006254F7">
            <w:pPr>
              <w:pStyle w:val="TAL"/>
            </w:pPr>
            <w:r w:rsidRPr="000B63FD">
              <w:t>MANDATORY</w:t>
            </w:r>
            <w:r>
              <w:t>_QUERY_PARAM</w:t>
            </w:r>
            <w:r w:rsidRPr="000B63FD">
              <w:t>_MISSING</w:t>
            </w:r>
          </w:p>
        </w:tc>
        <w:tc>
          <w:tcPr>
            <w:tcW w:w="1825" w:type="dxa"/>
            <w:shd w:val="clear" w:color="auto" w:fill="auto"/>
          </w:tcPr>
          <w:p w14:paraId="72DA32AA" w14:textId="77777777" w:rsidR="00F90BFA" w:rsidRPr="000B63FD" w:rsidRDefault="00F90BFA" w:rsidP="006254F7">
            <w:pPr>
              <w:pStyle w:val="TAL"/>
            </w:pPr>
            <w:r w:rsidRPr="000B63FD">
              <w:t>400 Bad Request</w:t>
            </w:r>
          </w:p>
        </w:tc>
        <w:tc>
          <w:tcPr>
            <w:tcW w:w="3832" w:type="dxa"/>
            <w:shd w:val="clear" w:color="auto" w:fill="auto"/>
          </w:tcPr>
          <w:p w14:paraId="37D6A981" w14:textId="77777777"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14:paraId="0ADE9632" w14:textId="77777777" w:rsidTr="006254F7">
        <w:trPr>
          <w:cantSplit/>
          <w:jc w:val="center"/>
        </w:trPr>
        <w:tc>
          <w:tcPr>
            <w:tcW w:w="4090" w:type="dxa"/>
            <w:shd w:val="clear" w:color="auto" w:fill="auto"/>
          </w:tcPr>
          <w:p w14:paraId="274F62CE" w14:textId="77777777" w:rsidR="00F90BFA" w:rsidRPr="000B63FD" w:rsidRDefault="00F90BFA" w:rsidP="006254F7">
            <w:pPr>
              <w:pStyle w:val="TAL"/>
            </w:pPr>
            <w:r w:rsidRPr="000B63FD">
              <w:t>MANDATORY_IE_INCORRECT</w:t>
            </w:r>
          </w:p>
        </w:tc>
        <w:tc>
          <w:tcPr>
            <w:tcW w:w="1825" w:type="dxa"/>
            <w:shd w:val="clear" w:color="auto" w:fill="auto"/>
          </w:tcPr>
          <w:p w14:paraId="2B8E384D" w14:textId="77777777" w:rsidR="00F90BFA" w:rsidRPr="000B63FD" w:rsidRDefault="00F90BFA" w:rsidP="006254F7">
            <w:pPr>
              <w:pStyle w:val="TAL"/>
            </w:pPr>
            <w:r w:rsidRPr="000B63FD">
              <w:t>400 Bad Request</w:t>
            </w:r>
          </w:p>
        </w:tc>
        <w:tc>
          <w:tcPr>
            <w:tcW w:w="3832" w:type="dxa"/>
            <w:shd w:val="clear" w:color="auto" w:fill="auto"/>
          </w:tcPr>
          <w:p w14:paraId="0A12B60C" w14:textId="77777777"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14:paraId="233E74C6" w14:textId="77777777" w:rsidTr="006254F7">
        <w:trPr>
          <w:cantSplit/>
          <w:jc w:val="center"/>
        </w:trPr>
        <w:tc>
          <w:tcPr>
            <w:tcW w:w="4090" w:type="dxa"/>
            <w:shd w:val="clear" w:color="auto" w:fill="auto"/>
          </w:tcPr>
          <w:p w14:paraId="1834B99C" w14:textId="77777777" w:rsidR="00F90BFA" w:rsidRPr="000B63FD" w:rsidRDefault="00F90BFA" w:rsidP="006254F7">
            <w:pPr>
              <w:pStyle w:val="TAL"/>
            </w:pPr>
            <w:r>
              <w:t>OPTIONAL</w:t>
            </w:r>
            <w:r w:rsidRPr="000B63FD">
              <w:t>_IE_INCORRECT</w:t>
            </w:r>
          </w:p>
        </w:tc>
        <w:tc>
          <w:tcPr>
            <w:tcW w:w="1825" w:type="dxa"/>
            <w:shd w:val="clear" w:color="auto" w:fill="auto"/>
          </w:tcPr>
          <w:p w14:paraId="39C1470D" w14:textId="77777777" w:rsidR="00F90BFA" w:rsidRPr="000B63FD" w:rsidRDefault="00F90BFA" w:rsidP="006254F7">
            <w:pPr>
              <w:pStyle w:val="TAL"/>
            </w:pPr>
            <w:r w:rsidRPr="000B63FD">
              <w:t>400 Bad Request</w:t>
            </w:r>
          </w:p>
        </w:tc>
        <w:tc>
          <w:tcPr>
            <w:tcW w:w="3832" w:type="dxa"/>
            <w:shd w:val="clear" w:color="auto" w:fill="auto"/>
          </w:tcPr>
          <w:p w14:paraId="46CF8C19" w14:textId="77777777"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14:paraId="2D9B08A2" w14:textId="77777777" w:rsidTr="006254F7">
        <w:trPr>
          <w:cantSplit/>
          <w:jc w:val="center"/>
        </w:trPr>
        <w:tc>
          <w:tcPr>
            <w:tcW w:w="4090" w:type="dxa"/>
            <w:shd w:val="clear" w:color="auto" w:fill="auto"/>
          </w:tcPr>
          <w:p w14:paraId="2E1293AB" w14:textId="77777777" w:rsidR="00F90BFA" w:rsidRPr="000B63FD" w:rsidRDefault="00F90BFA" w:rsidP="006254F7">
            <w:pPr>
              <w:pStyle w:val="TAL"/>
            </w:pPr>
            <w:r w:rsidRPr="000B63FD">
              <w:t>MANDATORY_IE_MISSING</w:t>
            </w:r>
          </w:p>
        </w:tc>
        <w:tc>
          <w:tcPr>
            <w:tcW w:w="1825" w:type="dxa"/>
            <w:shd w:val="clear" w:color="auto" w:fill="auto"/>
          </w:tcPr>
          <w:p w14:paraId="19B7C264" w14:textId="77777777" w:rsidR="00F90BFA" w:rsidRPr="000B63FD" w:rsidRDefault="00F90BFA" w:rsidP="006254F7">
            <w:pPr>
              <w:pStyle w:val="TAL"/>
            </w:pPr>
            <w:r w:rsidRPr="000B63FD">
              <w:t>400 Bad Request</w:t>
            </w:r>
          </w:p>
        </w:tc>
        <w:tc>
          <w:tcPr>
            <w:tcW w:w="3832" w:type="dxa"/>
            <w:shd w:val="clear" w:color="auto" w:fill="auto"/>
          </w:tcPr>
          <w:p w14:paraId="39A943CE" w14:textId="77777777"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14:paraId="544BA140" w14:textId="77777777" w:rsidTr="006254F7">
        <w:trPr>
          <w:cantSplit/>
          <w:jc w:val="center"/>
        </w:trPr>
        <w:tc>
          <w:tcPr>
            <w:tcW w:w="4090" w:type="dxa"/>
            <w:shd w:val="clear" w:color="auto" w:fill="auto"/>
          </w:tcPr>
          <w:p w14:paraId="2FA6FDAD" w14:textId="77777777" w:rsidR="00F90BFA" w:rsidRPr="000B63FD" w:rsidRDefault="00F90BFA" w:rsidP="006254F7">
            <w:pPr>
              <w:pStyle w:val="TAL"/>
            </w:pPr>
            <w:r w:rsidRPr="000B63FD">
              <w:t>UNSPECIFIED_MSG_FAILURE</w:t>
            </w:r>
          </w:p>
        </w:tc>
        <w:tc>
          <w:tcPr>
            <w:tcW w:w="1825" w:type="dxa"/>
            <w:shd w:val="clear" w:color="auto" w:fill="auto"/>
          </w:tcPr>
          <w:p w14:paraId="345EB2FC" w14:textId="77777777" w:rsidR="00F90BFA" w:rsidRPr="000B63FD" w:rsidRDefault="00F90BFA" w:rsidP="006254F7">
            <w:pPr>
              <w:pStyle w:val="TAL"/>
            </w:pPr>
            <w:r w:rsidRPr="000B63FD">
              <w:t>400 Bad Request</w:t>
            </w:r>
          </w:p>
        </w:tc>
        <w:tc>
          <w:tcPr>
            <w:tcW w:w="3832" w:type="dxa"/>
            <w:shd w:val="clear" w:color="auto" w:fill="auto"/>
          </w:tcPr>
          <w:p w14:paraId="30053EEC" w14:textId="77777777" w:rsidR="00F90BFA" w:rsidRPr="000B63FD" w:rsidRDefault="00F90BFA" w:rsidP="006254F7">
            <w:pPr>
              <w:pStyle w:val="TAL"/>
            </w:pPr>
            <w:r w:rsidRPr="000B63FD">
              <w:t>The request is rejected due to unspecified client error. (NOTE 2)</w:t>
            </w:r>
          </w:p>
        </w:tc>
      </w:tr>
      <w:tr w:rsidR="00F90BFA" w:rsidRPr="000B63FD" w14:paraId="2243B84D" w14:textId="77777777" w:rsidTr="006254F7">
        <w:trPr>
          <w:cantSplit/>
          <w:jc w:val="center"/>
        </w:trPr>
        <w:tc>
          <w:tcPr>
            <w:tcW w:w="4090" w:type="dxa"/>
            <w:shd w:val="clear" w:color="auto" w:fill="auto"/>
          </w:tcPr>
          <w:p w14:paraId="25A7D8CB" w14:textId="77777777" w:rsidR="00F90BFA" w:rsidRPr="00034317" w:rsidRDefault="00F90BFA" w:rsidP="006254F7">
            <w:pPr>
              <w:pStyle w:val="TAL"/>
            </w:pPr>
            <w:r>
              <w:t>RESOURCE_CONTEXT</w:t>
            </w:r>
            <w:r w:rsidRPr="00085F19">
              <w:t>_NOT_FOUND</w:t>
            </w:r>
          </w:p>
        </w:tc>
        <w:tc>
          <w:tcPr>
            <w:tcW w:w="1825" w:type="dxa"/>
            <w:shd w:val="clear" w:color="auto" w:fill="auto"/>
          </w:tcPr>
          <w:p w14:paraId="3334B38C" w14:textId="77777777" w:rsidR="00F90BFA" w:rsidRPr="000B63FD" w:rsidRDefault="00F90BFA" w:rsidP="006254F7">
            <w:pPr>
              <w:pStyle w:val="TAL"/>
              <w:rPr>
                <w:lang w:eastAsia="zh-CN"/>
              </w:rPr>
            </w:pPr>
            <w:r w:rsidRPr="00085F19">
              <w:t>400 Bad Request</w:t>
            </w:r>
          </w:p>
        </w:tc>
        <w:tc>
          <w:tcPr>
            <w:tcW w:w="3832" w:type="dxa"/>
            <w:shd w:val="clear" w:color="auto" w:fill="auto"/>
          </w:tcPr>
          <w:p w14:paraId="07D8C67F" w14:textId="77777777"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6D64CD" w:rsidRPr="000B63FD" w14:paraId="305A29B2" w14:textId="77777777" w:rsidTr="006254F7">
        <w:trPr>
          <w:cantSplit/>
          <w:jc w:val="center"/>
        </w:trPr>
        <w:tc>
          <w:tcPr>
            <w:tcW w:w="4090" w:type="dxa"/>
            <w:shd w:val="clear" w:color="auto" w:fill="auto"/>
          </w:tcPr>
          <w:p w14:paraId="52E4C7D8" w14:textId="36E0D670" w:rsidR="006D64CD" w:rsidRDefault="006D64CD" w:rsidP="006D64CD">
            <w:pPr>
              <w:pStyle w:val="TAL"/>
            </w:pPr>
            <w:r>
              <w:t>CCA_VERIFICATION_FAILURE</w:t>
            </w:r>
          </w:p>
        </w:tc>
        <w:tc>
          <w:tcPr>
            <w:tcW w:w="1825" w:type="dxa"/>
            <w:shd w:val="clear" w:color="auto" w:fill="auto"/>
          </w:tcPr>
          <w:p w14:paraId="2DD39B70" w14:textId="6A8F56DC" w:rsidR="006D64CD" w:rsidRPr="00085F19" w:rsidRDefault="006D64CD" w:rsidP="006D64CD">
            <w:pPr>
              <w:pStyle w:val="TAL"/>
            </w:pPr>
            <w:r w:rsidRPr="000B63FD">
              <w:rPr>
                <w:lang w:eastAsia="zh-CN"/>
              </w:rPr>
              <w:t>403 Forbidden</w:t>
            </w:r>
          </w:p>
        </w:tc>
        <w:tc>
          <w:tcPr>
            <w:tcW w:w="3832" w:type="dxa"/>
            <w:shd w:val="clear" w:color="auto" w:fill="auto"/>
          </w:tcPr>
          <w:p w14:paraId="29FED5BB" w14:textId="180428DD" w:rsidR="006D64CD" w:rsidRPr="00085F19" w:rsidRDefault="006D64CD" w:rsidP="006D64CD">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3F777E" w:rsidRPr="000B63FD" w14:paraId="47EAA6AA" w14:textId="77777777" w:rsidTr="006254F7">
        <w:trPr>
          <w:cantSplit/>
          <w:jc w:val="center"/>
        </w:trPr>
        <w:tc>
          <w:tcPr>
            <w:tcW w:w="4090" w:type="dxa"/>
            <w:shd w:val="clear" w:color="auto" w:fill="auto"/>
          </w:tcPr>
          <w:p w14:paraId="45340E96" w14:textId="369E7425" w:rsidR="003F777E" w:rsidRDefault="003F777E" w:rsidP="003F777E">
            <w:pPr>
              <w:pStyle w:val="TAL"/>
            </w:pPr>
            <w:r>
              <w:t>TOKEN</w:t>
            </w:r>
            <w:r>
              <w:rPr>
                <w:rFonts w:hint="eastAsia"/>
                <w:lang w:eastAsia="zh-CN"/>
              </w:rPr>
              <w:t>_</w:t>
            </w:r>
            <w:r>
              <w:rPr>
                <w:lang w:eastAsia="zh-CN"/>
              </w:rPr>
              <w:t>CCA</w:t>
            </w:r>
            <w:r>
              <w:t>_MISMATCH</w:t>
            </w:r>
          </w:p>
        </w:tc>
        <w:tc>
          <w:tcPr>
            <w:tcW w:w="1825" w:type="dxa"/>
            <w:shd w:val="clear" w:color="auto" w:fill="auto"/>
          </w:tcPr>
          <w:p w14:paraId="79205B44" w14:textId="77DA914B" w:rsidR="003F777E" w:rsidRPr="000B63FD" w:rsidRDefault="003F777E" w:rsidP="003F777E">
            <w:pPr>
              <w:pStyle w:val="TAL"/>
              <w:rPr>
                <w:lang w:eastAsia="zh-CN"/>
              </w:rPr>
            </w:pPr>
            <w:r>
              <w:rPr>
                <w:lang w:eastAsia="zh-CN"/>
              </w:rPr>
              <w:t>403 Forbidden</w:t>
            </w:r>
          </w:p>
        </w:tc>
        <w:tc>
          <w:tcPr>
            <w:tcW w:w="3832" w:type="dxa"/>
            <w:shd w:val="clear" w:color="auto" w:fill="auto"/>
          </w:tcPr>
          <w:p w14:paraId="695A4A8B" w14:textId="1704F2FE" w:rsidR="003F777E" w:rsidRPr="000B63FD" w:rsidRDefault="003F777E" w:rsidP="003F777E">
            <w:pPr>
              <w:pStyle w:val="TAL"/>
            </w:pPr>
            <w:r>
              <w:t>The request is rejected due to a mismatch between the subject claim in the access token and subject claim in the CCA</w:t>
            </w:r>
            <w:r>
              <w:rPr>
                <w:lang w:eastAsia="zh-CN"/>
              </w:rPr>
              <w:t>.</w:t>
            </w:r>
            <w:r>
              <w:t xml:space="preserve">   </w:t>
            </w:r>
          </w:p>
        </w:tc>
      </w:tr>
      <w:tr w:rsidR="00F90BFA" w:rsidRPr="000B63FD" w14:paraId="2014D733" w14:textId="77777777" w:rsidTr="006254F7">
        <w:trPr>
          <w:cantSplit/>
          <w:jc w:val="center"/>
        </w:trPr>
        <w:tc>
          <w:tcPr>
            <w:tcW w:w="4090" w:type="dxa"/>
            <w:shd w:val="clear" w:color="auto" w:fill="auto"/>
          </w:tcPr>
          <w:p w14:paraId="1B02245D" w14:textId="77777777" w:rsidR="00F90BFA" w:rsidRPr="00034317" w:rsidRDefault="00F90BFA" w:rsidP="006254F7">
            <w:pPr>
              <w:pStyle w:val="TAL"/>
            </w:pPr>
            <w:r w:rsidRPr="00034317">
              <w:t>MODIFICATION_NOT_ALLOWED</w:t>
            </w:r>
          </w:p>
        </w:tc>
        <w:tc>
          <w:tcPr>
            <w:tcW w:w="1825" w:type="dxa"/>
            <w:shd w:val="clear" w:color="auto" w:fill="auto"/>
          </w:tcPr>
          <w:p w14:paraId="3C39B4B7" w14:textId="77777777" w:rsidR="00F90BFA" w:rsidRPr="000B63FD" w:rsidRDefault="00F90BFA" w:rsidP="006254F7">
            <w:pPr>
              <w:pStyle w:val="TAL"/>
            </w:pPr>
            <w:r w:rsidRPr="000B63FD">
              <w:rPr>
                <w:lang w:eastAsia="zh-CN"/>
              </w:rPr>
              <w:t>403 Forbidden</w:t>
            </w:r>
          </w:p>
        </w:tc>
        <w:tc>
          <w:tcPr>
            <w:tcW w:w="3832" w:type="dxa"/>
            <w:shd w:val="clear" w:color="auto" w:fill="auto"/>
          </w:tcPr>
          <w:p w14:paraId="0CD69B6A" w14:textId="77777777"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14:paraId="3369D88A" w14:textId="77777777" w:rsidTr="006254F7">
        <w:trPr>
          <w:cantSplit/>
          <w:jc w:val="center"/>
        </w:trPr>
        <w:tc>
          <w:tcPr>
            <w:tcW w:w="4090" w:type="dxa"/>
            <w:shd w:val="clear" w:color="auto" w:fill="auto"/>
          </w:tcPr>
          <w:p w14:paraId="5A908103" w14:textId="77777777" w:rsidR="00F90BFA" w:rsidRPr="000B63FD" w:rsidRDefault="00F90BFA" w:rsidP="006254F7">
            <w:pPr>
              <w:pStyle w:val="TAL"/>
            </w:pPr>
            <w:r w:rsidRPr="00034317">
              <w:t>SUBSCRIPTION_NOT_FOUND</w:t>
            </w:r>
          </w:p>
        </w:tc>
        <w:tc>
          <w:tcPr>
            <w:tcW w:w="1825" w:type="dxa"/>
            <w:shd w:val="clear" w:color="auto" w:fill="auto"/>
          </w:tcPr>
          <w:p w14:paraId="74B246D9" w14:textId="77777777" w:rsidR="00F90BFA" w:rsidRPr="000B63FD" w:rsidRDefault="00F90BFA" w:rsidP="006254F7">
            <w:pPr>
              <w:pStyle w:val="TAL"/>
            </w:pPr>
            <w:r w:rsidRPr="000B63FD">
              <w:t>404 Not Found</w:t>
            </w:r>
          </w:p>
        </w:tc>
        <w:tc>
          <w:tcPr>
            <w:tcW w:w="3832" w:type="dxa"/>
            <w:shd w:val="clear" w:color="auto" w:fill="auto"/>
          </w:tcPr>
          <w:p w14:paraId="7654EF36" w14:textId="77777777"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14:paraId="0D4E7767" w14:textId="77777777" w:rsidTr="006254F7">
        <w:trPr>
          <w:cantSplit/>
          <w:jc w:val="center"/>
        </w:trPr>
        <w:tc>
          <w:tcPr>
            <w:tcW w:w="4090" w:type="dxa"/>
            <w:shd w:val="clear" w:color="auto" w:fill="auto"/>
          </w:tcPr>
          <w:p w14:paraId="7EA4EB96" w14:textId="77777777" w:rsidR="00F90BFA" w:rsidRPr="000B63FD" w:rsidRDefault="00F90BFA" w:rsidP="006254F7">
            <w:pPr>
              <w:pStyle w:val="TAL"/>
              <w:rPr>
                <w:rStyle w:val="B1Char"/>
                <w:rFonts w:eastAsia="SimSun"/>
              </w:rPr>
            </w:pPr>
            <w:r>
              <w:lastRenderedPageBreak/>
              <w:t>RESOURCE_URI_STRUCTURE_NOT_FOUND</w:t>
            </w:r>
          </w:p>
        </w:tc>
        <w:tc>
          <w:tcPr>
            <w:tcW w:w="1825" w:type="dxa"/>
            <w:shd w:val="clear" w:color="auto" w:fill="auto"/>
          </w:tcPr>
          <w:p w14:paraId="17EEE84F" w14:textId="77777777" w:rsidR="00F90BFA" w:rsidRPr="000B63FD" w:rsidRDefault="00F90BFA" w:rsidP="006254F7">
            <w:pPr>
              <w:pStyle w:val="TAL"/>
            </w:pPr>
            <w:r w:rsidRPr="002A2F44">
              <w:t>404 Not Found</w:t>
            </w:r>
          </w:p>
        </w:tc>
        <w:tc>
          <w:tcPr>
            <w:tcW w:w="3832" w:type="dxa"/>
            <w:shd w:val="clear" w:color="auto" w:fill="auto"/>
          </w:tcPr>
          <w:p w14:paraId="4352DA44" w14:textId="77777777"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5C8C4C0D" w14:textId="77777777"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14:paraId="03D02F53" w14:textId="77777777" w:rsidTr="006254F7">
        <w:trPr>
          <w:cantSplit/>
          <w:jc w:val="center"/>
        </w:trPr>
        <w:tc>
          <w:tcPr>
            <w:tcW w:w="4090" w:type="dxa"/>
            <w:shd w:val="clear" w:color="auto" w:fill="auto"/>
          </w:tcPr>
          <w:p w14:paraId="16475461" w14:textId="77777777" w:rsidR="00F90BFA" w:rsidRPr="000B63FD" w:rsidRDefault="00F90BFA" w:rsidP="006254F7">
            <w:pPr>
              <w:pStyle w:val="TAL"/>
            </w:pPr>
            <w:r w:rsidRPr="000B63FD">
              <w:t>INCORRECT_LENGTH</w:t>
            </w:r>
          </w:p>
        </w:tc>
        <w:tc>
          <w:tcPr>
            <w:tcW w:w="1825" w:type="dxa"/>
            <w:shd w:val="clear" w:color="auto" w:fill="auto"/>
          </w:tcPr>
          <w:p w14:paraId="497CDC4A" w14:textId="77777777" w:rsidR="00F90BFA" w:rsidRPr="000B63FD" w:rsidRDefault="00F90BFA" w:rsidP="006254F7">
            <w:pPr>
              <w:pStyle w:val="TAL"/>
            </w:pPr>
            <w:r w:rsidRPr="000B63FD">
              <w:t>411 Length Required</w:t>
            </w:r>
          </w:p>
        </w:tc>
        <w:tc>
          <w:tcPr>
            <w:tcW w:w="3832" w:type="dxa"/>
            <w:shd w:val="clear" w:color="auto" w:fill="auto"/>
          </w:tcPr>
          <w:p w14:paraId="561BCE8F" w14:textId="77777777" w:rsidR="00F90BFA" w:rsidRPr="000B63FD" w:rsidRDefault="00F90BFA" w:rsidP="006254F7">
            <w:pPr>
              <w:pStyle w:val="TAL"/>
            </w:pPr>
            <w:r w:rsidRPr="000B63FD">
              <w:t>The request is rejected due to incorrect value of a Content-length header field.</w:t>
            </w:r>
          </w:p>
        </w:tc>
      </w:tr>
      <w:tr w:rsidR="00F90BFA" w:rsidRPr="000B63FD" w14:paraId="167DC31C" w14:textId="77777777" w:rsidTr="006254F7">
        <w:trPr>
          <w:cantSplit/>
          <w:jc w:val="center"/>
        </w:trPr>
        <w:tc>
          <w:tcPr>
            <w:tcW w:w="4090" w:type="dxa"/>
            <w:shd w:val="clear" w:color="auto" w:fill="auto"/>
          </w:tcPr>
          <w:p w14:paraId="64B441CA" w14:textId="77777777" w:rsidR="00F90BFA" w:rsidRPr="000B63FD" w:rsidRDefault="00F90BFA" w:rsidP="006254F7">
            <w:pPr>
              <w:pStyle w:val="TAL"/>
            </w:pPr>
            <w:r w:rsidRPr="00B6200D">
              <w:t>NF_CONGESTION_RISK</w:t>
            </w:r>
          </w:p>
        </w:tc>
        <w:tc>
          <w:tcPr>
            <w:tcW w:w="1825" w:type="dxa"/>
            <w:shd w:val="clear" w:color="auto" w:fill="auto"/>
          </w:tcPr>
          <w:p w14:paraId="724CDCE3" w14:textId="77777777"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14:paraId="09C2EFFF" w14:textId="77777777"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14:paraId="10788BD8" w14:textId="77777777" w:rsidTr="006254F7">
        <w:trPr>
          <w:cantSplit/>
          <w:jc w:val="center"/>
        </w:trPr>
        <w:tc>
          <w:tcPr>
            <w:tcW w:w="4090" w:type="dxa"/>
            <w:shd w:val="clear" w:color="auto" w:fill="auto"/>
          </w:tcPr>
          <w:p w14:paraId="71B2C8DC" w14:textId="77777777" w:rsidR="00F90BFA" w:rsidRPr="000B63FD" w:rsidRDefault="00F90BFA" w:rsidP="006254F7">
            <w:pPr>
              <w:pStyle w:val="TAL"/>
            </w:pPr>
            <w:r w:rsidRPr="000B63FD">
              <w:t>INSUFFICIENT_RESOURCES</w:t>
            </w:r>
          </w:p>
        </w:tc>
        <w:tc>
          <w:tcPr>
            <w:tcW w:w="1825" w:type="dxa"/>
            <w:shd w:val="clear" w:color="auto" w:fill="auto"/>
          </w:tcPr>
          <w:p w14:paraId="72D088E5" w14:textId="77777777" w:rsidR="00F90BFA" w:rsidRPr="000B63FD" w:rsidRDefault="00F90BFA" w:rsidP="006254F7">
            <w:pPr>
              <w:pStyle w:val="TAL"/>
            </w:pPr>
            <w:r w:rsidRPr="000B63FD">
              <w:t>500 Internal Server Error</w:t>
            </w:r>
          </w:p>
        </w:tc>
        <w:tc>
          <w:tcPr>
            <w:tcW w:w="3832" w:type="dxa"/>
            <w:shd w:val="clear" w:color="auto" w:fill="auto"/>
          </w:tcPr>
          <w:p w14:paraId="4520A576" w14:textId="77777777" w:rsidR="00F90BFA" w:rsidRPr="000B63FD" w:rsidRDefault="00F90BFA" w:rsidP="006254F7">
            <w:pPr>
              <w:pStyle w:val="TAL"/>
            </w:pPr>
            <w:r w:rsidRPr="000B63FD">
              <w:t>The request is rejected due to insufficient resources.</w:t>
            </w:r>
          </w:p>
        </w:tc>
      </w:tr>
      <w:tr w:rsidR="00F90BFA" w:rsidRPr="000B63FD" w14:paraId="58D5F5A2" w14:textId="77777777" w:rsidTr="006254F7">
        <w:trPr>
          <w:cantSplit/>
          <w:jc w:val="center"/>
        </w:trPr>
        <w:tc>
          <w:tcPr>
            <w:tcW w:w="4090" w:type="dxa"/>
            <w:shd w:val="clear" w:color="auto" w:fill="auto"/>
          </w:tcPr>
          <w:p w14:paraId="7B998720" w14:textId="77777777" w:rsidR="00F90BFA" w:rsidRPr="000B63FD" w:rsidRDefault="00F90BFA" w:rsidP="006254F7">
            <w:pPr>
              <w:pStyle w:val="TAL"/>
            </w:pPr>
            <w:r w:rsidRPr="000B63FD">
              <w:t>UNSPECIFIED_NF_FAILURE</w:t>
            </w:r>
          </w:p>
        </w:tc>
        <w:tc>
          <w:tcPr>
            <w:tcW w:w="1825" w:type="dxa"/>
            <w:shd w:val="clear" w:color="auto" w:fill="auto"/>
          </w:tcPr>
          <w:p w14:paraId="4BE1D687" w14:textId="77777777" w:rsidR="00F90BFA" w:rsidRPr="000B63FD" w:rsidRDefault="00F90BFA" w:rsidP="006254F7">
            <w:pPr>
              <w:pStyle w:val="TAL"/>
            </w:pPr>
            <w:r w:rsidRPr="000B63FD">
              <w:t>500 Internal Server Error</w:t>
            </w:r>
          </w:p>
        </w:tc>
        <w:tc>
          <w:tcPr>
            <w:tcW w:w="3832" w:type="dxa"/>
            <w:shd w:val="clear" w:color="auto" w:fill="auto"/>
          </w:tcPr>
          <w:p w14:paraId="31EFD548" w14:textId="77777777" w:rsidR="00F90BFA" w:rsidRPr="000B63FD" w:rsidRDefault="00F90BFA" w:rsidP="006254F7">
            <w:pPr>
              <w:pStyle w:val="TAL"/>
            </w:pPr>
            <w:r w:rsidRPr="000B63FD">
              <w:t>The request is rejected due to unspecified reason at the NF. (NOTE 3)</w:t>
            </w:r>
          </w:p>
        </w:tc>
      </w:tr>
      <w:tr w:rsidR="00F90BFA" w:rsidRPr="000B63FD" w14:paraId="7BA4854F" w14:textId="77777777" w:rsidTr="006254F7">
        <w:trPr>
          <w:cantSplit/>
          <w:jc w:val="center"/>
        </w:trPr>
        <w:tc>
          <w:tcPr>
            <w:tcW w:w="4090" w:type="dxa"/>
            <w:shd w:val="clear" w:color="auto" w:fill="auto"/>
          </w:tcPr>
          <w:p w14:paraId="233D36D3" w14:textId="77777777" w:rsidR="00F90BFA" w:rsidRPr="000B63FD" w:rsidRDefault="00F90BFA" w:rsidP="006254F7">
            <w:pPr>
              <w:pStyle w:val="TAL"/>
            </w:pPr>
            <w:r w:rsidRPr="000B63FD">
              <w:t>SYSTEM_FAILURE</w:t>
            </w:r>
          </w:p>
        </w:tc>
        <w:tc>
          <w:tcPr>
            <w:tcW w:w="1825" w:type="dxa"/>
            <w:shd w:val="clear" w:color="auto" w:fill="auto"/>
          </w:tcPr>
          <w:p w14:paraId="7E6CF080" w14:textId="77777777" w:rsidR="00F90BFA" w:rsidRPr="000B63FD" w:rsidRDefault="00F90BFA" w:rsidP="006254F7">
            <w:pPr>
              <w:pStyle w:val="TAL"/>
            </w:pPr>
            <w:r w:rsidRPr="000B63FD">
              <w:t>500 Internal Server Error</w:t>
            </w:r>
          </w:p>
        </w:tc>
        <w:tc>
          <w:tcPr>
            <w:tcW w:w="3832" w:type="dxa"/>
            <w:shd w:val="clear" w:color="auto" w:fill="auto"/>
          </w:tcPr>
          <w:p w14:paraId="34535304" w14:textId="77777777" w:rsidR="00F90BFA" w:rsidRPr="000B63FD" w:rsidRDefault="00F90BFA" w:rsidP="006254F7">
            <w:pPr>
              <w:pStyle w:val="TAL"/>
            </w:pPr>
            <w:r w:rsidRPr="000B63FD">
              <w:t>The request is rejected due to generic error condition in the NF.</w:t>
            </w:r>
          </w:p>
        </w:tc>
      </w:tr>
      <w:tr w:rsidR="00471EB1" w:rsidRPr="000B63FD" w14:paraId="650DBD14" w14:textId="77777777" w:rsidTr="006254F7">
        <w:trPr>
          <w:cantSplit/>
          <w:jc w:val="center"/>
        </w:trPr>
        <w:tc>
          <w:tcPr>
            <w:tcW w:w="4090" w:type="dxa"/>
            <w:shd w:val="clear" w:color="auto" w:fill="auto"/>
          </w:tcPr>
          <w:p w14:paraId="719B2520" w14:textId="77777777" w:rsidR="00471EB1" w:rsidRPr="000B63FD" w:rsidRDefault="00471EB1" w:rsidP="00471EB1">
            <w:pPr>
              <w:pStyle w:val="TAL"/>
            </w:pPr>
            <w:r>
              <w:t>NF_FAILOVER</w:t>
            </w:r>
          </w:p>
        </w:tc>
        <w:tc>
          <w:tcPr>
            <w:tcW w:w="1825" w:type="dxa"/>
            <w:shd w:val="clear" w:color="auto" w:fill="auto"/>
          </w:tcPr>
          <w:p w14:paraId="67EC3F86" w14:textId="77777777" w:rsidR="00471EB1" w:rsidRPr="000B63FD" w:rsidRDefault="00471EB1" w:rsidP="00471EB1">
            <w:pPr>
              <w:pStyle w:val="TAL"/>
            </w:pPr>
            <w:r>
              <w:t>500 Internal Server Error</w:t>
            </w:r>
          </w:p>
        </w:tc>
        <w:tc>
          <w:tcPr>
            <w:tcW w:w="3832" w:type="dxa"/>
            <w:shd w:val="clear" w:color="auto" w:fill="auto"/>
          </w:tcPr>
          <w:p w14:paraId="35702589" w14:textId="1EB525E4" w:rsidR="00471EB1" w:rsidRDefault="00471EB1" w:rsidP="00471EB1">
            <w:pPr>
              <w:pStyle w:val="TAL"/>
            </w:pPr>
            <w:r>
              <w:t>The request is rejected due to the unavailability of the NF, and the requester may trigger an immediate re-selection of an alternative NF based on this information.</w:t>
            </w:r>
          </w:p>
          <w:p w14:paraId="5F4E9743" w14:textId="53000F84" w:rsidR="0074087E" w:rsidRPr="000B63FD" w:rsidRDefault="0074087E" w:rsidP="00471EB1">
            <w:pPr>
              <w:pStyle w:val="TAL"/>
            </w:pPr>
            <w:r>
              <w:t>(NOTE 6)</w:t>
            </w:r>
          </w:p>
        </w:tc>
      </w:tr>
      <w:tr w:rsidR="00471EB1" w:rsidRPr="000B63FD" w14:paraId="37906949" w14:textId="77777777" w:rsidTr="006254F7">
        <w:trPr>
          <w:cantSplit/>
          <w:jc w:val="center"/>
        </w:trPr>
        <w:tc>
          <w:tcPr>
            <w:tcW w:w="4090" w:type="dxa"/>
            <w:shd w:val="clear" w:color="auto" w:fill="auto"/>
          </w:tcPr>
          <w:p w14:paraId="5B1B9D01" w14:textId="77777777" w:rsidR="00471EB1" w:rsidRDefault="00471EB1" w:rsidP="00471EB1">
            <w:pPr>
              <w:pStyle w:val="TAL"/>
            </w:pPr>
            <w:r>
              <w:t>NF_SERVICE_FAILOVER</w:t>
            </w:r>
          </w:p>
        </w:tc>
        <w:tc>
          <w:tcPr>
            <w:tcW w:w="1825" w:type="dxa"/>
            <w:shd w:val="clear" w:color="auto" w:fill="auto"/>
          </w:tcPr>
          <w:p w14:paraId="4D63090D" w14:textId="77777777" w:rsidR="00471EB1" w:rsidRDefault="00471EB1" w:rsidP="00471EB1">
            <w:pPr>
              <w:pStyle w:val="TAL"/>
            </w:pPr>
            <w:r>
              <w:t>500 Internal Server Error</w:t>
            </w:r>
          </w:p>
        </w:tc>
        <w:tc>
          <w:tcPr>
            <w:tcW w:w="3832" w:type="dxa"/>
            <w:shd w:val="clear" w:color="auto" w:fill="auto"/>
          </w:tcPr>
          <w:p w14:paraId="4160DCC0" w14:textId="681E7AD5" w:rsidR="00471EB1" w:rsidRDefault="00471EB1" w:rsidP="00471EB1">
            <w:pPr>
              <w:pStyle w:val="TAL"/>
            </w:pPr>
            <w:r>
              <w:t>The request is rejected due to the unavailability of the NF service, and the requester may trigger an immediate re-selection of an alternative NF service based on this information.</w:t>
            </w:r>
          </w:p>
          <w:p w14:paraId="3BA156EC" w14:textId="469AC28B" w:rsidR="0074087E" w:rsidRDefault="0074087E" w:rsidP="00471EB1">
            <w:pPr>
              <w:pStyle w:val="TAL"/>
            </w:pPr>
            <w:r>
              <w:t>(NOTE 6)</w:t>
            </w:r>
          </w:p>
        </w:tc>
      </w:tr>
      <w:tr w:rsidR="00F90BFA" w:rsidRPr="000B63FD" w14:paraId="21687832" w14:textId="77777777" w:rsidTr="006254F7">
        <w:trPr>
          <w:cantSplit/>
          <w:jc w:val="center"/>
        </w:trPr>
        <w:tc>
          <w:tcPr>
            <w:tcW w:w="4090" w:type="dxa"/>
            <w:shd w:val="clear" w:color="auto" w:fill="auto"/>
          </w:tcPr>
          <w:p w14:paraId="3A23EF49" w14:textId="77777777" w:rsidR="00F90BFA" w:rsidRPr="000B63FD" w:rsidRDefault="00F90BFA" w:rsidP="006254F7">
            <w:pPr>
              <w:pStyle w:val="TAL"/>
            </w:pPr>
            <w:r w:rsidRPr="000B63FD">
              <w:t>NF_CONGESTION</w:t>
            </w:r>
          </w:p>
        </w:tc>
        <w:tc>
          <w:tcPr>
            <w:tcW w:w="1825" w:type="dxa"/>
            <w:shd w:val="clear" w:color="auto" w:fill="auto"/>
          </w:tcPr>
          <w:p w14:paraId="0F9F8E3A" w14:textId="77777777" w:rsidR="00F90BFA" w:rsidRPr="000B63FD" w:rsidRDefault="00F90BFA" w:rsidP="006254F7">
            <w:pPr>
              <w:pStyle w:val="TAL"/>
            </w:pPr>
            <w:r w:rsidRPr="000B63FD">
              <w:t>503 Service Unavailable</w:t>
            </w:r>
          </w:p>
        </w:tc>
        <w:tc>
          <w:tcPr>
            <w:tcW w:w="3832" w:type="dxa"/>
            <w:shd w:val="clear" w:color="auto" w:fill="auto"/>
          </w:tcPr>
          <w:p w14:paraId="771FFE37" w14:textId="77777777"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14:paraId="57FCD73B" w14:textId="77777777" w:rsidTr="006254F7">
        <w:trPr>
          <w:cantSplit/>
          <w:jc w:val="center"/>
        </w:trPr>
        <w:tc>
          <w:tcPr>
            <w:tcW w:w="4090" w:type="dxa"/>
            <w:shd w:val="clear" w:color="auto" w:fill="auto"/>
          </w:tcPr>
          <w:p w14:paraId="3FD7E583" w14:textId="77777777" w:rsidR="001A7F72" w:rsidRPr="000B63FD" w:rsidRDefault="001A7F72" w:rsidP="001A7F72">
            <w:pPr>
              <w:pStyle w:val="TAL"/>
            </w:pPr>
            <w:r>
              <w:t>TARGET_NF_NOT_REACHABLE</w:t>
            </w:r>
          </w:p>
        </w:tc>
        <w:tc>
          <w:tcPr>
            <w:tcW w:w="1825" w:type="dxa"/>
            <w:shd w:val="clear" w:color="auto" w:fill="auto"/>
          </w:tcPr>
          <w:p w14:paraId="588CBA24" w14:textId="77777777"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14:paraId="29CDD1F8" w14:textId="604FA4FF" w:rsidR="001A7F72" w:rsidRPr="000B63FD" w:rsidRDefault="001A7F72" w:rsidP="001A7F72">
            <w:pPr>
              <w:pStyle w:val="TAL"/>
            </w:pPr>
            <w:r>
              <w:t>The request is not served as the target NF is not reachable.</w:t>
            </w:r>
          </w:p>
        </w:tc>
      </w:tr>
      <w:tr w:rsidR="00F90BFA" w:rsidRPr="000B63FD" w14:paraId="56A49B41" w14:textId="77777777" w:rsidTr="006254F7">
        <w:trPr>
          <w:cantSplit/>
          <w:jc w:val="center"/>
        </w:trPr>
        <w:tc>
          <w:tcPr>
            <w:tcW w:w="4090" w:type="dxa"/>
            <w:shd w:val="clear" w:color="auto" w:fill="auto"/>
          </w:tcPr>
          <w:p w14:paraId="19D9DEDC" w14:textId="77777777" w:rsidR="00F90BFA" w:rsidRPr="000B63FD" w:rsidRDefault="00F90BFA" w:rsidP="006254F7">
            <w:pPr>
              <w:pStyle w:val="TAL"/>
            </w:pPr>
            <w:r>
              <w:t>TIMED</w:t>
            </w:r>
            <w:r w:rsidRPr="000B63FD">
              <w:t>_</w:t>
            </w:r>
            <w:r>
              <w:t>OUT_REQUEST</w:t>
            </w:r>
          </w:p>
        </w:tc>
        <w:tc>
          <w:tcPr>
            <w:tcW w:w="1825" w:type="dxa"/>
            <w:shd w:val="clear" w:color="auto" w:fill="auto"/>
          </w:tcPr>
          <w:p w14:paraId="56474B07" w14:textId="77777777"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14:paraId="081632B9" w14:textId="7645C651" w:rsidR="00F90BFA" w:rsidRPr="000B63FD" w:rsidRDefault="00F90BFA" w:rsidP="006254F7">
            <w:pPr>
              <w:pStyle w:val="TAL"/>
            </w:pPr>
            <w:r w:rsidRPr="000B63FD">
              <w:t xml:space="preserve">The </w:t>
            </w:r>
            <w:r>
              <w:t xml:space="preserve">request is rejected due a request that has timed out at the HTTP client (see </w:t>
            </w:r>
            <w:r w:rsidR="00EE3E2B">
              <w:t>clause 6</w:t>
            </w:r>
            <w:r>
              <w:t xml:space="preserve">.11.2). </w:t>
            </w:r>
          </w:p>
        </w:tc>
      </w:tr>
      <w:tr w:rsidR="00F90BFA" w:rsidRPr="000B63FD" w14:paraId="2070AA36" w14:textId="77777777" w:rsidTr="006254F7">
        <w:trPr>
          <w:cantSplit/>
          <w:jc w:val="center"/>
        </w:trPr>
        <w:tc>
          <w:tcPr>
            <w:tcW w:w="9747" w:type="dxa"/>
            <w:gridSpan w:val="3"/>
            <w:shd w:val="clear" w:color="auto" w:fill="auto"/>
          </w:tcPr>
          <w:p w14:paraId="5B7722A6" w14:textId="77777777" w:rsidR="00F90BFA" w:rsidRPr="000B63FD" w:rsidRDefault="00F90BFA" w:rsidP="006254F7">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4790F47" w14:textId="77777777"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14:paraId="334BC985" w14:textId="77777777"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14:paraId="7D7ECC07" w14:textId="77777777"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0E838D4" w14:textId="77777777" w:rsidR="001A7F72"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p w14:paraId="5E91F4FE" w14:textId="126C8F45" w:rsidR="0074087E" w:rsidRPr="000B63FD" w:rsidRDefault="0074087E" w:rsidP="006254F7">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sidR="00EE3E2B">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1D3EAFB6" w14:textId="77777777" w:rsidR="00F90BFA" w:rsidRDefault="00F90BFA" w:rsidP="00F90BFA">
      <w:pPr>
        <w:rPr>
          <w:noProof/>
        </w:rPr>
      </w:pPr>
    </w:p>
    <w:p w14:paraId="08E7A7A5" w14:textId="77777777" w:rsidR="00F90BFA" w:rsidRPr="000B63FD" w:rsidRDefault="00F90BFA" w:rsidP="00433CEF">
      <w:pPr>
        <w:pStyle w:val="Heading4"/>
        <w:rPr>
          <w:lang w:eastAsia="zh-CN"/>
        </w:rPr>
      </w:pPr>
      <w:bookmarkStart w:id="495" w:name="_Toc19708952"/>
      <w:bookmarkStart w:id="496" w:name="_Toc27745027"/>
      <w:bookmarkStart w:id="497" w:name="_Toc29803180"/>
      <w:bookmarkStart w:id="498" w:name="_Toc35969931"/>
      <w:bookmarkStart w:id="499" w:name="_Toc36050725"/>
      <w:bookmarkStart w:id="500" w:name="_Toc44847438"/>
      <w:bookmarkStart w:id="501" w:name="_Toc51845091"/>
      <w:bookmarkStart w:id="502" w:name="_Toc51845422"/>
      <w:bookmarkStart w:id="503" w:name="_Toc57017491"/>
      <w:bookmarkStart w:id="504" w:name="_Toc98266883"/>
      <w:r w:rsidRPr="000B63FD">
        <w:t>5.2.7.3</w:t>
      </w:r>
      <w:r w:rsidRPr="000B63FD">
        <w:rPr>
          <w:lang w:eastAsia="zh-CN"/>
        </w:rPr>
        <w:tab/>
        <w:t>NF as HTTP Client</w:t>
      </w:r>
      <w:bookmarkEnd w:id="495"/>
      <w:bookmarkEnd w:id="496"/>
      <w:bookmarkEnd w:id="497"/>
      <w:bookmarkEnd w:id="498"/>
      <w:bookmarkEnd w:id="499"/>
      <w:bookmarkEnd w:id="500"/>
      <w:bookmarkEnd w:id="501"/>
      <w:bookmarkEnd w:id="502"/>
      <w:bookmarkEnd w:id="503"/>
      <w:bookmarkEnd w:id="504"/>
    </w:p>
    <w:p w14:paraId="3A172634" w14:textId="77777777"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5217AC0" w14:textId="77777777"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14:paraId="106ED3C5" w14:textId="77777777" w:rsidR="00F90BFA" w:rsidRPr="000B63FD" w:rsidRDefault="00F90BFA" w:rsidP="00F90BFA">
      <w:pPr>
        <w:rPr>
          <w:lang w:eastAsia="zh-CN"/>
        </w:rPr>
      </w:pPr>
      <w:r w:rsidRPr="000B63FD">
        <w:rPr>
          <w:lang w:eastAsia="zh-CN"/>
        </w:rPr>
        <w:lastRenderedPageBreak/>
        <w:t>If 100, 200/204, 300, 400 or 500 response code is not defined by the API specification, the client may follow guidelines below:</w:t>
      </w:r>
    </w:p>
    <w:p w14:paraId="06BEF301" w14:textId="77777777" w:rsidR="00F90BFA" w:rsidRPr="000B63FD" w:rsidRDefault="00F90BFA" w:rsidP="00F90BFA">
      <w:pPr>
        <w:pStyle w:val="B1"/>
      </w:pPr>
      <w:r w:rsidRPr="000B63FD">
        <w:t>a)</w:t>
      </w:r>
      <w:r w:rsidRPr="000B63FD">
        <w:tab/>
        <w:t>For 1xx (Informational):</w:t>
      </w:r>
    </w:p>
    <w:p w14:paraId="667D16F2" w14:textId="77777777" w:rsidR="00F90BFA" w:rsidRPr="000B63FD" w:rsidRDefault="00F90BFA" w:rsidP="00F90BFA">
      <w:pPr>
        <w:pStyle w:val="B2"/>
      </w:pPr>
      <w:r w:rsidRPr="000B63FD">
        <w:t>1)</w:t>
      </w:r>
      <w:r w:rsidRPr="000B63FD">
        <w:tab/>
        <w:t>Discard the response and wait for final response.</w:t>
      </w:r>
    </w:p>
    <w:p w14:paraId="67E63AD9" w14:textId="77777777" w:rsidR="00F90BFA" w:rsidRPr="000B63FD" w:rsidRDefault="00F90BFA" w:rsidP="00F90BFA">
      <w:pPr>
        <w:pStyle w:val="B1"/>
      </w:pPr>
      <w:r w:rsidRPr="000B63FD">
        <w:t>b)</w:t>
      </w:r>
      <w:r w:rsidRPr="000B63FD">
        <w:tab/>
        <w:t>For 2xx (Successful):</w:t>
      </w:r>
    </w:p>
    <w:p w14:paraId="066C771E" w14:textId="77777777"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14:paraId="0A227D0A" w14:textId="77777777"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14:paraId="68239284" w14:textId="77777777" w:rsidR="00F90BFA" w:rsidRPr="000B63FD" w:rsidRDefault="00F90BFA" w:rsidP="00F90BFA">
      <w:pPr>
        <w:pStyle w:val="B2"/>
      </w:pPr>
      <w:r w:rsidRPr="000B63FD">
        <w:t>3)</w:t>
      </w:r>
      <w:r w:rsidRPr="000B63FD">
        <w:tab/>
        <w:t>Otherwise, consider service operation has failure and start failure handling.</w:t>
      </w:r>
    </w:p>
    <w:p w14:paraId="37B8C066" w14:textId="77777777" w:rsidR="00F90BFA" w:rsidRPr="000B63FD" w:rsidRDefault="00F90BFA" w:rsidP="00F90BFA">
      <w:pPr>
        <w:pStyle w:val="B1"/>
      </w:pPr>
      <w:r w:rsidRPr="000B63FD">
        <w:t>c)</w:t>
      </w:r>
      <w:r w:rsidRPr="000B63FD">
        <w:tab/>
        <w:t>For 3xx (Redirection):</w:t>
      </w:r>
    </w:p>
    <w:p w14:paraId="45B9D8DA" w14:textId="77777777" w:rsidR="00F90BFA" w:rsidRPr="000B63FD" w:rsidRDefault="00F90BFA" w:rsidP="00F90BFA">
      <w:pPr>
        <w:pStyle w:val="B2"/>
      </w:pPr>
      <w:r w:rsidRPr="000B63FD">
        <w:t>1)</w:t>
      </w:r>
      <w:r w:rsidRPr="000B63FD">
        <w:tab/>
        <w:t>Retry the request towards the directed resource referred in the Location header, using same request method.</w:t>
      </w:r>
    </w:p>
    <w:p w14:paraId="05C10E32" w14:textId="77777777" w:rsidR="00F90BFA" w:rsidRPr="000B63FD" w:rsidRDefault="00F90BFA" w:rsidP="00F90BFA">
      <w:pPr>
        <w:pStyle w:val="B1"/>
      </w:pPr>
      <w:r w:rsidRPr="000B63FD">
        <w:t>d)</w:t>
      </w:r>
      <w:r w:rsidRPr="000B63FD">
        <w:tab/>
        <w:t>For 4xx (Client Error):</w:t>
      </w:r>
    </w:p>
    <w:p w14:paraId="5A4A5653" w14:textId="77777777"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14:paraId="70DE96E6" w14:textId="77777777" w:rsidR="00F90BFA" w:rsidRPr="000B63FD" w:rsidRDefault="00F90BFA" w:rsidP="00F90BFA">
      <w:pPr>
        <w:pStyle w:val="B1"/>
      </w:pPr>
      <w:r w:rsidRPr="000B63FD">
        <w:t>e)</w:t>
      </w:r>
      <w:r w:rsidRPr="000B63FD">
        <w:tab/>
        <w:t>For 5xx (Server Error):</w:t>
      </w:r>
    </w:p>
    <w:p w14:paraId="264FF336" w14:textId="77777777" w:rsidR="00F90BFA" w:rsidRDefault="00F90BFA" w:rsidP="00F90BFA">
      <w:pPr>
        <w:pStyle w:val="B2"/>
      </w:pPr>
      <w:r w:rsidRPr="000B63FD">
        <w:t>1)</w:t>
      </w:r>
      <w:r w:rsidRPr="000B63FD">
        <w:tab/>
        <w:t>Stop process and go to error handling process.</w:t>
      </w:r>
    </w:p>
    <w:p w14:paraId="6432299E" w14:textId="2BD8BED3" w:rsidR="00F90BFA"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14:paraId="5E8B278E" w14:textId="23BB14D1" w:rsidR="00471EB1" w:rsidRPr="000B63FD" w:rsidRDefault="00471EB1" w:rsidP="00433CEF">
      <w:pPr>
        <w:pStyle w:val="Heading4"/>
      </w:pPr>
      <w:bookmarkStart w:id="505" w:name="_Toc98266884"/>
      <w:r>
        <w:t>5.2.7.4</w:t>
      </w:r>
      <w:r>
        <w:tab/>
        <w:t>SCP/SEPP</w:t>
      </w:r>
      <w:bookmarkEnd w:id="505"/>
    </w:p>
    <w:p w14:paraId="1B795E56" w14:textId="022CB40B"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3928271D"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BF4DDF1"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B47E80">
        <w:trPr>
          <w:cantSplit/>
          <w:jc w:val="center"/>
        </w:trPr>
        <w:tc>
          <w:tcPr>
            <w:tcW w:w="2972" w:type="dxa"/>
            <w:shd w:val="clear" w:color="auto" w:fill="F2F2F2"/>
          </w:tcPr>
          <w:p w14:paraId="61C473CE" w14:textId="77777777" w:rsidR="00471EB1" w:rsidRPr="000B63FD" w:rsidRDefault="00471EB1" w:rsidP="00B47E80">
            <w:pPr>
              <w:pStyle w:val="TAH"/>
            </w:pPr>
            <w:r w:rsidRPr="000B63FD">
              <w:t>Protocol or application Error</w:t>
            </w:r>
          </w:p>
        </w:tc>
        <w:tc>
          <w:tcPr>
            <w:tcW w:w="2552" w:type="dxa"/>
            <w:shd w:val="clear" w:color="auto" w:fill="F2F2F2"/>
          </w:tcPr>
          <w:p w14:paraId="489B85F8" w14:textId="77777777" w:rsidR="00471EB1" w:rsidRPr="000B63FD" w:rsidRDefault="00471EB1" w:rsidP="00B47E80">
            <w:pPr>
              <w:pStyle w:val="TAH"/>
            </w:pPr>
            <w:r w:rsidRPr="000B63FD">
              <w:t>HTTP status code</w:t>
            </w:r>
          </w:p>
        </w:tc>
        <w:tc>
          <w:tcPr>
            <w:tcW w:w="4223" w:type="dxa"/>
            <w:shd w:val="clear" w:color="auto" w:fill="F2F2F2"/>
          </w:tcPr>
          <w:p w14:paraId="116F56A9" w14:textId="77777777" w:rsidR="00471EB1" w:rsidRPr="000B63FD" w:rsidRDefault="00471EB1" w:rsidP="00B47E80">
            <w:pPr>
              <w:pStyle w:val="TAH"/>
            </w:pPr>
            <w:r w:rsidRPr="000B63FD">
              <w:t>Description</w:t>
            </w:r>
          </w:p>
        </w:tc>
      </w:tr>
      <w:tr w:rsidR="00471EB1" w:rsidRPr="000B63FD" w14:paraId="2E6F1D1E" w14:textId="77777777" w:rsidTr="00B47E80">
        <w:trPr>
          <w:cantSplit/>
          <w:jc w:val="center"/>
        </w:trPr>
        <w:tc>
          <w:tcPr>
            <w:tcW w:w="2972" w:type="dxa"/>
            <w:shd w:val="clear" w:color="auto" w:fill="F2F2F2"/>
          </w:tcPr>
          <w:p w14:paraId="29973303" w14:textId="77777777" w:rsidR="00471EB1" w:rsidRPr="000B63FD" w:rsidRDefault="00471EB1" w:rsidP="00B47E80">
            <w:pPr>
              <w:pStyle w:val="TAL"/>
            </w:pPr>
            <w:r w:rsidRPr="000B63FD">
              <w:t>INVALID_API</w:t>
            </w:r>
          </w:p>
        </w:tc>
        <w:tc>
          <w:tcPr>
            <w:tcW w:w="2552" w:type="dxa"/>
            <w:shd w:val="clear" w:color="auto" w:fill="F2F2F2"/>
          </w:tcPr>
          <w:p w14:paraId="288CD0EF" w14:textId="77777777" w:rsidR="00471EB1" w:rsidRPr="000B63FD" w:rsidRDefault="00471EB1" w:rsidP="00B47E80">
            <w:pPr>
              <w:pStyle w:val="TAL"/>
            </w:pPr>
            <w:r w:rsidRPr="000B63FD">
              <w:t>400 Bad Request</w:t>
            </w:r>
          </w:p>
        </w:tc>
        <w:tc>
          <w:tcPr>
            <w:tcW w:w="4223" w:type="dxa"/>
            <w:shd w:val="clear" w:color="auto" w:fill="F2F2F2"/>
          </w:tcPr>
          <w:p w14:paraId="3D38284E" w14:textId="77777777" w:rsidR="00471EB1" w:rsidRPr="000B63FD" w:rsidRDefault="00471EB1" w:rsidP="00B47E80">
            <w:pPr>
              <w:pStyle w:val="TAL"/>
            </w:pPr>
            <w:r w:rsidRPr="000B63FD">
              <w:t>The HTTP request contains an unsupported API name or API version in the URI.</w:t>
            </w:r>
          </w:p>
        </w:tc>
      </w:tr>
      <w:tr w:rsidR="00471EB1" w:rsidRPr="000B63FD" w14:paraId="152FF42F" w14:textId="77777777" w:rsidTr="00B47E80">
        <w:trPr>
          <w:cantSplit/>
          <w:jc w:val="center"/>
        </w:trPr>
        <w:tc>
          <w:tcPr>
            <w:tcW w:w="2972" w:type="dxa"/>
            <w:shd w:val="clear" w:color="auto" w:fill="auto"/>
          </w:tcPr>
          <w:p w14:paraId="77BCC723" w14:textId="77777777" w:rsidR="00471EB1" w:rsidRPr="000B63FD" w:rsidRDefault="00471EB1" w:rsidP="00B47E80">
            <w:pPr>
              <w:pStyle w:val="TAL"/>
            </w:pPr>
            <w:r w:rsidRPr="000B63FD">
              <w:t>INVALID_MSG_FORMAT</w:t>
            </w:r>
          </w:p>
        </w:tc>
        <w:tc>
          <w:tcPr>
            <w:tcW w:w="2552" w:type="dxa"/>
            <w:shd w:val="clear" w:color="auto" w:fill="auto"/>
          </w:tcPr>
          <w:p w14:paraId="20306F3F" w14:textId="77777777" w:rsidR="00471EB1" w:rsidRPr="000B63FD" w:rsidRDefault="00471EB1" w:rsidP="00B47E80">
            <w:pPr>
              <w:pStyle w:val="TAL"/>
            </w:pPr>
            <w:r w:rsidRPr="000B63FD">
              <w:t>400 Bad Request</w:t>
            </w:r>
          </w:p>
        </w:tc>
        <w:tc>
          <w:tcPr>
            <w:tcW w:w="4223" w:type="dxa"/>
            <w:shd w:val="clear" w:color="auto" w:fill="auto"/>
          </w:tcPr>
          <w:p w14:paraId="7D287C28" w14:textId="77777777" w:rsidR="00471EB1" w:rsidRPr="000B63FD" w:rsidRDefault="00471EB1" w:rsidP="00B47E80">
            <w:pPr>
              <w:pStyle w:val="TAL"/>
            </w:pPr>
            <w:r w:rsidRPr="000B63FD">
              <w:t>The HTTP request has an invalid format.</w:t>
            </w:r>
          </w:p>
        </w:tc>
      </w:tr>
      <w:tr w:rsidR="00471EB1" w:rsidRPr="000B63FD" w14:paraId="51DFDC56" w14:textId="77777777" w:rsidTr="00B47E80">
        <w:trPr>
          <w:cantSplit/>
          <w:jc w:val="center"/>
        </w:trPr>
        <w:tc>
          <w:tcPr>
            <w:tcW w:w="2972" w:type="dxa"/>
            <w:shd w:val="clear" w:color="auto" w:fill="auto"/>
          </w:tcPr>
          <w:p w14:paraId="6BB7670B" w14:textId="77777777" w:rsidR="00471EB1" w:rsidRPr="000B63FD" w:rsidRDefault="00471EB1" w:rsidP="00B47E80">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B47E80">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B47E80">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B47E80">
        <w:trPr>
          <w:cantSplit/>
          <w:jc w:val="center"/>
        </w:trPr>
        <w:tc>
          <w:tcPr>
            <w:tcW w:w="2972" w:type="dxa"/>
            <w:shd w:val="clear" w:color="auto" w:fill="auto"/>
          </w:tcPr>
          <w:p w14:paraId="1414ACAE" w14:textId="77777777" w:rsidR="00471EB1" w:rsidRPr="000B63FD" w:rsidRDefault="00471EB1" w:rsidP="00B47E80">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B47E80">
            <w:pPr>
              <w:pStyle w:val="TAL"/>
            </w:pPr>
            <w:r w:rsidRPr="000B63FD">
              <w:t>400 Bad Request</w:t>
            </w:r>
          </w:p>
        </w:tc>
        <w:tc>
          <w:tcPr>
            <w:tcW w:w="4223" w:type="dxa"/>
            <w:shd w:val="clear" w:color="auto" w:fill="auto"/>
          </w:tcPr>
          <w:p w14:paraId="17C0AA1E" w14:textId="77777777" w:rsidR="00471EB1" w:rsidRPr="000B63FD" w:rsidRDefault="00471EB1" w:rsidP="00B47E80">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B47E80">
        <w:trPr>
          <w:cantSplit/>
          <w:jc w:val="center"/>
        </w:trPr>
        <w:tc>
          <w:tcPr>
            <w:tcW w:w="2972" w:type="dxa"/>
            <w:shd w:val="clear" w:color="auto" w:fill="auto"/>
          </w:tcPr>
          <w:p w14:paraId="38850D6D" w14:textId="77777777" w:rsidR="00471EB1" w:rsidRPr="000B63FD" w:rsidRDefault="00471EB1" w:rsidP="00B47E80">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B47E80">
            <w:pPr>
              <w:pStyle w:val="TAL"/>
            </w:pPr>
            <w:r w:rsidRPr="000B63FD">
              <w:t>400 Bad Request</w:t>
            </w:r>
          </w:p>
        </w:tc>
        <w:tc>
          <w:tcPr>
            <w:tcW w:w="4223" w:type="dxa"/>
            <w:shd w:val="clear" w:color="auto" w:fill="auto"/>
          </w:tcPr>
          <w:p w14:paraId="1651F2EA" w14:textId="77777777" w:rsidR="00471EB1" w:rsidRPr="000B63FD" w:rsidRDefault="00471EB1" w:rsidP="00B47E80">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B47E80">
        <w:trPr>
          <w:cantSplit/>
          <w:jc w:val="center"/>
        </w:trPr>
        <w:tc>
          <w:tcPr>
            <w:tcW w:w="2972" w:type="dxa"/>
            <w:shd w:val="clear" w:color="auto" w:fill="auto"/>
          </w:tcPr>
          <w:p w14:paraId="2AD12BD6" w14:textId="77777777" w:rsidR="00471EB1" w:rsidRPr="000B63FD" w:rsidRDefault="00471EB1" w:rsidP="00B47E80">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B47E80">
            <w:pPr>
              <w:pStyle w:val="TAL"/>
            </w:pPr>
            <w:r w:rsidRPr="000B63FD">
              <w:t>400 Bad Request</w:t>
            </w:r>
          </w:p>
        </w:tc>
        <w:tc>
          <w:tcPr>
            <w:tcW w:w="4223" w:type="dxa"/>
            <w:shd w:val="clear" w:color="auto" w:fill="auto"/>
          </w:tcPr>
          <w:p w14:paraId="41C3F0AB" w14:textId="77777777" w:rsidR="00471EB1" w:rsidRPr="000B63FD" w:rsidRDefault="00471EB1" w:rsidP="00B47E80">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B47E80">
        <w:trPr>
          <w:cantSplit/>
          <w:jc w:val="center"/>
        </w:trPr>
        <w:tc>
          <w:tcPr>
            <w:tcW w:w="2972" w:type="dxa"/>
            <w:shd w:val="clear" w:color="auto" w:fill="auto"/>
          </w:tcPr>
          <w:p w14:paraId="08C75871" w14:textId="77777777" w:rsidR="00471EB1" w:rsidRPr="000B63FD" w:rsidRDefault="00471EB1" w:rsidP="00B47E80">
            <w:pPr>
              <w:pStyle w:val="TAL"/>
            </w:pPr>
            <w:r w:rsidRPr="000B63FD">
              <w:t>MANDATORY_IE_INCORRECT</w:t>
            </w:r>
          </w:p>
        </w:tc>
        <w:tc>
          <w:tcPr>
            <w:tcW w:w="2552" w:type="dxa"/>
            <w:shd w:val="clear" w:color="auto" w:fill="auto"/>
          </w:tcPr>
          <w:p w14:paraId="62988CBD" w14:textId="77777777" w:rsidR="00471EB1" w:rsidRPr="000B63FD" w:rsidRDefault="00471EB1" w:rsidP="00B47E80">
            <w:pPr>
              <w:pStyle w:val="TAL"/>
            </w:pPr>
            <w:r w:rsidRPr="000B63FD">
              <w:t>400 Bad Request</w:t>
            </w:r>
          </w:p>
        </w:tc>
        <w:tc>
          <w:tcPr>
            <w:tcW w:w="4223" w:type="dxa"/>
            <w:shd w:val="clear" w:color="auto" w:fill="auto"/>
          </w:tcPr>
          <w:p w14:paraId="115C1684" w14:textId="77777777" w:rsidR="00471EB1" w:rsidRPr="000B63FD" w:rsidRDefault="00471EB1" w:rsidP="00B47E80">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B47E80">
        <w:trPr>
          <w:cantSplit/>
          <w:jc w:val="center"/>
        </w:trPr>
        <w:tc>
          <w:tcPr>
            <w:tcW w:w="2972" w:type="dxa"/>
            <w:shd w:val="clear" w:color="auto" w:fill="auto"/>
          </w:tcPr>
          <w:p w14:paraId="4E4D12ED" w14:textId="77777777" w:rsidR="00471EB1" w:rsidRPr="000B63FD" w:rsidRDefault="00471EB1" w:rsidP="00B47E80">
            <w:pPr>
              <w:pStyle w:val="TAL"/>
            </w:pPr>
            <w:r>
              <w:t>OPTIONAL</w:t>
            </w:r>
            <w:r w:rsidRPr="000B63FD">
              <w:t>_IE_INCORRECT</w:t>
            </w:r>
          </w:p>
        </w:tc>
        <w:tc>
          <w:tcPr>
            <w:tcW w:w="2552" w:type="dxa"/>
            <w:shd w:val="clear" w:color="auto" w:fill="auto"/>
          </w:tcPr>
          <w:p w14:paraId="7DDBFC04" w14:textId="77777777" w:rsidR="00471EB1" w:rsidRPr="000B63FD" w:rsidRDefault="00471EB1" w:rsidP="00B47E80">
            <w:pPr>
              <w:pStyle w:val="TAL"/>
            </w:pPr>
            <w:r w:rsidRPr="000B63FD">
              <w:t>400 Bad Request</w:t>
            </w:r>
          </w:p>
        </w:tc>
        <w:tc>
          <w:tcPr>
            <w:tcW w:w="4223" w:type="dxa"/>
            <w:shd w:val="clear" w:color="auto" w:fill="auto"/>
          </w:tcPr>
          <w:p w14:paraId="7B601132" w14:textId="77777777" w:rsidR="00471EB1" w:rsidRPr="000B63FD" w:rsidRDefault="00471EB1" w:rsidP="00B47E80">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B47E80">
        <w:trPr>
          <w:cantSplit/>
          <w:jc w:val="center"/>
        </w:trPr>
        <w:tc>
          <w:tcPr>
            <w:tcW w:w="2972" w:type="dxa"/>
            <w:shd w:val="clear" w:color="auto" w:fill="auto"/>
          </w:tcPr>
          <w:p w14:paraId="7765F971" w14:textId="77777777" w:rsidR="00471EB1" w:rsidRPr="000B63FD" w:rsidRDefault="00471EB1" w:rsidP="00B47E80">
            <w:pPr>
              <w:pStyle w:val="TAL"/>
            </w:pPr>
            <w:r w:rsidRPr="000B63FD">
              <w:t>MANDATORY_IE_MISSING</w:t>
            </w:r>
          </w:p>
        </w:tc>
        <w:tc>
          <w:tcPr>
            <w:tcW w:w="2552" w:type="dxa"/>
            <w:shd w:val="clear" w:color="auto" w:fill="auto"/>
          </w:tcPr>
          <w:p w14:paraId="1E1F642E" w14:textId="77777777" w:rsidR="00471EB1" w:rsidRPr="000B63FD" w:rsidRDefault="00471EB1" w:rsidP="00B47E80">
            <w:pPr>
              <w:pStyle w:val="TAL"/>
            </w:pPr>
            <w:r w:rsidRPr="000B63FD">
              <w:t>400 Bad Request</w:t>
            </w:r>
          </w:p>
        </w:tc>
        <w:tc>
          <w:tcPr>
            <w:tcW w:w="4223" w:type="dxa"/>
            <w:shd w:val="clear" w:color="auto" w:fill="auto"/>
          </w:tcPr>
          <w:p w14:paraId="35530391" w14:textId="77777777" w:rsidR="00471EB1" w:rsidRPr="000B63FD" w:rsidRDefault="00471EB1" w:rsidP="00B47E80">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B47E80">
        <w:trPr>
          <w:cantSplit/>
          <w:jc w:val="center"/>
        </w:trPr>
        <w:tc>
          <w:tcPr>
            <w:tcW w:w="2972" w:type="dxa"/>
            <w:shd w:val="clear" w:color="auto" w:fill="auto"/>
          </w:tcPr>
          <w:p w14:paraId="79F07C72" w14:textId="77777777" w:rsidR="00471EB1" w:rsidRPr="000B63FD" w:rsidRDefault="00471EB1" w:rsidP="00B47E80">
            <w:pPr>
              <w:pStyle w:val="TAL"/>
            </w:pPr>
            <w:r w:rsidRPr="000B63FD">
              <w:t>UNSPECIFIED_MSG_FAILURE</w:t>
            </w:r>
          </w:p>
        </w:tc>
        <w:tc>
          <w:tcPr>
            <w:tcW w:w="2552" w:type="dxa"/>
            <w:shd w:val="clear" w:color="auto" w:fill="auto"/>
          </w:tcPr>
          <w:p w14:paraId="19E317CE" w14:textId="77777777" w:rsidR="00471EB1" w:rsidRPr="000B63FD" w:rsidRDefault="00471EB1" w:rsidP="00B47E80">
            <w:pPr>
              <w:pStyle w:val="TAL"/>
            </w:pPr>
            <w:r w:rsidRPr="000B63FD">
              <w:t>400 Bad Request</w:t>
            </w:r>
          </w:p>
        </w:tc>
        <w:tc>
          <w:tcPr>
            <w:tcW w:w="4223" w:type="dxa"/>
            <w:shd w:val="clear" w:color="auto" w:fill="auto"/>
          </w:tcPr>
          <w:p w14:paraId="3814ED03" w14:textId="77777777" w:rsidR="00471EB1" w:rsidRPr="000B63FD" w:rsidRDefault="00471EB1" w:rsidP="00B47E80">
            <w:pPr>
              <w:pStyle w:val="TAL"/>
            </w:pPr>
            <w:r w:rsidRPr="000B63FD">
              <w:t>The request is rejected due to unspecified client error. (NOTE 2)</w:t>
            </w:r>
          </w:p>
        </w:tc>
      </w:tr>
      <w:tr w:rsidR="00471EB1" w:rsidRPr="000B63FD" w14:paraId="21C95C72" w14:textId="77777777" w:rsidTr="00B47E80">
        <w:trPr>
          <w:cantSplit/>
          <w:jc w:val="center"/>
        </w:trPr>
        <w:tc>
          <w:tcPr>
            <w:tcW w:w="2972" w:type="dxa"/>
            <w:shd w:val="clear" w:color="auto" w:fill="auto"/>
          </w:tcPr>
          <w:p w14:paraId="370D4920" w14:textId="77777777" w:rsidR="00471EB1" w:rsidRPr="000B63FD" w:rsidRDefault="00471EB1" w:rsidP="00B47E80">
            <w:pPr>
              <w:pStyle w:val="TAL"/>
            </w:pPr>
            <w:r>
              <w:t>NF_DISCOVERY_FAILURE</w:t>
            </w:r>
          </w:p>
        </w:tc>
        <w:tc>
          <w:tcPr>
            <w:tcW w:w="2552" w:type="dxa"/>
            <w:shd w:val="clear" w:color="auto" w:fill="auto"/>
          </w:tcPr>
          <w:p w14:paraId="13BB1D5B" w14:textId="77777777" w:rsidR="00471EB1" w:rsidRPr="000B63FD" w:rsidRDefault="00471EB1" w:rsidP="00B47E80">
            <w:pPr>
              <w:pStyle w:val="TAL"/>
            </w:pPr>
            <w:r w:rsidRPr="000B63FD">
              <w:t>400 Bad Request</w:t>
            </w:r>
          </w:p>
        </w:tc>
        <w:tc>
          <w:tcPr>
            <w:tcW w:w="4223" w:type="dxa"/>
            <w:shd w:val="clear" w:color="auto" w:fill="auto"/>
          </w:tcPr>
          <w:p w14:paraId="0C61DF8A" w14:textId="77777777" w:rsidR="00471EB1" w:rsidRPr="000B63FD" w:rsidRDefault="00471EB1" w:rsidP="00B47E80">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B47E80">
        <w:trPr>
          <w:cantSplit/>
          <w:jc w:val="center"/>
        </w:trPr>
        <w:tc>
          <w:tcPr>
            <w:tcW w:w="2972" w:type="dxa"/>
            <w:shd w:val="clear" w:color="auto" w:fill="auto"/>
          </w:tcPr>
          <w:p w14:paraId="44EC3471" w14:textId="77777777" w:rsidR="00471EB1" w:rsidRPr="000B63FD" w:rsidRDefault="00471EB1" w:rsidP="00B47E80">
            <w:pPr>
              <w:pStyle w:val="TAL"/>
            </w:pPr>
            <w:r>
              <w:t>INVALID_DISCOVERY_PARAM</w:t>
            </w:r>
          </w:p>
        </w:tc>
        <w:tc>
          <w:tcPr>
            <w:tcW w:w="2552" w:type="dxa"/>
            <w:shd w:val="clear" w:color="auto" w:fill="auto"/>
          </w:tcPr>
          <w:p w14:paraId="34A4A147" w14:textId="77777777" w:rsidR="00471EB1" w:rsidRPr="000B63FD" w:rsidRDefault="00471EB1" w:rsidP="00B47E80">
            <w:pPr>
              <w:pStyle w:val="TAL"/>
            </w:pPr>
            <w:r w:rsidRPr="000B63FD">
              <w:t>400 Bad Request</w:t>
            </w:r>
          </w:p>
        </w:tc>
        <w:tc>
          <w:tcPr>
            <w:tcW w:w="4223" w:type="dxa"/>
            <w:shd w:val="clear" w:color="auto" w:fill="auto"/>
          </w:tcPr>
          <w:p w14:paraId="2ACBEC8C" w14:textId="77777777" w:rsidR="00471EB1" w:rsidRDefault="00471EB1" w:rsidP="00B47E80">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B47E80">
            <w:pPr>
              <w:pStyle w:val="TAL"/>
            </w:pPr>
            <w:r>
              <w:t>(NOTE 1)</w:t>
            </w:r>
          </w:p>
        </w:tc>
      </w:tr>
      <w:tr w:rsidR="00471EB1" w:rsidRPr="000B63FD" w14:paraId="039B553C" w14:textId="77777777" w:rsidTr="00B47E80">
        <w:trPr>
          <w:cantSplit/>
          <w:jc w:val="center"/>
        </w:trPr>
        <w:tc>
          <w:tcPr>
            <w:tcW w:w="2972" w:type="dxa"/>
            <w:shd w:val="clear" w:color="auto" w:fill="auto"/>
          </w:tcPr>
          <w:p w14:paraId="4772CAB8" w14:textId="77777777" w:rsidR="00471EB1" w:rsidRPr="00D1205D" w:rsidRDefault="00471EB1" w:rsidP="00B47E80">
            <w:pPr>
              <w:pStyle w:val="TAL"/>
            </w:pPr>
            <w:r>
              <w:t>MISSING_ACCESS_TOKEN_INFO</w:t>
            </w:r>
          </w:p>
        </w:tc>
        <w:tc>
          <w:tcPr>
            <w:tcW w:w="2552" w:type="dxa"/>
            <w:shd w:val="clear" w:color="auto" w:fill="auto"/>
          </w:tcPr>
          <w:p w14:paraId="19D7D175" w14:textId="77777777" w:rsidR="00471EB1" w:rsidRPr="00D1205D" w:rsidRDefault="00471EB1" w:rsidP="00B47E80">
            <w:pPr>
              <w:pStyle w:val="TAL"/>
            </w:pPr>
            <w:r w:rsidRPr="00D1205D">
              <w:t>400 Bad Request</w:t>
            </w:r>
          </w:p>
        </w:tc>
        <w:tc>
          <w:tcPr>
            <w:tcW w:w="4223" w:type="dxa"/>
            <w:shd w:val="clear" w:color="auto" w:fill="auto"/>
          </w:tcPr>
          <w:p w14:paraId="078B3C77" w14:textId="1106F173" w:rsidR="00471EB1" w:rsidRPr="00D1205D" w:rsidRDefault="00471EB1" w:rsidP="00B47E80">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Pr="00D1205D" w:rsidRDefault="00471EB1" w:rsidP="00B47E80">
            <w:pPr>
              <w:pStyle w:val="TAL"/>
            </w:pPr>
            <w:r w:rsidRPr="00D1205D">
              <w:rPr>
                <w:lang w:eastAsia="zh-CN"/>
              </w:rPr>
              <w:t>403 Forbidden</w:t>
            </w:r>
          </w:p>
        </w:tc>
        <w:tc>
          <w:tcPr>
            <w:tcW w:w="4223" w:type="dxa"/>
            <w:shd w:val="clear" w:color="auto" w:fill="auto"/>
          </w:tcPr>
          <w:p w14:paraId="26A87C8E" w14:textId="62EC321E" w:rsidR="00471EB1" w:rsidRPr="00D1205D" w:rsidRDefault="00471EB1" w:rsidP="00B47E80">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rsidRPr="000B63FD">
              <w:t>INCORRECT_LENGTH</w:t>
            </w:r>
          </w:p>
        </w:tc>
        <w:tc>
          <w:tcPr>
            <w:tcW w:w="2552" w:type="dxa"/>
            <w:shd w:val="clear" w:color="auto" w:fill="auto"/>
          </w:tcPr>
          <w:p w14:paraId="566B9F00" w14:textId="77777777" w:rsidR="00471EB1" w:rsidRDefault="00471EB1" w:rsidP="00B47E80">
            <w:pPr>
              <w:pStyle w:val="TAL"/>
              <w:rPr>
                <w:lang w:eastAsia="zh-CN"/>
              </w:rPr>
            </w:pPr>
            <w:r w:rsidRPr="000B63FD">
              <w:t>411 Length Required</w:t>
            </w:r>
          </w:p>
        </w:tc>
        <w:tc>
          <w:tcPr>
            <w:tcW w:w="4223" w:type="dxa"/>
            <w:shd w:val="clear" w:color="auto" w:fill="auto"/>
          </w:tcPr>
          <w:p w14:paraId="79BFB5B6" w14:textId="77777777" w:rsidR="00471EB1" w:rsidRDefault="00471EB1" w:rsidP="00B47E80">
            <w:pPr>
              <w:pStyle w:val="TAL"/>
              <w:rPr>
                <w:lang w:eastAsia="zh-CN"/>
              </w:rPr>
            </w:pPr>
            <w:r w:rsidRPr="000B63FD">
              <w:t>The request is rejected due to incorrect value of a Content-length header field.</w:t>
            </w:r>
          </w:p>
        </w:tc>
      </w:tr>
      <w:tr w:rsidR="00471EB1" w:rsidRPr="000B63FD" w14:paraId="67477164" w14:textId="77777777" w:rsidTr="00B47E80">
        <w:trPr>
          <w:cantSplit/>
          <w:jc w:val="center"/>
        </w:trPr>
        <w:tc>
          <w:tcPr>
            <w:tcW w:w="2972" w:type="dxa"/>
            <w:shd w:val="clear" w:color="auto" w:fill="auto"/>
          </w:tcPr>
          <w:p w14:paraId="1ECBC089" w14:textId="77777777" w:rsidR="00471EB1" w:rsidRPr="000B63FD" w:rsidRDefault="00471EB1" w:rsidP="00B47E80">
            <w:pPr>
              <w:pStyle w:val="TAL"/>
            </w:pPr>
            <w:r w:rsidRPr="00B6200D">
              <w:t>NF_CONGESTION_RISK</w:t>
            </w:r>
          </w:p>
        </w:tc>
        <w:tc>
          <w:tcPr>
            <w:tcW w:w="2552" w:type="dxa"/>
            <w:shd w:val="clear" w:color="auto" w:fill="auto"/>
          </w:tcPr>
          <w:p w14:paraId="09A606DD" w14:textId="77777777" w:rsidR="00471EB1" w:rsidRPr="000B63FD" w:rsidRDefault="00471EB1" w:rsidP="00B47E80">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B47E80">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B47E80">
        <w:trPr>
          <w:cantSplit/>
          <w:jc w:val="center"/>
        </w:trPr>
        <w:tc>
          <w:tcPr>
            <w:tcW w:w="2972" w:type="dxa"/>
            <w:shd w:val="clear" w:color="auto" w:fill="auto"/>
          </w:tcPr>
          <w:p w14:paraId="3AD5EB43" w14:textId="77777777" w:rsidR="00471EB1" w:rsidRPr="000B63FD" w:rsidRDefault="00471EB1" w:rsidP="00B47E80">
            <w:pPr>
              <w:pStyle w:val="TAL"/>
            </w:pPr>
            <w:r w:rsidRPr="000B63FD">
              <w:t>INSUFFICIENT_RESOURCES</w:t>
            </w:r>
          </w:p>
        </w:tc>
        <w:tc>
          <w:tcPr>
            <w:tcW w:w="2552" w:type="dxa"/>
            <w:shd w:val="clear" w:color="auto" w:fill="auto"/>
          </w:tcPr>
          <w:p w14:paraId="3BAF2C54" w14:textId="77777777" w:rsidR="00471EB1" w:rsidRPr="000B63FD" w:rsidRDefault="00471EB1" w:rsidP="00B47E80">
            <w:pPr>
              <w:pStyle w:val="TAL"/>
            </w:pPr>
            <w:r w:rsidRPr="000B63FD">
              <w:t>500 Internal Server Error</w:t>
            </w:r>
          </w:p>
        </w:tc>
        <w:tc>
          <w:tcPr>
            <w:tcW w:w="4223" w:type="dxa"/>
            <w:shd w:val="clear" w:color="auto" w:fill="auto"/>
          </w:tcPr>
          <w:p w14:paraId="4A4454D4" w14:textId="77777777" w:rsidR="00471EB1" w:rsidRPr="000B63FD" w:rsidRDefault="00471EB1" w:rsidP="00B47E80">
            <w:pPr>
              <w:pStyle w:val="TAL"/>
            </w:pPr>
            <w:r w:rsidRPr="000B63FD">
              <w:t>The request is rejected due to insufficient resources.</w:t>
            </w:r>
          </w:p>
        </w:tc>
      </w:tr>
      <w:tr w:rsidR="00471EB1" w:rsidRPr="000B63FD" w14:paraId="51B308A1" w14:textId="77777777" w:rsidTr="00B47E80">
        <w:trPr>
          <w:cantSplit/>
          <w:jc w:val="center"/>
        </w:trPr>
        <w:tc>
          <w:tcPr>
            <w:tcW w:w="2972" w:type="dxa"/>
            <w:shd w:val="clear" w:color="auto" w:fill="auto"/>
          </w:tcPr>
          <w:p w14:paraId="0613EDA9" w14:textId="77777777" w:rsidR="00471EB1" w:rsidRPr="000B63FD" w:rsidRDefault="00471EB1" w:rsidP="00B47E80">
            <w:pPr>
              <w:pStyle w:val="TAL"/>
            </w:pPr>
            <w:r w:rsidRPr="000B63FD">
              <w:t>UNSPECIFIED_NF_FAILURE</w:t>
            </w:r>
          </w:p>
        </w:tc>
        <w:tc>
          <w:tcPr>
            <w:tcW w:w="2552" w:type="dxa"/>
            <w:shd w:val="clear" w:color="auto" w:fill="auto"/>
          </w:tcPr>
          <w:p w14:paraId="459111B5" w14:textId="77777777" w:rsidR="00471EB1" w:rsidRPr="000B63FD" w:rsidRDefault="00471EB1" w:rsidP="00B47E80">
            <w:pPr>
              <w:pStyle w:val="TAL"/>
            </w:pPr>
            <w:r w:rsidRPr="000B63FD">
              <w:t>500 Internal Server Error</w:t>
            </w:r>
          </w:p>
        </w:tc>
        <w:tc>
          <w:tcPr>
            <w:tcW w:w="4223" w:type="dxa"/>
            <w:shd w:val="clear" w:color="auto" w:fill="auto"/>
          </w:tcPr>
          <w:p w14:paraId="69613820" w14:textId="77777777" w:rsidR="00471EB1" w:rsidRPr="000B63FD" w:rsidRDefault="00471EB1" w:rsidP="00B47E80">
            <w:pPr>
              <w:pStyle w:val="TAL"/>
            </w:pPr>
            <w:r w:rsidRPr="000B63FD">
              <w:t xml:space="preserve">The request is rejected due to unspecified reason at the </w:t>
            </w:r>
            <w:r>
              <w:t>SCP or SEPP</w:t>
            </w:r>
            <w:r w:rsidRPr="000B63FD">
              <w:t>. (NOTE 3)</w:t>
            </w:r>
          </w:p>
        </w:tc>
      </w:tr>
      <w:tr w:rsidR="00471EB1" w:rsidRPr="000B63FD" w14:paraId="456D77D5" w14:textId="77777777" w:rsidTr="00B47E80">
        <w:trPr>
          <w:cantSplit/>
          <w:jc w:val="center"/>
        </w:trPr>
        <w:tc>
          <w:tcPr>
            <w:tcW w:w="2972" w:type="dxa"/>
            <w:shd w:val="clear" w:color="auto" w:fill="auto"/>
          </w:tcPr>
          <w:p w14:paraId="5C5EDCA2" w14:textId="77777777" w:rsidR="00471EB1" w:rsidRPr="000B63FD" w:rsidRDefault="00471EB1" w:rsidP="00B47E80">
            <w:pPr>
              <w:pStyle w:val="TAL"/>
            </w:pPr>
            <w:r w:rsidRPr="000B63FD">
              <w:t>SYSTEM_FAILURE</w:t>
            </w:r>
          </w:p>
        </w:tc>
        <w:tc>
          <w:tcPr>
            <w:tcW w:w="2552" w:type="dxa"/>
            <w:shd w:val="clear" w:color="auto" w:fill="auto"/>
          </w:tcPr>
          <w:p w14:paraId="3E430C04" w14:textId="77777777" w:rsidR="00471EB1" w:rsidRPr="000B63FD" w:rsidRDefault="00471EB1" w:rsidP="00B47E80">
            <w:pPr>
              <w:pStyle w:val="TAL"/>
            </w:pPr>
            <w:r w:rsidRPr="000B63FD">
              <w:t>500 Internal Server Error</w:t>
            </w:r>
          </w:p>
        </w:tc>
        <w:tc>
          <w:tcPr>
            <w:tcW w:w="4223" w:type="dxa"/>
            <w:shd w:val="clear" w:color="auto" w:fill="auto"/>
          </w:tcPr>
          <w:p w14:paraId="2D30D523" w14:textId="77777777" w:rsidR="00471EB1" w:rsidRPr="000B63FD" w:rsidRDefault="00471EB1" w:rsidP="00B47E80">
            <w:pPr>
              <w:pStyle w:val="TAL"/>
            </w:pPr>
            <w:r w:rsidRPr="000B63FD">
              <w:t xml:space="preserve">The request is rejected due to generic error condition in the </w:t>
            </w:r>
            <w:r>
              <w:t>SCP or SEPP</w:t>
            </w:r>
            <w:r w:rsidRPr="000B63FD">
              <w:t>.</w:t>
            </w:r>
          </w:p>
        </w:tc>
      </w:tr>
      <w:tr w:rsidR="00471EB1" w:rsidRPr="000B63FD" w14:paraId="0AE95425" w14:textId="77777777" w:rsidTr="00B47E80">
        <w:trPr>
          <w:cantSplit/>
          <w:jc w:val="center"/>
        </w:trPr>
        <w:tc>
          <w:tcPr>
            <w:tcW w:w="2972" w:type="dxa"/>
            <w:shd w:val="clear" w:color="auto" w:fill="auto"/>
          </w:tcPr>
          <w:p w14:paraId="139AF13C" w14:textId="77777777" w:rsidR="00471EB1" w:rsidRPr="000B63FD" w:rsidRDefault="00471EB1" w:rsidP="00B47E80">
            <w:pPr>
              <w:pStyle w:val="TAL"/>
            </w:pPr>
            <w:r>
              <w:t>NF_FAILOVER</w:t>
            </w:r>
          </w:p>
        </w:tc>
        <w:tc>
          <w:tcPr>
            <w:tcW w:w="2552" w:type="dxa"/>
            <w:shd w:val="clear" w:color="auto" w:fill="auto"/>
          </w:tcPr>
          <w:p w14:paraId="3A254FE2" w14:textId="77777777" w:rsidR="00471EB1" w:rsidRPr="000B63FD" w:rsidRDefault="00471EB1" w:rsidP="00B47E80">
            <w:pPr>
              <w:pStyle w:val="TAL"/>
            </w:pPr>
            <w:r>
              <w:t>500 Internal Server Error</w:t>
            </w:r>
          </w:p>
        </w:tc>
        <w:tc>
          <w:tcPr>
            <w:tcW w:w="4223" w:type="dxa"/>
            <w:shd w:val="clear" w:color="auto" w:fill="auto"/>
          </w:tcPr>
          <w:p w14:paraId="447656B6" w14:textId="77777777" w:rsidR="00471EB1" w:rsidRPr="000B63FD" w:rsidRDefault="00471EB1" w:rsidP="00B47E80">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B47E80">
        <w:trPr>
          <w:cantSplit/>
          <w:jc w:val="center"/>
        </w:trPr>
        <w:tc>
          <w:tcPr>
            <w:tcW w:w="2972" w:type="dxa"/>
            <w:shd w:val="clear" w:color="auto" w:fill="auto"/>
          </w:tcPr>
          <w:p w14:paraId="5D99A013" w14:textId="77777777" w:rsidR="00471EB1" w:rsidRPr="000B63FD" w:rsidRDefault="00471EB1" w:rsidP="00B47E80">
            <w:pPr>
              <w:pStyle w:val="TAL"/>
            </w:pPr>
            <w:r w:rsidRPr="000B63FD">
              <w:t>NF_CONGESTION</w:t>
            </w:r>
          </w:p>
        </w:tc>
        <w:tc>
          <w:tcPr>
            <w:tcW w:w="2552" w:type="dxa"/>
            <w:shd w:val="clear" w:color="auto" w:fill="auto"/>
          </w:tcPr>
          <w:p w14:paraId="699EF0EF" w14:textId="77777777" w:rsidR="00471EB1" w:rsidRPr="000B63FD" w:rsidRDefault="00471EB1" w:rsidP="00B47E80">
            <w:pPr>
              <w:pStyle w:val="TAL"/>
            </w:pPr>
            <w:r w:rsidRPr="000B63FD">
              <w:t>503 Service Unavailable</w:t>
            </w:r>
          </w:p>
        </w:tc>
        <w:tc>
          <w:tcPr>
            <w:tcW w:w="4223" w:type="dxa"/>
            <w:shd w:val="clear" w:color="auto" w:fill="auto"/>
          </w:tcPr>
          <w:p w14:paraId="118E0095" w14:textId="77777777" w:rsidR="00471EB1" w:rsidRPr="000B63FD" w:rsidRDefault="00471EB1" w:rsidP="00B47E80">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B47E80">
        <w:trPr>
          <w:cantSplit/>
          <w:jc w:val="center"/>
        </w:trPr>
        <w:tc>
          <w:tcPr>
            <w:tcW w:w="2972" w:type="dxa"/>
            <w:shd w:val="clear" w:color="auto" w:fill="auto"/>
          </w:tcPr>
          <w:p w14:paraId="46A80B07" w14:textId="77777777" w:rsidR="00471EB1" w:rsidRPr="000B63FD" w:rsidRDefault="00471EB1" w:rsidP="00B47E80">
            <w:pPr>
              <w:pStyle w:val="TAL"/>
            </w:pPr>
            <w:r>
              <w:t>TIMED</w:t>
            </w:r>
            <w:r w:rsidRPr="000B63FD">
              <w:t>_</w:t>
            </w:r>
            <w:r>
              <w:t>OUT_REQUEST</w:t>
            </w:r>
          </w:p>
        </w:tc>
        <w:tc>
          <w:tcPr>
            <w:tcW w:w="2552" w:type="dxa"/>
            <w:shd w:val="clear" w:color="auto" w:fill="auto"/>
          </w:tcPr>
          <w:p w14:paraId="37BBD785" w14:textId="77777777" w:rsidR="00471EB1" w:rsidRPr="000B63FD" w:rsidRDefault="00471EB1" w:rsidP="00B47E80">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B47E80">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B47E80">
        <w:trPr>
          <w:cantSplit/>
          <w:jc w:val="center"/>
        </w:trPr>
        <w:tc>
          <w:tcPr>
            <w:tcW w:w="2972" w:type="dxa"/>
            <w:shd w:val="clear" w:color="auto" w:fill="auto"/>
          </w:tcPr>
          <w:p w14:paraId="7DAD5100" w14:textId="77777777" w:rsidR="00471EB1" w:rsidRPr="000B63FD" w:rsidRDefault="00471EB1" w:rsidP="00B47E80">
            <w:pPr>
              <w:pStyle w:val="TAL"/>
            </w:pPr>
            <w:r>
              <w:t>TARGET_NF_NOT_REACHABLE</w:t>
            </w:r>
          </w:p>
        </w:tc>
        <w:tc>
          <w:tcPr>
            <w:tcW w:w="2552" w:type="dxa"/>
            <w:shd w:val="clear" w:color="auto" w:fill="auto"/>
          </w:tcPr>
          <w:p w14:paraId="7D095E70" w14:textId="77777777" w:rsidR="00471EB1" w:rsidRPr="00720402" w:rsidRDefault="00471EB1" w:rsidP="00B47E80">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B47E80">
            <w:pPr>
              <w:pStyle w:val="TAL"/>
            </w:pPr>
            <w:r>
              <w:t>The request is not served as the target NF is not reachable (see clause</w:t>
            </w:r>
            <w:r w:rsidRPr="000B63FD">
              <w:t> </w:t>
            </w:r>
            <w:r>
              <w:t>6.10.8.2).</w:t>
            </w:r>
          </w:p>
        </w:tc>
      </w:tr>
      <w:tr w:rsidR="00471EB1" w:rsidRPr="000B63FD" w14:paraId="2230816A" w14:textId="77777777" w:rsidTr="00B47E80">
        <w:trPr>
          <w:cantSplit/>
          <w:jc w:val="center"/>
        </w:trPr>
        <w:tc>
          <w:tcPr>
            <w:tcW w:w="9747" w:type="dxa"/>
            <w:gridSpan w:val="3"/>
            <w:shd w:val="clear" w:color="auto" w:fill="auto"/>
          </w:tcPr>
          <w:p w14:paraId="509442C1" w14:textId="77777777" w:rsidR="00471EB1" w:rsidRPr="000B63FD" w:rsidRDefault="00471EB1" w:rsidP="00B47E80">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B47E80">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B47E80">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B47E80">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rsidRPr="000B63FD" w14:paraId="3C635849" w14:textId="77777777" w:rsidTr="00B47E80">
        <w:trPr>
          <w:cantSplit/>
          <w:jc w:val="center"/>
        </w:trPr>
        <w:tc>
          <w:tcPr>
            <w:tcW w:w="2972" w:type="dxa"/>
            <w:shd w:val="clear" w:color="auto" w:fill="F2F2F2"/>
          </w:tcPr>
          <w:p w14:paraId="556F9BD7" w14:textId="77777777" w:rsidR="009B24EA" w:rsidRPr="000B63FD" w:rsidRDefault="009B24EA" w:rsidP="00B47E80">
            <w:pPr>
              <w:pStyle w:val="TAH"/>
            </w:pPr>
            <w:r>
              <w:t>Cause value</w:t>
            </w:r>
          </w:p>
        </w:tc>
        <w:tc>
          <w:tcPr>
            <w:tcW w:w="2552" w:type="dxa"/>
            <w:shd w:val="clear" w:color="auto" w:fill="F2F2F2"/>
          </w:tcPr>
          <w:p w14:paraId="35BA7B65" w14:textId="77777777" w:rsidR="009B24EA" w:rsidRPr="000B63FD" w:rsidRDefault="009B24EA" w:rsidP="00B47E80">
            <w:pPr>
              <w:pStyle w:val="TAH"/>
            </w:pPr>
            <w:r w:rsidRPr="000B63FD">
              <w:t>HTTP status code</w:t>
            </w:r>
          </w:p>
        </w:tc>
        <w:tc>
          <w:tcPr>
            <w:tcW w:w="4223" w:type="dxa"/>
            <w:shd w:val="clear" w:color="auto" w:fill="F2F2F2"/>
          </w:tcPr>
          <w:p w14:paraId="4E1CA7EF" w14:textId="77777777" w:rsidR="009B24EA" w:rsidRPr="000B63FD" w:rsidRDefault="009B24EA" w:rsidP="00B47E80">
            <w:pPr>
              <w:pStyle w:val="TAH"/>
            </w:pPr>
            <w:r w:rsidRPr="000B63FD">
              <w:t>Description</w:t>
            </w:r>
          </w:p>
        </w:tc>
      </w:tr>
      <w:tr w:rsidR="009B24EA" w:rsidRPr="000B63FD" w14:paraId="01C2411E" w14:textId="77777777" w:rsidTr="00B47E80">
        <w:trPr>
          <w:cantSplit/>
          <w:jc w:val="center"/>
        </w:trPr>
        <w:tc>
          <w:tcPr>
            <w:tcW w:w="2972" w:type="dxa"/>
            <w:shd w:val="clear" w:color="auto" w:fill="auto"/>
          </w:tcPr>
          <w:p w14:paraId="4A3EC7E7" w14:textId="77777777" w:rsidR="009B24EA" w:rsidRPr="000B63FD"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Pr="000B63FD" w:rsidRDefault="009B24EA" w:rsidP="00B47E80">
            <w:pPr>
              <w:pStyle w:val="TAL"/>
            </w:pPr>
            <w:r>
              <w:t>308 Permanent Redirect</w:t>
            </w:r>
          </w:p>
        </w:tc>
        <w:tc>
          <w:tcPr>
            <w:tcW w:w="4223" w:type="dxa"/>
            <w:shd w:val="clear" w:color="auto" w:fill="auto"/>
          </w:tcPr>
          <w:p w14:paraId="47221667" w14:textId="77777777" w:rsidR="009B24EA" w:rsidRPr="000B63FD" w:rsidRDefault="009B24EA" w:rsidP="00B47E80">
            <w:pPr>
              <w:pStyle w:val="TAL"/>
            </w:pPr>
            <w:r w:rsidRPr="000B63FD">
              <w:t xml:space="preserve">The </w:t>
            </w:r>
            <w:r>
              <w:t>request is redirected to a different SCP (see clause</w:t>
            </w:r>
            <w:r w:rsidRPr="000B63FD">
              <w:t> </w:t>
            </w:r>
            <w:r>
              <w:t xml:space="preserve">6.10.9). </w:t>
            </w:r>
          </w:p>
        </w:tc>
      </w:tr>
      <w:tr w:rsidR="009A1010" w:rsidRPr="000B63FD"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Pr="000B63FD" w:rsidRDefault="009A1010" w:rsidP="009A1010">
            <w:pPr>
              <w:pStyle w:val="TAL"/>
            </w:pPr>
            <w:r>
              <w:rPr>
                <w:rFonts w:hint="eastAsia"/>
                <w:lang w:eastAsia="zh-CN"/>
              </w:rPr>
              <w:t>T</w:t>
            </w:r>
            <w:r>
              <w:rPr>
                <w:lang w:eastAsia="zh-CN"/>
              </w:rPr>
              <w:t>he request is redirected to a different SEPP</w:t>
            </w:r>
            <w:r>
              <w:t xml:space="preserve"> (see clause</w:t>
            </w:r>
            <w:r w:rsidRPr="000B63FD">
              <w:t> </w:t>
            </w:r>
            <w:r>
              <w:t>6.10.9)</w:t>
            </w:r>
            <w:r>
              <w:rPr>
                <w:lang w:eastAsia="zh-CN"/>
              </w:rPr>
              <w:t>.</w:t>
            </w:r>
          </w:p>
        </w:tc>
      </w:tr>
    </w:tbl>
    <w:p w14:paraId="20BB1F3A" w14:textId="77777777" w:rsidR="009B24EA" w:rsidRPr="000B63FD" w:rsidRDefault="009B24EA" w:rsidP="00F90BFA"/>
    <w:p w14:paraId="73738BC8" w14:textId="77777777" w:rsidR="00F90BFA" w:rsidRPr="000B63FD" w:rsidRDefault="00F90BFA" w:rsidP="00433CEF">
      <w:pPr>
        <w:pStyle w:val="Heading3"/>
      </w:pPr>
      <w:bookmarkStart w:id="506" w:name="_Toc19708953"/>
      <w:bookmarkStart w:id="507" w:name="_Toc27745028"/>
      <w:bookmarkStart w:id="508" w:name="_Toc29803181"/>
      <w:bookmarkStart w:id="509" w:name="_Toc35969932"/>
      <w:bookmarkStart w:id="510" w:name="_Toc36050726"/>
      <w:bookmarkStart w:id="511" w:name="_Toc44847439"/>
      <w:bookmarkStart w:id="512" w:name="_Toc51845092"/>
      <w:bookmarkStart w:id="513" w:name="_Toc51845423"/>
      <w:bookmarkStart w:id="514" w:name="_Toc57017492"/>
      <w:bookmarkStart w:id="515" w:name="_Toc98266885"/>
      <w:r w:rsidRPr="000B63FD">
        <w:rPr>
          <w:lang w:eastAsia="zh-CN"/>
        </w:rPr>
        <w:t>5.2.8</w:t>
      </w:r>
      <w:r w:rsidRPr="000B63FD">
        <w:tab/>
        <w:t>HTTP/2 request retries</w:t>
      </w:r>
      <w:bookmarkEnd w:id="506"/>
      <w:bookmarkEnd w:id="507"/>
      <w:bookmarkEnd w:id="508"/>
      <w:bookmarkEnd w:id="509"/>
      <w:bookmarkEnd w:id="510"/>
      <w:bookmarkEnd w:id="511"/>
      <w:bookmarkEnd w:id="512"/>
      <w:bookmarkEnd w:id="513"/>
      <w:bookmarkEnd w:id="514"/>
      <w:bookmarkEnd w:id="515"/>
    </w:p>
    <w:p w14:paraId="32C65B63" w14:textId="77777777"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EACB5CF" w14:textId="24331D65" w:rsidR="00F90BFA" w:rsidRPr="000B63FD" w:rsidRDefault="00F90BFA" w:rsidP="00F90BFA">
      <w:pPr>
        <w:rPr>
          <w:lang w:val="en-US"/>
        </w:rPr>
      </w:pPr>
      <w:r w:rsidRPr="000B63FD">
        <w:rPr>
          <w:lang w:val="en-US"/>
        </w:rPr>
        <w:t>A HTTP/2 client may retry the same request that uses an idempotent method any time (see IETF RFC 7231</w:t>
      </w:r>
      <w:r w:rsidR="00EE3E2B">
        <w:rPr>
          <w:lang w:val="en-US"/>
        </w:rPr>
        <w:t> </w:t>
      </w:r>
      <w:r w:rsidR="00EE3E2B" w:rsidRPr="000B63FD">
        <w:rPr>
          <w:lang w:val="en-US"/>
        </w:rPr>
        <w:t>[</w:t>
      </w:r>
      <w:r w:rsidRPr="000B63FD">
        <w:rPr>
          <w:lang w:val="en-US"/>
        </w:rPr>
        <w:t>11] clause 4.2.2).</w:t>
      </w:r>
    </w:p>
    <w:p w14:paraId="42C7C607" w14:textId="77777777"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0504CFE4" w14:textId="2039E400"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rsidR="00EE3E2B">
        <w:t>clause </w:t>
      </w:r>
      <w:r w:rsidR="00EE3E2B" w:rsidRPr="000B63FD">
        <w:t>8</w:t>
      </w:r>
      <w:r w:rsidRPr="000B63FD">
        <w:t xml:space="preserve">.1.4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24A80D09" w14:textId="77777777" w:rsidR="00F90BFA" w:rsidRDefault="00F90BFA" w:rsidP="00B47E80">
      <w:pPr>
        <w:rPr>
          <w:lang w:val="en-US"/>
        </w:rPr>
      </w:pPr>
      <w:r w:rsidRPr="00B47E80">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E08D661" w14:textId="77777777" w:rsidR="00F90BFA" w:rsidRPr="000B63FD" w:rsidRDefault="00F90BFA" w:rsidP="00433CEF">
      <w:pPr>
        <w:pStyle w:val="Heading3"/>
      </w:pPr>
      <w:bookmarkStart w:id="516" w:name="_Toc19708954"/>
      <w:bookmarkStart w:id="517" w:name="_Toc27745029"/>
      <w:bookmarkStart w:id="518" w:name="_Toc29803182"/>
      <w:bookmarkStart w:id="519" w:name="_Toc35969933"/>
      <w:bookmarkStart w:id="520" w:name="_Toc36050727"/>
      <w:bookmarkStart w:id="521" w:name="_Toc44847440"/>
      <w:bookmarkStart w:id="522" w:name="_Toc51845093"/>
      <w:bookmarkStart w:id="523" w:name="_Toc51845424"/>
      <w:bookmarkStart w:id="524" w:name="_Toc57017493"/>
      <w:bookmarkStart w:id="525" w:name="_Toc98266886"/>
      <w:r w:rsidRPr="000B63FD">
        <w:rPr>
          <w:lang w:eastAsia="zh-CN"/>
        </w:rPr>
        <w:t>5.2.</w:t>
      </w:r>
      <w:r>
        <w:rPr>
          <w:lang w:eastAsia="zh-CN"/>
        </w:rPr>
        <w:t>9</w:t>
      </w:r>
      <w:r w:rsidRPr="000B63FD">
        <w:tab/>
      </w:r>
      <w:r>
        <w:t>Handling of unsupported query parameters</w:t>
      </w:r>
      <w:bookmarkEnd w:id="516"/>
      <w:bookmarkEnd w:id="517"/>
      <w:bookmarkEnd w:id="518"/>
      <w:bookmarkEnd w:id="519"/>
      <w:bookmarkEnd w:id="520"/>
      <w:bookmarkEnd w:id="521"/>
      <w:bookmarkEnd w:id="522"/>
      <w:bookmarkEnd w:id="523"/>
      <w:bookmarkEnd w:id="524"/>
      <w:bookmarkEnd w:id="525"/>
    </w:p>
    <w:p w14:paraId="1415255A" w14:textId="77777777"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14:paraId="0A46A692" w14:textId="77777777" w:rsidR="00F90BFA" w:rsidRDefault="00F90BFA" w:rsidP="00F90BFA">
      <w:pPr>
        <w:pStyle w:val="B1"/>
      </w:pPr>
      <w:r>
        <w:t>a)</w:t>
      </w:r>
      <w:r>
        <w:tab/>
        <w:t>for safe HTTP methods (e.g. HTTP GET request):</w:t>
      </w:r>
    </w:p>
    <w:p w14:paraId="5370DD58" w14:textId="77777777" w:rsidR="00F90BFA" w:rsidRDefault="00F90BFA" w:rsidP="00F90BFA">
      <w:pPr>
        <w:pStyle w:val="B2"/>
      </w:pPr>
      <w:r>
        <w:t>-</w:t>
      </w:r>
      <w:r>
        <w:tab/>
        <w:t>ignore the unsupported query parameters and respond to the request based on the rest of the request (e.g. other supported query parameters); or</w:t>
      </w:r>
    </w:p>
    <w:p w14:paraId="2BE85C8D" w14:textId="77777777" w:rsidR="00F90BFA" w:rsidRDefault="00F90BFA" w:rsidP="00F90BFA">
      <w:pPr>
        <w:pStyle w:val="B2"/>
      </w:pPr>
      <w:r>
        <w:lastRenderedPageBreak/>
        <w:t>-</w:t>
      </w:r>
      <w:r>
        <w:tab/>
        <w:t>reject the HTTP request as specified below for non-safe HTTP methods, e.g. based on other query parameters in the request or based on a response becoming very large;</w:t>
      </w:r>
    </w:p>
    <w:p w14:paraId="0C335010" w14:textId="77777777" w:rsidR="00F90BFA" w:rsidRDefault="00F90BFA" w:rsidP="00F90BFA">
      <w:pPr>
        <w:pStyle w:val="B1"/>
      </w:pPr>
      <w:r>
        <w:t>b)</w:t>
      </w:r>
      <w:r>
        <w:tab/>
        <w:t>for non-safe HTTP methods:</w:t>
      </w:r>
    </w:p>
    <w:p w14:paraId="27932A30" w14:textId="77777777" w:rsidR="00F90BFA" w:rsidRDefault="00F90BFA" w:rsidP="00F90BFA">
      <w:pPr>
        <w:pStyle w:val="B2"/>
        <w:rPr>
          <w:lang w:eastAsia="zh-CN"/>
        </w:rPr>
      </w:pPr>
      <w:r>
        <w:t>-</w:t>
      </w:r>
      <w:r>
        <w:tab/>
        <w:t xml:space="preserve">reject the request with a 400 Bad Request including </w:t>
      </w:r>
      <w:r>
        <w:rPr>
          <w:lang w:eastAsia="zh-CN"/>
        </w:rPr>
        <w:t>a ProblemDetails IE with:</w:t>
      </w:r>
    </w:p>
    <w:p w14:paraId="53C64C00" w14:textId="77777777" w:rsidR="00F90BFA" w:rsidRDefault="00F90BFA" w:rsidP="00F90BFA">
      <w:pPr>
        <w:pStyle w:val="B3"/>
      </w:pPr>
      <w:r>
        <w:rPr>
          <w:lang w:eastAsia="zh-CN"/>
        </w:rPr>
        <w:t>-</w:t>
      </w:r>
      <w:r>
        <w:rPr>
          <w:lang w:eastAsia="zh-CN"/>
        </w:rPr>
        <w:tab/>
        <w:t xml:space="preserve">the cause attribute set to </w:t>
      </w:r>
      <w:r>
        <w:t>INVALID_QUERY_PARAM;</w:t>
      </w:r>
    </w:p>
    <w:p w14:paraId="795E90A9" w14:textId="77777777" w:rsidR="00F90BFA" w:rsidRDefault="00F90BFA" w:rsidP="00F90BFA">
      <w:pPr>
        <w:pStyle w:val="B3"/>
        <w:rPr>
          <w:lang w:eastAsia="zh-CN"/>
        </w:rPr>
      </w:pPr>
      <w:r>
        <w:rPr>
          <w:lang w:eastAsia="zh-CN"/>
        </w:rPr>
        <w:t>-</w:t>
      </w:r>
      <w:r>
        <w:rPr>
          <w:lang w:eastAsia="zh-CN"/>
        </w:rPr>
        <w:tab/>
        <w:t>the invalidParams attribute indicating the unsupported query parameters;</w:t>
      </w:r>
    </w:p>
    <w:p w14:paraId="3BE09C7B" w14:textId="77777777"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14:paraId="32DFE28A" w14:textId="77777777" w:rsidR="00F90BFA" w:rsidRPr="000B63FD" w:rsidRDefault="00F90BFA" w:rsidP="00433CEF">
      <w:pPr>
        <w:pStyle w:val="Heading2"/>
        <w:rPr>
          <w:lang w:eastAsia="zh-CN"/>
        </w:rPr>
      </w:pPr>
      <w:bookmarkStart w:id="526" w:name="_Toc19708955"/>
      <w:bookmarkStart w:id="527" w:name="_Toc27745030"/>
      <w:bookmarkStart w:id="528" w:name="_Toc29803183"/>
      <w:bookmarkStart w:id="529" w:name="_Toc35969934"/>
      <w:bookmarkStart w:id="530" w:name="_Toc36050728"/>
      <w:bookmarkStart w:id="531" w:name="_Toc44847441"/>
      <w:bookmarkStart w:id="532" w:name="_Toc51845094"/>
      <w:bookmarkStart w:id="533" w:name="_Toc51845425"/>
      <w:bookmarkStart w:id="534" w:name="_Toc57017494"/>
      <w:bookmarkStart w:id="535" w:name="_Toc98266887"/>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526"/>
      <w:bookmarkEnd w:id="527"/>
      <w:bookmarkEnd w:id="528"/>
      <w:bookmarkEnd w:id="529"/>
      <w:bookmarkEnd w:id="530"/>
      <w:bookmarkEnd w:id="531"/>
      <w:bookmarkEnd w:id="532"/>
      <w:bookmarkEnd w:id="533"/>
      <w:bookmarkEnd w:id="534"/>
      <w:bookmarkEnd w:id="535"/>
    </w:p>
    <w:p w14:paraId="5202A964" w14:textId="77777777"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14:paraId="4B293253" w14:textId="77777777"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14:paraId="067C818F" w14:textId="77777777"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14:paraId="7182F189" w14:textId="77777777" w:rsidR="00F90BFA" w:rsidRPr="000B63FD" w:rsidRDefault="00F90BFA" w:rsidP="00433CEF">
      <w:pPr>
        <w:pStyle w:val="Heading2"/>
        <w:rPr>
          <w:lang w:eastAsia="zh-CN"/>
        </w:rPr>
      </w:pPr>
      <w:bookmarkStart w:id="536" w:name="_Toc19708956"/>
      <w:bookmarkStart w:id="537" w:name="_Toc27745031"/>
      <w:bookmarkStart w:id="538" w:name="_Toc29803184"/>
      <w:bookmarkStart w:id="539" w:name="_Toc35969935"/>
      <w:bookmarkStart w:id="540" w:name="_Toc36050729"/>
      <w:bookmarkStart w:id="541" w:name="_Toc44847442"/>
      <w:bookmarkStart w:id="542" w:name="_Toc51845095"/>
      <w:bookmarkStart w:id="543" w:name="_Toc51845426"/>
      <w:bookmarkStart w:id="544" w:name="_Toc57017495"/>
      <w:bookmarkStart w:id="545" w:name="_Toc98266888"/>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36"/>
      <w:bookmarkEnd w:id="537"/>
      <w:bookmarkEnd w:id="538"/>
      <w:bookmarkEnd w:id="539"/>
      <w:bookmarkEnd w:id="540"/>
      <w:bookmarkEnd w:id="541"/>
      <w:bookmarkEnd w:id="542"/>
      <w:bookmarkEnd w:id="543"/>
      <w:bookmarkEnd w:id="544"/>
      <w:bookmarkEnd w:id="545"/>
    </w:p>
    <w:p w14:paraId="47790383" w14:textId="77777777"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14:paraId="0888A46A" w14:textId="77777777"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14:paraId="7D183897" w14:textId="77777777"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14:paraId="25400101" w14:textId="77777777" w:rsidR="00F90BFA" w:rsidRPr="000B63FD" w:rsidRDefault="00F90BFA" w:rsidP="00F90BFA">
      <w:pPr>
        <w:pStyle w:val="B1"/>
        <w:rPr>
          <w:lang w:val="en-US"/>
        </w:rPr>
      </w:pPr>
      <w:r w:rsidRPr="000B63FD">
        <w:rPr>
          <w:lang w:val="en-US"/>
        </w:rPr>
        <w:t>-</w:t>
      </w:r>
      <w:r w:rsidRPr="000B63FD">
        <w:rPr>
          <w:lang w:val="en-US"/>
        </w:rPr>
        <w:tab/>
        <w:t>3gpp vendor specific content subtype; and</w:t>
      </w:r>
    </w:p>
    <w:p w14:paraId="2373387D" w14:textId="77777777"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14:paraId="164AE4EF" w14:textId="77777777" w:rsidR="00F90BFA" w:rsidRPr="000B63FD" w:rsidRDefault="00F90BFA" w:rsidP="00F90BFA">
      <w:pPr>
        <w:rPr>
          <w:lang w:val="en-US" w:eastAsia="zh-CN"/>
        </w:rPr>
      </w:pPr>
      <w:r w:rsidRPr="000B63FD">
        <w:rPr>
          <w:lang w:val="en-US" w:eastAsia="zh-CN"/>
        </w:rPr>
        <w:t>Use of multipart messages is documented in specific specifications.</w:t>
      </w:r>
    </w:p>
    <w:p w14:paraId="523D7047" w14:textId="77777777" w:rsidR="00F90BFA" w:rsidRPr="000B63FD" w:rsidRDefault="00F90BFA" w:rsidP="00433CEF">
      <w:pPr>
        <w:pStyle w:val="Heading2"/>
        <w:rPr>
          <w:lang w:eastAsia="zh-CN"/>
        </w:rPr>
      </w:pPr>
      <w:bookmarkStart w:id="546" w:name="_Toc19708957"/>
      <w:bookmarkStart w:id="547" w:name="_Toc27745032"/>
      <w:bookmarkStart w:id="548" w:name="_Toc29803185"/>
      <w:bookmarkStart w:id="549" w:name="_Toc35969936"/>
      <w:bookmarkStart w:id="550" w:name="_Toc36050730"/>
      <w:bookmarkStart w:id="551" w:name="_Toc44847443"/>
      <w:bookmarkStart w:id="552" w:name="_Toc51845096"/>
      <w:bookmarkStart w:id="553" w:name="_Toc51845427"/>
      <w:bookmarkStart w:id="554" w:name="_Toc57017496"/>
      <w:bookmarkStart w:id="555" w:name="_Toc98266889"/>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46"/>
      <w:bookmarkEnd w:id="547"/>
      <w:bookmarkEnd w:id="548"/>
      <w:bookmarkEnd w:id="549"/>
      <w:bookmarkEnd w:id="550"/>
      <w:bookmarkEnd w:id="551"/>
      <w:bookmarkEnd w:id="552"/>
      <w:bookmarkEnd w:id="553"/>
      <w:bookmarkEnd w:id="554"/>
      <w:bookmarkEnd w:id="555"/>
    </w:p>
    <w:p w14:paraId="1A092A43" w14:textId="77777777"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14:paraId="6CA71757" w14:textId="77777777" w:rsidR="00F90BFA" w:rsidRPr="000B63FD" w:rsidRDefault="00F90BFA" w:rsidP="00433CEF">
      <w:pPr>
        <w:pStyle w:val="Heading1"/>
        <w:rPr>
          <w:lang w:eastAsia="zh-CN"/>
        </w:rPr>
      </w:pPr>
      <w:bookmarkStart w:id="556" w:name="_Toc19708958"/>
      <w:bookmarkStart w:id="557" w:name="_Toc27745033"/>
      <w:bookmarkStart w:id="558" w:name="_Toc29803186"/>
      <w:bookmarkStart w:id="559" w:name="_Toc35969937"/>
      <w:bookmarkStart w:id="560" w:name="_Toc36050731"/>
      <w:bookmarkStart w:id="561" w:name="_Toc44847444"/>
      <w:bookmarkStart w:id="562" w:name="_Toc51845097"/>
      <w:bookmarkStart w:id="563" w:name="_Toc51845428"/>
      <w:bookmarkStart w:id="564" w:name="_Toc57017497"/>
      <w:bookmarkStart w:id="565" w:name="_Toc98266890"/>
      <w:r w:rsidRPr="000B63FD">
        <w:rPr>
          <w:rFonts w:hint="eastAsia"/>
          <w:lang w:eastAsia="zh-CN"/>
        </w:rPr>
        <w:t>6</w:t>
      </w:r>
      <w:r w:rsidRPr="000B63FD">
        <w:tab/>
      </w:r>
      <w:r w:rsidRPr="000B63FD">
        <w:rPr>
          <w:lang w:eastAsia="zh-CN"/>
        </w:rPr>
        <w:t>General Functionalities in Service Based Architecture</w:t>
      </w:r>
      <w:bookmarkEnd w:id="556"/>
      <w:bookmarkEnd w:id="557"/>
      <w:bookmarkEnd w:id="558"/>
      <w:bookmarkEnd w:id="559"/>
      <w:bookmarkEnd w:id="560"/>
      <w:bookmarkEnd w:id="561"/>
      <w:bookmarkEnd w:id="562"/>
      <w:bookmarkEnd w:id="563"/>
      <w:bookmarkEnd w:id="564"/>
      <w:bookmarkEnd w:id="565"/>
    </w:p>
    <w:p w14:paraId="61375DFD" w14:textId="77777777" w:rsidR="00F90BFA" w:rsidRPr="000B63FD" w:rsidRDefault="00F90BFA" w:rsidP="00433CEF">
      <w:pPr>
        <w:pStyle w:val="Heading2"/>
        <w:rPr>
          <w:lang w:eastAsia="zh-CN"/>
        </w:rPr>
      </w:pPr>
      <w:bookmarkStart w:id="566" w:name="_Toc19708959"/>
      <w:bookmarkStart w:id="567" w:name="_Toc27745034"/>
      <w:bookmarkStart w:id="568" w:name="_Toc29803187"/>
      <w:bookmarkStart w:id="569" w:name="_Toc35969938"/>
      <w:bookmarkStart w:id="570" w:name="_Toc36050732"/>
      <w:bookmarkStart w:id="571" w:name="_Toc44847445"/>
      <w:bookmarkStart w:id="572" w:name="_Toc51845098"/>
      <w:bookmarkStart w:id="573" w:name="_Toc51845429"/>
      <w:bookmarkStart w:id="574" w:name="_Toc57017498"/>
      <w:bookmarkStart w:id="575" w:name="_Toc98266891"/>
      <w:r w:rsidRPr="000B63FD">
        <w:rPr>
          <w:rFonts w:hint="eastAsia"/>
          <w:lang w:eastAsia="zh-CN"/>
        </w:rPr>
        <w:t>6</w:t>
      </w:r>
      <w:r w:rsidRPr="000B63FD">
        <w:t>.1</w:t>
      </w:r>
      <w:r w:rsidRPr="000B63FD">
        <w:rPr>
          <w:lang w:eastAsia="zh-CN"/>
        </w:rPr>
        <w:tab/>
      </w:r>
      <w:r w:rsidRPr="000B63FD">
        <w:t>Routing Mechanisms</w:t>
      </w:r>
      <w:bookmarkEnd w:id="566"/>
      <w:bookmarkEnd w:id="567"/>
      <w:bookmarkEnd w:id="568"/>
      <w:bookmarkEnd w:id="569"/>
      <w:bookmarkEnd w:id="570"/>
      <w:bookmarkEnd w:id="571"/>
      <w:bookmarkEnd w:id="572"/>
      <w:bookmarkEnd w:id="573"/>
      <w:bookmarkEnd w:id="574"/>
      <w:bookmarkEnd w:id="575"/>
    </w:p>
    <w:p w14:paraId="241D96A4" w14:textId="77777777" w:rsidR="00F90BFA" w:rsidRDefault="00F90BFA" w:rsidP="00433CEF">
      <w:pPr>
        <w:pStyle w:val="Heading3"/>
        <w:rPr>
          <w:lang w:val="en-US"/>
        </w:rPr>
      </w:pPr>
      <w:bookmarkStart w:id="576" w:name="_Toc19708960"/>
      <w:bookmarkStart w:id="577" w:name="_Toc27745035"/>
      <w:bookmarkStart w:id="578" w:name="_Toc29803188"/>
      <w:bookmarkStart w:id="579" w:name="_Toc35969939"/>
      <w:bookmarkStart w:id="580" w:name="_Toc36050733"/>
      <w:bookmarkStart w:id="581" w:name="_Toc44847446"/>
      <w:bookmarkStart w:id="582" w:name="_Toc51845099"/>
      <w:bookmarkStart w:id="583" w:name="_Toc51845430"/>
      <w:bookmarkStart w:id="584" w:name="_Toc57017499"/>
      <w:bookmarkStart w:id="585" w:name="_Toc98266892"/>
      <w:r w:rsidRPr="000B63FD">
        <w:rPr>
          <w:lang w:val="en-US"/>
        </w:rPr>
        <w:t>6.1.1</w:t>
      </w:r>
      <w:r w:rsidRPr="000B63FD">
        <w:rPr>
          <w:lang w:val="en-US"/>
        </w:rPr>
        <w:tab/>
        <w:t>General</w:t>
      </w:r>
      <w:bookmarkEnd w:id="576"/>
      <w:bookmarkEnd w:id="577"/>
      <w:bookmarkEnd w:id="578"/>
      <w:bookmarkEnd w:id="579"/>
      <w:bookmarkEnd w:id="580"/>
      <w:bookmarkEnd w:id="581"/>
      <w:bookmarkEnd w:id="582"/>
      <w:bookmarkEnd w:id="583"/>
      <w:bookmarkEnd w:id="584"/>
      <w:bookmarkEnd w:id="585"/>
    </w:p>
    <w:p w14:paraId="1E28E25A" w14:textId="7D6D36B1" w:rsidR="00F90BFA" w:rsidRPr="00D36D8E" w:rsidRDefault="00F90BFA" w:rsidP="00F90BFA">
      <w:pPr>
        <w:rPr>
          <w:lang w:val="en-US"/>
        </w:rPr>
      </w:pPr>
      <w:r>
        <w:rPr>
          <w:lang w:val="en-US"/>
        </w:rPr>
        <w:t xml:space="preserve">This clause specifies the generic routing mechanisms in the 5GC. Specific requirements to support Indirect Communication are further defined in </w:t>
      </w:r>
      <w:r w:rsidR="00EE3E2B">
        <w:rPr>
          <w:lang w:val="en-US"/>
        </w:rPr>
        <w:t>clause 6</w:t>
      </w:r>
      <w:r>
        <w:rPr>
          <w:lang w:val="en-US"/>
        </w:rPr>
        <w:t>.10.</w:t>
      </w:r>
    </w:p>
    <w:p w14:paraId="21806932" w14:textId="36518242" w:rsidR="00F90BFA" w:rsidRPr="000B63FD" w:rsidRDefault="00F90BFA" w:rsidP="00F90BFA">
      <w:pPr>
        <w:rPr>
          <w:lang w:val="en-US"/>
        </w:rPr>
      </w:pPr>
      <w:r w:rsidRPr="000B63FD">
        <w:rPr>
          <w:lang w:val="en-US"/>
        </w:rPr>
        <w:t xml:space="preserve">For HTTP message routing between Network Functions, the message routing mechanism as specified in </w:t>
      </w:r>
      <w:r w:rsidR="00EE3E2B" w:rsidRPr="000B63FD">
        <w:rPr>
          <w:lang w:val="en-US"/>
        </w:rPr>
        <w:t>clause</w:t>
      </w:r>
      <w:r w:rsidR="00EE3E2B">
        <w:rPr>
          <w:lang w:val="en-US"/>
        </w:rPr>
        <w:t> </w:t>
      </w:r>
      <w:r w:rsidR="00EE3E2B" w:rsidRPr="000B63FD">
        <w:rPr>
          <w:lang w:val="en-US"/>
        </w:rPr>
        <w:t>5</w:t>
      </w:r>
      <w:r w:rsidRPr="000B63FD">
        <w:rPr>
          <w:lang w:val="en-US"/>
        </w:rPr>
        <w:t xml:space="preserve"> of IETF RFC 7230 [12] is almost followed with some differences due to the adoption of HTTP/2 and to some 5G system specificities.</w:t>
      </w:r>
    </w:p>
    <w:p w14:paraId="5650561D" w14:textId="77777777" w:rsidR="00F90BFA" w:rsidRPr="000B63FD" w:rsidRDefault="00F90BFA" w:rsidP="00F90BFA">
      <w:pPr>
        <w:pStyle w:val="NO"/>
        <w:rPr>
          <w:lang w:val="en-US"/>
        </w:rPr>
      </w:pPr>
      <w:r w:rsidRPr="000B63FD">
        <w:rPr>
          <w:lang w:val="en-US"/>
        </w:rPr>
        <w:lastRenderedPageBreak/>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14:paraId="63048427" w14:textId="77777777" w:rsidR="00F90BFA" w:rsidRPr="000B63FD" w:rsidRDefault="00F90BFA" w:rsidP="00433CEF">
      <w:pPr>
        <w:pStyle w:val="Heading3"/>
        <w:rPr>
          <w:lang w:val="en-US"/>
        </w:rPr>
      </w:pPr>
      <w:bookmarkStart w:id="586" w:name="_Toc19708961"/>
      <w:bookmarkStart w:id="587" w:name="_Toc27745036"/>
      <w:bookmarkStart w:id="588" w:name="_Toc29803189"/>
      <w:bookmarkStart w:id="589" w:name="_Toc35969940"/>
      <w:bookmarkStart w:id="590" w:name="_Toc36050734"/>
      <w:bookmarkStart w:id="591" w:name="_Toc44847447"/>
      <w:bookmarkStart w:id="592" w:name="_Toc51845100"/>
      <w:bookmarkStart w:id="593" w:name="_Toc51845431"/>
      <w:bookmarkStart w:id="594" w:name="_Toc57017500"/>
      <w:bookmarkStart w:id="595" w:name="_Toc98266893"/>
      <w:r w:rsidRPr="000B63FD">
        <w:rPr>
          <w:lang w:val="en-US"/>
        </w:rPr>
        <w:t>6.1.2</w:t>
      </w:r>
      <w:r w:rsidRPr="000B63FD">
        <w:rPr>
          <w:lang w:val="en-US"/>
        </w:rPr>
        <w:tab/>
        <w:t>Identifying a target resource</w:t>
      </w:r>
      <w:bookmarkEnd w:id="586"/>
      <w:bookmarkEnd w:id="587"/>
      <w:bookmarkEnd w:id="588"/>
      <w:bookmarkEnd w:id="589"/>
      <w:bookmarkEnd w:id="590"/>
      <w:bookmarkEnd w:id="591"/>
      <w:bookmarkEnd w:id="592"/>
      <w:bookmarkEnd w:id="593"/>
      <w:bookmarkEnd w:id="594"/>
      <w:bookmarkEnd w:id="595"/>
    </w:p>
    <w:p w14:paraId="3F4EC268" w14:textId="77777777"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14:paraId="4B84DB62" w14:textId="77777777" w:rsidR="00F90BFA" w:rsidRPr="000B63FD" w:rsidRDefault="00F90BFA" w:rsidP="00433CEF">
      <w:pPr>
        <w:pStyle w:val="Heading3"/>
        <w:rPr>
          <w:lang w:val="en-US"/>
        </w:rPr>
      </w:pPr>
      <w:bookmarkStart w:id="596" w:name="_Toc19708962"/>
      <w:bookmarkStart w:id="597" w:name="_Toc27745037"/>
      <w:bookmarkStart w:id="598" w:name="_Toc29803190"/>
      <w:bookmarkStart w:id="599" w:name="_Toc35969941"/>
      <w:bookmarkStart w:id="600" w:name="_Toc36050735"/>
      <w:bookmarkStart w:id="601" w:name="_Toc44847448"/>
      <w:bookmarkStart w:id="602" w:name="_Toc51845101"/>
      <w:bookmarkStart w:id="603" w:name="_Toc51845432"/>
      <w:bookmarkStart w:id="604" w:name="_Toc57017501"/>
      <w:bookmarkStart w:id="605" w:name="_Toc98266894"/>
      <w:r w:rsidRPr="000B63FD">
        <w:rPr>
          <w:lang w:val="en-US"/>
        </w:rPr>
        <w:t>6.1.3</w:t>
      </w:r>
      <w:r w:rsidRPr="000B63FD">
        <w:rPr>
          <w:lang w:val="en-US"/>
        </w:rPr>
        <w:tab/>
        <w:t>Connecting inbound</w:t>
      </w:r>
      <w:bookmarkEnd w:id="596"/>
      <w:bookmarkEnd w:id="597"/>
      <w:bookmarkEnd w:id="598"/>
      <w:bookmarkEnd w:id="599"/>
      <w:bookmarkEnd w:id="600"/>
      <w:bookmarkEnd w:id="601"/>
      <w:bookmarkEnd w:id="602"/>
      <w:bookmarkEnd w:id="603"/>
      <w:bookmarkEnd w:id="604"/>
      <w:bookmarkEnd w:id="605"/>
    </w:p>
    <w:p w14:paraId="42E12301" w14:textId="77777777"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14:paraId="5208C67D" w14:textId="77777777"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14:paraId="35B37D2E" w14:textId="77777777"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14:paraId="41D62A66" w14:textId="77777777" w:rsidR="00F90BFA" w:rsidRPr="000B63FD" w:rsidRDefault="00F90BFA" w:rsidP="00433CEF">
      <w:pPr>
        <w:pStyle w:val="Heading3"/>
        <w:rPr>
          <w:lang w:val="en-US"/>
        </w:rPr>
      </w:pPr>
      <w:bookmarkStart w:id="606" w:name="_Toc19708963"/>
      <w:bookmarkStart w:id="607" w:name="_Toc27745038"/>
      <w:bookmarkStart w:id="608" w:name="_Toc29803191"/>
      <w:bookmarkStart w:id="609" w:name="_Toc35969942"/>
      <w:bookmarkStart w:id="610" w:name="_Toc36050736"/>
      <w:bookmarkStart w:id="611" w:name="_Toc44847449"/>
      <w:bookmarkStart w:id="612" w:name="_Toc51845102"/>
      <w:bookmarkStart w:id="613" w:name="_Toc51845433"/>
      <w:bookmarkStart w:id="614" w:name="_Toc57017502"/>
      <w:bookmarkStart w:id="615" w:name="_Toc98266895"/>
      <w:r w:rsidRPr="000B63FD">
        <w:rPr>
          <w:lang w:val="en-US"/>
        </w:rPr>
        <w:t>6.1.4</w:t>
      </w:r>
      <w:r w:rsidRPr="000B63FD">
        <w:rPr>
          <w:lang w:val="en-US"/>
        </w:rPr>
        <w:tab/>
        <w:t>Pseudo-header setting</w:t>
      </w:r>
      <w:bookmarkEnd w:id="606"/>
      <w:bookmarkEnd w:id="607"/>
      <w:bookmarkEnd w:id="608"/>
      <w:bookmarkEnd w:id="609"/>
      <w:bookmarkEnd w:id="610"/>
      <w:bookmarkEnd w:id="611"/>
      <w:bookmarkEnd w:id="612"/>
      <w:bookmarkEnd w:id="613"/>
      <w:bookmarkEnd w:id="614"/>
      <w:bookmarkEnd w:id="615"/>
    </w:p>
    <w:p w14:paraId="502558FB" w14:textId="77777777" w:rsidR="00F90BFA" w:rsidRPr="000B63FD" w:rsidRDefault="00F90BFA" w:rsidP="00433CEF">
      <w:pPr>
        <w:pStyle w:val="Heading4"/>
        <w:rPr>
          <w:lang w:val="en-US"/>
        </w:rPr>
      </w:pPr>
      <w:bookmarkStart w:id="616" w:name="_Toc19708964"/>
      <w:bookmarkStart w:id="617" w:name="_Toc27745039"/>
      <w:bookmarkStart w:id="618" w:name="_Toc29803192"/>
      <w:bookmarkStart w:id="619" w:name="_Toc35969943"/>
      <w:bookmarkStart w:id="620" w:name="_Toc36050737"/>
      <w:bookmarkStart w:id="621" w:name="_Toc44847450"/>
      <w:bookmarkStart w:id="622" w:name="_Toc51845103"/>
      <w:bookmarkStart w:id="623" w:name="_Toc51845434"/>
      <w:bookmarkStart w:id="624" w:name="_Toc57017503"/>
      <w:bookmarkStart w:id="625" w:name="_Toc98266896"/>
      <w:r w:rsidRPr="000B63FD">
        <w:rPr>
          <w:lang w:val="en-US"/>
        </w:rPr>
        <w:t>6.1.4.1</w:t>
      </w:r>
      <w:r w:rsidRPr="000B63FD">
        <w:rPr>
          <w:lang w:val="en-US"/>
        </w:rPr>
        <w:tab/>
        <w:t>General</w:t>
      </w:r>
      <w:bookmarkEnd w:id="616"/>
      <w:bookmarkEnd w:id="617"/>
      <w:bookmarkEnd w:id="618"/>
      <w:bookmarkEnd w:id="619"/>
      <w:bookmarkEnd w:id="620"/>
      <w:bookmarkEnd w:id="621"/>
      <w:bookmarkEnd w:id="622"/>
      <w:bookmarkEnd w:id="623"/>
      <w:bookmarkEnd w:id="624"/>
      <w:bookmarkEnd w:id="625"/>
    </w:p>
    <w:p w14:paraId="43D36B6D" w14:textId="77777777"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14:paraId="20CD1110" w14:textId="77777777"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14:paraId="76144BD4" w14:textId="77777777" w:rsidR="00F90BFA" w:rsidRPr="000B63FD" w:rsidRDefault="00F90BFA" w:rsidP="00F90BFA">
      <w:pPr>
        <w:pStyle w:val="B1"/>
        <w:rPr>
          <w:lang w:val="en-US"/>
        </w:rPr>
      </w:pPr>
      <w:r w:rsidRPr="000B63FD">
        <w:rPr>
          <w:lang w:val="en-US"/>
        </w:rPr>
        <w:t>-</w:t>
      </w:r>
      <w:r w:rsidRPr="000B63FD">
        <w:rPr>
          <w:lang w:val="en-US"/>
        </w:rPr>
        <w:tab/>
        <w:t>":scheme".</w:t>
      </w:r>
    </w:p>
    <w:p w14:paraId="03AE0CFD" w14:textId="77777777" w:rsidR="00F90BFA" w:rsidRPr="000B63FD" w:rsidRDefault="00F90BFA" w:rsidP="00F90BFA">
      <w:pPr>
        <w:pStyle w:val="B1"/>
        <w:rPr>
          <w:lang w:val="en-US"/>
        </w:rPr>
      </w:pPr>
      <w:r w:rsidRPr="000B63FD">
        <w:rPr>
          <w:lang w:val="en-US"/>
        </w:rPr>
        <w:t>-</w:t>
      </w:r>
      <w:r w:rsidRPr="000B63FD">
        <w:rPr>
          <w:lang w:val="en-US"/>
        </w:rPr>
        <w:tab/>
        <w:t>":authority".</w:t>
      </w:r>
    </w:p>
    <w:p w14:paraId="4734FAE2" w14:textId="77777777"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14:paraId="56899A0D" w14:textId="77777777" w:rsidR="00F90BFA" w:rsidRPr="000B63FD" w:rsidRDefault="00F90BFA" w:rsidP="00F90BFA">
      <w:r w:rsidRPr="000B63FD">
        <w:rPr>
          <w:lang w:val="en-US"/>
        </w:rPr>
        <w:t>When sending a CONNECT request to a proxy, a client shall include the ":authority" pseudo-header. The ":scheme" and ":path" ones shall be absent.</w:t>
      </w:r>
    </w:p>
    <w:p w14:paraId="77E7B86A" w14:textId="77777777"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14:paraId="0F9AB698" w14:textId="77777777" w:rsidR="00F90BFA" w:rsidRPr="000B63FD" w:rsidRDefault="00F90BFA" w:rsidP="00F90BFA">
      <w:pPr>
        <w:pStyle w:val="B1"/>
        <w:rPr>
          <w:lang w:val="en-US"/>
        </w:rPr>
      </w:pPr>
      <w:r w:rsidRPr="000B63FD">
        <w:rPr>
          <w:lang w:val="en-US"/>
        </w:rPr>
        <w:t>-</w:t>
      </w:r>
      <w:r w:rsidRPr="000B63FD">
        <w:rPr>
          <w:lang w:val="en-US"/>
        </w:rPr>
        <w:tab/>
        <w:t>":scheme".</w:t>
      </w:r>
    </w:p>
    <w:p w14:paraId="3D5B90E7" w14:textId="77777777" w:rsidR="00F90BFA" w:rsidRPr="000B63FD" w:rsidRDefault="00F90BFA" w:rsidP="00F90BFA">
      <w:pPr>
        <w:pStyle w:val="B1"/>
        <w:rPr>
          <w:lang w:val="en-US"/>
        </w:rPr>
      </w:pPr>
      <w:r w:rsidRPr="000B63FD">
        <w:rPr>
          <w:lang w:val="en-US"/>
        </w:rPr>
        <w:t>-</w:t>
      </w:r>
      <w:r w:rsidRPr="000B63FD">
        <w:rPr>
          <w:lang w:val="en-US"/>
        </w:rPr>
        <w:tab/>
        <w:t>":authority".</w:t>
      </w:r>
    </w:p>
    <w:p w14:paraId="7CD2C3C8" w14:textId="77777777" w:rsidR="00F90BFA" w:rsidRPr="000B63FD" w:rsidRDefault="00F90BFA" w:rsidP="00F90BFA">
      <w:pPr>
        <w:pStyle w:val="B1"/>
      </w:pPr>
      <w:r w:rsidRPr="000B63FD">
        <w:rPr>
          <w:lang w:val="en-US"/>
        </w:rPr>
        <w:t>-</w:t>
      </w:r>
      <w:r w:rsidRPr="000B63FD">
        <w:rPr>
          <w:lang w:val="en-US"/>
        </w:rPr>
        <w:tab/>
        <w:t>"path" set with the value "*"</w:t>
      </w:r>
      <w:r w:rsidRPr="000B63FD">
        <w:t>.</w:t>
      </w:r>
    </w:p>
    <w:p w14:paraId="3CADD601" w14:textId="77777777" w:rsidR="00F90BFA" w:rsidRPr="000B63FD" w:rsidRDefault="00F90BFA" w:rsidP="00433CEF">
      <w:pPr>
        <w:pStyle w:val="Heading4"/>
        <w:rPr>
          <w:lang w:val="en-US"/>
        </w:rPr>
      </w:pPr>
      <w:bookmarkStart w:id="626" w:name="_Toc19708965"/>
      <w:bookmarkStart w:id="627" w:name="_Toc27745040"/>
      <w:bookmarkStart w:id="628" w:name="_Toc29803193"/>
      <w:bookmarkStart w:id="629" w:name="_Toc35969944"/>
      <w:bookmarkStart w:id="630" w:name="_Toc36050738"/>
      <w:bookmarkStart w:id="631" w:name="_Toc44847451"/>
      <w:bookmarkStart w:id="632" w:name="_Toc51845104"/>
      <w:bookmarkStart w:id="633" w:name="_Toc51845435"/>
      <w:bookmarkStart w:id="634" w:name="_Toc57017504"/>
      <w:bookmarkStart w:id="635" w:name="_Toc98266897"/>
      <w:r w:rsidRPr="000B63FD">
        <w:rPr>
          <w:lang w:val="en-US"/>
        </w:rPr>
        <w:t>6.1.4.2</w:t>
      </w:r>
      <w:r w:rsidRPr="000B63FD">
        <w:rPr>
          <w:lang w:val="en-US"/>
        </w:rPr>
        <w:tab/>
        <w:t>Routing within a PLMN</w:t>
      </w:r>
      <w:bookmarkEnd w:id="626"/>
      <w:bookmarkEnd w:id="627"/>
      <w:bookmarkEnd w:id="628"/>
      <w:bookmarkEnd w:id="629"/>
      <w:bookmarkEnd w:id="630"/>
      <w:bookmarkEnd w:id="631"/>
      <w:bookmarkEnd w:id="632"/>
      <w:bookmarkEnd w:id="633"/>
      <w:bookmarkEnd w:id="634"/>
      <w:bookmarkEnd w:id="635"/>
    </w:p>
    <w:p w14:paraId="73F7B210" w14:textId="77777777"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14:paraId="0076F784" w14:textId="3DC22E74"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6F024569" w14:textId="77777777" w:rsidR="00F90BFA" w:rsidRPr="000B63FD" w:rsidRDefault="00F90BFA" w:rsidP="00F90BFA">
      <w:pPr>
        <w:rPr>
          <w:lang w:val="en-US"/>
        </w:rPr>
      </w:pPr>
      <w:r w:rsidRPr="000B63FD">
        <w:rPr>
          <w:lang w:val="en-US"/>
        </w:rPr>
        <w:t>Where the uri-host shall be:</w:t>
      </w:r>
    </w:p>
    <w:p w14:paraId="452DD1C5" w14:textId="77777777" w:rsidR="00F90BFA" w:rsidRPr="000B63FD" w:rsidRDefault="00F90BFA" w:rsidP="00F90BFA">
      <w:pPr>
        <w:rPr>
          <w:lang w:val="en-US"/>
        </w:rPr>
      </w:pPr>
      <w:r w:rsidRPr="000B63FD">
        <w:rPr>
          <w:lang w:val="en-US"/>
        </w:rPr>
        <w:t>-</w:t>
      </w:r>
      <w:r w:rsidRPr="000B63FD">
        <w:rPr>
          <w:lang w:val="en-US"/>
        </w:rPr>
        <w:tab/>
        <w:t>FQDN of the target NF service; or</w:t>
      </w:r>
    </w:p>
    <w:p w14:paraId="09D544EB" w14:textId="77777777" w:rsidR="00F90BFA" w:rsidRPr="000B63FD" w:rsidRDefault="00F90BFA" w:rsidP="00F90BFA">
      <w:pPr>
        <w:rPr>
          <w:lang w:val="en-US"/>
        </w:rPr>
      </w:pPr>
      <w:r w:rsidRPr="000B63FD">
        <w:rPr>
          <w:lang w:val="en-US"/>
        </w:rPr>
        <w:t>-</w:t>
      </w:r>
      <w:r w:rsidRPr="000B63FD">
        <w:rPr>
          <w:lang w:val="en-US"/>
        </w:rPr>
        <w:tab/>
        <w:t>IP address of the target NF service</w:t>
      </w:r>
    </w:p>
    <w:p w14:paraId="55C19062" w14:textId="77777777" w:rsidR="00F90BFA" w:rsidRPr="000B63FD" w:rsidRDefault="00F90BFA" w:rsidP="00F90BFA">
      <w:pPr>
        <w:rPr>
          <w:lang w:val="en-US"/>
        </w:rPr>
      </w:pPr>
      <w:r w:rsidRPr="000B63FD">
        <w:rPr>
          <w:lang w:val="en-US"/>
        </w:rPr>
        <w:lastRenderedPageBreak/>
        <w:t>The FQDN of the target NF service need not contain the PLMN identifier.</w:t>
      </w:r>
    </w:p>
    <w:p w14:paraId="7DCCF576" w14:textId="77777777" w:rsidR="00F90BFA" w:rsidRDefault="00F90BFA" w:rsidP="00433CEF">
      <w:pPr>
        <w:pStyle w:val="Heading4"/>
        <w:rPr>
          <w:lang w:val="en-US"/>
        </w:rPr>
      </w:pPr>
      <w:bookmarkStart w:id="636" w:name="_Toc19708966"/>
      <w:bookmarkStart w:id="637" w:name="_Toc27745041"/>
      <w:bookmarkStart w:id="638" w:name="_Toc29803194"/>
      <w:bookmarkStart w:id="639" w:name="_Toc35969945"/>
      <w:bookmarkStart w:id="640" w:name="_Toc36050739"/>
      <w:bookmarkStart w:id="641" w:name="_Toc44847452"/>
      <w:bookmarkStart w:id="642" w:name="_Toc51845105"/>
      <w:bookmarkStart w:id="643" w:name="_Toc51845436"/>
      <w:bookmarkStart w:id="644" w:name="_Toc57017505"/>
      <w:bookmarkStart w:id="645" w:name="_Toc98266898"/>
      <w:r w:rsidRPr="000B63FD">
        <w:rPr>
          <w:lang w:val="en-US"/>
        </w:rPr>
        <w:t>6.1.4.3</w:t>
      </w:r>
      <w:r w:rsidRPr="000B63FD">
        <w:rPr>
          <w:lang w:val="en-US"/>
        </w:rPr>
        <w:tab/>
        <w:t>Routing across PLMN</w:t>
      </w:r>
      <w:bookmarkEnd w:id="636"/>
      <w:bookmarkEnd w:id="637"/>
      <w:bookmarkEnd w:id="638"/>
      <w:bookmarkEnd w:id="639"/>
      <w:bookmarkEnd w:id="640"/>
      <w:bookmarkEnd w:id="641"/>
      <w:bookmarkEnd w:id="642"/>
      <w:bookmarkEnd w:id="643"/>
      <w:bookmarkEnd w:id="644"/>
      <w:bookmarkEnd w:id="645"/>
    </w:p>
    <w:p w14:paraId="3AF1A55B" w14:textId="77777777" w:rsidR="00F90BFA" w:rsidRPr="00267693" w:rsidRDefault="00F90BFA" w:rsidP="00433CEF">
      <w:pPr>
        <w:pStyle w:val="Heading5"/>
        <w:rPr>
          <w:lang w:val="en-US"/>
        </w:rPr>
      </w:pPr>
      <w:bookmarkStart w:id="646" w:name="_Toc27745042"/>
      <w:bookmarkStart w:id="647" w:name="_Toc29803195"/>
      <w:bookmarkStart w:id="648" w:name="_Toc35969946"/>
      <w:bookmarkStart w:id="649" w:name="_Toc36050740"/>
      <w:bookmarkStart w:id="650" w:name="_Toc44847453"/>
      <w:bookmarkStart w:id="651" w:name="_Toc51845106"/>
      <w:bookmarkStart w:id="652" w:name="_Toc51845437"/>
      <w:bookmarkStart w:id="653" w:name="_Toc57017506"/>
      <w:bookmarkStart w:id="654" w:name="_Toc98266899"/>
      <w:r>
        <w:rPr>
          <w:lang w:val="en-US"/>
        </w:rPr>
        <w:t>6.1.4.3.1</w:t>
      </w:r>
      <w:r>
        <w:rPr>
          <w:lang w:val="en-US"/>
        </w:rPr>
        <w:tab/>
        <w:t>General</w:t>
      </w:r>
      <w:bookmarkEnd w:id="646"/>
      <w:bookmarkEnd w:id="647"/>
      <w:bookmarkEnd w:id="648"/>
      <w:bookmarkEnd w:id="649"/>
      <w:bookmarkEnd w:id="650"/>
      <w:bookmarkEnd w:id="651"/>
      <w:bookmarkEnd w:id="652"/>
      <w:bookmarkEnd w:id="653"/>
      <w:bookmarkEnd w:id="654"/>
    </w:p>
    <w:p w14:paraId="636166B4" w14:textId="77777777"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2AADEEA5" w14:textId="77777777" w:rsidR="00F90BFA" w:rsidRPr="000B63FD" w:rsidRDefault="00F90BFA" w:rsidP="00F90BFA">
      <w:pPr>
        <w:rPr>
          <w:lang w:val="en-US"/>
        </w:rPr>
      </w:pPr>
      <w:r w:rsidRPr="000B63FD">
        <w:rPr>
          <w:lang w:val="en-US"/>
        </w:rPr>
        <w:t>The ":authority" pseudo-header field in the HTTP/2 request message shall be set to:</w:t>
      </w:r>
    </w:p>
    <w:p w14:paraId="6DA8EEF4" w14:textId="7E61B611"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04E3FDA1" w14:textId="77777777" w:rsidR="00F90BFA" w:rsidRPr="000B63FD" w:rsidRDefault="00F90BFA" w:rsidP="00F90BFA">
      <w:pPr>
        <w:rPr>
          <w:lang w:val="en-US"/>
        </w:rPr>
      </w:pPr>
      <w:r w:rsidRPr="000B63FD">
        <w:rPr>
          <w:lang w:val="en-US"/>
        </w:rPr>
        <w:t>Where the uri-host shall be:</w:t>
      </w:r>
    </w:p>
    <w:p w14:paraId="3985CE0C" w14:textId="77777777"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5D3E83EA" w14:textId="77777777"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425794E1" w14:textId="77777777"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34F752A8" w14:textId="77777777" w:rsidR="00F90BFA" w:rsidRDefault="00F90BFA" w:rsidP="00F90BFA">
      <w:pPr>
        <w:rPr>
          <w:lang w:val="en-US"/>
        </w:rPr>
      </w:pPr>
      <w:r>
        <w:rPr>
          <w:lang w:val="en-US"/>
        </w:rPr>
        <w:t>To allow for TLS protection between the SEPP and Network Functions within a PLMN, the SEPP shall support:</w:t>
      </w:r>
    </w:p>
    <w:p w14:paraId="0F2AC57C" w14:textId="0B0A512A"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w:t>
      </w:r>
      <w:r w:rsidR="00EE3E2B">
        <w:rPr>
          <w:lang w:val="en-US"/>
        </w:rPr>
        <w:t>clause 1</w:t>
      </w:r>
      <w:r>
        <w:rPr>
          <w:lang w:val="en-US"/>
        </w:rPr>
        <w:t xml:space="preserve">3.1 of </w:t>
      </w:r>
      <w:r w:rsidRPr="000B63FD">
        <w:rPr>
          <w:lang w:eastAsia="zh-CN"/>
        </w:rPr>
        <w:t>3GPP TS 33.501 [17]</w:t>
      </w:r>
      <w:r>
        <w:rPr>
          <w:lang w:eastAsia="zh-CN"/>
        </w:rPr>
        <w:t xml:space="preserve"> and in </w:t>
      </w:r>
      <w:r w:rsidR="00EE3E2B">
        <w:rPr>
          <w:lang w:eastAsia="zh-CN"/>
        </w:rPr>
        <w:t>clause 6</w:t>
      </w:r>
      <w:r>
        <w:rPr>
          <w:lang w:eastAsia="zh-CN"/>
        </w:rPr>
        <w:t>.1.4.3.2; and</w:t>
      </w:r>
    </w:p>
    <w:p w14:paraId="76E6E057" w14:textId="674E2053"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 xml:space="preserve">3gpp-Sbi-Target-apiRoot header as specified in </w:t>
      </w:r>
      <w:r w:rsidR="00EE3E2B">
        <w:rPr>
          <w:lang w:val="en-US" w:eastAsia="zh-CN"/>
        </w:rPr>
        <w:t>clause 6</w:t>
      </w:r>
      <w:r>
        <w:rPr>
          <w:lang w:val="en-US" w:eastAsia="zh-CN"/>
        </w:rPr>
        <w:t>.1.4.3.3.</w:t>
      </w:r>
    </w:p>
    <w:p w14:paraId="12394F96" w14:textId="77777777"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14:paraId="3BAEE936" w14:textId="77777777"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14:paraId="40358D8A" w14:textId="77777777"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14:paraId="6183C790" w14:textId="77777777"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14:paraId="178BD6C0" w14:textId="77777777" w:rsidR="00F90BFA" w:rsidRDefault="00F90BFA" w:rsidP="00433CEF">
      <w:pPr>
        <w:pStyle w:val="Heading5"/>
        <w:rPr>
          <w:lang w:val="en-US"/>
        </w:rPr>
      </w:pPr>
      <w:bookmarkStart w:id="655" w:name="_Toc27745043"/>
      <w:bookmarkStart w:id="656" w:name="_Toc29803196"/>
      <w:bookmarkStart w:id="657" w:name="_Toc35969947"/>
      <w:bookmarkStart w:id="658" w:name="_Toc36050741"/>
      <w:bookmarkStart w:id="659" w:name="_Toc44847454"/>
      <w:bookmarkStart w:id="660" w:name="_Toc51845107"/>
      <w:bookmarkStart w:id="661" w:name="_Toc51845438"/>
      <w:bookmarkStart w:id="662" w:name="_Toc57017507"/>
      <w:bookmarkStart w:id="663" w:name="_Toc98266900"/>
      <w:r>
        <w:rPr>
          <w:lang w:val="en-US"/>
        </w:rPr>
        <w:t>6.1.4.3.2</w:t>
      </w:r>
      <w:r>
        <w:rPr>
          <w:lang w:val="en-US"/>
        </w:rPr>
        <w:tab/>
      </w:r>
      <w:bookmarkEnd w:id="655"/>
      <w:bookmarkEnd w:id="656"/>
      <w:bookmarkEnd w:id="657"/>
      <w:bookmarkEnd w:id="658"/>
      <w:bookmarkEnd w:id="659"/>
      <w:r>
        <w:rPr>
          <w:lang w:val="en-US"/>
        </w:rPr>
        <w:t>Use of telescopic FQDN</w:t>
      </w:r>
      <w:r w:rsidRPr="00661E7A">
        <w:rPr>
          <w:lang w:val="en-US"/>
        </w:rPr>
        <w:t xml:space="preserve"> </w:t>
      </w:r>
      <w:r>
        <w:rPr>
          <w:lang w:val="en-US"/>
        </w:rPr>
        <w:t>between NFs and SEPP within a PLMN</w:t>
      </w:r>
      <w:bookmarkEnd w:id="660"/>
      <w:bookmarkEnd w:id="661"/>
      <w:bookmarkEnd w:id="662"/>
      <w:bookmarkEnd w:id="663"/>
    </w:p>
    <w:p w14:paraId="6ABA4BC1" w14:textId="77777777"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7F91A50"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7A731174"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2B71774B" w14:textId="77777777"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14:paraId="3AFA3E4E" w14:textId="77777777"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14:paraId="2D3509CF" w14:textId="77777777" w:rsidR="00F90BFA" w:rsidRDefault="00F90BFA" w:rsidP="00F90BFA">
      <w:pPr>
        <w:pStyle w:val="B1"/>
        <w:rPr>
          <w:lang w:val="en-US"/>
        </w:rPr>
      </w:pPr>
      <w:r>
        <w:rPr>
          <w:lang w:val="en-US"/>
        </w:rPr>
        <w:lastRenderedPageBreak/>
        <w:t>-</w:t>
      </w:r>
      <w:r>
        <w:rPr>
          <w:lang w:val="en-US"/>
        </w:rPr>
        <w:tab/>
        <w:t>FQDN (authority) part of link relation URI of NF service resources in VPLMN is modified into a telescopic FQDN by the SEPP in the HPLMN;</w:t>
      </w:r>
    </w:p>
    <w:p w14:paraId="66C60B03" w14:textId="77777777"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14:paraId="56A15080" w14:textId="77777777" w:rsidR="00F90BFA" w:rsidRDefault="00F90BFA" w:rsidP="00433CEF">
      <w:pPr>
        <w:pStyle w:val="Heading5"/>
        <w:rPr>
          <w:lang w:val="en-US"/>
        </w:rPr>
      </w:pPr>
      <w:bookmarkStart w:id="664" w:name="_Toc27745044"/>
      <w:bookmarkStart w:id="665" w:name="_Toc29803197"/>
      <w:bookmarkStart w:id="666" w:name="_Toc35969948"/>
      <w:bookmarkStart w:id="667" w:name="_Toc36050742"/>
      <w:bookmarkStart w:id="668" w:name="_Toc44847455"/>
      <w:bookmarkStart w:id="669" w:name="_Toc51845108"/>
      <w:bookmarkStart w:id="670" w:name="_Toc51845439"/>
      <w:bookmarkStart w:id="671" w:name="_Toc57017508"/>
      <w:bookmarkStart w:id="672" w:name="_Toc98266901"/>
      <w:r>
        <w:rPr>
          <w:lang w:val="en-US"/>
        </w:rPr>
        <w:t>6.1.4.3.3</w:t>
      </w:r>
      <w:r>
        <w:rPr>
          <w:lang w:val="en-US"/>
        </w:rPr>
        <w:tab/>
      </w:r>
      <w:bookmarkEnd w:id="664"/>
      <w:bookmarkEnd w:id="665"/>
      <w:bookmarkEnd w:id="666"/>
      <w:bookmarkEnd w:id="667"/>
      <w:bookmarkEnd w:id="668"/>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69"/>
      <w:bookmarkEnd w:id="670"/>
      <w:bookmarkEnd w:id="671"/>
      <w:bookmarkEnd w:id="672"/>
    </w:p>
    <w:p w14:paraId="059A133F" w14:textId="378A7A5F"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w:t>
      </w:r>
      <w:r w:rsidR="00EE3E2B">
        <w:rPr>
          <w:lang w:val="en-US"/>
        </w:rPr>
        <w:t>clause 6</w:t>
      </w:r>
      <w:r>
        <w:rPr>
          <w:lang w:val="en-US"/>
        </w:rPr>
        <w:t>.10.2 for indirect communications, with the SEPP taking the role of the SCP.</w:t>
      </w:r>
    </w:p>
    <w:p w14:paraId="02E11C13" w14:textId="77777777"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14:paraId="10FEC39F" w14:textId="2A2659A8"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 xml:space="preserve">as specified in </w:t>
      </w:r>
      <w:r w:rsidR="00EE3E2B">
        <w:rPr>
          <w:lang w:val="en-US"/>
        </w:rPr>
        <w:t>clause 6</w:t>
      </w:r>
      <w:r>
        <w:rPr>
          <w:lang w:val="en-US"/>
        </w:rPr>
        <w:t>.10.2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14:paraId="18A35F84" w14:textId="77777777"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9410A3" w14:textId="77777777"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14F1435" w14:textId="77777777"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C70AAB" w14:textId="77777777"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14:paraId="7BF14504" w14:textId="77777777" w:rsidR="00F90BFA" w:rsidRDefault="00F90BFA" w:rsidP="00433CEF">
      <w:pPr>
        <w:pStyle w:val="Heading5"/>
        <w:rPr>
          <w:lang w:val="en-US"/>
        </w:rPr>
      </w:pPr>
      <w:bookmarkStart w:id="673" w:name="_Toc51845109"/>
      <w:bookmarkStart w:id="674" w:name="_Toc51845440"/>
      <w:bookmarkStart w:id="675" w:name="_Toc57017509"/>
      <w:bookmarkStart w:id="676" w:name="_Toc98266902"/>
      <w:r>
        <w:rPr>
          <w:lang w:val="en-US"/>
        </w:rPr>
        <w:t>6.1.4.3.4</w:t>
      </w:r>
      <w:r>
        <w:rPr>
          <w:lang w:val="en-US"/>
        </w:rPr>
        <w:tab/>
        <w:t>Routing between SEPPs</w:t>
      </w:r>
      <w:bookmarkEnd w:id="673"/>
      <w:bookmarkEnd w:id="674"/>
      <w:bookmarkEnd w:id="675"/>
      <w:bookmarkEnd w:id="676"/>
    </w:p>
    <w:p w14:paraId="71F1B73E" w14:textId="3DFB5874"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w:t>
      </w:r>
      <w:r w:rsidR="00EE3E2B">
        <w:t>clause </w:t>
      </w:r>
      <w:r w:rsidR="00EE3E2B">
        <w:rPr>
          <w:rFonts w:hint="eastAsia"/>
        </w:rPr>
        <w:t>5</w:t>
      </w:r>
      <w:r>
        <w:t xml:space="preserve">.3.2.4 of </w:t>
      </w:r>
      <w:r>
        <w:rPr>
          <w:lang w:eastAsia="zh-CN"/>
        </w:rPr>
        <w:t>3GPP TS 29.573 [27].</w:t>
      </w:r>
    </w:p>
    <w:p w14:paraId="610FAB0D" w14:textId="77777777"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14:paraId="3121F05C" w14:textId="77777777" w:rsidR="00F90BFA" w:rsidRDefault="00F90BFA" w:rsidP="00F90BFA">
      <w:pPr>
        <w:pStyle w:val="B1"/>
      </w:pPr>
      <w:r>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w:t>
      </w:r>
    </w:p>
    <w:p w14:paraId="7E0EBCB4"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towards the remote SEPP to the apiRoot of the target NF derived from the telescopic FQDN or from the request URI respectively.</w:t>
      </w:r>
    </w:p>
    <w:p w14:paraId="166A49F1" w14:textId="77777777"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Additionally,</w:t>
      </w:r>
    </w:p>
    <w:p w14:paraId="06A36278" w14:textId="77777777" w:rsidR="00F90BFA" w:rsidRDefault="00F90BFA" w:rsidP="00F90BFA">
      <w:pPr>
        <w:pStyle w:val="B1"/>
      </w:pPr>
      <w:r>
        <w:lastRenderedPageBreak/>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w:t>
      </w:r>
    </w:p>
    <w:p w14:paraId="450546BF"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w:t>
      </w:r>
    </w:p>
    <w:p w14:paraId="7677ED38" w14:textId="77777777"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14:paraId="71D46365" w14:textId="77777777" w:rsidR="00F90BFA" w:rsidRPr="000B63FD" w:rsidRDefault="00F90BFA" w:rsidP="00433CEF">
      <w:pPr>
        <w:pStyle w:val="Heading3"/>
        <w:rPr>
          <w:lang w:val="en-US"/>
        </w:rPr>
      </w:pPr>
      <w:bookmarkStart w:id="677" w:name="_Toc19708967"/>
      <w:bookmarkStart w:id="678" w:name="_Toc27745045"/>
      <w:bookmarkStart w:id="679" w:name="_Toc29803198"/>
      <w:bookmarkStart w:id="680" w:name="_Toc35969949"/>
      <w:bookmarkStart w:id="681" w:name="_Toc36050743"/>
      <w:bookmarkStart w:id="682" w:name="_Toc44847456"/>
      <w:bookmarkStart w:id="683" w:name="_Toc51845110"/>
      <w:bookmarkStart w:id="684" w:name="_Toc51845441"/>
      <w:bookmarkStart w:id="685" w:name="_Toc57017510"/>
      <w:bookmarkStart w:id="686" w:name="_Toc98266903"/>
      <w:r w:rsidRPr="000B63FD">
        <w:rPr>
          <w:lang w:val="en-US"/>
        </w:rPr>
        <w:t>6.1.5</w:t>
      </w:r>
      <w:r w:rsidRPr="000B63FD">
        <w:rPr>
          <w:lang w:val="en-US"/>
        </w:rPr>
        <w:tab/>
        <w:t>Host header</w:t>
      </w:r>
      <w:bookmarkEnd w:id="677"/>
      <w:bookmarkEnd w:id="678"/>
      <w:bookmarkEnd w:id="679"/>
      <w:bookmarkEnd w:id="680"/>
      <w:bookmarkEnd w:id="681"/>
      <w:bookmarkEnd w:id="682"/>
      <w:bookmarkEnd w:id="683"/>
      <w:bookmarkEnd w:id="684"/>
      <w:bookmarkEnd w:id="685"/>
      <w:bookmarkEnd w:id="686"/>
    </w:p>
    <w:p w14:paraId="7BF602D0" w14:textId="77777777" w:rsidR="00F90BFA" w:rsidRPr="000B63FD" w:rsidRDefault="00F90BFA" w:rsidP="00F90BFA">
      <w:pPr>
        <w:rPr>
          <w:lang w:val="en-US"/>
        </w:rPr>
      </w:pPr>
      <w:r w:rsidRPr="000B63FD">
        <w:rPr>
          <w:lang w:val="en-US"/>
        </w:rPr>
        <w:t>Clients that generate HTTP/2 requests shall use the ":authority" pseudo-header field instead of the Host header field.</w:t>
      </w:r>
    </w:p>
    <w:p w14:paraId="27D6DFC6" w14:textId="77777777" w:rsidR="00F90BFA" w:rsidRPr="000B63FD" w:rsidRDefault="00F90BFA" w:rsidP="00433CEF">
      <w:pPr>
        <w:pStyle w:val="Heading3"/>
        <w:rPr>
          <w:lang w:val="en-US"/>
        </w:rPr>
      </w:pPr>
      <w:bookmarkStart w:id="687" w:name="_Toc19708968"/>
      <w:bookmarkStart w:id="688" w:name="_Toc27745046"/>
      <w:bookmarkStart w:id="689" w:name="_Toc29803199"/>
      <w:bookmarkStart w:id="690" w:name="_Toc35969950"/>
      <w:bookmarkStart w:id="691" w:name="_Toc36050744"/>
      <w:bookmarkStart w:id="692" w:name="_Toc44847457"/>
      <w:bookmarkStart w:id="693" w:name="_Toc51845111"/>
      <w:bookmarkStart w:id="694" w:name="_Toc51845442"/>
      <w:bookmarkStart w:id="695" w:name="_Toc57017511"/>
      <w:bookmarkStart w:id="696" w:name="_Toc98266904"/>
      <w:r w:rsidRPr="000B63FD">
        <w:rPr>
          <w:lang w:val="en-US"/>
        </w:rPr>
        <w:t>6.1.6</w:t>
      </w:r>
      <w:r w:rsidRPr="000B63FD">
        <w:rPr>
          <w:lang w:val="en-US"/>
        </w:rPr>
        <w:tab/>
        <w:t>Message forwarding</w:t>
      </w:r>
      <w:bookmarkEnd w:id="687"/>
      <w:bookmarkEnd w:id="688"/>
      <w:bookmarkEnd w:id="689"/>
      <w:bookmarkEnd w:id="690"/>
      <w:bookmarkEnd w:id="691"/>
      <w:bookmarkEnd w:id="692"/>
      <w:bookmarkEnd w:id="693"/>
      <w:bookmarkEnd w:id="694"/>
      <w:bookmarkEnd w:id="695"/>
      <w:bookmarkEnd w:id="696"/>
    </w:p>
    <w:p w14:paraId="79536C4B" w14:textId="77777777"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14:paraId="106E7063" w14:textId="77777777"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14:paraId="77DA323F" w14:textId="77777777" w:rsidR="00F90BFA" w:rsidRPr="000B63FD" w:rsidRDefault="00F90BFA" w:rsidP="00433CEF">
      <w:pPr>
        <w:pStyle w:val="Heading2"/>
        <w:rPr>
          <w:lang w:eastAsia="zh-CN"/>
        </w:rPr>
      </w:pPr>
      <w:bookmarkStart w:id="697" w:name="_Toc19708969"/>
      <w:bookmarkStart w:id="698" w:name="_Toc27745047"/>
      <w:bookmarkStart w:id="699" w:name="_Toc29803200"/>
      <w:bookmarkStart w:id="700" w:name="_Toc35969951"/>
      <w:bookmarkStart w:id="701" w:name="_Toc36050745"/>
      <w:bookmarkStart w:id="702" w:name="_Toc44847458"/>
      <w:bookmarkStart w:id="703" w:name="_Toc51845112"/>
      <w:bookmarkStart w:id="704" w:name="_Toc51845443"/>
      <w:bookmarkStart w:id="705" w:name="_Toc57017512"/>
      <w:bookmarkStart w:id="706" w:name="_Toc98266905"/>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97"/>
      <w:bookmarkEnd w:id="698"/>
      <w:bookmarkEnd w:id="699"/>
      <w:bookmarkEnd w:id="700"/>
      <w:bookmarkEnd w:id="701"/>
      <w:bookmarkEnd w:id="702"/>
      <w:bookmarkEnd w:id="703"/>
      <w:bookmarkEnd w:id="704"/>
      <w:bookmarkEnd w:id="705"/>
      <w:bookmarkEnd w:id="706"/>
    </w:p>
    <w:p w14:paraId="08C68224" w14:textId="3334B5A7"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27B5E3E"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14:paraId="11DB4F16"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14:paraId="2575BB50" w14:textId="77777777"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14:paraId="309FA802" w14:textId="77777777"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14:paraId="77FD1430" w14:textId="77777777" w:rsidR="00F90BFA" w:rsidRDefault="00F90BFA" w:rsidP="00433CEF">
      <w:pPr>
        <w:pStyle w:val="Heading2"/>
        <w:rPr>
          <w:lang w:eastAsia="zh-CN"/>
        </w:rPr>
      </w:pPr>
      <w:bookmarkStart w:id="707" w:name="_Toc35969952"/>
      <w:bookmarkStart w:id="708" w:name="_Toc36050746"/>
      <w:bookmarkStart w:id="709" w:name="_Toc44847459"/>
      <w:bookmarkStart w:id="710" w:name="_Toc51845113"/>
      <w:bookmarkStart w:id="711" w:name="_Toc51845444"/>
      <w:bookmarkStart w:id="712" w:name="_Toc57017513"/>
      <w:bookmarkStart w:id="713" w:name="_Toc19708971"/>
      <w:bookmarkStart w:id="714" w:name="_Toc27745049"/>
      <w:bookmarkStart w:id="715" w:name="_Toc29803202"/>
      <w:bookmarkStart w:id="716" w:name="_Toc98266906"/>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707"/>
      <w:bookmarkEnd w:id="708"/>
      <w:bookmarkEnd w:id="709"/>
      <w:bookmarkEnd w:id="710"/>
      <w:bookmarkEnd w:id="711"/>
      <w:bookmarkEnd w:id="712"/>
      <w:bookmarkEnd w:id="716"/>
    </w:p>
    <w:p w14:paraId="42FC6FDF" w14:textId="77777777" w:rsidR="00F90BFA" w:rsidRDefault="00F90BFA" w:rsidP="00433CEF">
      <w:pPr>
        <w:pStyle w:val="Heading3"/>
        <w:rPr>
          <w:lang w:eastAsia="zh-CN"/>
        </w:rPr>
      </w:pPr>
      <w:bookmarkStart w:id="717" w:name="_Toc35969953"/>
      <w:bookmarkStart w:id="718" w:name="_Toc36050747"/>
      <w:bookmarkStart w:id="719" w:name="_Toc44847460"/>
      <w:bookmarkStart w:id="720" w:name="_Toc51845114"/>
      <w:bookmarkStart w:id="721" w:name="_Toc51845445"/>
      <w:bookmarkStart w:id="722" w:name="_Toc57017514"/>
      <w:bookmarkStart w:id="723" w:name="_Toc98266907"/>
      <w:r>
        <w:rPr>
          <w:lang w:eastAsia="zh-CN"/>
        </w:rPr>
        <w:t>6.3.1</w:t>
      </w:r>
      <w:r>
        <w:rPr>
          <w:lang w:eastAsia="zh-CN"/>
        </w:rPr>
        <w:tab/>
        <w:t>General</w:t>
      </w:r>
      <w:bookmarkEnd w:id="717"/>
      <w:bookmarkEnd w:id="718"/>
      <w:bookmarkEnd w:id="719"/>
      <w:bookmarkEnd w:id="720"/>
      <w:bookmarkEnd w:id="721"/>
      <w:bookmarkEnd w:id="722"/>
      <w:bookmarkEnd w:id="723"/>
    </w:p>
    <w:p w14:paraId="695C905B" w14:textId="68E49ECA" w:rsidR="00F90BFA" w:rsidRDefault="00F90BFA" w:rsidP="00F90BFA">
      <w:r>
        <w:t xml:space="preserve">Load control enables an NF Service Producer to signal its load information to NF Service Consumers, either via the NRF (as defined in </w:t>
      </w:r>
      <w:r w:rsidR="00EE3E2B">
        <w:t>clause 6</w:t>
      </w:r>
      <w:r>
        <w:t xml:space="preserve">.3.2) or directly to the NF Service Consumer (as defined in </w:t>
      </w:r>
      <w:r w:rsidR="00EE3E2B">
        <w:t>clause 6</w:t>
      </w:r>
      <w:r>
        <w:t xml:space="preserve">.3.3).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14:paraId="1F1AE4CD" w14:textId="77777777"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14:paraId="65C85BF8" w14:textId="46376FD0"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w:t>
      </w:r>
      <w:r w:rsidR="00EE3E2B" w:rsidDel="00A57393">
        <w:t>clause</w:t>
      </w:r>
      <w:r w:rsidR="00EE3E2B">
        <w:t> </w:t>
      </w:r>
      <w:r w:rsidR="00EE3E2B" w:rsidDel="00A57393">
        <w:t>4</w:t>
      </w:r>
      <w:r w:rsidDel="00A57393">
        <w:t>A.2 in 3GPP TS 29.3</w:t>
      </w:r>
      <w:r w:rsidRPr="00E178E4" w:rsidDel="00A57393">
        <w:t>03 [</w:t>
      </w:r>
      <w:r w:rsidRPr="00E178E4">
        <w:t>39</w:t>
      </w:r>
      <w:r w:rsidRPr="00E178E4" w:rsidDel="00A57393">
        <w:t>]</w:t>
      </w:r>
      <w:r>
        <w:t>, but with the priority and capacity parameters of candidate NFs obtained from the NRF</w:t>
      </w:r>
      <w:r w:rsidDel="00A57393">
        <w:t>.</w:t>
      </w:r>
    </w:p>
    <w:p w14:paraId="527D2E95" w14:textId="77777777" w:rsidR="00F90BFA" w:rsidRPr="002C7678" w:rsidRDefault="00F90BFA" w:rsidP="00433CEF">
      <w:pPr>
        <w:pStyle w:val="Heading3"/>
        <w:rPr>
          <w:lang w:eastAsia="zh-CN"/>
        </w:rPr>
      </w:pPr>
      <w:bookmarkStart w:id="724" w:name="_Toc35969954"/>
      <w:bookmarkStart w:id="725" w:name="_Toc36050748"/>
      <w:bookmarkStart w:id="726" w:name="_Toc44847461"/>
      <w:bookmarkStart w:id="727" w:name="_Toc51845115"/>
      <w:bookmarkStart w:id="728" w:name="_Toc51845446"/>
      <w:bookmarkStart w:id="729" w:name="_Toc57017515"/>
      <w:bookmarkStart w:id="730" w:name="_Toc98266908"/>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724"/>
      <w:bookmarkEnd w:id="725"/>
      <w:bookmarkEnd w:id="726"/>
      <w:bookmarkEnd w:id="727"/>
      <w:bookmarkEnd w:id="728"/>
      <w:bookmarkEnd w:id="729"/>
      <w:bookmarkEnd w:id="730"/>
    </w:p>
    <w:p w14:paraId="2770DCC7" w14:textId="77777777"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14:paraId="2FD27F2F" w14:textId="0E2C2A1D" w:rsidR="00F90BFA" w:rsidRDefault="00F90BFA" w:rsidP="00F90BFA">
      <w:pPr>
        <w:rPr>
          <w:lang w:eastAsia="zh-CN"/>
        </w:rPr>
      </w:pPr>
      <w:r w:rsidRPr="000B63FD">
        <w:rPr>
          <w:lang w:eastAsia="zh-CN"/>
        </w:rPr>
        <w:lastRenderedPageBreak/>
        <w:t xml:space="preserve">During NF discovery procedures (see </w:t>
      </w:r>
      <w:r w:rsidR="00EE3E2B">
        <w:rPr>
          <w:lang w:eastAsia="zh-CN"/>
        </w:rPr>
        <w:t>clause </w:t>
      </w:r>
      <w:r w:rsidR="00EE3E2B" w:rsidRPr="000B63FD">
        <w:rPr>
          <w:lang w:eastAsia="zh-CN"/>
        </w:rPr>
        <w:t>4</w:t>
      </w:r>
      <w:r w:rsidRPr="000B63FD">
        <w:rPr>
          <w:lang w:eastAsia="zh-CN"/>
        </w:rPr>
        <w:t xml:space="preserve">.17.4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3965ED17" w14:textId="77777777"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16455BFB" w14:textId="77777777" w:rsidR="00F90BFA" w:rsidRDefault="00F90BFA" w:rsidP="00433CEF">
      <w:pPr>
        <w:pStyle w:val="Heading3"/>
        <w:rPr>
          <w:lang w:eastAsia="zh-CN"/>
        </w:rPr>
      </w:pPr>
      <w:bookmarkStart w:id="731" w:name="_Toc35969955"/>
      <w:bookmarkStart w:id="732" w:name="_Toc36050749"/>
      <w:bookmarkStart w:id="733" w:name="_Toc44847462"/>
      <w:bookmarkStart w:id="734" w:name="_Toc51845116"/>
      <w:bookmarkStart w:id="735" w:name="_Toc51845447"/>
      <w:bookmarkStart w:id="736" w:name="_Toc57017516"/>
      <w:bookmarkStart w:id="737" w:name="_Toc98266909"/>
      <w:r>
        <w:rPr>
          <w:lang w:eastAsia="zh-CN"/>
        </w:rPr>
        <w:t>6.3.3</w:t>
      </w:r>
      <w:r w:rsidRPr="009E266B">
        <w:rPr>
          <w:lang w:eastAsia="zh-CN"/>
        </w:rPr>
        <w:tab/>
      </w:r>
      <w:r w:rsidRPr="00225DE0">
        <w:rPr>
          <w:lang w:eastAsia="zh-CN"/>
        </w:rPr>
        <w:t>Load Control based on LCI Header</w:t>
      </w:r>
      <w:bookmarkEnd w:id="731"/>
      <w:bookmarkEnd w:id="732"/>
      <w:bookmarkEnd w:id="733"/>
      <w:bookmarkEnd w:id="734"/>
      <w:bookmarkEnd w:id="735"/>
      <w:bookmarkEnd w:id="736"/>
      <w:bookmarkEnd w:id="737"/>
    </w:p>
    <w:p w14:paraId="7DE670BD" w14:textId="77777777" w:rsidR="00F90BFA" w:rsidRPr="006C6084" w:rsidRDefault="00F90BFA" w:rsidP="00433CEF">
      <w:pPr>
        <w:pStyle w:val="Heading4"/>
        <w:rPr>
          <w:lang w:eastAsia="zh-CN"/>
        </w:rPr>
      </w:pPr>
      <w:bookmarkStart w:id="738" w:name="_Toc35969956"/>
      <w:bookmarkStart w:id="739" w:name="_Toc36050750"/>
      <w:bookmarkStart w:id="740" w:name="_Toc44847463"/>
      <w:bookmarkStart w:id="741" w:name="_Toc51845117"/>
      <w:bookmarkStart w:id="742" w:name="_Toc51845448"/>
      <w:bookmarkStart w:id="743" w:name="_Toc57017517"/>
      <w:bookmarkStart w:id="744" w:name="_Toc98266910"/>
      <w:r w:rsidRPr="006C6084">
        <w:rPr>
          <w:lang w:eastAsia="zh-CN"/>
        </w:rPr>
        <w:t>6.3.</w:t>
      </w:r>
      <w:r>
        <w:rPr>
          <w:lang w:eastAsia="zh-CN"/>
        </w:rPr>
        <w:t>3</w:t>
      </w:r>
      <w:r w:rsidRPr="006C6084">
        <w:rPr>
          <w:lang w:eastAsia="zh-CN"/>
        </w:rPr>
        <w:t>.1</w:t>
      </w:r>
      <w:r w:rsidRPr="006C6084">
        <w:rPr>
          <w:lang w:eastAsia="zh-CN"/>
        </w:rPr>
        <w:tab/>
        <w:t>General</w:t>
      </w:r>
      <w:bookmarkEnd w:id="738"/>
      <w:bookmarkEnd w:id="739"/>
      <w:bookmarkEnd w:id="740"/>
      <w:bookmarkEnd w:id="741"/>
      <w:bookmarkEnd w:id="742"/>
      <w:bookmarkEnd w:id="743"/>
      <w:bookmarkEnd w:id="744"/>
    </w:p>
    <w:p w14:paraId="0C800A95" w14:textId="77777777"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722BCCA" w14:textId="77777777"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14:paraId="7AB14FDF" w14:textId="77777777"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7F520A94" w14:textId="77777777"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096CD79D" w14:textId="77777777"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2F9861A7" w14:textId="77777777"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14:paraId="03E6FF51" w14:textId="77777777" w:rsidR="00F90BFA" w:rsidRPr="006C6084" w:rsidRDefault="00F90BFA" w:rsidP="00433CEF">
      <w:pPr>
        <w:pStyle w:val="Heading4"/>
        <w:rPr>
          <w:lang w:eastAsia="zh-CN"/>
        </w:rPr>
      </w:pPr>
      <w:bookmarkStart w:id="745" w:name="_Toc35969957"/>
      <w:bookmarkStart w:id="746" w:name="_Toc36050751"/>
      <w:bookmarkStart w:id="747" w:name="_Toc44847464"/>
      <w:bookmarkStart w:id="748" w:name="_Toc51845118"/>
      <w:bookmarkStart w:id="749" w:name="_Toc51845449"/>
      <w:bookmarkStart w:id="750" w:name="_Toc57017518"/>
      <w:bookmarkStart w:id="751" w:name="_Toc98266911"/>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45"/>
      <w:bookmarkEnd w:id="746"/>
      <w:bookmarkEnd w:id="747"/>
      <w:bookmarkEnd w:id="748"/>
      <w:bookmarkEnd w:id="749"/>
      <w:bookmarkEnd w:id="750"/>
      <w:bookmarkEnd w:id="751"/>
    </w:p>
    <w:p w14:paraId="4FDD6A04" w14:textId="758B78B8" w:rsidR="00F90BFA" w:rsidRDefault="00F90BFA" w:rsidP="00F90BFA">
      <w:pPr>
        <w:rPr>
          <w:lang w:eastAsia="zh-CN"/>
        </w:rPr>
      </w:pPr>
      <w:bookmarkStart w:id="752" w:name="_Toc35969958"/>
      <w:bookmarkStart w:id="753"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w:t>
      </w:r>
      <w:r w:rsidR="00EE3E2B">
        <w:rPr>
          <w:lang w:eastAsia="zh-CN"/>
        </w:rPr>
        <w:t>clause </w:t>
      </w:r>
      <w:r w:rsidR="00EE3E2B">
        <w:t>5</w:t>
      </w:r>
      <w:r>
        <w:t>.2.3.2.10</w:t>
      </w:r>
      <w:r>
        <w:rPr>
          <w:lang w:eastAsia="zh-CN"/>
        </w:rPr>
        <w:t>) to its peer entities (NF Service Consumers). The LCI header shall be piggybacked on a signalling message that is sent to the NF Service Consumer.</w:t>
      </w:r>
    </w:p>
    <w:p w14:paraId="7C390001" w14:textId="2D72FA7C"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w:t>
      </w:r>
      <w:r w:rsidR="00EE3E2B">
        <w:rPr>
          <w:lang w:eastAsia="zh-CN"/>
        </w:rPr>
        <w:t>clause </w:t>
      </w:r>
      <w:r w:rsidR="00EE3E2B" w:rsidRPr="003644D0">
        <w:rPr>
          <w:lang w:eastAsia="zh-CN"/>
        </w:rPr>
        <w:t>6</w:t>
      </w:r>
      <w:r w:rsidRPr="003644D0">
        <w:rPr>
          <w:lang w:eastAsia="zh-CN"/>
        </w:rPr>
        <w:t>.3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31C21D6D" w14:textId="77777777" w:rsidR="00F90BFA" w:rsidRPr="006C6084" w:rsidRDefault="00F90BFA" w:rsidP="00433CEF">
      <w:pPr>
        <w:pStyle w:val="Heading4"/>
        <w:rPr>
          <w:lang w:eastAsia="zh-CN"/>
        </w:rPr>
      </w:pPr>
      <w:bookmarkStart w:id="754" w:name="_Toc44847465"/>
      <w:bookmarkStart w:id="755" w:name="_Toc51845119"/>
      <w:bookmarkStart w:id="756" w:name="_Toc51845450"/>
      <w:bookmarkStart w:id="757" w:name="_Toc57017519"/>
      <w:bookmarkStart w:id="758" w:name="_Toc98266912"/>
      <w:r w:rsidRPr="006C6084">
        <w:rPr>
          <w:lang w:eastAsia="zh-CN"/>
        </w:rPr>
        <w:t>6.3.</w:t>
      </w:r>
      <w:r>
        <w:rPr>
          <w:lang w:eastAsia="zh-CN"/>
        </w:rPr>
        <w:t>3</w:t>
      </w:r>
      <w:r w:rsidRPr="006C6084">
        <w:rPr>
          <w:lang w:eastAsia="zh-CN"/>
        </w:rPr>
        <w:t>.3</w:t>
      </w:r>
      <w:r w:rsidRPr="006C6084">
        <w:rPr>
          <w:lang w:eastAsia="zh-CN"/>
        </w:rPr>
        <w:tab/>
        <w:t>Frequency of Conveyance</w:t>
      </w:r>
      <w:bookmarkEnd w:id="752"/>
      <w:bookmarkEnd w:id="753"/>
      <w:bookmarkEnd w:id="754"/>
      <w:bookmarkEnd w:id="755"/>
      <w:bookmarkEnd w:id="756"/>
      <w:bookmarkEnd w:id="757"/>
      <w:bookmarkEnd w:id="758"/>
    </w:p>
    <w:p w14:paraId="7EEFAA32" w14:textId="77777777"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14:paraId="4B614AEE" w14:textId="77777777"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14:paraId="6E847595" w14:textId="77777777" w:rsidR="00F90BFA" w:rsidRPr="006C6084" w:rsidRDefault="00F90BFA" w:rsidP="00433CEF">
      <w:pPr>
        <w:pStyle w:val="Heading4"/>
        <w:rPr>
          <w:lang w:eastAsia="zh-CN"/>
        </w:rPr>
      </w:pPr>
      <w:bookmarkStart w:id="759" w:name="_Toc35969959"/>
      <w:bookmarkStart w:id="760" w:name="_Toc36050753"/>
      <w:bookmarkStart w:id="761" w:name="_Toc44847466"/>
      <w:bookmarkStart w:id="762" w:name="_Toc51845120"/>
      <w:bookmarkStart w:id="763" w:name="_Toc51845451"/>
      <w:bookmarkStart w:id="764" w:name="_Toc57017520"/>
      <w:bookmarkStart w:id="765" w:name="_Toc98266913"/>
      <w:r w:rsidRPr="006C6084">
        <w:rPr>
          <w:lang w:eastAsia="zh-CN"/>
        </w:rPr>
        <w:lastRenderedPageBreak/>
        <w:t>6.3.</w:t>
      </w:r>
      <w:r>
        <w:rPr>
          <w:lang w:eastAsia="zh-CN"/>
        </w:rPr>
        <w:t>3</w:t>
      </w:r>
      <w:r w:rsidRPr="006C6084">
        <w:rPr>
          <w:lang w:eastAsia="zh-CN"/>
        </w:rPr>
        <w:t>.4</w:t>
      </w:r>
      <w:r w:rsidRPr="006C6084">
        <w:rPr>
          <w:lang w:eastAsia="zh-CN"/>
        </w:rPr>
        <w:tab/>
        <w:t>Load Control Information</w:t>
      </w:r>
      <w:bookmarkEnd w:id="759"/>
      <w:bookmarkEnd w:id="760"/>
      <w:bookmarkEnd w:id="761"/>
      <w:bookmarkEnd w:id="762"/>
      <w:bookmarkEnd w:id="763"/>
      <w:bookmarkEnd w:id="764"/>
      <w:bookmarkEnd w:id="765"/>
    </w:p>
    <w:p w14:paraId="6A9FCF42" w14:textId="77777777" w:rsidR="00F90BFA" w:rsidRPr="006C6084" w:rsidRDefault="00F90BFA" w:rsidP="00433CEF">
      <w:pPr>
        <w:pStyle w:val="Heading5"/>
        <w:rPr>
          <w:lang w:eastAsia="zh-CN"/>
        </w:rPr>
      </w:pPr>
      <w:bookmarkStart w:id="766" w:name="_Toc35969960"/>
      <w:bookmarkStart w:id="767" w:name="_Toc36050754"/>
      <w:bookmarkStart w:id="768" w:name="_Toc44847467"/>
      <w:bookmarkStart w:id="769" w:name="_Toc51845121"/>
      <w:bookmarkStart w:id="770" w:name="_Toc51845452"/>
      <w:bookmarkStart w:id="771" w:name="_Toc57017521"/>
      <w:bookmarkStart w:id="772" w:name="_Toc98266914"/>
      <w:r w:rsidRPr="006C6084">
        <w:rPr>
          <w:lang w:eastAsia="zh-CN"/>
        </w:rPr>
        <w:t>6.3.</w:t>
      </w:r>
      <w:r>
        <w:rPr>
          <w:lang w:eastAsia="zh-CN"/>
        </w:rPr>
        <w:t>3</w:t>
      </w:r>
      <w:r w:rsidRPr="006C6084">
        <w:rPr>
          <w:lang w:eastAsia="zh-CN"/>
        </w:rPr>
        <w:t>.4.1</w:t>
      </w:r>
      <w:r w:rsidRPr="006C6084">
        <w:rPr>
          <w:lang w:eastAsia="zh-CN"/>
        </w:rPr>
        <w:tab/>
        <w:t>General Description</w:t>
      </w:r>
      <w:bookmarkEnd w:id="766"/>
      <w:bookmarkEnd w:id="767"/>
      <w:bookmarkEnd w:id="768"/>
      <w:bookmarkEnd w:id="769"/>
      <w:bookmarkEnd w:id="770"/>
      <w:bookmarkEnd w:id="771"/>
      <w:bookmarkEnd w:id="772"/>
    </w:p>
    <w:p w14:paraId="0FDF1A2E" w14:textId="77777777"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14:paraId="7CFC0C35" w14:textId="77777777"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14:paraId="6C6D419D" w14:textId="77777777"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14:paraId="367B27AF" w14:textId="77777777"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14:paraId="2DAE43F6" w14:textId="77777777"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1171F09D" w14:textId="77777777"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14:paraId="5B286C02" w14:textId="77777777"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38C472AD" w14:textId="77777777"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14:paraId="63702A8A" w14:textId="32420E89"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w:t>
      </w:r>
      <w:r w:rsidR="00EE3E2B" w:rsidRPr="006C6084">
        <w:rPr>
          <w:lang w:eastAsia="zh-CN"/>
        </w:rPr>
        <w:t>clause</w:t>
      </w:r>
      <w:r w:rsidR="00EE3E2B">
        <w:rPr>
          <w:lang w:eastAsia="zh-CN"/>
        </w:rPr>
        <w:t> </w:t>
      </w:r>
      <w:r w:rsidR="00EE3E2B" w:rsidRPr="006C6084">
        <w:rPr>
          <w:lang w:eastAsia="zh-CN"/>
        </w:rPr>
        <w:t>5</w:t>
      </w:r>
      <w:r w:rsidRPr="006C6084">
        <w:rPr>
          <w:lang w:eastAsia="zh-CN"/>
        </w:rPr>
        <w:t>.2.3.2.</w:t>
      </w:r>
      <w:r>
        <w:rPr>
          <w:lang w:eastAsia="zh-CN"/>
        </w:rPr>
        <w:t>10</w:t>
      </w:r>
      <w:r w:rsidRPr="006C6084">
        <w:rPr>
          <w:lang w:eastAsia="zh-CN"/>
        </w:rPr>
        <w:t xml:space="preserve"> for the complete list of parameters).</w:t>
      </w:r>
    </w:p>
    <w:p w14:paraId="611CEC36" w14:textId="77777777" w:rsidR="00F90BFA" w:rsidRPr="006C6084" w:rsidRDefault="00F90BFA" w:rsidP="00433CEF">
      <w:pPr>
        <w:pStyle w:val="Heading5"/>
        <w:rPr>
          <w:lang w:eastAsia="zh-CN"/>
        </w:rPr>
      </w:pPr>
      <w:bookmarkStart w:id="773" w:name="_Toc35969961"/>
      <w:bookmarkStart w:id="774" w:name="_Toc36050755"/>
      <w:bookmarkStart w:id="775" w:name="_Toc44847468"/>
      <w:bookmarkStart w:id="776" w:name="_Toc51845122"/>
      <w:bookmarkStart w:id="777" w:name="_Toc51845453"/>
      <w:bookmarkStart w:id="778" w:name="_Toc57017522"/>
      <w:bookmarkStart w:id="779" w:name="_Toc98266915"/>
      <w:r w:rsidRPr="006C6084">
        <w:rPr>
          <w:lang w:eastAsia="zh-CN"/>
        </w:rPr>
        <w:t>6.3.</w:t>
      </w:r>
      <w:r>
        <w:rPr>
          <w:lang w:eastAsia="zh-CN"/>
        </w:rPr>
        <w:t>3</w:t>
      </w:r>
      <w:r w:rsidRPr="006C6084">
        <w:rPr>
          <w:lang w:eastAsia="zh-CN"/>
        </w:rPr>
        <w:t>.4.2</w:t>
      </w:r>
      <w:r w:rsidRPr="006C6084">
        <w:rPr>
          <w:lang w:eastAsia="zh-CN"/>
        </w:rPr>
        <w:tab/>
        <w:t>Load Control Timestamp</w:t>
      </w:r>
      <w:bookmarkEnd w:id="773"/>
      <w:bookmarkEnd w:id="774"/>
      <w:bookmarkEnd w:id="775"/>
      <w:bookmarkEnd w:id="776"/>
      <w:bookmarkEnd w:id="777"/>
      <w:bookmarkEnd w:id="778"/>
      <w:bookmarkEnd w:id="779"/>
    </w:p>
    <w:p w14:paraId="2D9ECC07" w14:textId="77777777"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4005FE69" w14:textId="77777777"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14:paraId="40FDE221" w14:textId="77777777"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66D8D99D" w14:textId="77777777"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14:paraId="28213CC5" w14:textId="77777777" w:rsidR="00F90BFA" w:rsidRPr="006C6084" w:rsidRDefault="00F90BFA" w:rsidP="00433CEF">
      <w:pPr>
        <w:pStyle w:val="Heading5"/>
        <w:rPr>
          <w:lang w:eastAsia="zh-CN"/>
        </w:rPr>
      </w:pPr>
      <w:bookmarkStart w:id="780" w:name="_Toc35969962"/>
      <w:bookmarkStart w:id="781" w:name="_Toc36050756"/>
      <w:bookmarkStart w:id="782" w:name="_Toc44847469"/>
      <w:bookmarkStart w:id="783" w:name="_Toc51845123"/>
      <w:bookmarkStart w:id="784" w:name="_Toc51845454"/>
      <w:bookmarkStart w:id="785" w:name="_Toc57017523"/>
      <w:bookmarkStart w:id="786" w:name="_Toc98266916"/>
      <w:r w:rsidRPr="006C6084">
        <w:rPr>
          <w:lang w:eastAsia="zh-CN"/>
        </w:rPr>
        <w:t>6.3.</w:t>
      </w:r>
      <w:r>
        <w:rPr>
          <w:lang w:eastAsia="zh-CN"/>
        </w:rPr>
        <w:t>3</w:t>
      </w:r>
      <w:r w:rsidRPr="006C6084">
        <w:rPr>
          <w:lang w:eastAsia="zh-CN"/>
        </w:rPr>
        <w:t>.4.3</w:t>
      </w:r>
      <w:r w:rsidRPr="006C6084">
        <w:rPr>
          <w:lang w:eastAsia="zh-CN"/>
        </w:rPr>
        <w:tab/>
        <w:t>Load Metric</w:t>
      </w:r>
      <w:bookmarkEnd w:id="780"/>
      <w:bookmarkEnd w:id="781"/>
      <w:bookmarkEnd w:id="782"/>
      <w:bookmarkEnd w:id="783"/>
      <w:bookmarkEnd w:id="784"/>
      <w:bookmarkEnd w:id="785"/>
      <w:bookmarkEnd w:id="786"/>
    </w:p>
    <w:p w14:paraId="1E251827" w14:textId="77777777"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14:paraId="101C47B1" w14:textId="77777777" w:rsidR="00F90BFA" w:rsidRPr="006C6084" w:rsidRDefault="00F90BFA" w:rsidP="00433CEF">
      <w:pPr>
        <w:pStyle w:val="Heading5"/>
        <w:rPr>
          <w:lang w:eastAsia="zh-CN"/>
        </w:rPr>
      </w:pPr>
      <w:bookmarkStart w:id="787" w:name="_Toc35969963"/>
      <w:bookmarkStart w:id="788" w:name="_Toc44847470"/>
      <w:bookmarkStart w:id="789" w:name="_Toc51845124"/>
      <w:bookmarkStart w:id="790" w:name="_Toc51845455"/>
      <w:bookmarkStart w:id="791" w:name="_Toc57017524"/>
      <w:bookmarkStart w:id="792" w:name="_Toc35969968"/>
      <w:bookmarkStart w:id="793" w:name="_Toc36050762"/>
      <w:bookmarkStart w:id="794" w:name="_Toc98266917"/>
      <w:r w:rsidRPr="006C6084">
        <w:rPr>
          <w:lang w:eastAsia="zh-CN"/>
        </w:rPr>
        <w:lastRenderedPageBreak/>
        <w:t>6.3.</w:t>
      </w:r>
      <w:r>
        <w:rPr>
          <w:lang w:eastAsia="zh-CN"/>
        </w:rPr>
        <w:t>3</w:t>
      </w:r>
      <w:r w:rsidRPr="006C6084">
        <w:rPr>
          <w:lang w:eastAsia="zh-CN"/>
        </w:rPr>
        <w:t>.4.4</w:t>
      </w:r>
      <w:r w:rsidRPr="006C6084">
        <w:rPr>
          <w:lang w:eastAsia="zh-CN"/>
        </w:rPr>
        <w:tab/>
        <w:t xml:space="preserve">Scope of </w:t>
      </w:r>
      <w:r>
        <w:rPr>
          <w:lang w:eastAsia="zh-CN"/>
        </w:rPr>
        <w:t>LCI</w:t>
      </w:r>
      <w:bookmarkEnd w:id="787"/>
      <w:bookmarkEnd w:id="788"/>
      <w:bookmarkEnd w:id="789"/>
      <w:bookmarkEnd w:id="790"/>
      <w:bookmarkEnd w:id="791"/>
      <w:bookmarkEnd w:id="794"/>
    </w:p>
    <w:p w14:paraId="27F71BA2" w14:textId="77777777" w:rsidR="00F90BFA" w:rsidRPr="006C6084" w:rsidRDefault="00F90BFA" w:rsidP="00433CEF">
      <w:pPr>
        <w:pStyle w:val="H6"/>
        <w:rPr>
          <w:lang w:eastAsia="zh-CN"/>
        </w:rPr>
      </w:pPr>
      <w:bookmarkStart w:id="795" w:name="_Toc35969964"/>
      <w:bookmarkStart w:id="796" w:name="_Toc44847471"/>
      <w:bookmarkStart w:id="797" w:name="_Toc51845125"/>
      <w:bookmarkStart w:id="798" w:name="_Toc51845456"/>
      <w:bookmarkStart w:id="799" w:name="_Toc5701752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95"/>
      <w:bookmarkEnd w:id="796"/>
      <w:bookmarkEnd w:id="797"/>
      <w:bookmarkEnd w:id="798"/>
      <w:bookmarkEnd w:id="799"/>
    </w:p>
    <w:p w14:paraId="4DEBD085" w14:textId="77777777" w:rsidR="00F90BFA" w:rsidRDefault="00F90BFA" w:rsidP="00F90BFA">
      <w:pPr>
        <w:rPr>
          <w:lang w:eastAsia="zh-CN"/>
        </w:rPr>
      </w:pPr>
      <w:r>
        <w:rPr>
          <w:lang w:eastAsia="zh-CN"/>
        </w:rPr>
        <w:t>The scope of LCI indicates the applicability of the LCI, i.e. it identifies the components of the LCI sender to which the LCI relates to.</w:t>
      </w:r>
    </w:p>
    <w:p w14:paraId="6AAB60C5" w14:textId="77777777"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BAC5955" w14:textId="77777777" w:rsidR="00F90BFA" w:rsidRDefault="00F90BFA" w:rsidP="00433CEF">
      <w:pPr>
        <w:pStyle w:val="H6"/>
        <w:rPr>
          <w:noProof/>
        </w:rPr>
      </w:pPr>
      <w:bookmarkStart w:id="800" w:name="_Toc35969965"/>
      <w:bookmarkStart w:id="801" w:name="_Toc44847472"/>
      <w:bookmarkStart w:id="802" w:name="_Toc51845126"/>
      <w:bookmarkStart w:id="803" w:name="_Toc51845457"/>
      <w:bookmarkStart w:id="804" w:name="_Toc5701752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800"/>
      <w:bookmarkEnd w:id="801"/>
      <w:bookmarkEnd w:id="802"/>
      <w:bookmarkEnd w:id="803"/>
      <w:bookmarkEnd w:id="804"/>
    </w:p>
    <w:p w14:paraId="2DEBDDB5" w14:textId="77777777" w:rsidR="00F90BFA" w:rsidRPr="006C6084" w:rsidRDefault="00F90BFA" w:rsidP="00433CEF">
      <w:pPr>
        <w:pStyle w:val="H6"/>
        <w:rPr>
          <w:lang w:eastAsia="zh-CN"/>
        </w:rPr>
      </w:pPr>
      <w:bookmarkStart w:id="805" w:name="_Toc44847473"/>
      <w:bookmarkStart w:id="806" w:name="_Toc51845127"/>
      <w:bookmarkStart w:id="807" w:name="_Toc51845458"/>
      <w:bookmarkStart w:id="808" w:name="_Toc5701752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805"/>
      <w:bookmarkEnd w:id="806"/>
      <w:bookmarkEnd w:id="807"/>
      <w:bookmarkEnd w:id="808"/>
    </w:p>
    <w:p w14:paraId="4CA53BB3" w14:textId="77777777"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14:paraId="79F01EC9"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6EE14B14" w14:textId="77777777" w:rsidTr="00307A61">
        <w:tc>
          <w:tcPr>
            <w:tcW w:w="1555" w:type="dxa"/>
            <w:shd w:val="clear" w:color="auto" w:fill="auto"/>
          </w:tcPr>
          <w:p w14:paraId="0BDA0048" w14:textId="77777777" w:rsidR="00F90BFA" w:rsidRDefault="00F90BFA" w:rsidP="006254F7">
            <w:pPr>
              <w:pStyle w:val="TAH"/>
              <w:rPr>
                <w:lang w:eastAsia="zh-CN"/>
              </w:rPr>
            </w:pPr>
            <w:r>
              <w:rPr>
                <w:lang w:eastAsia="zh-CN"/>
              </w:rPr>
              <w:t>Parameter</w:t>
            </w:r>
          </w:p>
        </w:tc>
        <w:tc>
          <w:tcPr>
            <w:tcW w:w="1559" w:type="dxa"/>
            <w:shd w:val="clear" w:color="auto" w:fill="auto"/>
          </w:tcPr>
          <w:p w14:paraId="454975FD" w14:textId="77777777" w:rsidR="00F90BFA" w:rsidRDefault="00F90BFA" w:rsidP="006254F7">
            <w:pPr>
              <w:pStyle w:val="TAH"/>
              <w:rPr>
                <w:lang w:eastAsia="zh-CN"/>
              </w:rPr>
            </w:pPr>
            <w:r>
              <w:rPr>
                <w:lang w:eastAsia="zh-CN"/>
              </w:rPr>
              <w:t>Value</w:t>
            </w:r>
          </w:p>
        </w:tc>
        <w:tc>
          <w:tcPr>
            <w:tcW w:w="3544" w:type="dxa"/>
            <w:shd w:val="clear" w:color="auto" w:fill="auto"/>
          </w:tcPr>
          <w:p w14:paraId="2E404EB7"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74189A38" w14:textId="77777777" w:rsidR="00F90BFA" w:rsidRDefault="00F90BFA" w:rsidP="006254F7">
            <w:pPr>
              <w:pStyle w:val="TAH"/>
              <w:rPr>
                <w:lang w:eastAsia="zh-CN"/>
              </w:rPr>
            </w:pPr>
            <w:r>
              <w:rPr>
                <w:lang w:eastAsia="zh-CN"/>
              </w:rPr>
              <w:t>Examples</w:t>
            </w:r>
          </w:p>
        </w:tc>
      </w:tr>
      <w:tr w:rsidR="00307A61" w14:paraId="2A1FE6DF" w14:textId="77777777" w:rsidTr="00307A61">
        <w:tc>
          <w:tcPr>
            <w:tcW w:w="1555" w:type="dxa"/>
            <w:shd w:val="clear" w:color="auto" w:fill="auto"/>
          </w:tcPr>
          <w:p w14:paraId="540A3E7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280B5358"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558910F6"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065C9DD7"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5BAFB12" w14:textId="77777777" w:rsidTr="00307A61">
        <w:tc>
          <w:tcPr>
            <w:tcW w:w="1555" w:type="dxa"/>
            <w:shd w:val="clear" w:color="auto" w:fill="auto"/>
          </w:tcPr>
          <w:p w14:paraId="24E8C178"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1052E4E0" w14:textId="77777777" w:rsidR="00F90BFA" w:rsidRDefault="00F90BFA" w:rsidP="006254F7">
            <w:pPr>
              <w:pStyle w:val="TAL"/>
              <w:rPr>
                <w:lang w:eastAsia="zh-CN"/>
              </w:rPr>
            </w:pPr>
            <w:r>
              <w:rPr>
                <w:lang w:eastAsia="zh-CN"/>
              </w:rPr>
              <w:t>NF Set ID</w:t>
            </w:r>
          </w:p>
        </w:tc>
        <w:tc>
          <w:tcPr>
            <w:tcW w:w="3544" w:type="dxa"/>
            <w:shd w:val="clear" w:color="auto" w:fill="auto"/>
          </w:tcPr>
          <w:p w14:paraId="57231567"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77F8FAD0"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354C4232" w14:textId="77777777" w:rsidTr="00307A61">
        <w:tc>
          <w:tcPr>
            <w:tcW w:w="1555" w:type="dxa"/>
            <w:shd w:val="clear" w:color="auto" w:fill="auto"/>
          </w:tcPr>
          <w:p w14:paraId="113E9E9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2A577B93"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792C7304"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39455EA2" w14:textId="77777777" w:rsidR="00F90BFA" w:rsidRPr="00590254" w:rsidRDefault="00F90BFA" w:rsidP="006254F7">
            <w:pPr>
              <w:pStyle w:val="TAL"/>
              <w:rPr>
                <w:lang w:eastAsia="zh-CN"/>
              </w:rPr>
            </w:pPr>
            <w:r>
              <w:rPr>
                <w:lang w:eastAsia="zh-CN"/>
              </w:rPr>
              <w:t>NF-Service-Instance: serv1.smf1</w:t>
            </w:r>
          </w:p>
        </w:tc>
      </w:tr>
      <w:tr w:rsidR="00307A61" w14:paraId="3E39B47B" w14:textId="77777777" w:rsidTr="00307A61">
        <w:tc>
          <w:tcPr>
            <w:tcW w:w="1555" w:type="dxa"/>
            <w:shd w:val="clear" w:color="auto" w:fill="auto"/>
          </w:tcPr>
          <w:p w14:paraId="49944DBB" w14:textId="77777777" w:rsidR="00F90BFA" w:rsidRDefault="00F90BFA" w:rsidP="006254F7">
            <w:pPr>
              <w:pStyle w:val="TAL"/>
              <w:rPr>
                <w:lang w:eastAsia="zh-CN"/>
              </w:rPr>
            </w:pPr>
            <w:r>
              <w:rPr>
                <w:lang w:eastAsia="zh-CN"/>
              </w:rPr>
              <w:t>NF-Service-Set</w:t>
            </w:r>
          </w:p>
        </w:tc>
        <w:tc>
          <w:tcPr>
            <w:tcW w:w="1559" w:type="dxa"/>
            <w:shd w:val="clear" w:color="auto" w:fill="auto"/>
          </w:tcPr>
          <w:p w14:paraId="5976E96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41E518E4"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0CF8C211"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46CDB643" w14:textId="77777777" w:rsidR="00F90BFA" w:rsidRDefault="00F90BFA" w:rsidP="00F90BFA"/>
    <w:p w14:paraId="5CD6118A" w14:textId="77777777" w:rsidR="00F90BFA" w:rsidRDefault="00F90BFA" w:rsidP="00B47E80">
      <w:pPr>
        <w:rPr>
          <w:lang w:eastAsia="zh-CN"/>
        </w:rPr>
      </w:pPr>
      <w:r w:rsidRPr="00B47E80">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1B6BB5E0" w14:textId="77777777" w:rsidR="00F90BFA" w:rsidRPr="006C6084" w:rsidRDefault="00F90BFA" w:rsidP="00433CEF">
      <w:pPr>
        <w:pStyle w:val="H6"/>
        <w:rPr>
          <w:lang w:eastAsia="zh-CN"/>
        </w:rPr>
      </w:pPr>
      <w:bookmarkStart w:id="809" w:name="_Toc44847474"/>
      <w:bookmarkStart w:id="810" w:name="_Toc51845128"/>
      <w:bookmarkStart w:id="811" w:name="_Toc51845459"/>
      <w:bookmarkStart w:id="812" w:name="_Toc5701752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809"/>
      <w:bookmarkEnd w:id="810"/>
      <w:bookmarkEnd w:id="811"/>
      <w:bookmarkEnd w:id="812"/>
    </w:p>
    <w:p w14:paraId="0E2D0495" w14:textId="77777777" w:rsidR="00F90BFA" w:rsidRDefault="00F90BFA" w:rsidP="00F90BFA">
      <w:r>
        <w:t>It is optional for the SMF to support S-NSSAI/DNN based load control. When supported, the following requirements shall apply.</w:t>
      </w:r>
    </w:p>
    <w:p w14:paraId="70157010" w14:textId="77777777"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14:paraId="01790EE7" w14:textId="77777777"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14:paraId="1C3D556A" w14:textId="77777777"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14:paraId="78027E66" w14:textId="77777777"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14:paraId="12B811EC" w14:textId="77777777" w:rsidR="00F90BFA" w:rsidRDefault="00F90BFA" w:rsidP="00F90BFA">
      <w:pPr>
        <w:pStyle w:val="B1"/>
      </w:pPr>
      <w:r>
        <w:t>-</w:t>
      </w:r>
      <w:r>
        <w:tab/>
        <w:t>the S-NSSAI parameter, indicating one or more S-NSSAI values; and</w:t>
      </w:r>
    </w:p>
    <w:p w14:paraId="3A94342C" w14:textId="77777777" w:rsidR="00F90BFA" w:rsidRDefault="00F90BFA" w:rsidP="00F90BFA">
      <w:pPr>
        <w:pStyle w:val="B1"/>
      </w:pPr>
      <w:r>
        <w:t>-</w:t>
      </w:r>
      <w:r>
        <w:tab/>
        <w:t>the DNN parameter, indicating one or more DNN values from the indicated S-NSSAI(s).</w:t>
      </w:r>
    </w:p>
    <w:p w14:paraId="62A2409E" w14:textId="77777777"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14:paraId="0595D5ED" w14:textId="77777777"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14:paraId="603CA77C" w14:textId="77777777" w:rsidR="00F90BFA" w:rsidRDefault="00F90BFA" w:rsidP="00F90BFA">
      <w:pPr>
        <w:pStyle w:val="TH"/>
      </w:pPr>
      <w:bookmarkStart w:id="813" w:name="_Toc35969966"/>
      <w:bookmarkStart w:id="814" w:name="_Toc36050760"/>
      <w:r w:rsidRPr="000B63FD">
        <w:lastRenderedPageBreak/>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3E92B7A" w14:textId="77777777" w:rsidTr="00307A61">
        <w:tc>
          <w:tcPr>
            <w:tcW w:w="1555" w:type="dxa"/>
            <w:shd w:val="clear" w:color="auto" w:fill="auto"/>
          </w:tcPr>
          <w:p w14:paraId="11F21757" w14:textId="77777777" w:rsidR="00F90BFA" w:rsidRDefault="00F90BFA" w:rsidP="006254F7">
            <w:pPr>
              <w:pStyle w:val="TAH"/>
              <w:rPr>
                <w:lang w:eastAsia="zh-CN"/>
              </w:rPr>
            </w:pPr>
            <w:r>
              <w:rPr>
                <w:lang w:eastAsia="zh-CN"/>
              </w:rPr>
              <w:t>Parameter</w:t>
            </w:r>
          </w:p>
        </w:tc>
        <w:tc>
          <w:tcPr>
            <w:tcW w:w="1559" w:type="dxa"/>
            <w:shd w:val="clear" w:color="auto" w:fill="auto"/>
          </w:tcPr>
          <w:p w14:paraId="0F762F89" w14:textId="77777777" w:rsidR="00F90BFA" w:rsidRDefault="00F90BFA" w:rsidP="006254F7">
            <w:pPr>
              <w:pStyle w:val="TAH"/>
              <w:rPr>
                <w:lang w:eastAsia="zh-CN"/>
              </w:rPr>
            </w:pPr>
            <w:r>
              <w:rPr>
                <w:lang w:eastAsia="zh-CN"/>
              </w:rPr>
              <w:t>Value</w:t>
            </w:r>
          </w:p>
        </w:tc>
        <w:tc>
          <w:tcPr>
            <w:tcW w:w="3544" w:type="dxa"/>
            <w:shd w:val="clear" w:color="auto" w:fill="auto"/>
          </w:tcPr>
          <w:p w14:paraId="440A66D2"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5E176E23" w14:textId="77777777" w:rsidR="00F90BFA" w:rsidRDefault="00F90BFA" w:rsidP="006254F7">
            <w:pPr>
              <w:pStyle w:val="TAH"/>
              <w:rPr>
                <w:lang w:eastAsia="zh-CN"/>
              </w:rPr>
            </w:pPr>
            <w:r>
              <w:rPr>
                <w:lang w:eastAsia="zh-CN"/>
              </w:rPr>
              <w:t>Examples</w:t>
            </w:r>
          </w:p>
        </w:tc>
      </w:tr>
      <w:tr w:rsidR="00307A61" w14:paraId="6AE8605E" w14:textId="77777777" w:rsidTr="00307A61">
        <w:trPr>
          <w:trHeight w:val="828"/>
        </w:trPr>
        <w:tc>
          <w:tcPr>
            <w:tcW w:w="1555" w:type="dxa"/>
            <w:shd w:val="clear" w:color="auto" w:fill="auto"/>
          </w:tcPr>
          <w:p w14:paraId="6335BD56" w14:textId="77777777" w:rsidR="00F90BFA" w:rsidRDefault="00F90BFA" w:rsidP="006254F7">
            <w:pPr>
              <w:pStyle w:val="TAL"/>
              <w:rPr>
                <w:lang w:eastAsia="zh-CN"/>
              </w:rPr>
            </w:pPr>
            <w:r>
              <w:rPr>
                <w:lang w:eastAsia="zh-CN"/>
              </w:rPr>
              <w:t>S-NSSAI</w:t>
            </w:r>
          </w:p>
          <w:p w14:paraId="1FAD7A2A" w14:textId="77777777" w:rsidR="00F90BFA" w:rsidRPr="00590254" w:rsidRDefault="00F90BFA" w:rsidP="006254F7">
            <w:pPr>
              <w:pStyle w:val="TAL"/>
              <w:rPr>
                <w:lang w:eastAsia="zh-CN"/>
              </w:rPr>
            </w:pPr>
          </w:p>
        </w:tc>
        <w:tc>
          <w:tcPr>
            <w:tcW w:w="1559" w:type="dxa"/>
            <w:shd w:val="clear" w:color="auto" w:fill="auto"/>
          </w:tcPr>
          <w:p w14:paraId="5D3462A4"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DB90F0F" w14:textId="77777777" w:rsidR="00F90BFA" w:rsidRDefault="00F90BFA" w:rsidP="006254F7">
            <w:pPr>
              <w:pStyle w:val="TAL"/>
              <w:rPr>
                <w:lang w:eastAsia="zh-CN"/>
              </w:rPr>
            </w:pPr>
          </w:p>
          <w:p w14:paraId="7F839859"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14:paraId="76788FBB" w14:textId="77777777" w:rsidR="00F90BFA" w:rsidRDefault="00F90BFA" w:rsidP="006254F7">
            <w:pPr>
              <w:pStyle w:val="TAL"/>
              <w:rPr>
                <w:lang w:eastAsia="zh-CN"/>
              </w:rPr>
            </w:pPr>
          </w:p>
        </w:tc>
        <w:tc>
          <w:tcPr>
            <w:tcW w:w="3118" w:type="dxa"/>
            <w:vMerge w:val="restart"/>
            <w:shd w:val="clear" w:color="auto" w:fill="auto"/>
          </w:tcPr>
          <w:p w14:paraId="0A2EED73" w14:textId="77777777" w:rsidR="00F90BFA" w:rsidRDefault="00F90BFA" w:rsidP="006254F7">
            <w:pPr>
              <w:pStyle w:val="TAL"/>
              <w:rPr>
                <w:lang w:eastAsia="zh-CN"/>
              </w:rPr>
            </w:pPr>
          </w:p>
          <w:p w14:paraId="455819A3"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5FDC5948"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2359FB8B" w14:textId="77777777" w:rsidR="00F90BFA" w:rsidRPr="00590254" w:rsidRDefault="00F90BFA" w:rsidP="006254F7">
            <w:pPr>
              <w:pStyle w:val="TAL"/>
              <w:rPr>
                <w:lang w:eastAsia="zh-CN"/>
              </w:rPr>
            </w:pPr>
          </w:p>
          <w:p w14:paraId="4E13DBE9" w14:textId="77777777" w:rsidR="00F90BFA" w:rsidRPr="00590254" w:rsidRDefault="00F90BFA" w:rsidP="006254F7">
            <w:pPr>
              <w:pStyle w:val="TAL"/>
              <w:rPr>
                <w:lang w:eastAsia="zh-CN"/>
              </w:rPr>
            </w:pPr>
          </w:p>
        </w:tc>
      </w:tr>
      <w:tr w:rsidR="00307A61" w14:paraId="524308F0" w14:textId="77777777" w:rsidTr="00307A61">
        <w:trPr>
          <w:trHeight w:val="828"/>
        </w:trPr>
        <w:tc>
          <w:tcPr>
            <w:tcW w:w="1555" w:type="dxa"/>
            <w:shd w:val="clear" w:color="auto" w:fill="auto"/>
          </w:tcPr>
          <w:p w14:paraId="6FC5F779" w14:textId="77777777" w:rsidR="00F90BFA" w:rsidRDefault="00F90BFA" w:rsidP="006254F7">
            <w:pPr>
              <w:pStyle w:val="TAL"/>
              <w:rPr>
                <w:lang w:eastAsia="zh-CN"/>
              </w:rPr>
            </w:pPr>
            <w:r>
              <w:rPr>
                <w:lang w:eastAsia="zh-CN"/>
              </w:rPr>
              <w:t>DNN</w:t>
            </w:r>
          </w:p>
          <w:p w14:paraId="18B3CA94" w14:textId="77777777" w:rsidR="00F90BFA" w:rsidRPr="00590254" w:rsidRDefault="00F90BFA" w:rsidP="006254F7">
            <w:pPr>
              <w:pStyle w:val="TAL"/>
              <w:rPr>
                <w:lang w:eastAsia="zh-CN"/>
              </w:rPr>
            </w:pPr>
          </w:p>
        </w:tc>
        <w:tc>
          <w:tcPr>
            <w:tcW w:w="1559" w:type="dxa"/>
            <w:shd w:val="clear" w:color="auto" w:fill="auto"/>
          </w:tcPr>
          <w:p w14:paraId="446F5FB7"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7FB7C20C" w14:textId="77777777" w:rsidR="00F90BFA" w:rsidRDefault="00F90BFA" w:rsidP="006254F7">
            <w:pPr>
              <w:pStyle w:val="TAL"/>
              <w:rPr>
                <w:lang w:eastAsia="zh-CN"/>
              </w:rPr>
            </w:pPr>
          </w:p>
        </w:tc>
        <w:tc>
          <w:tcPr>
            <w:tcW w:w="3118" w:type="dxa"/>
            <w:vMerge/>
            <w:shd w:val="clear" w:color="auto" w:fill="auto"/>
          </w:tcPr>
          <w:p w14:paraId="479C4D01" w14:textId="77777777" w:rsidR="00F90BFA" w:rsidRPr="00590254" w:rsidRDefault="00F90BFA" w:rsidP="006254F7">
            <w:pPr>
              <w:pStyle w:val="TAL"/>
              <w:rPr>
                <w:lang w:eastAsia="zh-CN"/>
              </w:rPr>
            </w:pPr>
          </w:p>
        </w:tc>
      </w:tr>
      <w:tr w:rsidR="00307A61" w14:paraId="45F477BE" w14:textId="77777777" w:rsidTr="00307A61">
        <w:tc>
          <w:tcPr>
            <w:tcW w:w="9776" w:type="dxa"/>
            <w:gridSpan w:val="4"/>
            <w:shd w:val="clear" w:color="auto" w:fill="auto"/>
          </w:tcPr>
          <w:p w14:paraId="70BAB667"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14:paraId="4EA28445" w14:textId="77777777" w:rsidR="00F90BFA" w:rsidRDefault="00F90BFA" w:rsidP="00F90BFA">
      <w:pPr>
        <w:rPr>
          <w:lang w:eastAsia="zh-CN"/>
        </w:rPr>
      </w:pPr>
    </w:p>
    <w:p w14:paraId="4BB93983" w14:textId="77777777" w:rsidR="00F90BFA" w:rsidRDefault="00F90BFA" w:rsidP="00F90BFA">
      <w:pPr>
        <w:rPr>
          <w:noProof/>
        </w:rPr>
      </w:pPr>
      <w:r>
        <w:t xml:space="preserve">An SMF shall advertise </w:t>
      </w:r>
      <w:r>
        <w:rPr>
          <w:noProof/>
        </w:rPr>
        <w:t>S-NSSAI/DNN based load control for at most 10 DNNs.</w:t>
      </w:r>
    </w:p>
    <w:p w14:paraId="1BE02664" w14:textId="77777777"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14:paraId="012D8EF7" w14:textId="77777777"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14:paraId="4BD25BE4" w14:textId="77777777" w:rsidR="00F90BFA" w:rsidRDefault="00F90BFA" w:rsidP="00433CEF">
      <w:pPr>
        <w:pStyle w:val="H6"/>
        <w:rPr>
          <w:noProof/>
        </w:rPr>
      </w:pPr>
      <w:bookmarkStart w:id="815" w:name="_Toc44847475"/>
      <w:bookmarkStart w:id="816" w:name="_Toc51845129"/>
      <w:bookmarkStart w:id="817" w:name="_Toc51845460"/>
      <w:bookmarkStart w:id="818" w:name="_Toc57017529"/>
      <w:bookmarkEnd w:id="813"/>
      <w:bookmarkEnd w:id="814"/>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815"/>
      <w:bookmarkEnd w:id="816"/>
      <w:bookmarkEnd w:id="817"/>
      <w:bookmarkEnd w:id="818"/>
    </w:p>
    <w:p w14:paraId="601C2294" w14:textId="77777777"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14:paraId="32676A86"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CA23F5E" w14:textId="77777777" w:rsidTr="00307A61">
        <w:tc>
          <w:tcPr>
            <w:tcW w:w="1555" w:type="dxa"/>
            <w:shd w:val="clear" w:color="auto" w:fill="auto"/>
          </w:tcPr>
          <w:p w14:paraId="446E5997" w14:textId="77777777" w:rsidR="00F90BFA" w:rsidRDefault="00F90BFA" w:rsidP="006254F7">
            <w:pPr>
              <w:pStyle w:val="TAH"/>
              <w:rPr>
                <w:lang w:eastAsia="zh-CN"/>
              </w:rPr>
            </w:pPr>
            <w:r>
              <w:rPr>
                <w:lang w:eastAsia="zh-CN"/>
              </w:rPr>
              <w:t>Parameter</w:t>
            </w:r>
          </w:p>
        </w:tc>
        <w:tc>
          <w:tcPr>
            <w:tcW w:w="1559" w:type="dxa"/>
            <w:shd w:val="clear" w:color="auto" w:fill="auto"/>
          </w:tcPr>
          <w:p w14:paraId="586FD790" w14:textId="77777777" w:rsidR="00F90BFA" w:rsidRDefault="00F90BFA" w:rsidP="006254F7">
            <w:pPr>
              <w:pStyle w:val="TAH"/>
              <w:rPr>
                <w:lang w:eastAsia="zh-CN"/>
              </w:rPr>
            </w:pPr>
            <w:r>
              <w:rPr>
                <w:lang w:eastAsia="zh-CN"/>
              </w:rPr>
              <w:t>Value</w:t>
            </w:r>
          </w:p>
        </w:tc>
        <w:tc>
          <w:tcPr>
            <w:tcW w:w="3544" w:type="dxa"/>
            <w:shd w:val="clear" w:color="auto" w:fill="auto"/>
          </w:tcPr>
          <w:p w14:paraId="55AD83C1" w14:textId="77777777"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7CA47826" w14:textId="77777777" w:rsidR="00F90BFA" w:rsidRDefault="00F90BFA" w:rsidP="006254F7">
            <w:pPr>
              <w:pStyle w:val="TAH"/>
              <w:rPr>
                <w:lang w:eastAsia="zh-CN"/>
              </w:rPr>
            </w:pPr>
            <w:r>
              <w:rPr>
                <w:lang w:eastAsia="zh-CN"/>
              </w:rPr>
              <w:t>Examples</w:t>
            </w:r>
          </w:p>
        </w:tc>
      </w:tr>
      <w:tr w:rsidR="00307A61" w14:paraId="11BB8F6B" w14:textId="77777777" w:rsidTr="00307A61">
        <w:tc>
          <w:tcPr>
            <w:tcW w:w="1555" w:type="dxa"/>
            <w:shd w:val="clear" w:color="auto" w:fill="auto"/>
          </w:tcPr>
          <w:p w14:paraId="0765D2D7"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685645D7"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50C22ABD" w14:textId="77777777" w:rsidR="00F90BFA" w:rsidRDefault="00F90BFA" w:rsidP="006254F7">
            <w:pPr>
              <w:pStyle w:val="TAL"/>
              <w:rPr>
                <w:lang w:eastAsia="zh-CN"/>
              </w:rPr>
            </w:pPr>
            <w:r>
              <w:rPr>
                <w:lang w:eastAsia="zh-CN"/>
              </w:rPr>
              <w:t>SCP identified by the SCP FQDN</w:t>
            </w:r>
          </w:p>
          <w:p w14:paraId="43EE6223" w14:textId="77777777" w:rsidR="00F90BFA" w:rsidRDefault="00F90BFA" w:rsidP="006254F7">
            <w:pPr>
              <w:pStyle w:val="TAL"/>
              <w:rPr>
                <w:lang w:eastAsia="zh-CN"/>
              </w:rPr>
            </w:pPr>
          </w:p>
        </w:tc>
        <w:tc>
          <w:tcPr>
            <w:tcW w:w="3118" w:type="dxa"/>
            <w:shd w:val="clear" w:color="auto" w:fill="auto"/>
          </w:tcPr>
          <w:p w14:paraId="2B37AB83" w14:textId="77777777" w:rsidR="00F90BFA" w:rsidRPr="00590254" w:rsidRDefault="00F90BFA" w:rsidP="006254F7">
            <w:pPr>
              <w:pStyle w:val="TAL"/>
              <w:rPr>
                <w:lang w:eastAsia="zh-CN"/>
              </w:rPr>
            </w:pPr>
            <w:r>
              <w:rPr>
                <w:lang w:eastAsia="zh-CN"/>
              </w:rPr>
              <w:t>SCP-FQDN: scp1.example.com</w:t>
            </w:r>
          </w:p>
        </w:tc>
      </w:tr>
    </w:tbl>
    <w:p w14:paraId="6379B2A4" w14:textId="77777777" w:rsidR="00F90BFA" w:rsidRDefault="00F90BFA" w:rsidP="00F90BFA">
      <w:pPr>
        <w:rPr>
          <w:lang w:eastAsia="zh-CN"/>
        </w:rPr>
      </w:pPr>
    </w:p>
    <w:p w14:paraId="4EC73550" w14:textId="77777777" w:rsidR="00F90BFA" w:rsidRPr="006C6084" w:rsidRDefault="00F90BFA" w:rsidP="00433CEF">
      <w:pPr>
        <w:pStyle w:val="Heading5"/>
        <w:rPr>
          <w:lang w:eastAsia="zh-CN"/>
        </w:rPr>
      </w:pPr>
      <w:bookmarkStart w:id="819" w:name="_Toc44847476"/>
      <w:bookmarkStart w:id="820" w:name="_Toc51845130"/>
      <w:bookmarkStart w:id="821" w:name="_Toc51845461"/>
      <w:bookmarkStart w:id="822" w:name="_Toc57017530"/>
      <w:bookmarkStart w:id="823" w:name="_Toc98266918"/>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819"/>
      <w:bookmarkEnd w:id="820"/>
      <w:bookmarkEnd w:id="821"/>
      <w:bookmarkEnd w:id="822"/>
      <w:bookmarkEnd w:id="823"/>
    </w:p>
    <w:p w14:paraId="4B5521F1" w14:textId="7B402582" w:rsidR="00F90BFA" w:rsidRDefault="00F90BFA" w:rsidP="00F90BFA">
      <w:r>
        <w:t xml:space="preserve">When applying S-NSSAI/DNN based load control (see </w:t>
      </w:r>
      <w:r w:rsidR="00EE3E2B">
        <w:t>clause </w:t>
      </w:r>
      <w:r w:rsidR="00EE3E2B" w:rsidRPr="006C6084">
        <w:rPr>
          <w:lang w:eastAsia="zh-CN"/>
        </w:rPr>
        <w:t>6</w:t>
      </w:r>
      <w:r w:rsidRPr="006C6084">
        <w:rPr>
          <w:lang w:eastAsia="zh-CN"/>
        </w:rPr>
        <w:t>.3.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p>
    <w:p w14:paraId="1C03F943" w14:textId="77777777"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5F7E4998" w14:textId="77777777" w:rsidR="00F90BFA" w:rsidRDefault="00F90BFA" w:rsidP="00F90BFA">
      <w:pPr>
        <w:rPr>
          <w:lang w:eastAsia="zh-CN"/>
        </w:rPr>
      </w:pPr>
    </w:p>
    <w:p w14:paraId="0ADA2649" w14:textId="77777777" w:rsidR="00F90BFA" w:rsidRDefault="00F90BFA" w:rsidP="00433CEF">
      <w:pPr>
        <w:pStyle w:val="Heading4"/>
        <w:rPr>
          <w:lang w:eastAsia="zh-CN"/>
        </w:rPr>
      </w:pPr>
      <w:bookmarkStart w:id="824" w:name="_Toc44847477"/>
      <w:bookmarkStart w:id="825" w:name="_Toc51845131"/>
      <w:bookmarkStart w:id="826" w:name="_Toc51845462"/>
      <w:bookmarkStart w:id="827" w:name="_Toc57017531"/>
      <w:bookmarkStart w:id="828" w:name="_Toc98266919"/>
      <w:r>
        <w:rPr>
          <w:lang w:eastAsia="zh-CN"/>
        </w:rPr>
        <w:t>6.3.3.5</w:t>
      </w:r>
      <w:r>
        <w:rPr>
          <w:lang w:eastAsia="zh-CN"/>
        </w:rPr>
        <w:tab/>
      </w:r>
      <w:r>
        <w:t xml:space="preserve">LC-H </w:t>
      </w:r>
      <w:r>
        <w:rPr>
          <w:lang w:eastAsia="zh-CN"/>
        </w:rPr>
        <w:t>feature support</w:t>
      </w:r>
      <w:bookmarkEnd w:id="792"/>
      <w:bookmarkEnd w:id="793"/>
      <w:bookmarkEnd w:id="824"/>
      <w:bookmarkEnd w:id="825"/>
      <w:bookmarkEnd w:id="826"/>
      <w:bookmarkEnd w:id="827"/>
      <w:bookmarkEnd w:id="828"/>
    </w:p>
    <w:p w14:paraId="6DFB7EBB" w14:textId="77777777" w:rsidR="00F90BFA" w:rsidRDefault="00F90BFA" w:rsidP="00433CEF">
      <w:pPr>
        <w:pStyle w:val="Heading5"/>
        <w:rPr>
          <w:lang w:eastAsia="zh-CN"/>
        </w:rPr>
      </w:pPr>
      <w:bookmarkStart w:id="829" w:name="_Toc35969969"/>
      <w:bookmarkStart w:id="830" w:name="_Toc36050763"/>
      <w:bookmarkStart w:id="831" w:name="_Toc44847478"/>
      <w:bookmarkStart w:id="832" w:name="_Toc51845132"/>
      <w:bookmarkStart w:id="833" w:name="_Toc51845463"/>
      <w:bookmarkStart w:id="834" w:name="_Toc57017532"/>
      <w:bookmarkStart w:id="835" w:name="_Toc98266920"/>
      <w:r>
        <w:rPr>
          <w:lang w:eastAsia="zh-CN"/>
        </w:rPr>
        <w:t>6.3.3.5.1</w:t>
      </w:r>
      <w:r>
        <w:rPr>
          <w:lang w:eastAsia="zh-CN"/>
        </w:rPr>
        <w:tab/>
        <w:t xml:space="preserve">Indicating supports for the </w:t>
      </w:r>
      <w:r>
        <w:t xml:space="preserve">LC-H </w:t>
      </w:r>
      <w:r>
        <w:rPr>
          <w:lang w:eastAsia="zh-CN"/>
        </w:rPr>
        <w:t>feature</w:t>
      </w:r>
      <w:bookmarkEnd w:id="829"/>
      <w:bookmarkEnd w:id="830"/>
      <w:bookmarkEnd w:id="831"/>
      <w:bookmarkEnd w:id="832"/>
      <w:bookmarkEnd w:id="833"/>
      <w:bookmarkEnd w:id="834"/>
      <w:bookmarkEnd w:id="835"/>
    </w:p>
    <w:p w14:paraId="6439BF52" w14:textId="6D452E5E"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66DA281" w14:textId="1CD3A8B7" w:rsidR="00F90BFA" w:rsidRDefault="00F90BFA" w:rsidP="00F90BFA">
      <w:r>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06FFF00E" w14:textId="77777777" w:rsidR="00F90BFA" w:rsidRDefault="00F90BFA" w:rsidP="00433CEF">
      <w:pPr>
        <w:pStyle w:val="Heading5"/>
        <w:rPr>
          <w:lang w:eastAsia="zh-CN"/>
        </w:rPr>
      </w:pPr>
      <w:bookmarkStart w:id="836" w:name="_Toc35969970"/>
      <w:bookmarkStart w:id="837" w:name="_Toc36050764"/>
      <w:bookmarkStart w:id="838" w:name="_Toc44847479"/>
      <w:bookmarkStart w:id="839" w:name="_Toc51845133"/>
      <w:bookmarkStart w:id="840" w:name="_Toc51845464"/>
      <w:bookmarkStart w:id="841" w:name="_Toc57017533"/>
      <w:bookmarkStart w:id="842" w:name="_Toc98266921"/>
      <w:r>
        <w:rPr>
          <w:lang w:eastAsia="zh-CN"/>
        </w:rPr>
        <w:lastRenderedPageBreak/>
        <w:t>6.3.3.5.2</w:t>
      </w:r>
      <w:r>
        <w:rPr>
          <w:lang w:eastAsia="zh-CN"/>
        </w:rPr>
        <w:tab/>
        <w:t xml:space="preserve">Utilizing the </w:t>
      </w:r>
      <w:r>
        <w:t xml:space="preserve">LC-H </w:t>
      </w:r>
      <w:r>
        <w:rPr>
          <w:lang w:eastAsia="zh-CN"/>
        </w:rPr>
        <w:t>feature support indication</w:t>
      </w:r>
      <w:bookmarkEnd w:id="836"/>
      <w:bookmarkEnd w:id="837"/>
      <w:bookmarkEnd w:id="838"/>
      <w:bookmarkEnd w:id="839"/>
      <w:bookmarkEnd w:id="840"/>
      <w:bookmarkEnd w:id="841"/>
      <w:bookmarkEnd w:id="842"/>
    </w:p>
    <w:p w14:paraId="23A8FD9D" w14:textId="0EBD32A6"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w:t>
      </w:r>
      <w:r w:rsidR="00EE3E2B">
        <w:rPr>
          <w:lang w:eastAsia="zh-CN"/>
        </w:rPr>
        <w:t>clause </w:t>
      </w:r>
      <w:r w:rsidR="00EE3E2B" w:rsidRPr="005A337F">
        <w:rPr>
          <w:lang w:eastAsia="zh-CN"/>
        </w:rPr>
        <w:t>5</w:t>
      </w:r>
      <w:r w:rsidRPr="005A337F">
        <w:rPr>
          <w:lang w:eastAsia="zh-CN"/>
        </w:rPr>
        <w:t>.2.2.5</w:t>
      </w:r>
      <w:r>
        <w:rPr>
          <w:lang w:eastAsia="zh-CN"/>
        </w:rPr>
        <w:t xml:space="preserve"> in 3GPP TS 29.510 [8]).</w:t>
      </w:r>
    </w:p>
    <w:p w14:paraId="2516302D" w14:textId="77777777" w:rsidR="00F90BFA" w:rsidRPr="000B63FD" w:rsidRDefault="00F90BFA" w:rsidP="00433CEF">
      <w:pPr>
        <w:pStyle w:val="Heading2"/>
        <w:rPr>
          <w:lang w:eastAsia="zh-CN"/>
        </w:rPr>
      </w:pPr>
      <w:bookmarkStart w:id="843" w:name="_Toc35969971"/>
      <w:bookmarkStart w:id="844" w:name="_Toc36050765"/>
      <w:bookmarkStart w:id="845" w:name="_Toc44847480"/>
      <w:bookmarkStart w:id="846" w:name="_Toc51845134"/>
      <w:bookmarkStart w:id="847" w:name="_Toc51845465"/>
      <w:bookmarkStart w:id="848" w:name="_Toc57017534"/>
      <w:bookmarkStart w:id="849" w:name="_Toc98266922"/>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713"/>
      <w:bookmarkEnd w:id="714"/>
      <w:bookmarkEnd w:id="715"/>
      <w:bookmarkEnd w:id="843"/>
      <w:bookmarkEnd w:id="844"/>
      <w:bookmarkEnd w:id="845"/>
      <w:bookmarkEnd w:id="846"/>
      <w:bookmarkEnd w:id="847"/>
      <w:bookmarkEnd w:id="848"/>
      <w:bookmarkEnd w:id="849"/>
    </w:p>
    <w:p w14:paraId="5F42F467" w14:textId="77777777" w:rsidR="00F90BFA" w:rsidRPr="000B63FD" w:rsidRDefault="00F90BFA" w:rsidP="00433CEF">
      <w:pPr>
        <w:pStyle w:val="Heading3"/>
        <w:rPr>
          <w:lang w:eastAsia="zh-CN"/>
        </w:rPr>
      </w:pPr>
      <w:bookmarkStart w:id="850" w:name="_Toc19708972"/>
      <w:bookmarkStart w:id="851" w:name="_Toc27745050"/>
      <w:bookmarkStart w:id="852" w:name="_Toc29803203"/>
      <w:bookmarkStart w:id="853" w:name="_Toc35969972"/>
      <w:bookmarkStart w:id="854" w:name="_Toc36050766"/>
      <w:bookmarkStart w:id="855" w:name="_Toc44847481"/>
      <w:bookmarkStart w:id="856" w:name="_Toc51845135"/>
      <w:bookmarkStart w:id="857" w:name="_Toc51845466"/>
      <w:bookmarkStart w:id="858" w:name="_Toc57017535"/>
      <w:bookmarkStart w:id="859" w:name="_Toc98266923"/>
      <w:r w:rsidRPr="000B63FD">
        <w:rPr>
          <w:lang w:eastAsia="zh-CN"/>
        </w:rPr>
        <w:t>6.4.1</w:t>
      </w:r>
      <w:r w:rsidRPr="000B63FD">
        <w:rPr>
          <w:lang w:eastAsia="zh-CN"/>
        </w:rPr>
        <w:tab/>
        <w:t>General</w:t>
      </w:r>
      <w:bookmarkEnd w:id="850"/>
      <w:bookmarkEnd w:id="851"/>
      <w:bookmarkEnd w:id="852"/>
      <w:bookmarkEnd w:id="853"/>
      <w:bookmarkEnd w:id="854"/>
      <w:bookmarkEnd w:id="855"/>
      <w:bookmarkEnd w:id="856"/>
      <w:bookmarkEnd w:id="857"/>
      <w:bookmarkEnd w:id="858"/>
      <w:bookmarkEnd w:id="859"/>
    </w:p>
    <w:p w14:paraId="26A70D41" w14:textId="77777777" w:rsidR="00F90BFA" w:rsidRPr="000B63FD" w:rsidRDefault="00F90BFA" w:rsidP="00F90BFA">
      <w:pPr>
        <w:rPr>
          <w:lang w:eastAsia="zh-CN"/>
        </w:rPr>
      </w:pPr>
      <w:bookmarkStart w:id="860" w:name="_Toc19708973"/>
      <w:bookmarkStart w:id="861" w:name="_Toc27745051"/>
      <w:bookmarkStart w:id="862"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71B4376C" w14:textId="77777777"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29BF2F02" w14:textId="77777777"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267B3479" w14:textId="77777777"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14:paraId="5F98CA24" w14:textId="77777777"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038FAC29" w14:textId="77777777"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14:paraId="39CC55A5" w14:textId="0FACF101" w:rsidR="00F90BFA" w:rsidRDefault="00F90BFA" w:rsidP="00F90BFA">
      <w:r>
        <w:t xml:space="preserve">Overload control may be performed based on HTTP status codes returned in HTTP responses (as defined in </w:t>
      </w:r>
      <w:r w:rsidR="00EE3E2B">
        <w:t>clause 6</w:t>
      </w:r>
      <w:r>
        <w:t xml:space="preserve">.4.2) or based on Overload Control Information (OCI) signalled in HTTP request or response (as defined in </w:t>
      </w:r>
      <w:r w:rsidR="00EE3E2B">
        <w:t>clause 6</w:t>
      </w:r>
      <w:r>
        <w:t>.4.2).</w:t>
      </w:r>
    </w:p>
    <w:p w14:paraId="6EFE6FFC" w14:textId="77777777" w:rsidR="00F90BFA" w:rsidRDefault="00F90BFA" w:rsidP="00433CEF">
      <w:pPr>
        <w:pStyle w:val="Heading3"/>
      </w:pPr>
      <w:bookmarkStart w:id="863" w:name="_Toc35969973"/>
      <w:bookmarkStart w:id="864" w:name="_Toc36050767"/>
      <w:bookmarkStart w:id="865" w:name="_Toc44847482"/>
      <w:bookmarkStart w:id="866" w:name="_Toc51845136"/>
      <w:bookmarkStart w:id="867" w:name="_Toc51845467"/>
      <w:bookmarkStart w:id="868" w:name="_Toc57017536"/>
      <w:bookmarkStart w:id="869" w:name="_Toc98266924"/>
      <w:r>
        <w:t>6.4.2</w:t>
      </w:r>
      <w:r>
        <w:tab/>
        <w:t>Overload Control based on HTTP status codes</w:t>
      </w:r>
      <w:bookmarkEnd w:id="863"/>
      <w:bookmarkEnd w:id="864"/>
      <w:bookmarkEnd w:id="865"/>
      <w:bookmarkEnd w:id="866"/>
      <w:bookmarkEnd w:id="867"/>
      <w:bookmarkEnd w:id="868"/>
      <w:bookmarkEnd w:id="869"/>
    </w:p>
    <w:p w14:paraId="321AF69B" w14:textId="77777777" w:rsidR="00F90BFA" w:rsidRPr="000B63FD" w:rsidRDefault="00F90BFA" w:rsidP="00433CEF">
      <w:pPr>
        <w:pStyle w:val="Heading4"/>
      </w:pPr>
      <w:bookmarkStart w:id="870" w:name="_Toc35969974"/>
      <w:bookmarkStart w:id="871" w:name="_Toc36050768"/>
      <w:bookmarkStart w:id="872" w:name="_Toc44847483"/>
      <w:bookmarkStart w:id="873" w:name="_Toc51845137"/>
      <w:bookmarkStart w:id="874" w:name="_Toc51845468"/>
      <w:bookmarkStart w:id="875" w:name="_Toc57017537"/>
      <w:bookmarkStart w:id="876" w:name="_Toc98266925"/>
      <w:r>
        <w:t>6.4.2.1</w:t>
      </w:r>
      <w:r>
        <w:tab/>
        <w:t>General</w:t>
      </w:r>
      <w:bookmarkEnd w:id="870"/>
      <w:bookmarkEnd w:id="871"/>
      <w:bookmarkEnd w:id="872"/>
      <w:bookmarkEnd w:id="873"/>
      <w:bookmarkEnd w:id="874"/>
      <w:bookmarkEnd w:id="875"/>
      <w:bookmarkEnd w:id="876"/>
    </w:p>
    <w:p w14:paraId="4F736D0D" w14:textId="77777777"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14:paraId="1A2B7646" w14:textId="77777777"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10651A26" w14:textId="77777777" w:rsidR="00F90BFA" w:rsidRPr="000B63FD" w:rsidRDefault="00F90BFA" w:rsidP="00F90BFA">
      <w:pPr>
        <w:pStyle w:val="B1"/>
        <w:rPr>
          <w:lang w:eastAsia="zh-CN"/>
        </w:rPr>
      </w:pPr>
      <w:r w:rsidRPr="000B63FD">
        <w:rPr>
          <w:lang w:eastAsia="zh-CN"/>
        </w:rPr>
        <w:t>-</w:t>
      </w:r>
      <w:r w:rsidRPr="000B63FD">
        <w:rPr>
          <w:lang w:eastAsia="zh-CN"/>
        </w:rPr>
        <w:tab/>
        <w:t>503 Service Unavailable;</w:t>
      </w:r>
    </w:p>
    <w:p w14:paraId="11A8D88F" w14:textId="77777777"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14:paraId="158894A2" w14:textId="77777777" w:rsidR="00F90BFA" w:rsidRPr="000B63FD" w:rsidRDefault="00F90BFA" w:rsidP="00F90BFA">
      <w:pPr>
        <w:pStyle w:val="B1"/>
        <w:rPr>
          <w:lang w:eastAsia="zh-CN"/>
        </w:rPr>
      </w:pPr>
      <w:r w:rsidRPr="000B63FD">
        <w:rPr>
          <w:lang w:eastAsia="zh-CN"/>
        </w:rPr>
        <w:t>-</w:t>
      </w:r>
      <w:r w:rsidRPr="000B63FD">
        <w:rPr>
          <w:lang w:eastAsia="zh-CN"/>
        </w:rPr>
        <w:tab/>
        <w:t>307 Temporary Redirect</w:t>
      </w:r>
    </w:p>
    <w:p w14:paraId="33BAC48C" w14:textId="77777777"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1F130375" w14:textId="77777777"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14:paraId="377855C1" w14:textId="77777777"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E7E9413" w14:textId="77777777"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90350E6" w14:textId="77777777" w:rsidR="00F90BFA" w:rsidRPr="000B63FD" w:rsidRDefault="00F90BFA" w:rsidP="00433CEF">
      <w:pPr>
        <w:pStyle w:val="Heading4"/>
        <w:rPr>
          <w:lang w:eastAsia="zh-CN"/>
        </w:rPr>
      </w:pPr>
      <w:bookmarkStart w:id="877" w:name="_Toc35969975"/>
      <w:bookmarkStart w:id="878" w:name="_Toc36050769"/>
      <w:bookmarkStart w:id="879" w:name="_Toc44847484"/>
      <w:bookmarkStart w:id="880" w:name="_Toc51845138"/>
      <w:bookmarkStart w:id="881" w:name="_Toc51845469"/>
      <w:bookmarkStart w:id="882" w:name="_Toc57017538"/>
      <w:bookmarkStart w:id="883" w:name="_Toc98266926"/>
      <w:r w:rsidRPr="000B63FD">
        <w:rPr>
          <w:lang w:eastAsia="zh-CN"/>
        </w:rPr>
        <w:t>6.4.2</w:t>
      </w:r>
      <w:r>
        <w:rPr>
          <w:lang w:eastAsia="zh-CN"/>
        </w:rPr>
        <w:t>.2</w:t>
      </w:r>
      <w:r w:rsidRPr="000B63FD">
        <w:rPr>
          <w:lang w:eastAsia="zh-CN"/>
        </w:rPr>
        <w:tab/>
        <w:t>HTTP Status Code "503 Service Unavailable"</w:t>
      </w:r>
      <w:bookmarkEnd w:id="860"/>
      <w:bookmarkEnd w:id="861"/>
      <w:bookmarkEnd w:id="862"/>
      <w:bookmarkEnd w:id="877"/>
      <w:bookmarkEnd w:id="878"/>
      <w:bookmarkEnd w:id="879"/>
      <w:bookmarkEnd w:id="880"/>
      <w:bookmarkEnd w:id="881"/>
      <w:bookmarkEnd w:id="882"/>
      <w:bookmarkEnd w:id="883"/>
    </w:p>
    <w:p w14:paraId="0F438A02" w14:textId="77777777"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2D122B58" w14:textId="77777777"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D15A6C9" w14:textId="77777777"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32AC425D" w14:textId="77777777" w:rsidR="00F90BFA" w:rsidRPr="000B63FD" w:rsidRDefault="00F90BFA" w:rsidP="00433CEF">
      <w:pPr>
        <w:pStyle w:val="Heading4"/>
        <w:rPr>
          <w:lang w:eastAsia="zh-CN"/>
        </w:rPr>
      </w:pPr>
      <w:bookmarkStart w:id="884" w:name="_Toc19708974"/>
      <w:bookmarkStart w:id="885" w:name="_Toc27745052"/>
      <w:bookmarkStart w:id="886" w:name="_Toc29803205"/>
      <w:bookmarkStart w:id="887" w:name="_Toc35969976"/>
      <w:bookmarkStart w:id="888" w:name="_Toc36050770"/>
      <w:bookmarkStart w:id="889" w:name="_Toc44847485"/>
      <w:bookmarkStart w:id="890" w:name="_Toc51845139"/>
      <w:bookmarkStart w:id="891" w:name="_Toc51845470"/>
      <w:bookmarkStart w:id="892" w:name="_Toc57017539"/>
      <w:bookmarkStart w:id="893" w:name="_Toc98266927"/>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84"/>
      <w:bookmarkEnd w:id="885"/>
      <w:bookmarkEnd w:id="886"/>
      <w:bookmarkEnd w:id="887"/>
      <w:bookmarkEnd w:id="888"/>
      <w:bookmarkEnd w:id="889"/>
      <w:bookmarkEnd w:id="890"/>
      <w:bookmarkEnd w:id="891"/>
      <w:bookmarkEnd w:id="892"/>
      <w:bookmarkEnd w:id="893"/>
    </w:p>
    <w:p w14:paraId="157ABF5B" w14:textId="77777777"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10BCA2C" w14:textId="77777777"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5C57B1BB" w14:textId="77777777"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14:paraId="2B4A322B" w14:textId="77777777" w:rsidR="00F90BFA" w:rsidRPr="000B63FD" w:rsidRDefault="00F90BFA" w:rsidP="00433CEF">
      <w:pPr>
        <w:pStyle w:val="Heading4"/>
        <w:rPr>
          <w:lang w:eastAsia="zh-CN"/>
        </w:rPr>
      </w:pPr>
      <w:bookmarkStart w:id="894" w:name="_Toc19708975"/>
      <w:bookmarkStart w:id="895" w:name="_Toc27745053"/>
      <w:bookmarkStart w:id="896" w:name="_Toc29803206"/>
      <w:bookmarkStart w:id="897" w:name="_Toc35969977"/>
      <w:bookmarkStart w:id="898" w:name="_Toc36050771"/>
      <w:bookmarkStart w:id="899" w:name="_Toc44847486"/>
      <w:bookmarkStart w:id="900" w:name="_Toc51845140"/>
      <w:bookmarkStart w:id="901" w:name="_Toc51845471"/>
      <w:bookmarkStart w:id="902" w:name="_Toc57017540"/>
      <w:bookmarkStart w:id="903" w:name="_Toc98266928"/>
      <w:r w:rsidRPr="000B63FD">
        <w:rPr>
          <w:lang w:eastAsia="zh-CN"/>
        </w:rPr>
        <w:t>6.4.</w:t>
      </w:r>
      <w:r>
        <w:rPr>
          <w:lang w:eastAsia="zh-CN"/>
        </w:rPr>
        <w:t>2.</w:t>
      </w:r>
      <w:r w:rsidRPr="001D53ED">
        <w:t>4</w:t>
      </w:r>
      <w:r w:rsidRPr="000B63FD">
        <w:rPr>
          <w:lang w:eastAsia="zh-CN"/>
        </w:rPr>
        <w:tab/>
        <w:t>HTTP Status Code "307 Temporary Redirect"</w:t>
      </w:r>
      <w:bookmarkEnd w:id="894"/>
      <w:bookmarkEnd w:id="895"/>
      <w:bookmarkEnd w:id="896"/>
      <w:bookmarkEnd w:id="897"/>
      <w:bookmarkEnd w:id="898"/>
      <w:bookmarkEnd w:id="899"/>
      <w:bookmarkEnd w:id="900"/>
      <w:bookmarkEnd w:id="901"/>
      <w:bookmarkEnd w:id="902"/>
      <w:bookmarkEnd w:id="903"/>
    </w:p>
    <w:p w14:paraId="5873704A" w14:textId="77777777"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2EF95FC6" w14:textId="77777777" w:rsidR="009A1010" w:rsidRDefault="00F90BFA" w:rsidP="009A1010">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FA7AA76" w14:textId="2FDC0DCA" w:rsidR="00F90BFA" w:rsidRPr="000B63FD" w:rsidRDefault="009A1010" w:rsidP="009A1010">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3E435A11" w14:textId="77777777"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14:paraId="38E318EA" w14:textId="77777777" w:rsidR="00F90BFA" w:rsidRPr="00A04097" w:rsidRDefault="00F90BFA" w:rsidP="00433CEF">
      <w:pPr>
        <w:pStyle w:val="Heading3"/>
        <w:rPr>
          <w:lang w:eastAsia="zh-CN"/>
        </w:rPr>
      </w:pPr>
      <w:bookmarkStart w:id="904" w:name="_Toc35969978"/>
      <w:bookmarkStart w:id="905" w:name="_Toc36050772"/>
      <w:bookmarkStart w:id="906" w:name="_Toc44847487"/>
      <w:bookmarkStart w:id="907" w:name="_Toc51845141"/>
      <w:bookmarkStart w:id="908" w:name="_Toc51845472"/>
      <w:bookmarkStart w:id="909" w:name="_Toc57017541"/>
      <w:bookmarkStart w:id="910" w:name="_Toc98266929"/>
      <w:r w:rsidRPr="00A04097">
        <w:rPr>
          <w:lang w:eastAsia="zh-CN"/>
        </w:rPr>
        <w:lastRenderedPageBreak/>
        <w:t>6.4.</w:t>
      </w:r>
      <w:r>
        <w:rPr>
          <w:lang w:eastAsia="zh-CN"/>
        </w:rPr>
        <w:t>3</w:t>
      </w:r>
      <w:r w:rsidRPr="00A04097">
        <w:rPr>
          <w:lang w:eastAsia="zh-CN"/>
        </w:rPr>
        <w:tab/>
      </w:r>
      <w:r>
        <w:t>Overl</w:t>
      </w:r>
      <w:r w:rsidRPr="00A04097">
        <w:t xml:space="preserve">oad Control based on OCI </w:t>
      </w:r>
      <w:r>
        <w:t>Header</w:t>
      </w:r>
      <w:bookmarkEnd w:id="904"/>
      <w:bookmarkEnd w:id="905"/>
      <w:bookmarkEnd w:id="906"/>
      <w:bookmarkEnd w:id="907"/>
      <w:bookmarkEnd w:id="908"/>
      <w:bookmarkEnd w:id="909"/>
      <w:bookmarkEnd w:id="910"/>
    </w:p>
    <w:p w14:paraId="7B3FA192" w14:textId="77777777" w:rsidR="00F90BFA" w:rsidRPr="00BE70F0" w:rsidRDefault="00F90BFA" w:rsidP="00433CEF">
      <w:pPr>
        <w:pStyle w:val="Heading4"/>
        <w:rPr>
          <w:lang w:eastAsia="zh-CN"/>
        </w:rPr>
      </w:pPr>
      <w:bookmarkStart w:id="911" w:name="_Toc35969979"/>
      <w:bookmarkStart w:id="912" w:name="_Toc36050773"/>
      <w:bookmarkStart w:id="913" w:name="_Toc44847488"/>
      <w:bookmarkStart w:id="914" w:name="_Toc51845142"/>
      <w:bookmarkStart w:id="915" w:name="_Toc51845473"/>
      <w:bookmarkStart w:id="916" w:name="_Toc57017542"/>
      <w:bookmarkStart w:id="917" w:name="_Toc98266930"/>
      <w:r w:rsidRPr="00BE70F0">
        <w:rPr>
          <w:lang w:eastAsia="zh-CN"/>
        </w:rPr>
        <w:t>6.4.</w:t>
      </w:r>
      <w:r>
        <w:rPr>
          <w:lang w:eastAsia="zh-CN"/>
        </w:rPr>
        <w:t>3</w:t>
      </w:r>
      <w:r w:rsidRPr="00BE70F0">
        <w:rPr>
          <w:lang w:eastAsia="zh-CN"/>
        </w:rPr>
        <w:t>.1</w:t>
      </w:r>
      <w:r w:rsidRPr="00BE70F0">
        <w:rPr>
          <w:lang w:eastAsia="zh-CN"/>
        </w:rPr>
        <w:tab/>
        <w:t>General</w:t>
      </w:r>
      <w:bookmarkEnd w:id="911"/>
      <w:bookmarkEnd w:id="912"/>
      <w:bookmarkEnd w:id="913"/>
      <w:bookmarkEnd w:id="914"/>
      <w:bookmarkEnd w:id="915"/>
      <w:bookmarkEnd w:id="916"/>
      <w:bookmarkEnd w:id="917"/>
    </w:p>
    <w:p w14:paraId="532652B4" w14:textId="77777777"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003F9631" w14:textId="77777777" w:rsidR="00F90BFA" w:rsidRDefault="00F90BFA" w:rsidP="00F90BFA">
      <w:r>
        <w:rPr>
          <w:lang w:eastAsia="zh-CN"/>
        </w:rPr>
        <w:t xml:space="preserve">Support of </w:t>
      </w:r>
      <w:r>
        <w:t>OLC-H is optional, but if the feature is supported, the requirements specified in the following clauses shall apply.</w:t>
      </w:r>
    </w:p>
    <w:p w14:paraId="22717E44" w14:textId="77777777"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7705AD79" w14:textId="0A77C2B7"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 xml:space="preserve">see </w:t>
      </w:r>
      <w:r w:rsidR="00EE3E2B" w:rsidRPr="007F314B">
        <w:rPr>
          <w:lang w:val="en-US"/>
        </w:rPr>
        <w:t>clause</w:t>
      </w:r>
      <w:r w:rsidR="00EE3E2B">
        <w:rPr>
          <w:lang w:val="en-US"/>
        </w:rPr>
        <w:t> </w:t>
      </w:r>
      <w:r w:rsidR="00EE3E2B" w:rsidRPr="007F314B">
        <w:rPr>
          <w:lang w:val="en-US"/>
        </w:rPr>
        <w:t>6</w:t>
      </w:r>
      <w:r w:rsidRPr="007F314B">
        <w:rPr>
          <w:lang w:val="en-US"/>
        </w:rPr>
        <w:t>.4.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 xml:space="preserve">specified in </w:t>
      </w:r>
      <w:r w:rsidR="00EE3E2B" w:rsidRPr="008945D4">
        <w:rPr>
          <w:lang w:val="en-US"/>
        </w:rPr>
        <w:t>clause</w:t>
      </w:r>
      <w:r w:rsidR="00EE3E2B">
        <w:rPr>
          <w:lang w:val="en-US"/>
        </w:rPr>
        <w:t> </w:t>
      </w:r>
      <w:r w:rsidR="00EE3E2B" w:rsidRPr="008945D4">
        <w:rPr>
          <w:lang w:val="en-US"/>
        </w:rPr>
        <w:t>6</w:t>
      </w:r>
      <w:r w:rsidRPr="008945D4">
        <w:rPr>
          <w:lang w:val="en-US"/>
        </w:rPr>
        <w:t>.4.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2FDD0114" w14:textId="77777777"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14:paraId="4C7F3B80" w14:textId="77777777"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481A722B" w14:textId="77777777" w:rsidR="00F90BFA" w:rsidRDefault="00F90BFA" w:rsidP="00433CEF">
      <w:pPr>
        <w:pStyle w:val="Heading4"/>
        <w:rPr>
          <w:lang w:eastAsia="zh-CN"/>
        </w:rPr>
      </w:pPr>
      <w:bookmarkStart w:id="918" w:name="_Toc35969980"/>
      <w:bookmarkStart w:id="919" w:name="_Toc36050774"/>
      <w:bookmarkStart w:id="920" w:name="_Toc44847489"/>
      <w:bookmarkStart w:id="921" w:name="_Toc51845143"/>
      <w:bookmarkStart w:id="922" w:name="_Toc51845474"/>
      <w:bookmarkStart w:id="923" w:name="_Toc57017543"/>
      <w:bookmarkStart w:id="924" w:name="_Toc98266931"/>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918"/>
      <w:bookmarkEnd w:id="919"/>
      <w:bookmarkEnd w:id="920"/>
      <w:bookmarkEnd w:id="921"/>
      <w:bookmarkEnd w:id="922"/>
      <w:bookmarkEnd w:id="923"/>
      <w:bookmarkEnd w:id="924"/>
    </w:p>
    <w:p w14:paraId="399ABF34" w14:textId="01F34711" w:rsidR="00F90BFA" w:rsidRDefault="00F90BFA" w:rsidP="00F90BFA">
      <w:pPr>
        <w:rPr>
          <w:lang w:eastAsia="zh-CN"/>
        </w:rPr>
      </w:pPr>
      <w:bookmarkStart w:id="925" w:name="_Toc35969981"/>
      <w:bookmarkStart w:id="926"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w:t>
      </w:r>
      <w:r w:rsidR="00EE3E2B">
        <w:rPr>
          <w:lang w:eastAsia="zh-CN"/>
        </w:rPr>
        <w:t>clause </w:t>
      </w:r>
      <w:r w:rsidR="00EE3E2B">
        <w:t>5</w:t>
      </w:r>
      <w:r>
        <w:t>.2.3.2.9</w:t>
      </w:r>
      <w:r>
        <w:rPr>
          <w:lang w:eastAsia="zh-CN"/>
        </w:rPr>
        <w:t>) to the peer entity (Consumer or Producer, respectively). The OCI header shall be piggybacked on a signalling message that is sent to the peer.</w:t>
      </w:r>
    </w:p>
    <w:p w14:paraId="00A5F0BB" w14:textId="0F1D61DB"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w:t>
      </w:r>
      <w:r w:rsidR="00EE3E2B">
        <w:rPr>
          <w:lang w:eastAsia="zh-CN"/>
        </w:rPr>
        <w:t>clause </w:t>
      </w:r>
      <w:r w:rsidR="00EE3E2B" w:rsidRPr="00713726">
        <w:rPr>
          <w:lang w:eastAsia="zh-CN"/>
        </w:rPr>
        <w:t>6</w:t>
      </w:r>
      <w:r w:rsidRPr="00713726">
        <w:rPr>
          <w:lang w:eastAsia="zh-CN"/>
        </w:rPr>
        <w:t>.4.</w:t>
      </w:r>
      <w:r>
        <w:rPr>
          <w:lang w:eastAsia="zh-CN"/>
        </w:rPr>
        <w:t>3.6). The header is ignored by the receiver if the latter does not support the OLC-H feature.</w:t>
      </w:r>
    </w:p>
    <w:p w14:paraId="7910EA4E" w14:textId="77777777" w:rsidR="00F90BFA" w:rsidRDefault="00F90BFA" w:rsidP="00433CEF">
      <w:pPr>
        <w:pStyle w:val="Heading4"/>
        <w:rPr>
          <w:lang w:eastAsia="zh-CN"/>
        </w:rPr>
      </w:pPr>
      <w:bookmarkStart w:id="927" w:name="_Toc44847490"/>
      <w:bookmarkStart w:id="928" w:name="_Toc51845144"/>
      <w:bookmarkStart w:id="929" w:name="_Toc51845475"/>
      <w:bookmarkStart w:id="930" w:name="_Toc57017544"/>
      <w:bookmarkStart w:id="931" w:name="_Toc98266932"/>
      <w:r>
        <w:rPr>
          <w:lang w:eastAsia="zh-CN"/>
        </w:rPr>
        <w:t>6.4.3.3</w:t>
      </w:r>
      <w:r>
        <w:rPr>
          <w:lang w:eastAsia="zh-CN"/>
        </w:rPr>
        <w:tab/>
        <w:t>Frequency of Conveyance</w:t>
      </w:r>
      <w:bookmarkEnd w:id="925"/>
      <w:bookmarkEnd w:id="926"/>
      <w:bookmarkEnd w:id="927"/>
      <w:bookmarkEnd w:id="928"/>
      <w:bookmarkEnd w:id="929"/>
      <w:bookmarkEnd w:id="930"/>
      <w:bookmarkEnd w:id="931"/>
    </w:p>
    <w:p w14:paraId="18F9B145" w14:textId="77777777"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3E12578B" w14:textId="77777777" w:rsidR="00F90BFA" w:rsidRDefault="00F90BFA" w:rsidP="00F90BFA">
      <w:pPr>
        <w:pStyle w:val="B1"/>
      </w:pPr>
      <w:r>
        <w:t>-</w:t>
      </w:r>
      <w:r>
        <w:tab/>
        <w:t>the sender may convey the OCI towards a receiver only when the new/changed value has not already been conveyed to the given receiver;</w:t>
      </w:r>
    </w:p>
    <w:p w14:paraId="60B5412B" w14:textId="77777777" w:rsidR="00F90BFA" w:rsidRDefault="00F90BFA" w:rsidP="00F90BFA">
      <w:pPr>
        <w:pStyle w:val="B1"/>
        <w:rPr>
          <w:lang w:val="en-US"/>
        </w:rPr>
      </w:pPr>
      <w:r>
        <w:rPr>
          <w:lang w:val="en-US"/>
        </w:rPr>
        <w:t>-</w:t>
      </w:r>
      <w:r>
        <w:rPr>
          <w:lang w:val="en-US"/>
        </w:rPr>
        <w:tab/>
        <w:t>the sender may convey the OCI periodically;</w:t>
      </w:r>
    </w:p>
    <w:p w14:paraId="2491E803" w14:textId="77777777" w:rsidR="00F90BFA" w:rsidRPr="00C044ED" w:rsidRDefault="00F90BFA" w:rsidP="00F90BFA">
      <w:pPr>
        <w:pStyle w:val="B1"/>
      </w:pPr>
      <w:r>
        <w:t>-</w:t>
      </w:r>
      <w:r>
        <w:tab/>
        <w:t>the sender may convey the OCI towards a receiver to restart the OCI period of validity</w:t>
      </w:r>
      <w:r>
        <w:rPr>
          <w:lang w:val="en-US"/>
        </w:rPr>
        <w:t>.</w:t>
      </w:r>
    </w:p>
    <w:p w14:paraId="0C7E8952" w14:textId="77777777" w:rsidR="00F90BFA" w:rsidRDefault="00F90BFA" w:rsidP="00F90BFA">
      <w:r w:rsidRPr="00C829BE">
        <w:t>The sender may also implement a combination of one or more of the above approaches.</w:t>
      </w:r>
    </w:p>
    <w:p w14:paraId="6D66B42D" w14:textId="77777777" w:rsidR="00F90BFA" w:rsidRDefault="00F90BFA" w:rsidP="00433CEF">
      <w:pPr>
        <w:pStyle w:val="Heading4"/>
        <w:rPr>
          <w:lang w:eastAsia="zh-CN"/>
        </w:rPr>
      </w:pPr>
      <w:bookmarkStart w:id="932" w:name="_Toc35969982"/>
      <w:bookmarkStart w:id="933" w:name="_Toc36050776"/>
      <w:bookmarkStart w:id="934" w:name="_Toc44847491"/>
      <w:bookmarkStart w:id="935" w:name="_Toc51845145"/>
      <w:bookmarkStart w:id="936" w:name="_Toc51845476"/>
      <w:bookmarkStart w:id="937" w:name="_Toc57017545"/>
      <w:bookmarkStart w:id="938" w:name="_Toc98266933"/>
      <w:r>
        <w:rPr>
          <w:lang w:eastAsia="zh-CN"/>
        </w:rPr>
        <w:t>6.4.3.4</w:t>
      </w:r>
      <w:r>
        <w:rPr>
          <w:lang w:eastAsia="zh-CN"/>
        </w:rPr>
        <w:tab/>
        <w:t>Overload Control Information</w:t>
      </w:r>
      <w:bookmarkEnd w:id="932"/>
      <w:bookmarkEnd w:id="933"/>
      <w:bookmarkEnd w:id="934"/>
      <w:bookmarkEnd w:id="935"/>
      <w:bookmarkEnd w:id="936"/>
      <w:bookmarkEnd w:id="937"/>
      <w:bookmarkEnd w:id="938"/>
    </w:p>
    <w:p w14:paraId="181B14B1" w14:textId="77777777" w:rsidR="00F90BFA" w:rsidRDefault="00F90BFA" w:rsidP="00433CEF">
      <w:pPr>
        <w:pStyle w:val="Heading5"/>
        <w:rPr>
          <w:lang w:eastAsia="zh-CN"/>
        </w:rPr>
      </w:pPr>
      <w:bookmarkStart w:id="939" w:name="_Toc35969983"/>
      <w:bookmarkStart w:id="940" w:name="_Toc44847492"/>
      <w:bookmarkStart w:id="941" w:name="_Toc51845146"/>
      <w:bookmarkStart w:id="942" w:name="_Toc51845477"/>
      <w:bookmarkStart w:id="943" w:name="_Toc57017546"/>
      <w:bookmarkStart w:id="944" w:name="_Toc35969984"/>
      <w:bookmarkStart w:id="945" w:name="_Toc36050778"/>
      <w:bookmarkStart w:id="946" w:name="_Toc98266934"/>
      <w:r>
        <w:rPr>
          <w:lang w:eastAsia="zh-CN"/>
        </w:rPr>
        <w:t>6.4.3.4.1</w:t>
      </w:r>
      <w:r>
        <w:rPr>
          <w:lang w:eastAsia="zh-CN"/>
        </w:rPr>
        <w:tab/>
        <w:t>General Description</w:t>
      </w:r>
      <w:bookmarkEnd w:id="939"/>
      <w:bookmarkEnd w:id="940"/>
      <w:bookmarkEnd w:id="941"/>
      <w:bookmarkEnd w:id="942"/>
      <w:bookmarkEnd w:id="943"/>
      <w:bookmarkEnd w:id="946"/>
    </w:p>
    <w:p w14:paraId="61F584F8" w14:textId="77777777"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22FB008D" w14:textId="77777777" w:rsidR="00F90BFA" w:rsidRDefault="00F90BFA" w:rsidP="00F90BFA">
      <w:pPr>
        <w:pStyle w:val="B1"/>
        <w:rPr>
          <w:lang w:eastAsia="zh-CN"/>
        </w:rPr>
      </w:pPr>
      <w:r>
        <w:rPr>
          <w:lang w:eastAsia="zh-CN"/>
        </w:rPr>
        <w:lastRenderedPageBreak/>
        <w:t>-</w:t>
      </w:r>
      <w:r>
        <w:rPr>
          <w:lang w:eastAsia="zh-CN"/>
        </w:rPr>
        <w:tab/>
        <w:t>to report OCIs for an NF service instance, an NF service set and/or an NF instance;</w:t>
      </w:r>
    </w:p>
    <w:p w14:paraId="1250EEA0" w14:textId="77777777"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14:paraId="45DF3BF4" w14:textId="77777777"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14:paraId="200BD297" w14:textId="77777777" w:rsidR="00F90BFA" w:rsidRDefault="00F90BFA" w:rsidP="00F90BFA">
      <w:pPr>
        <w:rPr>
          <w:lang w:eastAsia="zh-CN"/>
        </w:rPr>
      </w:pPr>
      <w:r>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009AA142" w14:textId="77777777"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47290F8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0D44C05A" w14:textId="77777777"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2193FEA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459C60B2" w14:textId="77777777"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1B367052" w14:textId="77777777"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14:paraId="127FC399" w14:textId="48BBFA4E"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 xml:space="preserve">ric, OCI Period of Validity and Scope parameters (see </w:t>
      </w:r>
      <w:r w:rsidR="00EE3E2B">
        <w:rPr>
          <w:lang w:eastAsia="zh-CN"/>
        </w:rPr>
        <w:t>clause 6</w:t>
      </w:r>
      <w:r>
        <w:rPr>
          <w:lang w:eastAsia="zh-CN"/>
        </w:rPr>
        <w:t>.4.3.4.</w:t>
      </w:r>
      <w:r w:rsidRPr="008D17BB">
        <w:rPr>
          <w:lang w:eastAsia="zh-CN"/>
        </w:rPr>
        <w:t>2</w:t>
      </w:r>
      <w:r>
        <w:rPr>
          <w:lang w:eastAsia="zh-CN"/>
        </w:rPr>
        <w:t xml:space="preserve"> for the complete list of parameters).</w:t>
      </w:r>
    </w:p>
    <w:p w14:paraId="4A7F74D6" w14:textId="77777777" w:rsidR="00F90BFA" w:rsidRPr="00C829BE" w:rsidRDefault="00F90BFA" w:rsidP="00433CEF">
      <w:pPr>
        <w:pStyle w:val="Heading5"/>
        <w:rPr>
          <w:lang w:eastAsia="zh-CN"/>
        </w:rPr>
      </w:pPr>
      <w:bookmarkStart w:id="947" w:name="_Toc44847493"/>
      <w:bookmarkStart w:id="948" w:name="_Toc51845147"/>
      <w:bookmarkStart w:id="949" w:name="_Toc51845478"/>
      <w:bookmarkStart w:id="950" w:name="_Toc57017547"/>
      <w:bookmarkStart w:id="951" w:name="_Toc98266935"/>
      <w:r w:rsidRPr="00C829BE">
        <w:rPr>
          <w:lang w:eastAsia="zh-CN"/>
        </w:rPr>
        <w:t>6.4.</w:t>
      </w:r>
      <w:r>
        <w:rPr>
          <w:lang w:eastAsia="zh-CN"/>
        </w:rPr>
        <w:t>3.4.2</w:t>
      </w:r>
      <w:r w:rsidRPr="00C829BE">
        <w:rPr>
          <w:lang w:eastAsia="zh-CN"/>
        </w:rPr>
        <w:tab/>
        <w:t xml:space="preserve">Overload Control </w:t>
      </w:r>
      <w:r>
        <w:rPr>
          <w:lang w:eastAsia="zh-CN"/>
        </w:rPr>
        <w:t>Timestamp</w:t>
      </w:r>
      <w:bookmarkEnd w:id="944"/>
      <w:bookmarkEnd w:id="945"/>
      <w:bookmarkEnd w:id="947"/>
      <w:bookmarkEnd w:id="948"/>
      <w:bookmarkEnd w:id="949"/>
      <w:bookmarkEnd w:id="950"/>
      <w:bookmarkEnd w:id="951"/>
    </w:p>
    <w:p w14:paraId="16B20EAF" w14:textId="77777777"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47EA1A5A" w14:textId="77777777"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14:paraId="7B01D32C" w14:textId="77777777"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 xml:space="preserve">shall discard the </w:t>
      </w:r>
      <w:r>
        <w:rPr>
          <w:rFonts w:cs="Arial"/>
        </w:rPr>
        <w:lastRenderedPageBreak/>
        <w:t>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14:paraId="100F2F15" w14:textId="77777777"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14:paraId="318DE1EA" w14:textId="77777777" w:rsidR="00F90BFA" w:rsidRPr="00F236BD" w:rsidRDefault="00F90BFA" w:rsidP="00F90BFA">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B20AB12" w14:textId="77777777" w:rsidR="00F90BFA" w:rsidRPr="0026342D" w:rsidRDefault="00F90BFA" w:rsidP="00433CEF">
      <w:pPr>
        <w:pStyle w:val="Heading5"/>
        <w:rPr>
          <w:lang w:eastAsia="zh-CN"/>
        </w:rPr>
      </w:pPr>
      <w:bookmarkStart w:id="952" w:name="_Toc35969985"/>
      <w:bookmarkStart w:id="953" w:name="_Toc36050779"/>
      <w:bookmarkStart w:id="954" w:name="_Toc44847494"/>
      <w:bookmarkStart w:id="955" w:name="_Toc51845148"/>
      <w:bookmarkStart w:id="956" w:name="_Toc51845479"/>
      <w:bookmarkStart w:id="957" w:name="_Toc57017548"/>
      <w:bookmarkStart w:id="958" w:name="_Toc98266936"/>
      <w:r w:rsidRPr="0026342D">
        <w:rPr>
          <w:lang w:eastAsia="zh-CN"/>
        </w:rPr>
        <w:t>6.4.</w:t>
      </w:r>
      <w:r>
        <w:rPr>
          <w:lang w:eastAsia="zh-CN"/>
        </w:rPr>
        <w:t>3.4.3</w:t>
      </w:r>
      <w:r w:rsidRPr="0026342D">
        <w:rPr>
          <w:lang w:eastAsia="zh-CN"/>
        </w:rPr>
        <w:tab/>
      </w:r>
      <w:r>
        <w:rPr>
          <w:lang w:eastAsia="zh-CN"/>
        </w:rPr>
        <w:t>Overload Reduction Metric</w:t>
      </w:r>
      <w:bookmarkEnd w:id="952"/>
      <w:bookmarkEnd w:id="953"/>
      <w:bookmarkEnd w:id="954"/>
      <w:bookmarkEnd w:id="955"/>
      <w:bookmarkEnd w:id="956"/>
      <w:bookmarkEnd w:id="957"/>
      <w:bookmarkEnd w:id="958"/>
    </w:p>
    <w:p w14:paraId="1F4F9BF2" w14:textId="77777777"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14:paraId="4C1E548D" w14:textId="77777777"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14:paraId="429E838F" w14:textId="77777777"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14:paraId="5629D2B9" w14:textId="77777777" w:rsidR="00F90BFA" w:rsidRPr="00392F5E" w:rsidRDefault="00F90BFA" w:rsidP="00433CEF">
      <w:pPr>
        <w:pStyle w:val="Heading5"/>
        <w:rPr>
          <w:lang w:eastAsia="zh-CN"/>
        </w:rPr>
      </w:pPr>
      <w:bookmarkStart w:id="959" w:name="_Toc35969986"/>
      <w:bookmarkStart w:id="960" w:name="_Toc36050780"/>
      <w:bookmarkStart w:id="961" w:name="_Toc44847495"/>
      <w:bookmarkStart w:id="962" w:name="_Toc51845149"/>
      <w:bookmarkStart w:id="963" w:name="_Toc51845480"/>
      <w:bookmarkStart w:id="964" w:name="_Toc57017549"/>
      <w:bookmarkStart w:id="965" w:name="_Toc98266937"/>
      <w:r w:rsidRPr="00392F5E">
        <w:rPr>
          <w:lang w:eastAsia="zh-CN"/>
        </w:rPr>
        <w:t>6.4.</w:t>
      </w:r>
      <w:r>
        <w:rPr>
          <w:lang w:eastAsia="zh-CN"/>
        </w:rPr>
        <w:t>3.4.4</w:t>
      </w:r>
      <w:r w:rsidRPr="00392F5E">
        <w:rPr>
          <w:lang w:eastAsia="zh-CN"/>
        </w:rPr>
        <w:tab/>
        <w:t>Overload Control Period of Validity</w:t>
      </w:r>
      <w:bookmarkEnd w:id="959"/>
      <w:bookmarkEnd w:id="960"/>
      <w:bookmarkEnd w:id="961"/>
      <w:bookmarkEnd w:id="962"/>
      <w:bookmarkEnd w:id="963"/>
      <w:bookmarkEnd w:id="964"/>
      <w:bookmarkEnd w:id="965"/>
    </w:p>
    <w:p w14:paraId="1D85F1E1" w14:textId="77777777"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369D0314" w14:textId="77777777"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408BF4E6" w14:textId="77777777" w:rsidR="00F90BFA" w:rsidRPr="00392F5E" w:rsidRDefault="00F90BFA" w:rsidP="00F90BFA">
      <w:r w:rsidRPr="00392F5E">
        <w:t>The Period of Validity parameter achieves the following:</w:t>
      </w:r>
    </w:p>
    <w:p w14:paraId="543F0534" w14:textId="77777777" w:rsidR="00F90BFA" w:rsidRPr="00392F5E" w:rsidRDefault="00F90BFA" w:rsidP="00F90BFA">
      <w:pPr>
        <w:pStyle w:val="B1"/>
      </w:pPr>
      <w:r w:rsidRPr="00392F5E">
        <w:t>-</w:t>
      </w:r>
      <w:r>
        <w:tab/>
      </w:r>
      <w:bookmarkStart w:id="966" w:name="_Toc35969987"/>
      <w:bookmarkStart w:id="967"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14:paraId="10B77A14" w14:textId="77777777"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69D3111A" w14:textId="77777777" w:rsidR="00F90BFA" w:rsidRPr="00392F5E" w:rsidRDefault="00F90BFA" w:rsidP="00433CEF">
      <w:pPr>
        <w:pStyle w:val="Heading5"/>
        <w:rPr>
          <w:lang w:eastAsia="zh-CN"/>
        </w:rPr>
      </w:pPr>
      <w:bookmarkStart w:id="968" w:name="_Toc44847496"/>
      <w:bookmarkStart w:id="969" w:name="_Toc51845150"/>
      <w:bookmarkStart w:id="970" w:name="_Toc51845481"/>
      <w:bookmarkStart w:id="971" w:name="_Toc57017550"/>
      <w:bookmarkStart w:id="972" w:name="_Toc98266938"/>
      <w:r w:rsidRPr="00C829BE">
        <w:rPr>
          <w:lang w:eastAsia="zh-CN"/>
        </w:rPr>
        <w:t>6.4.</w:t>
      </w:r>
      <w:r>
        <w:rPr>
          <w:lang w:eastAsia="zh-CN"/>
        </w:rPr>
        <w:t>3.4.5</w:t>
      </w:r>
      <w:r w:rsidRPr="00392F5E">
        <w:rPr>
          <w:lang w:eastAsia="zh-CN"/>
        </w:rPr>
        <w:tab/>
      </w:r>
      <w:r>
        <w:rPr>
          <w:lang w:eastAsia="zh-CN"/>
        </w:rPr>
        <w:t>Scope of OCI</w:t>
      </w:r>
      <w:bookmarkEnd w:id="966"/>
      <w:bookmarkEnd w:id="967"/>
      <w:bookmarkEnd w:id="968"/>
      <w:bookmarkEnd w:id="969"/>
      <w:bookmarkEnd w:id="970"/>
      <w:bookmarkEnd w:id="971"/>
      <w:bookmarkEnd w:id="972"/>
    </w:p>
    <w:p w14:paraId="6144095B" w14:textId="77777777" w:rsidR="00F90BFA" w:rsidRDefault="00F90BFA" w:rsidP="00433CEF">
      <w:pPr>
        <w:pStyle w:val="H6"/>
        <w:rPr>
          <w:lang w:eastAsia="zh-CN"/>
        </w:rPr>
      </w:pPr>
      <w:bookmarkStart w:id="973" w:name="_Toc44847497"/>
      <w:bookmarkStart w:id="974" w:name="_Toc51845151"/>
      <w:bookmarkStart w:id="975" w:name="_Toc51845482"/>
      <w:bookmarkStart w:id="976" w:name="_Toc57017551"/>
      <w:bookmarkStart w:id="977" w:name="_Toc35969991"/>
      <w:bookmarkStart w:id="978" w:name="_Toc36050785"/>
      <w:r w:rsidRPr="00C829BE">
        <w:rPr>
          <w:lang w:eastAsia="zh-CN"/>
        </w:rPr>
        <w:t>6.4.</w:t>
      </w:r>
      <w:r>
        <w:rPr>
          <w:lang w:eastAsia="zh-CN"/>
        </w:rPr>
        <w:t>3.4.5.1</w:t>
      </w:r>
      <w:r>
        <w:rPr>
          <w:lang w:eastAsia="zh-CN"/>
        </w:rPr>
        <w:tab/>
      </w:r>
      <w:r>
        <w:rPr>
          <w:noProof/>
        </w:rPr>
        <w:t>Introduction</w:t>
      </w:r>
      <w:bookmarkEnd w:id="973"/>
      <w:bookmarkEnd w:id="974"/>
      <w:bookmarkEnd w:id="975"/>
      <w:bookmarkEnd w:id="976"/>
    </w:p>
    <w:p w14:paraId="0A27CC04" w14:textId="77777777"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14:paraId="33CA74C5" w14:textId="77777777"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14:paraId="78EE6FB2" w14:textId="77777777" w:rsidR="00F90BFA" w:rsidRDefault="00F90BFA" w:rsidP="00433CEF">
      <w:pPr>
        <w:pStyle w:val="H6"/>
        <w:rPr>
          <w:lang w:eastAsia="zh-CN"/>
        </w:rPr>
      </w:pPr>
      <w:bookmarkStart w:id="979" w:name="_Toc35969988"/>
      <w:bookmarkStart w:id="980" w:name="_Toc44847498"/>
      <w:bookmarkStart w:id="981" w:name="_Toc51845152"/>
      <w:bookmarkStart w:id="982" w:name="_Toc51845483"/>
      <w:bookmarkStart w:id="983" w:name="_Toc57017552"/>
      <w:r w:rsidRPr="00C829BE">
        <w:rPr>
          <w:lang w:eastAsia="zh-CN"/>
        </w:rPr>
        <w:lastRenderedPageBreak/>
        <w:t>6.4.</w:t>
      </w:r>
      <w:r>
        <w:rPr>
          <w:lang w:eastAsia="zh-CN"/>
        </w:rPr>
        <w:t>3.4.5.2</w:t>
      </w:r>
      <w:r>
        <w:rPr>
          <w:lang w:eastAsia="zh-CN"/>
        </w:rPr>
        <w:tab/>
      </w:r>
      <w:r>
        <w:rPr>
          <w:noProof/>
        </w:rPr>
        <w:t>Scope of OCI signalled by an NF Service Producer</w:t>
      </w:r>
      <w:bookmarkEnd w:id="979"/>
      <w:bookmarkEnd w:id="980"/>
      <w:bookmarkEnd w:id="981"/>
      <w:bookmarkEnd w:id="982"/>
      <w:bookmarkEnd w:id="983"/>
    </w:p>
    <w:p w14:paraId="6E400077" w14:textId="77777777" w:rsidR="00F90BFA" w:rsidRDefault="00F90BFA" w:rsidP="00433CEF">
      <w:pPr>
        <w:pStyle w:val="H6"/>
        <w:rPr>
          <w:lang w:eastAsia="zh-CN"/>
        </w:rPr>
      </w:pPr>
      <w:bookmarkStart w:id="984" w:name="_Toc44847499"/>
      <w:bookmarkStart w:id="985" w:name="_Toc51845153"/>
      <w:bookmarkStart w:id="986" w:name="_Toc51845484"/>
      <w:bookmarkStart w:id="987" w:name="_Toc57017553"/>
      <w:r w:rsidRPr="00C829BE">
        <w:rPr>
          <w:lang w:eastAsia="zh-CN"/>
        </w:rPr>
        <w:t>6.4.</w:t>
      </w:r>
      <w:r>
        <w:rPr>
          <w:lang w:eastAsia="zh-CN"/>
        </w:rPr>
        <w:t>3.4.5.2.1</w:t>
      </w:r>
      <w:r>
        <w:rPr>
          <w:lang w:eastAsia="zh-CN"/>
        </w:rPr>
        <w:tab/>
      </w:r>
      <w:r>
        <w:rPr>
          <w:noProof/>
        </w:rPr>
        <w:t>General</w:t>
      </w:r>
      <w:bookmarkEnd w:id="984"/>
      <w:bookmarkEnd w:id="985"/>
      <w:bookmarkEnd w:id="986"/>
      <w:bookmarkEnd w:id="987"/>
    </w:p>
    <w:p w14:paraId="285EB85D" w14:textId="77777777"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14:paraId="54D38740" w14:textId="77777777" w:rsidR="00F90BFA" w:rsidRDefault="00F90BFA" w:rsidP="00F90BFA">
      <w:pPr>
        <w:pStyle w:val="TH"/>
      </w:pPr>
      <w:r w:rsidRPr="000B63FD">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3E1E1711" w14:textId="77777777" w:rsidTr="00307A61">
        <w:tc>
          <w:tcPr>
            <w:tcW w:w="1555" w:type="dxa"/>
            <w:shd w:val="clear" w:color="auto" w:fill="auto"/>
          </w:tcPr>
          <w:p w14:paraId="51F87652" w14:textId="77777777" w:rsidR="00F90BFA" w:rsidRDefault="00F90BFA" w:rsidP="006254F7">
            <w:pPr>
              <w:pStyle w:val="TAH"/>
              <w:rPr>
                <w:lang w:eastAsia="zh-CN"/>
              </w:rPr>
            </w:pPr>
            <w:r>
              <w:rPr>
                <w:lang w:eastAsia="zh-CN"/>
              </w:rPr>
              <w:t>Parameter</w:t>
            </w:r>
          </w:p>
        </w:tc>
        <w:tc>
          <w:tcPr>
            <w:tcW w:w="1559" w:type="dxa"/>
            <w:shd w:val="clear" w:color="auto" w:fill="auto"/>
          </w:tcPr>
          <w:p w14:paraId="43DFF9FC" w14:textId="77777777" w:rsidR="00F90BFA" w:rsidRDefault="00F90BFA" w:rsidP="006254F7">
            <w:pPr>
              <w:pStyle w:val="TAH"/>
              <w:rPr>
                <w:lang w:eastAsia="zh-CN"/>
              </w:rPr>
            </w:pPr>
            <w:r>
              <w:rPr>
                <w:lang w:eastAsia="zh-CN"/>
              </w:rPr>
              <w:t>Value</w:t>
            </w:r>
          </w:p>
        </w:tc>
        <w:tc>
          <w:tcPr>
            <w:tcW w:w="3544" w:type="dxa"/>
            <w:shd w:val="clear" w:color="auto" w:fill="auto"/>
          </w:tcPr>
          <w:p w14:paraId="02861C5B" w14:textId="77777777"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14:paraId="6DFA806F" w14:textId="77777777" w:rsidR="00F90BFA" w:rsidRDefault="00F90BFA" w:rsidP="006254F7">
            <w:pPr>
              <w:pStyle w:val="TAH"/>
              <w:rPr>
                <w:lang w:eastAsia="zh-CN"/>
              </w:rPr>
            </w:pPr>
            <w:r>
              <w:rPr>
                <w:lang w:eastAsia="zh-CN"/>
              </w:rPr>
              <w:t>Examples</w:t>
            </w:r>
          </w:p>
        </w:tc>
      </w:tr>
      <w:tr w:rsidR="00307A61" w14:paraId="73C430F3" w14:textId="77777777" w:rsidTr="00307A61">
        <w:tc>
          <w:tcPr>
            <w:tcW w:w="1555" w:type="dxa"/>
            <w:shd w:val="clear" w:color="auto" w:fill="auto"/>
          </w:tcPr>
          <w:p w14:paraId="2367B195"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5C1462C4"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151DD78A"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34E296E9"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9AF69B2" w14:textId="77777777" w:rsidTr="00307A61">
        <w:tc>
          <w:tcPr>
            <w:tcW w:w="1555" w:type="dxa"/>
            <w:shd w:val="clear" w:color="auto" w:fill="auto"/>
          </w:tcPr>
          <w:p w14:paraId="4896BEFB"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5A2981D1" w14:textId="77777777" w:rsidR="00F90BFA" w:rsidRDefault="00F90BFA" w:rsidP="006254F7">
            <w:pPr>
              <w:pStyle w:val="TAL"/>
              <w:rPr>
                <w:lang w:eastAsia="zh-CN"/>
              </w:rPr>
            </w:pPr>
            <w:r>
              <w:rPr>
                <w:lang w:eastAsia="zh-CN"/>
              </w:rPr>
              <w:t>NF Set ID</w:t>
            </w:r>
          </w:p>
        </w:tc>
        <w:tc>
          <w:tcPr>
            <w:tcW w:w="3544" w:type="dxa"/>
            <w:shd w:val="clear" w:color="auto" w:fill="auto"/>
          </w:tcPr>
          <w:p w14:paraId="05661894"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38C99D9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6BEEE842" w14:textId="77777777" w:rsidTr="00307A61">
        <w:tc>
          <w:tcPr>
            <w:tcW w:w="1555" w:type="dxa"/>
            <w:shd w:val="clear" w:color="auto" w:fill="auto"/>
          </w:tcPr>
          <w:p w14:paraId="4976A236"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739D592"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30C327B8"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49D783FA" w14:textId="77777777" w:rsidR="00F90BFA" w:rsidRPr="00590254" w:rsidRDefault="00F90BFA" w:rsidP="006254F7">
            <w:pPr>
              <w:pStyle w:val="TAL"/>
              <w:rPr>
                <w:lang w:eastAsia="zh-CN"/>
              </w:rPr>
            </w:pPr>
            <w:r>
              <w:rPr>
                <w:lang w:eastAsia="zh-CN"/>
              </w:rPr>
              <w:t>NF-Service-Instance: serv1.smf1</w:t>
            </w:r>
          </w:p>
        </w:tc>
      </w:tr>
      <w:tr w:rsidR="00307A61" w14:paraId="6351401E" w14:textId="77777777" w:rsidTr="00307A61">
        <w:tc>
          <w:tcPr>
            <w:tcW w:w="1555" w:type="dxa"/>
            <w:shd w:val="clear" w:color="auto" w:fill="auto"/>
          </w:tcPr>
          <w:p w14:paraId="47510F08" w14:textId="77777777" w:rsidR="00F90BFA" w:rsidRDefault="00F90BFA" w:rsidP="006254F7">
            <w:pPr>
              <w:pStyle w:val="TAL"/>
              <w:rPr>
                <w:lang w:eastAsia="zh-CN"/>
              </w:rPr>
            </w:pPr>
            <w:r>
              <w:rPr>
                <w:lang w:eastAsia="zh-CN"/>
              </w:rPr>
              <w:t>NF-Service-Set</w:t>
            </w:r>
          </w:p>
        </w:tc>
        <w:tc>
          <w:tcPr>
            <w:tcW w:w="1559" w:type="dxa"/>
            <w:shd w:val="clear" w:color="auto" w:fill="auto"/>
          </w:tcPr>
          <w:p w14:paraId="0BBA84D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0D870B45"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10C7FD6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3F15A7B9" w14:textId="77777777" w:rsidR="00F90BFA" w:rsidRDefault="00F90BFA" w:rsidP="00F90BFA"/>
    <w:p w14:paraId="3CD04278" w14:textId="77777777" w:rsidR="00F90BFA" w:rsidRDefault="00F90BFA" w:rsidP="00433CEF">
      <w:pPr>
        <w:pStyle w:val="H6"/>
        <w:rPr>
          <w:lang w:eastAsia="zh-CN"/>
        </w:rPr>
      </w:pPr>
      <w:bookmarkStart w:id="988" w:name="_Toc44847500"/>
      <w:bookmarkStart w:id="989" w:name="_Toc51845154"/>
      <w:bookmarkStart w:id="990" w:name="_Toc51845485"/>
      <w:bookmarkStart w:id="991" w:name="_Toc57017554"/>
      <w:bookmarkStart w:id="992"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88"/>
      <w:bookmarkEnd w:id="989"/>
      <w:bookmarkEnd w:id="990"/>
      <w:bookmarkEnd w:id="991"/>
    </w:p>
    <w:bookmarkEnd w:id="992"/>
    <w:p w14:paraId="1C92BC67" w14:textId="77777777" w:rsidR="00F90BFA" w:rsidRDefault="00F90BFA" w:rsidP="00F90BFA">
      <w:r>
        <w:t>It is optional for the SMF to support S-NSSAI/DNN based overload control. When supported, the following requirements shall apply.</w:t>
      </w:r>
    </w:p>
    <w:p w14:paraId="445287D8" w14:textId="77777777"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14:paraId="2D324DCD" w14:textId="77777777"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14:paraId="7DDF6D43" w14:textId="77777777"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14:paraId="7F6FA197" w14:textId="77777777" w:rsidR="00F90BFA" w:rsidRDefault="00F90BFA" w:rsidP="00F90BFA">
      <w:pPr>
        <w:pStyle w:val="B1"/>
      </w:pPr>
      <w:r>
        <w:t>-</w:t>
      </w:r>
      <w:r>
        <w:tab/>
        <w:t>the DNN parameter, indicating one or more associated DNN values</w:t>
      </w:r>
      <w:r w:rsidRPr="008A48DE">
        <w:t xml:space="preserve"> </w:t>
      </w:r>
      <w:r>
        <w:t>from the indicated S-NSSAI(s).</w:t>
      </w:r>
    </w:p>
    <w:p w14:paraId="7897209A" w14:textId="77777777"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14:paraId="58CAB2CC" w14:textId="77777777" w:rsidR="00F90BFA" w:rsidRDefault="00F90BFA" w:rsidP="00F90BFA">
      <w:pPr>
        <w:rPr>
          <w:lang w:eastAsia="zh-CN"/>
        </w:rPr>
      </w:pPr>
      <w:r>
        <w:t xml:space="preserve">See Table </w:t>
      </w:r>
      <w:r w:rsidRPr="00C829BE">
        <w:rPr>
          <w:lang w:eastAsia="zh-CN"/>
        </w:rPr>
        <w:t>6.4.</w:t>
      </w:r>
      <w:r>
        <w:rPr>
          <w:lang w:eastAsia="zh-CN"/>
        </w:rPr>
        <w:t>3.4.5.2.2-1.</w:t>
      </w:r>
    </w:p>
    <w:p w14:paraId="733A29E0" w14:textId="77777777"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0AAC4016" w14:textId="77777777" w:rsidTr="00307A61">
        <w:tc>
          <w:tcPr>
            <w:tcW w:w="1555" w:type="dxa"/>
            <w:shd w:val="clear" w:color="auto" w:fill="auto"/>
          </w:tcPr>
          <w:p w14:paraId="19657A8D" w14:textId="77777777" w:rsidR="00F90BFA" w:rsidRDefault="00F90BFA" w:rsidP="006254F7">
            <w:pPr>
              <w:pStyle w:val="TAH"/>
              <w:rPr>
                <w:lang w:eastAsia="zh-CN"/>
              </w:rPr>
            </w:pPr>
            <w:r>
              <w:rPr>
                <w:lang w:eastAsia="zh-CN"/>
              </w:rPr>
              <w:t>Parameter</w:t>
            </w:r>
          </w:p>
        </w:tc>
        <w:tc>
          <w:tcPr>
            <w:tcW w:w="1559" w:type="dxa"/>
            <w:shd w:val="clear" w:color="auto" w:fill="auto"/>
          </w:tcPr>
          <w:p w14:paraId="651B3695" w14:textId="77777777" w:rsidR="00F90BFA" w:rsidRDefault="00F90BFA" w:rsidP="006254F7">
            <w:pPr>
              <w:pStyle w:val="TAH"/>
              <w:rPr>
                <w:lang w:eastAsia="zh-CN"/>
              </w:rPr>
            </w:pPr>
            <w:r>
              <w:rPr>
                <w:lang w:eastAsia="zh-CN"/>
              </w:rPr>
              <w:t>Value</w:t>
            </w:r>
          </w:p>
        </w:tc>
        <w:tc>
          <w:tcPr>
            <w:tcW w:w="3544" w:type="dxa"/>
            <w:shd w:val="clear" w:color="auto" w:fill="auto"/>
          </w:tcPr>
          <w:p w14:paraId="6009D748" w14:textId="77777777"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14:paraId="7494C73C" w14:textId="77777777" w:rsidR="00F90BFA" w:rsidRDefault="00F90BFA" w:rsidP="006254F7">
            <w:pPr>
              <w:pStyle w:val="TAH"/>
              <w:rPr>
                <w:lang w:eastAsia="zh-CN"/>
              </w:rPr>
            </w:pPr>
            <w:r>
              <w:rPr>
                <w:lang w:eastAsia="zh-CN"/>
              </w:rPr>
              <w:t>Examples</w:t>
            </w:r>
          </w:p>
        </w:tc>
      </w:tr>
      <w:tr w:rsidR="00307A61" w14:paraId="4629E41E" w14:textId="77777777" w:rsidTr="00307A61">
        <w:trPr>
          <w:trHeight w:val="828"/>
        </w:trPr>
        <w:tc>
          <w:tcPr>
            <w:tcW w:w="1555" w:type="dxa"/>
            <w:shd w:val="clear" w:color="auto" w:fill="auto"/>
          </w:tcPr>
          <w:p w14:paraId="0D234611" w14:textId="77777777" w:rsidR="00F90BFA" w:rsidRDefault="00F90BFA" w:rsidP="006254F7">
            <w:pPr>
              <w:pStyle w:val="TAL"/>
              <w:rPr>
                <w:lang w:eastAsia="zh-CN"/>
              </w:rPr>
            </w:pPr>
            <w:r>
              <w:rPr>
                <w:lang w:eastAsia="zh-CN"/>
              </w:rPr>
              <w:t>S-NSSAI</w:t>
            </w:r>
          </w:p>
          <w:p w14:paraId="1D43A4E3" w14:textId="77777777" w:rsidR="00F90BFA" w:rsidRPr="00590254" w:rsidRDefault="00F90BFA" w:rsidP="006254F7">
            <w:pPr>
              <w:pStyle w:val="TAL"/>
              <w:rPr>
                <w:lang w:eastAsia="zh-CN"/>
              </w:rPr>
            </w:pPr>
          </w:p>
        </w:tc>
        <w:tc>
          <w:tcPr>
            <w:tcW w:w="1559" w:type="dxa"/>
            <w:shd w:val="clear" w:color="auto" w:fill="auto"/>
          </w:tcPr>
          <w:p w14:paraId="47196079"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396CACA" w14:textId="77777777" w:rsidR="00F90BFA" w:rsidRDefault="00F90BFA" w:rsidP="006254F7">
            <w:pPr>
              <w:pStyle w:val="TAL"/>
              <w:rPr>
                <w:lang w:eastAsia="zh-CN"/>
              </w:rPr>
            </w:pPr>
          </w:p>
          <w:p w14:paraId="3AEE7024"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14:paraId="6850D6DD" w14:textId="77777777" w:rsidR="00F90BFA" w:rsidRDefault="00F90BFA" w:rsidP="006254F7">
            <w:pPr>
              <w:pStyle w:val="TAL"/>
              <w:rPr>
                <w:lang w:eastAsia="zh-CN"/>
              </w:rPr>
            </w:pPr>
          </w:p>
        </w:tc>
        <w:tc>
          <w:tcPr>
            <w:tcW w:w="3118" w:type="dxa"/>
            <w:vMerge w:val="restart"/>
            <w:shd w:val="clear" w:color="auto" w:fill="auto"/>
          </w:tcPr>
          <w:p w14:paraId="004FC890" w14:textId="77777777" w:rsidR="00F90BFA" w:rsidRDefault="00F90BFA" w:rsidP="006254F7">
            <w:pPr>
              <w:pStyle w:val="TAL"/>
              <w:rPr>
                <w:lang w:eastAsia="zh-CN"/>
              </w:rPr>
            </w:pPr>
          </w:p>
          <w:p w14:paraId="0FCDDB7C"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6769ED1A"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65B9EA79" w14:textId="77777777" w:rsidR="00F90BFA" w:rsidRPr="00590254" w:rsidRDefault="00F90BFA" w:rsidP="006254F7">
            <w:pPr>
              <w:pStyle w:val="TAL"/>
              <w:rPr>
                <w:lang w:eastAsia="zh-CN"/>
              </w:rPr>
            </w:pPr>
          </w:p>
          <w:p w14:paraId="286502D1" w14:textId="77777777" w:rsidR="00F90BFA" w:rsidRPr="00590254" w:rsidRDefault="00F90BFA" w:rsidP="006254F7">
            <w:pPr>
              <w:pStyle w:val="TAL"/>
              <w:rPr>
                <w:lang w:eastAsia="zh-CN"/>
              </w:rPr>
            </w:pPr>
          </w:p>
        </w:tc>
      </w:tr>
      <w:tr w:rsidR="00307A61" w14:paraId="0BA534FE" w14:textId="77777777" w:rsidTr="00307A61">
        <w:trPr>
          <w:trHeight w:val="828"/>
        </w:trPr>
        <w:tc>
          <w:tcPr>
            <w:tcW w:w="1555" w:type="dxa"/>
            <w:shd w:val="clear" w:color="auto" w:fill="auto"/>
          </w:tcPr>
          <w:p w14:paraId="502124B8" w14:textId="77777777" w:rsidR="00F90BFA" w:rsidRDefault="00F90BFA" w:rsidP="006254F7">
            <w:pPr>
              <w:pStyle w:val="TAL"/>
              <w:rPr>
                <w:lang w:eastAsia="zh-CN"/>
              </w:rPr>
            </w:pPr>
            <w:r>
              <w:rPr>
                <w:lang w:eastAsia="zh-CN"/>
              </w:rPr>
              <w:t>DNN</w:t>
            </w:r>
          </w:p>
          <w:p w14:paraId="228A8E2C" w14:textId="77777777" w:rsidR="00F90BFA" w:rsidRPr="00590254" w:rsidRDefault="00F90BFA" w:rsidP="006254F7">
            <w:pPr>
              <w:pStyle w:val="TAL"/>
              <w:rPr>
                <w:lang w:eastAsia="zh-CN"/>
              </w:rPr>
            </w:pPr>
          </w:p>
        </w:tc>
        <w:tc>
          <w:tcPr>
            <w:tcW w:w="1559" w:type="dxa"/>
            <w:shd w:val="clear" w:color="auto" w:fill="auto"/>
          </w:tcPr>
          <w:p w14:paraId="387CF3F8"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2CA83D99" w14:textId="77777777" w:rsidR="00F90BFA" w:rsidRDefault="00F90BFA" w:rsidP="006254F7">
            <w:pPr>
              <w:pStyle w:val="TAL"/>
              <w:rPr>
                <w:lang w:eastAsia="zh-CN"/>
              </w:rPr>
            </w:pPr>
          </w:p>
        </w:tc>
        <w:tc>
          <w:tcPr>
            <w:tcW w:w="3118" w:type="dxa"/>
            <w:vMerge/>
            <w:shd w:val="clear" w:color="auto" w:fill="auto"/>
          </w:tcPr>
          <w:p w14:paraId="4D4FDB84" w14:textId="77777777" w:rsidR="00F90BFA" w:rsidRPr="00590254" w:rsidRDefault="00F90BFA" w:rsidP="006254F7">
            <w:pPr>
              <w:pStyle w:val="TAL"/>
              <w:rPr>
                <w:lang w:eastAsia="zh-CN"/>
              </w:rPr>
            </w:pPr>
          </w:p>
        </w:tc>
      </w:tr>
      <w:tr w:rsidR="00307A61" w14:paraId="6D69E523" w14:textId="77777777" w:rsidTr="00307A61">
        <w:tc>
          <w:tcPr>
            <w:tcW w:w="9776" w:type="dxa"/>
            <w:gridSpan w:val="4"/>
            <w:shd w:val="clear" w:color="auto" w:fill="auto"/>
          </w:tcPr>
          <w:p w14:paraId="5BEEA62D"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14:paraId="128852EC" w14:textId="77777777" w:rsidR="00F90BFA" w:rsidRDefault="00F90BFA" w:rsidP="00F90BFA">
      <w:pPr>
        <w:pStyle w:val="B1"/>
      </w:pPr>
    </w:p>
    <w:p w14:paraId="12E1EE18" w14:textId="77777777" w:rsidR="00F90BFA" w:rsidRDefault="00F90BFA" w:rsidP="00F90BFA">
      <w:pPr>
        <w:rPr>
          <w:noProof/>
        </w:rPr>
      </w:pPr>
      <w:r>
        <w:lastRenderedPageBreak/>
        <w:t xml:space="preserve">An SMF shall advertise </w:t>
      </w:r>
      <w:r>
        <w:rPr>
          <w:noProof/>
        </w:rPr>
        <w:t>S-NSSAI/DNN based overload control for at most 10 DNNs.</w:t>
      </w:r>
    </w:p>
    <w:p w14:paraId="0077D7B4" w14:textId="77777777"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14:paraId="109AC4B9" w14:textId="77777777" w:rsidR="00F90BFA" w:rsidRDefault="00F90BFA" w:rsidP="00F90BFA">
      <w:r>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14:paraId="1C79A6C1" w14:textId="77777777"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14:paraId="01FF0C47" w14:textId="77777777" w:rsidR="00F90BFA" w:rsidRDefault="00F90BFA" w:rsidP="00433CEF">
      <w:pPr>
        <w:pStyle w:val="H6"/>
        <w:rPr>
          <w:lang w:eastAsia="zh-CN"/>
        </w:rPr>
      </w:pPr>
      <w:bookmarkStart w:id="993" w:name="_Toc44847501"/>
      <w:bookmarkStart w:id="994" w:name="_Toc51845155"/>
      <w:bookmarkStart w:id="995" w:name="_Toc51845486"/>
      <w:bookmarkStart w:id="996" w:name="_Toc57017555"/>
      <w:r w:rsidRPr="00C829BE">
        <w:rPr>
          <w:lang w:eastAsia="zh-CN"/>
        </w:rPr>
        <w:t>6.4.</w:t>
      </w:r>
      <w:r>
        <w:rPr>
          <w:lang w:eastAsia="zh-CN"/>
        </w:rPr>
        <w:t>3.4.5.3</w:t>
      </w:r>
      <w:r>
        <w:rPr>
          <w:lang w:eastAsia="zh-CN"/>
        </w:rPr>
        <w:tab/>
      </w:r>
      <w:r>
        <w:rPr>
          <w:noProof/>
        </w:rPr>
        <w:t>Scope of OCI signalled by an NF Service Consumer</w:t>
      </w:r>
      <w:bookmarkEnd w:id="993"/>
      <w:bookmarkEnd w:id="994"/>
      <w:bookmarkEnd w:id="995"/>
      <w:bookmarkEnd w:id="996"/>
    </w:p>
    <w:p w14:paraId="3086A692" w14:textId="77777777"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14:paraId="38B0F5A9" w14:textId="77777777"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2FC6CE30" w14:textId="77777777" w:rsidTr="00307A61">
        <w:tc>
          <w:tcPr>
            <w:tcW w:w="1555" w:type="dxa"/>
            <w:shd w:val="clear" w:color="auto" w:fill="auto"/>
          </w:tcPr>
          <w:p w14:paraId="77CD3995" w14:textId="77777777" w:rsidR="00F90BFA" w:rsidRDefault="00F90BFA" w:rsidP="006254F7">
            <w:pPr>
              <w:pStyle w:val="TAH"/>
              <w:rPr>
                <w:lang w:eastAsia="zh-CN"/>
              </w:rPr>
            </w:pPr>
            <w:r>
              <w:rPr>
                <w:lang w:eastAsia="zh-CN"/>
              </w:rPr>
              <w:t>Parameter</w:t>
            </w:r>
          </w:p>
        </w:tc>
        <w:tc>
          <w:tcPr>
            <w:tcW w:w="1559" w:type="dxa"/>
            <w:shd w:val="clear" w:color="auto" w:fill="auto"/>
          </w:tcPr>
          <w:p w14:paraId="172701EB" w14:textId="77777777" w:rsidR="00F90BFA" w:rsidRDefault="00F90BFA" w:rsidP="006254F7">
            <w:pPr>
              <w:pStyle w:val="TAH"/>
              <w:rPr>
                <w:lang w:eastAsia="zh-CN"/>
              </w:rPr>
            </w:pPr>
            <w:r>
              <w:rPr>
                <w:lang w:eastAsia="zh-CN"/>
              </w:rPr>
              <w:t>Value</w:t>
            </w:r>
          </w:p>
        </w:tc>
        <w:tc>
          <w:tcPr>
            <w:tcW w:w="3544" w:type="dxa"/>
            <w:shd w:val="clear" w:color="auto" w:fill="auto"/>
          </w:tcPr>
          <w:p w14:paraId="4E81405A"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4F8EAE70" w14:textId="77777777" w:rsidR="00F90BFA" w:rsidRDefault="00F90BFA" w:rsidP="006254F7">
            <w:pPr>
              <w:pStyle w:val="TAH"/>
              <w:rPr>
                <w:lang w:eastAsia="zh-CN"/>
              </w:rPr>
            </w:pPr>
            <w:r>
              <w:rPr>
                <w:lang w:eastAsia="zh-CN"/>
              </w:rPr>
              <w:t>Examples</w:t>
            </w:r>
          </w:p>
        </w:tc>
      </w:tr>
      <w:tr w:rsidR="00307A61" w:rsidRPr="00047D85" w14:paraId="4C14D7CB" w14:textId="77777777" w:rsidTr="00307A61">
        <w:tc>
          <w:tcPr>
            <w:tcW w:w="1555" w:type="dxa"/>
            <w:shd w:val="clear" w:color="auto" w:fill="auto"/>
          </w:tcPr>
          <w:p w14:paraId="78E0D68F" w14:textId="77777777" w:rsidR="00F90BFA" w:rsidRPr="00590254" w:rsidRDefault="00F90BFA" w:rsidP="006254F7">
            <w:pPr>
              <w:pStyle w:val="TAL"/>
              <w:rPr>
                <w:lang w:eastAsia="zh-CN"/>
              </w:rPr>
            </w:pPr>
            <w:r>
              <w:rPr>
                <w:lang w:eastAsia="zh-CN"/>
              </w:rPr>
              <w:t>Callback-Uri</w:t>
            </w:r>
          </w:p>
        </w:tc>
        <w:tc>
          <w:tcPr>
            <w:tcW w:w="1559" w:type="dxa"/>
            <w:shd w:val="clear" w:color="auto" w:fill="auto"/>
          </w:tcPr>
          <w:p w14:paraId="649424F5" w14:textId="77777777"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14:paraId="225AB255" w14:textId="77777777" w:rsidR="00F90BFA" w:rsidRDefault="00F90BFA" w:rsidP="006254F7">
            <w:pPr>
              <w:pStyle w:val="TAL"/>
              <w:rPr>
                <w:lang w:eastAsia="zh-CN"/>
              </w:rPr>
            </w:pPr>
            <w:r>
              <w:rPr>
                <w:lang w:eastAsia="zh-CN"/>
              </w:rPr>
              <w:t>All notifications (or callbacks) with a notification (or callback) URI matching the Callback-Uri parameter value.</w:t>
            </w:r>
          </w:p>
          <w:p w14:paraId="0C782CDE" w14:textId="77777777" w:rsidR="00F90BFA" w:rsidRDefault="00F90BFA" w:rsidP="006254F7">
            <w:pPr>
              <w:pStyle w:val="TAL"/>
              <w:rPr>
                <w:lang w:eastAsia="zh-CN"/>
              </w:rPr>
            </w:pPr>
          </w:p>
          <w:p w14:paraId="795DE6C9" w14:textId="77777777" w:rsidR="00F90BFA" w:rsidRDefault="00F90BFA" w:rsidP="006254F7">
            <w:pPr>
              <w:pStyle w:val="TAL"/>
              <w:rPr>
                <w:lang w:eastAsia="zh-CN"/>
              </w:rPr>
            </w:pPr>
            <w:r>
              <w:rPr>
                <w:lang w:eastAsia="zh-CN"/>
              </w:rPr>
              <w:t>(NOTE 1)</w:t>
            </w:r>
          </w:p>
        </w:tc>
        <w:tc>
          <w:tcPr>
            <w:tcW w:w="3118" w:type="dxa"/>
            <w:shd w:val="clear" w:color="auto" w:fill="auto"/>
          </w:tcPr>
          <w:p w14:paraId="226B9852" w14:textId="77777777" w:rsidR="00F90BFA" w:rsidRDefault="00F90BFA" w:rsidP="006254F7">
            <w:pPr>
              <w:pStyle w:val="TAL"/>
              <w:rPr>
                <w:lang w:eastAsia="zh-CN"/>
              </w:rPr>
            </w:pPr>
            <w:r>
              <w:rPr>
                <w:lang w:eastAsia="zh-CN"/>
              </w:rPr>
              <w:t xml:space="preserve">Callback-Uri: </w:t>
            </w:r>
            <w:r w:rsidRPr="00307A61">
              <w:rPr>
                <w:color w:val="44546A"/>
                <w:kern w:val="24"/>
                <w:sz w:val="32"/>
                <w:szCs w:val="32"/>
              </w:rPr>
              <w:t xml:space="preserve"> </w:t>
            </w:r>
            <w:r w:rsidRPr="002012DA">
              <w:t>https://pcf12.operator.com</w:t>
            </w:r>
          </w:p>
          <w:p w14:paraId="14BF3977" w14:textId="77777777" w:rsidR="00F90BFA" w:rsidRDefault="00F90BFA" w:rsidP="006254F7">
            <w:pPr>
              <w:pStyle w:val="TAL"/>
              <w:rPr>
                <w:lang w:eastAsia="zh-CN"/>
              </w:rPr>
            </w:pPr>
          </w:p>
          <w:p w14:paraId="070C3C23" w14:textId="77777777" w:rsidR="00F90BFA" w:rsidRDefault="00F90BFA" w:rsidP="006254F7">
            <w:pPr>
              <w:pStyle w:val="TAL"/>
              <w:rPr>
                <w:lang w:eastAsia="zh-CN"/>
              </w:rPr>
            </w:pPr>
            <w:r>
              <w:rPr>
                <w:lang w:eastAsia="zh-CN"/>
              </w:rPr>
              <w:t>Callback-Uri:</w:t>
            </w:r>
            <w:r w:rsidRPr="00307A61">
              <w:rPr>
                <w:color w:val="44546A"/>
                <w:kern w:val="24"/>
                <w:sz w:val="32"/>
                <w:szCs w:val="32"/>
              </w:rPr>
              <w:t xml:space="preserve"> </w:t>
            </w:r>
            <w:r w:rsidRPr="00CC286A">
              <w:rPr>
                <w:lang w:eastAsia="zh-CN"/>
              </w:rPr>
              <w:t>https://pcf12.operator.com/serviceY</w:t>
            </w:r>
          </w:p>
          <w:p w14:paraId="7B6BBD23" w14:textId="77777777" w:rsidR="00F90BFA" w:rsidRDefault="00F90BFA" w:rsidP="006254F7">
            <w:pPr>
              <w:pStyle w:val="TAL"/>
              <w:rPr>
                <w:lang w:eastAsia="zh-CN"/>
              </w:rPr>
            </w:pPr>
          </w:p>
          <w:p w14:paraId="6F43F148" w14:textId="77777777" w:rsidR="00F90BFA" w:rsidRDefault="00F90BFA" w:rsidP="006254F7">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14:paraId="1C8C43E1" w14:textId="77777777" w:rsidR="00F90BFA" w:rsidRPr="00FB7060" w:rsidRDefault="00F90BFA" w:rsidP="006254F7">
            <w:pPr>
              <w:pStyle w:val="TAL"/>
              <w:rPr>
                <w:lang w:eastAsia="zh-CN"/>
              </w:rPr>
            </w:pPr>
          </w:p>
        </w:tc>
      </w:tr>
      <w:tr w:rsidR="00307A61" w14:paraId="619BB6A8" w14:textId="77777777" w:rsidTr="00307A61">
        <w:tc>
          <w:tcPr>
            <w:tcW w:w="1555" w:type="dxa"/>
            <w:shd w:val="clear" w:color="auto" w:fill="auto"/>
          </w:tcPr>
          <w:p w14:paraId="56A7646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6EC3C591"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677F3912" w14:textId="77777777" w:rsidR="00F90BFA" w:rsidRDefault="00F90BFA" w:rsidP="006254F7">
            <w:pPr>
              <w:pStyle w:val="TAL"/>
              <w:rPr>
                <w:lang w:eastAsia="zh-CN"/>
              </w:rPr>
            </w:pPr>
            <w:r>
              <w:rPr>
                <w:lang w:eastAsia="zh-CN"/>
              </w:rPr>
              <w:t>All notifications (or callbacks) bound to:</w:t>
            </w:r>
          </w:p>
          <w:p w14:paraId="16BD48E0" w14:textId="77777777" w:rsidR="00F90BFA" w:rsidRPr="00307A61" w:rsidRDefault="00F90BFA" w:rsidP="006254F7">
            <w:pPr>
              <w:pStyle w:val="B1"/>
              <w:rPr>
                <w:rFonts w:ascii="Arial" w:hAnsi="Arial"/>
                <w:sz w:val="18"/>
                <w:lang w:eastAsia="zh-CN"/>
              </w:rPr>
            </w:pPr>
            <w:bookmarkStart w:id="997" w:name="_PERM_MCCTEMPBM_CRPT82990043___7"/>
            <w:r w:rsidRPr="00307A61">
              <w:rPr>
                <w:rFonts w:ascii="Arial" w:hAnsi="Arial"/>
                <w:sz w:val="18"/>
                <w:lang w:eastAsia="zh-CN"/>
              </w:rPr>
              <w:t>-</w:t>
            </w:r>
            <w:r w:rsidRPr="00307A61">
              <w:rPr>
                <w:rFonts w:ascii="Arial" w:hAnsi="Arial"/>
                <w:sz w:val="18"/>
                <w:lang w:eastAsia="zh-CN"/>
              </w:rPr>
              <w:tab/>
              <w:t>the NF Instance ID; or</w:t>
            </w:r>
          </w:p>
          <w:p w14:paraId="76A16AF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bookmarkEnd w:id="997"/>
          <w:p w14:paraId="2991DC1A" w14:textId="77777777" w:rsidR="00F90BFA" w:rsidRDefault="00F90BFA" w:rsidP="006254F7">
            <w:pPr>
              <w:pStyle w:val="TAL"/>
              <w:rPr>
                <w:lang w:eastAsia="zh-CN"/>
              </w:rPr>
            </w:pPr>
            <w:r>
              <w:rPr>
                <w:lang w:eastAsia="zh-CN"/>
              </w:rPr>
              <w:t>(NOTE 2)</w:t>
            </w:r>
          </w:p>
        </w:tc>
        <w:tc>
          <w:tcPr>
            <w:tcW w:w="3118" w:type="dxa"/>
            <w:shd w:val="clear" w:color="auto" w:fill="auto"/>
          </w:tcPr>
          <w:p w14:paraId="5BB59ED8"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62C91FC2" w14:textId="77777777" w:rsidTr="00307A61">
        <w:tc>
          <w:tcPr>
            <w:tcW w:w="1555" w:type="dxa"/>
            <w:shd w:val="clear" w:color="auto" w:fill="auto"/>
          </w:tcPr>
          <w:p w14:paraId="2DBB4457"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04399A5F" w14:textId="77777777" w:rsidR="00F90BFA" w:rsidRDefault="00F90BFA" w:rsidP="006254F7">
            <w:pPr>
              <w:pStyle w:val="TAL"/>
              <w:rPr>
                <w:lang w:eastAsia="zh-CN"/>
              </w:rPr>
            </w:pPr>
            <w:r>
              <w:rPr>
                <w:lang w:eastAsia="zh-CN"/>
              </w:rPr>
              <w:t>NF Set ID</w:t>
            </w:r>
          </w:p>
        </w:tc>
        <w:tc>
          <w:tcPr>
            <w:tcW w:w="3544" w:type="dxa"/>
            <w:shd w:val="clear" w:color="auto" w:fill="auto"/>
          </w:tcPr>
          <w:p w14:paraId="30E3DD0B"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30A3C11E" w14:textId="77777777" w:rsidR="00F90BFA" w:rsidRPr="00307A61" w:rsidRDefault="00F90BFA" w:rsidP="006254F7">
            <w:pPr>
              <w:pStyle w:val="B1"/>
              <w:rPr>
                <w:rFonts w:ascii="Arial" w:hAnsi="Arial"/>
                <w:sz w:val="18"/>
                <w:lang w:eastAsia="zh-CN"/>
              </w:rPr>
            </w:pPr>
            <w:bookmarkStart w:id="998" w:name="_PERM_MCCTEMPBM_CRPT82990044___7"/>
            <w:r w:rsidRPr="00307A61">
              <w:rPr>
                <w:rFonts w:ascii="Arial" w:hAnsi="Arial"/>
                <w:sz w:val="18"/>
                <w:lang w:eastAsia="zh-CN"/>
              </w:rPr>
              <w:t>-</w:t>
            </w:r>
            <w:r w:rsidRPr="00307A61">
              <w:rPr>
                <w:rFonts w:ascii="Arial" w:hAnsi="Arial"/>
                <w:sz w:val="18"/>
                <w:lang w:eastAsia="zh-CN"/>
              </w:rPr>
              <w:tab/>
              <w:t>the NF Set ID;</w:t>
            </w:r>
          </w:p>
          <w:p w14:paraId="153478BD"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14:paraId="1908A02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bookmarkEnd w:id="998"/>
          <w:p w14:paraId="7AF512E4" w14:textId="77777777" w:rsidR="00F90BFA" w:rsidRPr="00590254" w:rsidRDefault="00F90BFA" w:rsidP="006254F7">
            <w:pPr>
              <w:pStyle w:val="TAL"/>
              <w:rPr>
                <w:lang w:eastAsia="zh-CN"/>
              </w:rPr>
            </w:pPr>
            <w:r>
              <w:rPr>
                <w:lang w:eastAsia="zh-CN"/>
              </w:rPr>
              <w:t>(NOTE 2)</w:t>
            </w:r>
          </w:p>
        </w:tc>
        <w:tc>
          <w:tcPr>
            <w:tcW w:w="3118" w:type="dxa"/>
            <w:shd w:val="clear" w:color="auto" w:fill="auto"/>
          </w:tcPr>
          <w:p w14:paraId="26E2B86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5B79C35B" w14:textId="77777777" w:rsidTr="00307A61">
        <w:tc>
          <w:tcPr>
            <w:tcW w:w="1555" w:type="dxa"/>
            <w:shd w:val="clear" w:color="auto" w:fill="auto"/>
          </w:tcPr>
          <w:p w14:paraId="58D4353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00B1DE1"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25862DD6"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14:paraId="27993034" w14:textId="77777777" w:rsidR="00F90BFA" w:rsidRPr="00307A61" w:rsidRDefault="00F90BFA" w:rsidP="006254F7">
            <w:pPr>
              <w:pStyle w:val="B1"/>
              <w:rPr>
                <w:rFonts w:ascii="Arial" w:hAnsi="Arial"/>
                <w:sz w:val="18"/>
                <w:lang w:eastAsia="zh-CN"/>
              </w:rPr>
            </w:pPr>
            <w:bookmarkStart w:id="999" w:name="_PERM_MCCTEMPBM_CRPT82990045___7"/>
            <w:r w:rsidRPr="00307A61">
              <w:rPr>
                <w:rFonts w:ascii="Arial" w:hAnsi="Arial"/>
                <w:sz w:val="18"/>
                <w:lang w:eastAsia="zh-CN"/>
              </w:rPr>
              <w:t>-</w:t>
            </w:r>
            <w:r w:rsidRPr="00307A61">
              <w:rPr>
                <w:rFonts w:ascii="Arial" w:hAnsi="Arial"/>
                <w:sz w:val="18"/>
                <w:lang w:eastAsia="zh-CN"/>
              </w:rPr>
              <w:tab/>
              <w:t>the NF Service Instance ID.</w:t>
            </w:r>
          </w:p>
          <w:bookmarkEnd w:id="999"/>
          <w:p w14:paraId="3ADAFCFA" w14:textId="77777777" w:rsidR="00F90BFA" w:rsidRDefault="00F90BFA" w:rsidP="006254F7">
            <w:pPr>
              <w:pStyle w:val="TAL"/>
              <w:rPr>
                <w:lang w:eastAsia="zh-CN"/>
              </w:rPr>
            </w:pPr>
            <w:r>
              <w:rPr>
                <w:lang w:eastAsia="zh-CN"/>
              </w:rPr>
              <w:t>(NOTE 2)</w:t>
            </w:r>
          </w:p>
        </w:tc>
        <w:tc>
          <w:tcPr>
            <w:tcW w:w="3118" w:type="dxa"/>
            <w:shd w:val="clear" w:color="auto" w:fill="auto"/>
          </w:tcPr>
          <w:p w14:paraId="7E27E499" w14:textId="77777777" w:rsidR="00F90BFA" w:rsidRPr="00590254" w:rsidRDefault="00F90BFA" w:rsidP="006254F7">
            <w:pPr>
              <w:pStyle w:val="TAL"/>
              <w:rPr>
                <w:lang w:eastAsia="zh-CN"/>
              </w:rPr>
            </w:pPr>
            <w:r>
              <w:rPr>
                <w:lang w:eastAsia="zh-CN"/>
              </w:rPr>
              <w:t>NF-Service-Instance: serv1.smf1</w:t>
            </w:r>
          </w:p>
        </w:tc>
      </w:tr>
      <w:tr w:rsidR="00307A61" w14:paraId="669F15A9" w14:textId="77777777" w:rsidTr="00307A61">
        <w:tc>
          <w:tcPr>
            <w:tcW w:w="1555" w:type="dxa"/>
            <w:shd w:val="clear" w:color="auto" w:fill="auto"/>
          </w:tcPr>
          <w:p w14:paraId="69486AF9" w14:textId="77777777" w:rsidR="00F90BFA" w:rsidRDefault="00F90BFA" w:rsidP="006254F7">
            <w:pPr>
              <w:pStyle w:val="TAL"/>
              <w:rPr>
                <w:lang w:eastAsia="zh-CN"/>
              </w:rPr>
            </w:pPr>
            <w:r>
              <w:rPr>
                <w:lang w:eastAsia="zh-CN"/>
              </w:rPr>
              <w:t>NF-Service-Set</w:t>
            </w:r>
          </w:p>
        </w:tc>
        <w:tc>
          <w:tcPr>
            <w:tcW w:w="1559" w:type="dxa"/>
            <w:shd w:val="clear" w:color="auto" w:fill="auto"/>
          </w:tcPr>
          <w:p w14:paraId="1A3CC866"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28E0A0C9"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4C850D8B" w14:textId="77777777" w:rsidR="00F90BFA" w:rsidRPr="00307A61" w:rsidRDefault="00F90BFA" w:rsidP="006254F7">
            <w:pPr>
              <w:pStyle w:val="B1"/>
              <w:rPr>
                <w:rFonts w:ascii="Arial" w:hAnsi="Arial"/>
                <w:sz w:val="18"/>
                <w:lang w:eastAsia="zh-CN"/>
              </w:rPr>
            </w:pPr>
            <w:bookmarkStart w:id="1000" w:name="_PERM_MCCTEMPBM_CRPT82990046___7"/>
            <w:r w:rsidRPr="00307A61">
              <w:rPr>
                <w:rFonts w:ascii="Arial" w:hAnsi="Arial"/>
                <w:sz w:val="18"/>
                <w:lang w:eastAsia="zh-CN"/>
              </w:rPr>
              <w:t>-</w:t>
            </w:r>
            <w:r w:rsidRPr="00307A61">
              <w:rPr>
                <w:rFonts w:ascii="Arial" w:hAnsi="Arial"/>
                <w:sz w:val="18"/>
                <w:lang w:eastAsia="zh-CN"/>
              </w:rPr>
              <w:tab/>
              <w:t>the NF Service Set ID; or</w:t>
            </w:r>
          </w:p>
          <w:p w14:paraId="2765752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bookmarkEnd w:id="1000"/>
          <w:p w14:paraId="7A4B081D" w14:textId="77777777" w:rsidR="00F90BFA" w:rsidRDefault="00F90BFA" w:rsidP="006254F7">
            <w:pPr>
              <w:pStyle w:val="TAL"/>
              <w:rPr>
                <w:lang w:eastAsia="zh-CN"/>
              </w:rPr>
            </w:pPr>
            <w:r>
              <w:rPr>
                <w:lang w:eastAsia="zh-CN"/>
              </w:rPr>
              <w:t>(NOTE 2)</w:t>
            </w:r>
          </w:p>
        </w:tc>
        <w:tc>
          <w:tcPr>
            <w:tcW w:w="3118" w:type="dxa"/>
            <w:shd w:val="clear" w:color="auto" w:fill="auto"/>
          </w:tcPr>
          <w:p w14:paraId="2B83494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14:paraId="761E7779" w14:textId="77777777" w:rsidTr="00307A61">
        <w:tc>
          <w:tcPr>
            <w:tcW w:w="1555" w:type="dxa"/>
            <w:shd w:val="clear" w:color="auto" w:fill="auto"/>
          </w:tcPr>
          <w:p w14:paraId="000EF1AE" w14:textId="77777777" w:rsidR="00F90BFA" w:rsidRDefault="00F90BFA" w:rsidP="006254F7">
            <w:pPr>
              <w:pStyle w:val="TAL"/>
              <w:rPr>
                <w:lang w:eastAsia="zh-CN"/>
              </w:rPr>
            </w:pPr>
            <w:r>
              <w:rPr>
                <w:lang w:eastAsia="zh-CN"/>
              </w:rPr>
              <w:t>NF-Instance or NF-Set</w:t>
            </w:r>
          </w:p>
          <w:p w14:paraId="585A484C" w14:textId="77777777" w:rsidR="00F90BFA" w:rsidRDefault="00F90BFA" w:rsidP="006254F7">
            <w:pPr>
              <w:pStyle w:val="TAL"/>
              <w:rPr>
                <w:lang w:eastAsia="zh-CN"/>
              </w:rPr>
            </w:pPr>
          </w:p>
          <w:p w14:paraId="1A946C45" w14:textId="77777777" w:rsidR="00F90BFA" w:rsidRDefault="00F90BFA" w:rsidP="006254F7">
            <w:pPr>
              <w:pStyle w:val="TAL"/>
              <w:rPr>
                <w:lang w:eastAsia="zh-CN"/>
              </w:rPr>
            </w:pPr>
            <w:r>
              <w:rPr>
                <w:lang w:eastAsia="zh-CN"/>
              </w:rPr>
              <w:t>and</w:t>
            </w:r>
          </w:p>
          <w:p w14:paraId="4B0A6051" w14:textId="77777777" w:rsidR="00F90BFA" w:rsidRDefault="00F90BFA" w:rsidP="006254F7">
            <w:pPr>
              <w:pStyle w:val="TAL"/>
              <w:rPr>
                <w:lang w:eastAsia="zh-CN"/>
              </w:rPr>
            </w:pPr>
          </w:p>
          <w:p w14:paraId="681DE7AD" w14:textId="77777777" w:rsidR="00F90BFA" w:rsidRDefault="00F90BFA" w:rsidP="006254F7">
            <w:pPr>
              <w:pStyle w:val="TAL"/>
              <w:rPr>
                <w:lang w:eastAsia="zh-CN"/>
              </w:rPr>
            </w:pPr>
            <w:r>
              <w:rPr>
                <w:lang w:eastAsia="zh-CN"/>
              </w:rPr>
              <w:t>Service-Name</w:t>
            </w:r>
          </w:p>
          <w:p w14:paraId="5E4DD966" w14:textId="77777777" w:rsidR="00F90BFA" w:rsidRDefault="00F90BFA" w:rsidP="006254F7">
            <w:pPr>
              <w:pStyle w:val="TAL"/>
              <w:rPr>
                <w:lang w:eastAsia="zh-CN"/>
              </w:rPr>
            </w:pPr>
          </w:p>
        </w:tc>
        <w:tc>
          <w:tcPr>
            <w:tcW w:w="1559" w:type="dxa"/>
            <w:shd w:val="clear" w:color="auto" w:fill="auto"/>
          </w:tcPr>
          <w:p w14:paraId="6B99FA10" w14:textId="77777777" w:rsidR="00F90BFA" w:rsidRDefault="00F90BFA" w:rsidP="006254F7">
            <w:pPr>
              <w:pStyle w:val="TAL"/>
              <w:rPr>
                <w:lang w:eastAsia="zh-CN"/>
              </w:rPr>
            </w:pPr>
            <w:r>
              <w:rPr>
                <w:lang w:eastAsia="zh-CN"/>
              </w:rPr>
              <w:t>As defined above</w:t>
            </w:r>
          </w:p>
          <w:p w14:paraId="0D1B3A1E" w14:textId="77777777" w:rsidR="00F90BFA" w:rsidRDefault="00F90BFA" w:rsidP="006254F7">
            <w:pPr>
              <w:pStyle w:val="TAL"/>
              <w:rPr>
                <w:lang w:eastAsia="zh-CN"/>
              </w:rPr>
            </w:pPr>
          </w:p>
          <w:p w14:paraId="68913F94" w14:textId="77777777" w:rsidR="00F90BFA" w:rsidRDefault="00F90BFA" w:rsidP="006254F7">
            <w:pPr>
              <w:pStyle w:val="TAL"/>
              <w:rPr>
                <w:lang w:eastAsia="zh-CN"/>
              </w:rPr>
            </w:pPr>
            <w:r>
              <w:rPr>
                <w:lang w:eastAsia="zh-CN"/>
              </w:rPr>
              <w:t>and</w:t>
            </w:r>
          </w:p>
          <w:p w14:paraId="2740F0D3" w14:textId="77777777" w:rsidR="00F90BFA" w:rsidRDefault="00F90BFA" w:rsidP="006254F7">
            <w:pPr>
              <w:pStyle w:val="TAL"/>
              <w:rPr>
                <w:lang w:eastAsia="zh-CN"/>
              </w:rPr>
            </w:pPr>
          </w:p>
          <w:p w14:paraId="0163A340" w14:textId="020B48AE" w:rsidR="00F90BFA" w:rsidRPr="00590254" w:rsidRDefault="00F90BFA" w:rsidP="006254F7">
            <w:pPr>
              <w:pStyle w:val="TAL"/>
              <w:rPr>
                <w:lang w:eastAsia="zh-CN"/>
              </w:rPr>
            </w:pPr>
            <w:r>
              <w:rPr>
                <w:lang w:eastAsia="zh-CN"/>
              </w:rPr>
              <w:t xml:space="preserve">as defined for servname in </w:t>
            </w:r>
            <w:r w:rsidR="00EE3E2B">
              <w:rPr>
                <w:lang w:eastAsia="zh-CN"/>
              </w:rPr>
              <w:t>clause </w:t>
            </w:r>
            <w:r w:rsidR="00EE3E2B" w:rsidRPr="000B63FD">
              <w:t>5</w:t>
            </w:r>
            <w:r w:rsidRPr="000B63FD">
              <w:t>.2.3.2.</w:t>
            </w:r>
            <w:r>
              <w:t>5</w:t>
            </w:r>
          </w:p>
        </w:tc>
        <w:tc>
          <w:tcPr>
            <w:tcW w:w="3544" w:type="dxa"/>
            <w:shd w:val="clear" w:color="auto" w:fill="auto"/>
          </w:tcPr>
          <w:p w14:paraId="667A847F"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14:paraId="0539E976" w14:textId="77777777" w:rsidR="00F90BFA" w:rsidRDefault="00F90BFA" w:rsidP="006254F7">
            <w:pPr>
              <w:pStyle w:val="TAL"/>
              <w:rPr>
                <w:lang w:eastAsia="zh-CN"/>
              </w:rPr>
            </w:pPr>
          </w:p>
          <w:p w14:paraId="19BE1356" w14:textId="77777777" w:rsidR="00F90BFA" w:rsidRDefault="00F90BFA" w:rsidP="006254F7">
            <w:pPr>
              <w:pStyle w:val="TAL"/>
              <w:rPr>
                <w:lang w:eastAsia="zh-CN"/>
              </w:rPr>
            </w:pPr>
            <w:r>
              <w:rPr>
                <w:lang w:eastAsia="zh-CN"/>
              </w:rPr>
              <w:t>(NOTE 2)</w:t>
            </w:r>
          </w:p>
        </w:tc>
        <w:tc>
          <w:tcPr>
            <w:tcW w:w="3118" w:type="dxa"/>
            <w:shd w:val="clear" w:color="auto" w:fill="auto"/>
          </w:tcPr>
          <w:p w14:paraId="2BF877F3"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14:paraId="55673281" w14:textId="77777777" w:rsidTr="00307A61">
        <w:tc>
          <w:tcPr>
            <w:tcW w:w="9776" w:type="dxa"/>
            <w:gridSpan w:val="4"/>
            <w:shd w:val="clear" w:color="auto" w:fill="auto"/>
          </w:tcPr>
          <w:p w14:paraId="09DA40C4" w14:textId="77777777"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14:paraId="14F35095" w14:textId="77777777" w:rsidR="00F90BFA" w:rsidRDefault="00F90BFA" w:rsidP="006254F7">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7309588D" w14:textId="77777777" w:rsidR="00F90BFA" w:rsidRDefault="00F90BFA" w:rsidP="00F90BFA"/>
    <w:p w14:paraId="48970352" w14:textId="77777777"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14:paraId="6467426B" w14:textId="77777777"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14:paraId="686BF6B5" w14:textId="77777777"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14:paraId="10E476EB" w14:textId="77777777"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14:paraId="27B2BDD6" w14:textId="77777777" w:rsidR="00F90BFA" w:rsidRDefault="00F90BFA" w:rsidP="00F90BFA">
      <w:pPr>
        <w:pStyle w:val="B2"/>
      </w:pPr>
      <w:r>
        <w:t>When</w:t>
      </w:r>
      <w:r>
        <w:rPr>
          <w:lang w:eastAsia="zh-CN"/>
        </w:rPr>
        <w:t xml:space="preserve"> experiencing overload, if the PCF signals the following OCI scope:</w:t>
      </w:r>
    </w:p>
    <w:p w14:paraId="0F297185" w14:textId="77777777" w:rsidR="00F90BFA" w:rsidRPr="002012DA" w:rsidRDefault="00F90BFA" w:rsidP="00F90BFA">
      <w:pPr>
        <w:pStyle w:val="B2"/>
      </w:pPr>
      <w:r>
        <w:lastRenderedPageBreak/>
        <w:t>-</w:t>
      </w:r>
      <w:r>
        <w:tab/>
        <w:t>Callback-Uri</w:t>
      </w:r>
      <w:r w:rsidRPr="002012DA">
        <w:t>=</w:t>
      </w:r>
      <w:r w:rsidRPr="00CC286A">
        <w:t>https://pcf12.example.com</w:t>
      </w:r>
      <w:r>
        <w:t>, the OCI applies to notifications of</w:t>
      </w:r>
      <w:r w:rsidRPr="00A17833">
        <w:t xml:space="preserve"> all </w:t>
      </w:r>
      <w:r>
        <w:t xml:space="preserve">the </w:t>
      </w:r>
      <w:r w:rsidRPr="00A17833">
        <w:t>subscriptions</w:t>
      </w:r>
      <w:r>
        <w:t>;</w:t>
      </w:r>
    </w:p>
    <w:p w14:paraId="43F4A653" w14:textId="77777777" w:rsidR="00F90BFA" w:rsidRPr="002012DA" w:rsidRDefault="00F90BFA" w:rsidP="00F90BFA">
      <w:pPr>
        <w:pStyle w:val="B2"/>
      </w:pPr>
      <w:r>
        <w:t>-</w:t>
      </w:r>
      <w:r>
        <w:tab/>
        <w:t>Callback-Uri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14:paraId="1B9DA209" w14:textId="77777777" w:rsidR="00F90BFA" w:rsidRPr="002012DA" w:rsidRDefault="00F90BFA" w:rsidP="00F90BFA">
      <w:pPr>
        <w:pStyle w:val="B2"/>
      </w:pPr>
      <w:r>
        <w:t>-</w:t>
      </w:r>
      <w:r>
        <w:tab/>
        <w:t>Callback-Uri</w:t>
      </w:r>
      <w:r w:rsidRPr="002012DA">
        <w:t>=</w:t>
      </w:r>
      <w:r w:rsidRPr="00CC286A">
        <w:t>https://pcf12.example.com/serviceY/abc</w:t>
      </w:r>
      <w:r>
        <w:t>, the OCI</w:t>
      </w:r>
      <w:r w:rsidRPr="00A17833">
        <w:t xml:space="preserve"> applies to </w:t>
      </w:r>
      <w:r>
        <w:t xml:space="preserve">notifications of </w:t>
      </w:r>
      <w:r w:rsidRPr="00A17833">
        <w:t>subscription 2</w:t>
      </w:r>
      <w:r>
        <w:t>.</w:t>
      </w:r>
    </w:p>
    <w:p w14:paraId="095DEB9F" w14:textId="77777777"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14:paraId="7324D6A6" w14:textId="77777777" w:rsidR="00F90BFA" w:rsidRPr="002012DA" w:rsidRDefault="00F90BFA" w:rsidP="00F90BFA">
      <w:pPr>
        <w:pStyle w:val="B2"/>
      </w:pPr>
      <w:r w:rsidRPr="00F90BFA">
        <w:t>-</w:t>
      </w:r>
      <w:r w:rsidRPr="00F90BFA">
        <w:tab/>
        <w:t>subscription 1: notifications bound to PCF service set X, within PCF12 Instance ID, within PCF Set Z</w:t>
      </w:r>
    </w:p>
    <w:p w14:paraId="674B9EBB" w14:textId="77777777" w:rsidR="00F90BFA" w:rsidRPr="002012DA" w:rsidRDefault="00F90BFA" w:rsidP="00F90BFA">
      <w:pPr>
        <w:pStyle w:val="B2"/>
      </w:pPr>
      <w:r w:rsidRPr="00F90BFA">
        <w:t>-</w:t>
      </w:r>
      <w:r w:rsidRPr="00F90BFA">
        <w:tab/>
        <w:t>subscription 2: notifications bound to PCF service set Y, within PCF12 Instance ID, within PCF Set Z</w:t>
      </w:r>
    </w:p>
    <w:p w14:paraId="5B1552A9" w14:textId="77777777" w:rsidR="00F90BFA" w:rsidRPr="002012DA" w:rsidRDefault="00F90BFA" w:rsidP="00F90BFA">
      <w:pPr>
        <w:pStyle w:val="B2"/>
      </w:pPr>
      <w:r w:rsidRPr="00F90BFA">
        <w:t>-</w:t>
      </w:r>
      <w:r w:rsidRPr="00F90BFA">
        <w:tab/>
        <w:t>subscription 3: notifications bound to PCF12 Instance ID and service "def", within PCF Set Z</w:t>
      </w:r>
    </w:p>
    <w:p w14:paraId="5C10F85B" w14:textId="77777777" w:rsidR="00F90BFA" w:rsidRDefault="00F90BFA" w:rsidP="00F90BFA">
      <w:pPr>
        <w:pStyle w:val="B2"/>
      </w:pPr>
      <w:r>
        <w:t>When</w:t>
      </w:r>
      <w:r>
        <w:rPr>
          <w:lang w:eastAsia="zh-CN"/>
        </w:rPr>
        <w:t xml:space="preserve"> experiencing overload, if the PCF signals the following OCI scope:</w:t>
      </w:r>
    </w:p>
    <w:p w14:paraId="1214A888" w14:textId="77777777"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14:paraId="3D922B58" w14:textId="77777777"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14:paraId="2B95A2D1" w14:textId="77777777"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14:paraId="2693E938" w14:textId="77777777" w:rsidR="00F90BFA" w:rsidRDefault="00F90BFA" w:rsidP="00433CEF">
      <w:pPr>
        <w:pStyle w:val="H6"/>
        <w:rPr>
          <w:lang w:eastAsia="zh-CN"/>
        </w:rPr>
      </w:pPr>
      <w:bookmarkStart w:id="1001" w:name="_Toc44847502"/>
      <w:bookmarkStart w:id="1002" w:name="_Toc51845156"/>
      <w:bookmarkStart w:id="1003" w:name="_Toc51845487"/>
      <w:bookmarkStart w:id="1004" w:name="_Toc57017556"/>
      <w:r w:rsidRPr="00C829BE">
        <w:rPr>
          <w:lang w:eastAsia="zh-CN"/>
        </w:rPr>
        <w:t>6.4.</w:t>
      </w:r>
      <w:r>
        <w:rPr>
          <w:lang w:eastAsia="zh-CN"/>
        </w:rPr>
        <w:t>3.4.5.4</w:t>
      </w:r>
      <w:r>
        <w:rPr>
          <w:lang w:eastAsia="zh-CN"/>
        </w:rPr>
        <w:tab/>
      </w:r>
      <w:r>
        <w:rPr>
          <w:noProof/>
        </w:rPr>
        <w:t>Scope of OCI signalled by an SCP</w:t>
      </w:r>
      <w:bookmarkEnd w:id="1001"/>
      <w:bookmarkEnd w:id="1002"/>
      <w:bookmarkEnd w:id="1003"/>
      <w:bookmarkEnd w:id="1004"/>
    </w:p>
    <w:p w14:paraId="1366D327" w14:textId="77777777"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14:paraId="6ABF2F6B" w14:textId="77777777"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187C6C8" w14:textId="77777777" w:rsidTr="00307A61">
        <w:tc>
          <w:tcPr>
            <w:tcW w:w="1555" w:type="dxa"/>
            <w:shd w:val="clear" w:color="auto" w:fill="auto"/>
          </w:tcPr>
          <w:p w14:paraId="438B1B2D" w14:textId="77777777" w:rsidR="00F90BFA" w:rsidRDefault="00F90BFA" w:rsidP="006254F7">
            <w:pPr>
              <w:pStyle w:val="TAH"/>
              <w:rPr>
                <w:lang w:eastAsia="zh-CN"/>
              </w:rPr>
            </w:pPr>
            <w:r>
              <w:rPr>
                <w:lang w:eastAsia="zh-CN"/>
              </w:rPr>
              <w:t>Parameter</w:t>
            </w:r>
          </w:p>
        </w:tc>
        <w:tc>
          <w:tcPr>
            <w:tcW w:w="1559" w:type="dxa"/>
            <w:shd w:val="clear" w:color="auto" w:fill="auto"/>
          </w:tcPr>
          <w:p w14:paraId="4A9E5820" w14:textId="77777777" w:rsidR="00F90BFA" w:rsidRDefault="00F90BFA" w:rsidP="006254F7">
            <w:pPr>
              <w:pStyle w:val="TAH"/>
              <w:rPr>
                <w:lang w:eastAsia="zh-CN"/>
              </w:rPr>
            </w:pPr>
            <w:r>
              <w:rPr>
                <w:lang w:eastAsia="zh-CN"/>
              </w:rPr>
              <w:t>Value</w:t>
            </w:r>
          </w:p>
        </w:tc>
        <w:tc>
          <w:tcPr>
            <w:tcW w:w="3544" w:type="dxa"/>
            <w:shd w:val="clear" w:color="auto" w:fill="auto"/>
          </w:tcPr>
          <w:p w14:paraId="37A7A81B"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35E8DD8A" w14:textId="77777777" w:rsidR="00F90BFA" w:rsidRDefault="00F90BFA" w:rsidP="006254F7">
            <w:pPr>
              <w:pStyle w:val="TAH"/>
              <w:rPr>
                <w:lang w:eastAsia="zh-CN"/>
              </w:rPr>
            </w:pPr>
            <w:r>
              <w:rPr>
                <w:lang w:eastAsia="zh-CN"/>
              </w:rPr>
              <w:t>Examples</w:t>
            </w:r>
          </w:p>
        </w:tc>
      </w:tr>
      <w:tr w:rsidR="00307A61" w14:paraId="0637AB8F" w14:textId="77777777" w:rsidTr="00307A61">
        <w:tc>
          <w:tcPr>
            <w:tcW w:w="1555" w:type="dxa"/>
            <w:shd w:val="clear" w:color="auto" w:fill="auto"/>
          </w:tcPr>
          <w:p w14:paraId="10E1C3B8"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401E343F"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61C73CE3" w14:textId="77777777" w:rsidR="00F90BFA" w:rsidRDefault="00F90BFA" w:rsidP="006254F7">
            <w:pPr>
              <w:pStyle w:val="TAL"/>
              <w:rPr>
                <w:lang w:eastAsia="zh-CN"/>
              </w:rPr>
            </w:pPr>
            <w:r>
              <w:rPr>
                <w:lang w:eastAsia="zh-CN"/>
              </w:rPr>
              <w:t>All requests towards the SCP identified by the SCP FQDN.</w:t>
            </w:r>
          </w:p>
          <w:p w14:paraId="3377AECD" w14:textId="77777777" w:rsidR="00F90BFA" w:rsidRDefault="00F90BFA" w:rsidP="006254F7">
            <w:pPr>
              <w:pStyle w:val="TAL"/>
              <w:rPr>
                <w:lang w:eastAsia="zh-CN"/>
              </w:rPr>
            </w:pPr>
          </w:p>
        </w:tc>
        <w:tc>
          <w:tcPr>
            <w:tcW w:w="3118" w:type="dxa"/>
            <w:shd w:val="clear" w:color="auto" w:fill="auto"/>
          </w:tcPr>
          <w:p w14:paraId="1179BC40" w14:textId="77777777" w:rsidR="00F90BFA" w:rsidRPr="00590254" w:rsidRDefault="00F90BFA" w:rsidP="006254F7">
            <w:pPr>
              <w:pStyle w:val="TAL"/>
              <w:rPr>
                <w:lang w:eastAsia="zh-CN"/>
              </w:rPr>
            </w:pPr>
            <w:r>
              <w:rPr>
                <w:lang w:eastAsia="zh-CN"/>
              </w:rPr>
              <w:t>SCP-FQDN: scp1.example.com</w:t>
            </w:r>
          </w:p>
        </w:tc>
      </w:tr>
    </w:tbl>
    <w:p w14:paraId="20BD4B4B" w14:textId="77777777" w:rsidR="00F90BFA" w:rsidRPr="00AB3A3E" w:rsidRDefault="00F90BFA" w:rsidP="00F90BFA"/>
    <w:p w14:paraId="18FE3485" w14:textId="77777777" w:rsidR="00F90BFA" w:rsidRPr="0083755F" w:rsidRDefault="00F90BFA" w:rsidP="00433CEF">
      <w:pPr>
        <w:pStyle w:val="Heading4"/>
        <w:rPr>
          <w:lang w:eastAsia="zh-CN"/>
        </w:rPr>
      </w:pPr>
      <w:bookmarkStart w:id="1005" w:name="_Toc44847503"/>
      <w:bookmarkStart w:id="1006" w:name="_Toc51845157"/>
      <w:bookmarkStart w:id="1007" w:name="_Toc51845488"/>
      <w:bookmarkStart w:id="1008" w:name="_Toc57017557"/>
      <w:bookmarkStart w:id="1009" w:name="_Toc98266939"/>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77"/>
      <w:bookmarkEnd w:id="978"/>
      <w:bookmarkEnd w:id="1005"/>
      <w:bookmarkEnd w:id="1006"/>
      <w:bookmarkEnd w:id="1007"/>
      <w:bookmarkEnd w:id="1008"/>
      <w:bookmarkEnd w:id="1009"/>
    </w:p>
    <w:p w14:paraId="6B31959A" w14:textId="77777777" w:rsidR="00F90BFA" w:rsidRDefault="00F90BFA" w:rsidP="00433CEF">
      <w:pPr>
        <w:pStyle w:val="Heading5"/>
        <w:rPr>
          <w:lang w:eastAsia="zh-CN"/>
        </w:rPr>
      </w:pPr>
      <w:bookmarkStart w:id="1010" w:name="_Toc35969992"/>
      <w:bookmarkStart w:id="1011" w:name="_Toc36050786"/>
      <w:bookmarkStart w:id="1012" w:name="_Toc44847504"/>
      <w:bookmarkStart w:id="1013" w:name="_Toc51845158"/>
      <w:bookmarkStart w:id="1014" w:name="_Toc51845489"/>
      <w:bookmarkStart w:id="1015" w:name="_Toc57017558"/>
      <w:bookmarkStart w:id="1016" w:name="_Toc98266940"/>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1010"/>
      <w:bookmarkEnd w:id="1011"/>
      <w:bookmarkEnd w:id="1012"/>
      <w:bookmarkEnd w:id="1013"/>
      <w:bookmarkEnd w:id="1014"/>
      <w:bookmarkEnd w:id="1015"/>
      <w:bookmarkEnd w:id="1016"/>
    </w:p>
    <w:p w14:paraId="68451321" w14:textId="77777777"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3CFBBF44" w14:textId="77777777" w:rsidR="00F90BFA" w:rsidRDefault="00F90BFA" w:rsidP="00F90BFA">
      <w:r>
        <w:t>Message throttling shall apply to HTTP requests only (any service request including notification request).</w:t>
      </w:r>
    </w:p>
    <w:p w14:paraId="20E56B39" w14:textId="001A6213" w:rsidR="00F90BFA" w:rsidRDefault="00F90BFA" w:rsidP="00F90BFA">
      <w:r>
        <w:t xml:space="preserve">Network Functions shall support and use the "Loss" algorithm as specified in </w:t>
      </w:r>
      <w:r w:rsidR="00EE3E2B">
        <w:t>clause 6</w:t>
      </w:r>
      <w:r>
        <w:t>.4.3.5.2.</w:t>
      </w:r>
    </w:p>
    <w:p w14:paraId="1C4F232E" w14:textId="77777777" w:rsidR="00F90BFA" w:rsidRDefault="00F90BFA" w:rsidP="00433CEF">
      <w:pPr>
        <w:pStyle w:val="Heading5"/>
        <w:rPr>
          <w:lang w:eastAsia="zh-CN"/>
        </w:rPr>
      </w:pPr>
      <w:bookmarkStart w:id="1017" w:name="_Toc35969993"/>
      <w:bookmarkStart w:id="1018" w:name="_Toc36050787"/>
      <w:bookmarkStart w:id="1019" w:name="_Toc44847505"/>
      <w:bookmarkStart w:id="1020" w:name="_Toc51845159"/>
      <w:bookmarkStart w:id="1021" w:name="_Toc51845490"/>
      <w:bookmarkStart w:id="1022" w:name="_Toc57017559"/>
      <w:bookmarkStart w:id="1023" w:name="_Toc98266941"/>
      <w:r>
        <w:rPr>
          <w:lang w:eastAsia="zh-CN"/>
        </w:rPr>
        <w:t>6.4.3</w:t>
      </w:r>
      <w:r w:rsidRPr="0083755F">
        <w:rPr>
          <w:lang w:eastAsia="zh-CN"/>
        </w:rPr>
        <w:t>.5</w:t>
      </w:r>
      <w:r>
        <w:rPr>
          <w:lang w:eastAsia="zh-CN"/>
        </w:rPr>
        <w:t>.2</w:t>
      </w:r>
      <w:r>
        <w:rPr>
          <w:lang w:eastAsia="zh-CN"/>
        </w:rPr>
        <w:tab/>
        <w:t>Loss Algorithm</w:t>
      </w:r>
      <w:bookmarkEnd w:id="1017"/>
      <w:bookmarkEnd w:id="1018"/>
      <w:bookmarkEnd w:id="1019"/>
      <w:bookmarkEnd w:id="1020"/>
      <w:bookmarkEnd w:id="1021"/>
      <w:bookmarkEnd w:id="1022"/>
      <w:bookmarkEnd w:id="1023"/>
    </w:p>
    <w:p w14:paraId="23055B67" w14:textId="02555101" w:rsidR="00F90BFA" w:rsidRDefault="00F90BFA" w:rsidP="00F90BFA">
      <w:r>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EE3E2B">
        <w:t>clause 6</w:t>
      </w:r>
      <w:r>
        <w:t>.4.3.4.3.</w:t>
      </w:r>
    </w:p>
    <w:p w14:paraId="1F904108" w14:textId="77777777"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7C1B95BC" w14:textId="77777777"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14:paraId="494C5897" w14:textId="77777777" w:rsidR="00F90BFA" w:rsidRDefault="00F90BFA" w:rsidP="00433CEF">
      <w:pPr>
        <w:pStyle w:val="Heading4"/>
        <w:rPr>
          <w:lang w:eastAsia="zh-CN"/>
        </w:rPr>
      </w:pPr>
      <w:bookmarkStart w:id="1024" w:name="_Toc35969994"/>
      <w:bookmarkStart w:id="1025" w:name="_Toc36050788"/>
      <w:bookmarkStart w:id="1026" w:name="_Toc44847506"/>
      <w:bookmarkStart w:id="1027" w:name="_Toc51845160"/>
      <w:bookmarkStart w:id="1028" w:name="_Toc51845491"/>
      <w:bookmarkStart w:id="1029" w:name="_Toc57017560"/>
      <w:bookmarkStart w:id="1030" w:name="_Toc98266942"/>
      <w:r>
        <w:rPr>
          <w:lang w:eastAsia="zh-CN"/>
        </w:rPr>
        <w:lastRenderedPageBreak/>
        <w:t>6.4.3.6</w:t>
      </w:r>
      <w:r>
        <w:rPr>
          <w:lang w:eastAsia="zh-CN"/>
        </w:rPr>
        <w:tab/>
      </w:r>
      <w:r>
        <w:t xml:space="preserve">OLC-H </w:t>
      </w:r>
      <w:r>
        <w:rPr>
          <w:lang w:eastAsia="zh-CN"/>
        </w:rPr>
        <w:t>feature support</w:t>
      </w:r>
      <w:bookmarkEnd w:id="1024"/>
      <w:bookmarkEnd w:id="1025"/>
      <w:bookmarkEnd w:id="1026"/>
      <w:bookmarkEnd w:id="1027"/>
      <w:bookmarkEnd w:id="1028"/>
      <w:bookmarkEnd w:id="1029"/>
      <w:bookmarkEnd w:id="1030"/>
    </w:p>
    <w:p w14:paraId="10EF661C" w14:textId="77777777" w:rsidR="00F90BFA" w:rsidRDefault="00F90BFA" w:rsidP="00433CEF">
      <w:pPr>
        <w:pStyle w:val="Heading5"/>
        <w:rPr>
          <w:lang w:eastAsia="zh-CN"/>
        </w:rPr>
      </w:pPr>
      <w:bookmarkStart w:id="1031" w:name="_Toc35969995"/>
      <w:bookmarkStart w:id="1032" w:name="_Toc36050789"/>
      <w:bookmarkStart w:id="1033" w:name="_Toc44847507"/>
      <w:bookmarkStart w:id="1034" w:name="_Toc51845161"/>
      <w:bookmarkStart w:id="1035" w:name="_Toc51845492"/>
      <w:bookmarkStart w:id="1036" w:name="_Toc57017561"/>
      <w:bookmarkStart w:id="1037" w:name="_Toc98266943"/>
      <w:r>
        <w:rPr>
          <w:lang w:eastAsia="zh-CN"/>
        </w:rPr>
        <w:t>6.4.3.6.1</w:t>
      </w:r>
      <w:r>
        <w:rPr>
          <w:lang w:eastAsia="zh-CN"/>
        </w:rPr>
        <w:tab/>
        <w:t xml:space="preserve">Indicating supports for the </w:t>
      </w:r>
      <w:r>
        <w:t xml:space="preserve">OLC-H </w:t>
      </w:r>
      <w:r>
        <w:rPr>
          <w:lang w:eastAsia="zh-CN"/>
        </w:rPr>
        <w:t>feature</w:t>
      </w:r>
      <w:bookmarkEnd w:id="1031"/>
      <w:bookmarkEnd w:id="1032"/>
      <w:bookmarkEnd w:id="1033"/>
      <w:bookmarkEnd w:id="1034"/>
      <w:bookmarkEnd w:id="1035"/>
      <w:bookmarkEnd w:id="1036"/>
      <w:bookmarkEnd w:id="1037"/>
    </w:p>
    <w:p w14:paraId="4B2CFE10" w14:textId="65EA5EE5"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81B8701" w14:textId="277DD273" w:rsidR="00F90BFA" w:rsidRPr="000B63FD" w:rsidRDefault="00F90BFA" w:rsidP="00F90BFA">
      <w:pPr>
        <w:rPr>
          <w:lang w:eastAsia="zh-CN"/>
        </w:rPr>
      </w:pPr>
      <w:r>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7316E702" w14:textId="77777777" w:rsidR="00F90BFA" w:rsidRPr="000B63FD" w:rsidRDefault="00F90BFA" w:rsidP="00433CEF">
      <w:pPr>
        <w:pStyle w:val="Heading2"/>
        <w:rPr>
          <w:lang w:eastAsia="zh-CN"/>
        </w:rPr>
      </w:pPr>
      <w:bookmarkStart w:id="1038" w:name="_Toc19708976"/>
      <w:bookmarkStart w:id="1039" w:name="_Toc27745054"/>
      <w:bookmarkStart w:id="1040" w:name="_Toc29803207"/>
      <w:bookmarkStart w:id="1041" w:name="_Toc35969996"/>
      <w:bookmarkStart w:id="1042" w:name="_Toc36050790"/>
      <w:bookmarkStart w:id="1043" w:name="_Toc44847508"/>
      <w:bookmarkStart w:id="1044" w:name="_Toc51845162"/>
      <w:bookmarkStart w:id="1045" w:name="_Toc51845493"/>
      <w:bookmarkStart w:id="1046" w:name="_Toc57017562"/>
      <w:bookmarkStart w:id="1047" w:name="_Toc98266944"/>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38"/>
      <w:bookmarkEnd w:id="1039"/>
      <w:bookmarkEnd w:id="1040"/>
      <w:bookmarkEnd w:id="1041"/>
      <w:bookmarkEnd w:id="1042"/>
      <w:bookmarkEnd w:id="1043"/>
      <w:bookmarkEnd w:id="1044"/>
      <w:bookmarkEnd w:id="1045"/>
      <w:bookmarkEnd w:id="1046"/>
      <w:bookmarkEnd w:id="1047"/>
    </w:p>
    <w:p w14:paraId="50A93A07" w14:textId="77777777" w:rsidR="00F90BFA" w:rsidRPr="000B63FD" w:rsidRDefault="00F90BFA" w:rsidP="00433CEF">
      <w:pPr>
        <w:pStyle w:val="Heading3"/>
        <w:rPr>
          <w:lang w:eastAsia="zh-CN"/>
        </w:rPr>
      </w:pPr>
      <w:bookmarkStart w:id="1048" w:name="_Toc19708977"/>
      <w:bookmarkStart w:id="1049" w:name="_Toc27745055"/>
      <w:bookmarkStart w:id="1050" w:name="_Toc29803208"/>
      <w:bookmarkStart w:id="1051" w:name="_Toc35969997"/>
      <w:bookmarkStart w:id="1052" w:name="_Toc36050791"/>
      <w:bookmarkStart w:id="1053" w:name="_Toc44847509"/>
      <w:bookmarkStart w:id="1054" w:name="_Toc51845163"/>
      <w:bookmarkStart w:id="1055" w:name="_Toc51845494"/>
      <w:bookmarkStart w:id="1056" w:name="_Toc57017563"/>
      <w:bookmarkStart w:id="1057" w:name="_Toc98266945"/>
      <w:r w:rsidRPr="000B63FD">
        <w:rPr>
          <w:rFonts w:hint="eastAsia"/>
          <w:lang w:eastAsia="zh-CN"/>
        </w:rPr>
        <w:t>6.5.1</w:t>
      </w:r>
      <w:r w:rsidRPr="000B63FD">
        <w:tab/>
      </w:r>
      <w:r w:rsidRPr="000B63FD">
        <w:rPr>
          <w:lang w:eastAsia="zh-CN"/>
        </w:rPr>
        <w:t>General</w:t>
      </w:r>
      <w:bookmarkEnd w:id="1048"/>
      <w:bookmarkEnd w:id="1049"/>
      <w:bookmarkEnd w:id="1050"/>
      <w:bookmarkEnd w:id="1051"/>
      <w:bookmarkEnd w:id="1052"/>
      <w:bookmarkEnd w:id="1053"/>
      <w:bookmarkEnd w:id="1054"/>
      <w:bookmarkEnd w:id="1055"/>
      <w:bookmarkEnd w:id="1056"/>
      <w:bookmarkEnd w:id="1057"/>
    </w:p>
    <w:p w14:paraId="0723F397" w14:textId="529C3401"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EE3E2B">
        <w:rPr>
          <w:rFonts w:eastAsia="DengXian"/>
        </w:rPr>
        <w:t>clause </w:t>
      </w:r>
      <w:r w:rsidR="00EE3E2B" w:rsidRPr="000B63FD">
        <w:rPr>
          <w:rFonts w:eastAsia="DengXian"/>
        </w:rPr>
        <w:t>4</w:t>
      </w:r>
      <w:r w:rsidRPr="000B63FD">
        <w:rPr>
          <w:rFonts w:eastAsia="DengXian"/>
        </w:rPr>
        <w:t xml:space="preserve">.1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14:paraId="0944A18E" w14:textId="77777777" w:rsidR="00F90BFA" w:rsidRPr="000B63FD" w:rsidRDefault="00F90BFA" w:rsidP="00433CEF">
      <w:pPr>
        <w:pStyle w:val="Heading3"/>
        <w:rPr>
          <w:lang w:eastAsia="zh-CN"/>
        </w:rPr>
      </w:pPr>
      <w:bookmarkStart w:id="1058" w:name="_Toc19708978"/>
      <w:bookmarkStart w:id="1059" w:name="_Toc27745056"/>
      <w:bookmarkStart w:id="1060" w:name="_Toc29803209"/>
      <w:bookmarkStart w:id="1061" w:name="_Toc35969998"/>
      <w:bookmarkStart w:id="1062" w:name="_Toc36050792"/>
      <w:bookmarkStart w:id="1063" w:name="_Toc44847510"/>
      <w:bookmarkStart w:id="1064" w:name="_Toc51845164"/>
      <w:bookmarkStart w:id="1065" w:name="_Toc51845495"/>
      <w:bookmarkStart w:id="1066" w:name="_Toc57017564"/>
      <w:bookmarkStart w:id="1067" w:name="_Toc98266946"/>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58"/>
      <w:bookmarkEnd w:id="1059"/>
      <w:bookmarkEnd w:id="1060"/>
      <w:bookmarkEnd w:id="1061"/>
      <w:bookmarkEnd w:id="1062"/>
      <w:bookmarkEnd w:id="1063"/>
      <w:bookmarkEnd w:id="1064"/>
      <w:bookmarkEnd w:id="1065"/>
      <w:bookmarkEnd w:id="1066"/>
      <w:bookmarkEnd w:id="1067"/>
    </w:p>
    <w:p w14:paraId="28F672D2" w14:textId="77777777" w:rsidR="00F90BFA" w:rsidRPr="000B63FD" w:rsidRDefault="00F90BFA" w:rsidP="00433CEF">
      <w:pPr>
        <w:pStyle w:val="Heading4"/>
        <w:rPr>
          <w:lang w:eastAsia="zh-CN"/>
        </w:rPr>
      </w:pPr>
      <w:bookmarkStart w:id="1068" w:name="_Toc19708979"/>
      <w:bookmarkStart w:id="1069" w:name="_Toc27745057"/>
      <w:bookmarkStart w:id="1070" w:name="_Toc29803210"/>
      <w:bookmarkStart w:id="1071" w:name="_Toc35969999"/>
      <w:bookmarkStart w:id="1072" w:name="_Toc36050793"/>
      <w:bookmarkStart w:id="1073" w:name="_Toc44847511"/>
      <w:bookmarkStart w:id="1074" w:name="_Toc51845165"/>
      <w:bookmarkStart w:id="1075" w:name="_Toc51845496"/>
      <w:bookmarkStart w:id="1076" w:name="_Toc57017565"/>
      <w:bookmarkStart w:id="1077" w:name="_Toc98266947"/>
      <w:r w:rsidRPr="000B63FD">
        <w:rPr>
          <w:lang w:eastAsia="zh-CN"/>
        </w:rPr>
        <w:t>6.5.2.1</w:t>
      </w:r>
      <w:r w:rsidRPr="000B63FD">
        <w:rPr>
          <w:lang w:eastAsia="zh-CN"/>
        </w:rPr>
        <w:tab/>
        <w:t>General</w:t>
      </w:r>
      <w:bookmarkEnd w:id="1068"/>
      <w:bookmarkEnd w:id="1069"/>
      <w:bookmarkEnd w:id="1070"/>
      <w:bookmarkEnd w:id="1071"/>
      <w:bookmarkEnd w:id="1072"/>
      <w:bookmarkEnd w:id="1073"/>
      <w:bookmarkEnd w:id="1074"/>
      <w:bookmarkEnd w:id="1075"/>
      <w:bookmarkEnd w:id="1076"/>
      <w:bookmarkEnd w:id="1077"/>
    </w:p>
    <w:p w14:paraId="119F988A" w14:textId="77777777"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32ABAD17" w14:textId="77777777" w:rsidR="00F90BFA" w:rsidRPr="000B63FD" w:rsidRDefault="00F90BFA" w:rsidP="00433CEF">
      <w:pPr>
        <w:pStyle w:val="Heading4"/>
        <w:rPr>
          <w:lang w:val="en-US"/>
        </w:rPr>
      </w:pPr>
      <w:bookmarkStart w:id="1078" w:name="_Toc19708980"/>
      <w:bookmarkStart w:id="1079" w:name="_Toc27745058"/>
      <w:bookmarkStart w:id="1080" w:name="_Toc29803211"/>
      <w:bookmarkStart w:id="1081" w:name="_Toc35970000"/>
      <w:bookmarkStart w:id="1082" w:name="_Toc36050794"/>
      <w:bookmarkStart w:id="1083" w:name="_Toc44847512"/>
      <w:bookmarkStart w:id="1084" w:name="_Toc51845166"/>
      <w:bookmarkStart w:id="1085" w:name="_Toc51845497"/>
      <w:bookmarkStart w:id="1086" w:name="_Toc57017566"/>
      <w:bookmarkStart w:id="1087" w:name="_Toc98266948"/>
      <w:r w:rsidRPr="000B63FD">
        <w:rPr>
          <w:lang w:eastAsia="zh-CN"/>
        </w:rPr>
        <w:t>6.5.2.2</w:t>
      </w:r>
      <w:r w:rsidRPr="000B63FD">
        <w:rPr>
          <w:lang w:eastAsia="zh-CN"/>
        </w:rPr>
        <w:tab/>
      </w:r>
      <w:r w:rsidRPr="000B63FD">
        <w:rPr>
          <w:lang w:val="en-US"/>
        </w:rPr>
        <w:t>AMF as service consumer</w:t>
      </w:r>
      <w:bookmarkEnd w:id="1078"/>
      <w:bookmarkEnd w:id="1079"/>
      <w:bookmarkEnd w:id="1080"/>
      <w:bookmarkEnd w:id="1081"/>
      <w:bookmarkEnd w:id="1082"/>
      <w:bookmarkEnd w:id="1083"/>
      <w:bookmarkEnd w:id="1084"/>
      <w:bookmarkEnd w:id="1085"/>
      <w:bookmarkEnd w:id="1086"/>
      <w:bookmarkEnd w:id="1087"/>
    </w:p>
    <w:p w14:paraId="7F1C25B7" w14:textId="77777777"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5DFDFED" w14:textId="77777777" w:rsidR="00F90BFA" w:rsidRPr="000B63FD" w:rsidRDefault="00F90BFA" w:rsidP="00F90BFA">
      <w:pPr>
        <w:pStyle w:val="B1"/>
        <w:ind w:firstLine="0"/>
        <w:rPr>
          <w:lang w:val="en-US"/>
        </w:rPr>
      </w:pPr>
      <w:bookmarkStart w:id="1088" w:name="_PERM_MCCTEMPBM_CRPT82990047___3"/>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088"/>
    <w:p w14:paraId="289E9071" w14:textId="77777777"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14:paraId="661816F1" w14:textId="77777777"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14:paraId="4534F7DD" w14:textId="77777777" w:rsidR="00F90BFA" w:rsidRPr="000B63FD" w:rsidRDefault="00F90BFA" w:rsidP="00F90BFA">
      <w:pPr>
        <w:pStyle w:val="B1"/>
        <w:ind w:firstLine="0"/>
      </w:pPr>
      <w:bookmarkStart w:id="1089" w:name="_PERM_MCCTEMPBM_CRPT82990048___3"/>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089"/>
    <w:p w14:paraId="1C15AABC" w14:textId="77777777" w:rsidR="00F90BFA" w:rsidRPr="000B63FD" w:rsidRDefault="00F90BFA" w:rsidP="00F90BFA">
      <w:pPr>
        <w:pStyle w:val="NO"/>
      </w:pPr>
      <w:r w:rsidRPr="000B63FD">
        <w:t>NOTE 2:</w:t>
      </w:r>
      <w:r w:rsidRPr="000B63FD">
        <w:tab/>
        <w:t>The AMF can register different endpoint addresses in the NRF for different services.</w:t>
      </w:r>
    </w:p>
    <w:p w14:paraId="0643B2C9" w14:textId="77777777"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14:paraId="6E2E7D3E" w14:textId="77777777"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0887A485" w14:textId="77777777"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14:paraId="56BF327F"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14:paraId="0001041D" w14:textId="77777777"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14:paraId="42077512" w14:textId="77777777"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332317A5" w14:textId="77777777"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14:paraId="644EF00D" w14:textId="77777777"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14:paraId="435C1E21" w14:textId="77777777" w:rsidR="00F90BFA" w:rsidRPr="000B63FD" w:rsidRDefault="00F90BFA" w:rsidP="00433CEF">
      <w:pPr>
        <w:pStyle w:val="Heading4"/>
        <w:rPr>
          <w:lang w:val="en-US"/>
        </w:rPr>
      </w:pPr>
      <w:bookmarkStart w:id="1090" w:name="_Toc19708981"/>
      <w:bookmarkStart w:id="1091" w:name="_Toc27745059"/>
      <w:bookmarkStart w:id="1092" w:name="_Toc29803212"/>
      <w:bookmarkStart w:id="1093" w:name="_Toc35970001"/>
      <w:bookmarkStart w:id="1094" w:name="_Toc36050795"/>
      <w:bookmarkStart w:id="1095" w:name="_Toc44847513"/>
      <w:bookmarkStart w:id="1096" w:name="_Toc51845167"/>
      <w:bookmarkStart w:id="1097" w:name="_Toc51845498"/>
      <w:bookmarkStart w:id="1098" w:name="_Toc57017567"/>
      <w:bookmarkStart w:id="1099" w:name="_Toc98266949"/>
      <w:r w:rsidRPr="000B63FD">
        <w:rPr>
          <w:lang w:eastAsia="zh-CN"/>
        </w:rPr>
        <w:t>6.5.2.3</w:t>
      </w:r>
      <w:r w:rsidRPr="000B63FD">
        <w:rPr>
          <w:lang w:eastAsia="zh-CN"/>
        </w:rPr>
        <w:tab/>
      </w:r>
      <w:r w:rsidRPr="000B63FD">
        <w:rPr>
          <w:lang w:val="en-US"/>
        </w:rPr>
        <w:t>AMF as service producer</w:t>
      </w:r>
      <w:bookmarkEnd w:id="1090"/>
      <w:bookmarkEnd w:id="1091"/>
      <w:bookmarkEnd w:id="1092"/>
      <w:bookmarkEnd w:id="1093"/>
      <w:bookmarkEnd w:id="1094"/>
      <w:bookmarkEnd w:id="1095"/>
      <w:bookmarkEnd w:id="1096"/>
      <w:bookmarkEnd w:id="1097"/>
      <w:bookmarkEnd w:id="1098"/>
      <w:bookmarkEnd w:id="1099"/>
    </w:p>
    <w:p w14:paraId="3FFCB80C" w14:textId="77777777"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5D2D78F4" w14:textId="77777777"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14:paraId="34860541" w14:textId="77777777"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14:paraId="14845593" w14:textId="77777777"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33D39C67" w14:textId="77777777"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5823F781"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76DAF2C4" w14:textId="77777777"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14:paraId="48A0406A" w14:textId="77777777"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14:paraId="46D3FC0C" w14:textId="77777777"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D793485" w14:textId="77777777" w:rsidR="00F90BFA" w:rsidRDefault="00F90BFA" w:rsidP="00F90BFA">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3DE0BC31" w14:textId="77777777" w:rsidR="00F90BFA" w:rsidRPr="000B63FD" w:rsidRDefault="00F90BFA" w:rsidP="00433CEF">
      <w:pPr>
        <w:pStyle w:val="Heading3"/>
        <w:rPr>
          <w:lang w:eastAsia="zh-CN"/>
        </w:rPr>
      </w:pPr>
      <w:bookmarkStart w:id="1100" w:name="_Toc19708982"/>
      <w:bookmarkStart w:id="1101" w:name="_Toc27745060"/>
      <w:bookmarkStart w:id="1102" w:name="_Toc29803213"/>
      <w:bookmarkStart w:id="1103" w:name="_Toc35970002"/>
      <w:bookmarkStart w:id="1104" w:name="_Toc36050796"/>
      <w:bookmarkStart w:id="1105" w:name="_Toc44847514"/>
      <w:bookmarkStart w:id="1106" w:name="_Toc51845168"/>
      <w:bookmarkStart w:id="1107" w:name="_Toc51845499"/>
      <w:bookmarkStart w:id="1108" w:name="_Toc57017568"/>
      <w:bookmarkStart w:id="1109" w:name="_Toc98266950"/>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100"/>
      <w:bookmarkEnd w:id="1101"/>
      <w:bookmarkEnd w:id="1102"/>
      <w:bookmarkEnd w:id="1103"/>
      <w:bookmarkEnd w:id="1104"/>
      <w:bookmarkEnd w:id="1105"/>
      <w:bookmarkEnd w:id="1106"/>
      <w:bookmarkEnd w:id="1107"/>
      <w:bookmarkEnd w:id="1108"/>
      <w:bookmarkEnd w:id="1109"/>
    </w:p>
    <w:p w14:paraId="71A07086" w14:textId="77777777" w:rsidR="00F90BFA" w:rsidRPr="000B63FD" w:rsidRDefault="00F90BFA" w:rsidP="00433CEF">
      <w:pPr>
        <w:pStyle w:val="Heading4"/>
        <w:rPr>
          <w:lang w:eastAsia="zh-CN"/>
        </w:rPr>
      </w:pPr>
      <w:bookmarkStart w:id="1110" w:name="_Toc19708983"/>
      <w:bookmarkStart w:id="1111" w:name="_Toc27745061"/>
      <w:bookmarkStart w:id="1112" w:name="_Toc29803214"/>
      <w:bookmarkStart w:id="1113" w:name="_Toc35970003"/>
      <w:bookmarkStart w:id="1114" w:name="_Toc36050797"/>
      <w:bookmarkStart w:id="1115" w:name="_Toc44847515"/>
      <w:bookmarkStart w:id="1116" w:name="_Toc51845169"/>
      <w:bookmarkStart w:id="1117" w:name="_Toc51845500"/>
      <w:bookmarkStart w:id="1118" w:name="_Toc57017569"/>
      <w:bookmarkStart w:id="1119" w:name="_Toc98266951"/>
      <w:r w:rsidRPr="000B63FD">
        <w:rPr>
          <w:lang w:eastAsia="zh-CN"/>
        </w:rPr>
        <w:t>6.5.</w:t>
      </w:r>
      <w:r>
        <w:rPr>
          <w:lang w:eastAsia="zh-CN"/>
        </w:rPr>
        <w:t>3</w:t>
      </w:r>
      <w:r w:rsidRPr="000B63FD">
        <w:rPr>
          <w:lang w:eastAsia="zh-CN"/>
        </w:rPr>
        <w:t>.1</w:t>
      </w:r>
      <w:r w:rsidRPr="000B63FD">
        <w:rPr>
          <w:lang w:eastAsia="zh-CN"/>
        </w:rPr>
        <w:tab/>
        <w:t>General</w:t>
      </w:r>
      <w:bookmarkEnd w:id="1110"/>
      <w:bookmarkEnd w:id="1111"/>
      <w:bookmarkEnd w:id="1112"/>
      <w:bookmarkEnd w:id="1113"/>
      <w:bookmarkEnd w:id="1114"/>
      <w:bookmarkEnd w:id="1115"/>
      <w:bookmarkEnd w:id="1116"/>
      <w:bookmarkEnd w:id="1117"/>
      <w:bookmarkEnd w:id="1118"/>
      <w:bookmarkEnd w:id="1119"/>
    </w:p>
    <w:p w14:paraId="3309C4E2" w14:textId="77777777"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14:paraId="18D2E3DA" w14:textId="75872455"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w:t>
      </w:r>
      <w:r w:rsidR="00EE3E2B">
        <w:t>clause 5</w:t>
      </w:r>
      <w:r>
        <w:t xml:space="preserve">.21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14:paraId="6D7BDC30" w14:textId="77777777" w:rsidR="00F90BFA" w:rsidRDefault="00F90BFA" w:rsidP="00F90BFA">
      <w:r>
        <w:t>A UDM / AUSF / UDR / PCF group may consist of one or multiple UDM / AUSF / UDR / PCF sets.</w:t>
      </w:r>
    </w:p>
    <w:p w14:paraId="43BB0DE8" w14:textId="77777777" w:rsidR="00E02A74" w:rsidRPr="000B63FD" w:rsidRDefault="00E02A74" w:rsidP="00433CEF">
      <w:pPr>
        <w:pStyle w:val="Heading4"/>
        <w:rPr>
          <w:lang w:val="en-US"/>
        </w:rPr>
      </w:pPr>
      <w:bookmarkStart w:id="1120" w:name="_Toc19708984"/>
      <w:bookmarkStart w:id="1121" w:name="_Toc27745062"/>
      <w:bookmarkStart w:id="1122" w:name="_Toc29803215"/>
      <w:bookmarkStart w:id="1123" w:name="_Toc35970004"/>
      <w:bookmarkStart w:id="1124" w:name="_Toc36050798"/>
      <w:bookmarkStart w:id="1125" w:name="_Toc44847516"/>
      <w:bookmarkStart w:id="1126" w:name="_Toc51845170"/>
      <w:bookmarkStart w:id="1127" w:name="_Toc51845501"/>
      <w:bookmarkStart w:id="1128" w:name="_Toc57017570"/>
      <w:bookmarkStart w:id="1129" w:name="_Toc19708985"/>
      <w:bookmarkStart w:id="1130" w:name="_Toc27745063"/>
      <w:bookmarkStart w:id="1131" w:name="_Toc29803216"/>
      <w:bookmarkStart w:id="1132" w:name="_Toc35970005"/>
      <w:bookmarkStart w:id="1133" w:name="_Toc36050799"/>
      <w:bookmarkStart w:id="1134" w:name="_Toc44847517"/>
      <w:bookmarkStart w:id="1135" w:name="_Toc51845171"/>
      <w:bookmarkStart w:id="1136" w:name="_Toc51845502"/>
      <w:bookmarkStart w:id="1137" w:name="_Toc98266952"/>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120"/>
      <w:bookmarkEnd w:id="1121"/>
      <w:bookmarkEnd w:id="1122"/>
      <w:bookmarkEnd w:id="1123"/>
      <w:bookmarkEnd w:id="1124"/>
      <w:bookmarkEnd w:id="1125"/>
      <w:bookmarkEnd w:id="1126"/>
      <w:bookmarkEnd w:id="1127"/>
      <w:bookmarkEnd w:id="1128"/>
      <w:bookmarkEnd w:id="1137"/>
    </w:p>
    <w:p w14:paraId="7A11497B" w14:textId="77777777"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043CE97A" w14:textId="77777777"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2FD58F1D" w14:textId="7B92D75D"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w:t>
      </w:r>
      <w:r w:rsidR="00837427">
        <w:rPr>
          <w:lang w:val="en-US"/>
        </w:rPr>
        <w:t xml:space="preserve">in a HTTP request message </w:t>
      </w:r>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689FE314" w14:textId="77777777" w:rsidR="00837427" w:rsidRDefault="00BD28B6" w:rsidP="00837427">
      <w:pPr>
        <w:pStyle w:val="NO"/>
      </w:pPr>
      <w:r w:rsidRPr="008334D9">
        <w:t>NOTE</w:t>
      </w:r>
      <w:r w:rsidR="00837427">
        <w:t xml:space="preserve"> 1</w:t>
      </w:r>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Notification/Callback request message</w:t>
      </w:r>
      <w:r w:rsidRPr="00720402">
        <w:t xml:space="preserve">; the NF service producer </w:t>
      </w:r>
      <w:r>
        <w:t xml:space="preserve">is not expected </w:t>
      </w:r>
      <w:r w:rsidRPr="00720402">
        <w:t>to change Notification/Callback URI.</w:t>
      </w:r>
    </w:p>
    <w:p w14:paraId="2EE0224E" w14:textId="0D8DF195" w:rsidR="00BD28B6" w:rsidRPr="00BD28B6" w:rsidRDefault="00837427" w:rsidP="00BD28B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p>
    <w:p w14:paraId="6790CAD9"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38C2CFBB" w14:textId="77777777"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4A81E2A" w14:textId="77777777"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6099F3F1" w14:textId="77777777"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D3057B8" w14:textId="77777777"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lastRenderedPageBreak/>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A1E84A" w14:textId="77777777"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68592C6E" w14:textId="607252C4" w:rsidR="00E02A74" w:rsidRPr="000B63FD" w:rsidRDefault="00E02A74" w:rsidP="00E02A7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EE3E2B">
        <w:rPr>
          <w:lang w:val="en-US"/>
        </w:rPr>
        <w:t>clause 6</w:t>
      </w:r>
      <w:r>
        <w:rPr>
          <w:lang w:val="en-US"/>
        </w:rPr>
        <w:t>.6 in 3GPP TS 23.527 [38].</w:t>
      </w:r>
    </w:p>
    <w:p w14:paraId="400A7817" w14:textId="77777777" w:rsidR="00E02A74" w:rsidRPr="000B63FD" w:rsidRDefault="00E02A74" w:rsidP="00433CEF">
      <w:pPr>
        <w:pStyle w:val="Heading4"/>
        <w:rPr>
          <w:lang w:val="en-US"/>
        </w:rPr>
      </w:pPr>
      <w:bookmarkStart w:id="1138" w:name="_Toc57017571"/>
      <w:bookmarkStart w:id="1139" w:name="_Toc19708986"/>
      <w:bookmarkStart w:id="1140" w:name="_Toc27745064"/>
      <w:bookmarkStart w:id="1141" w:name="_Toc29803217"/>
      <w:bookmarkStart w:id="1142" w:name="_Toc35970006"/>
      <w:bookmarkStart w:id="1143" w:name="_Toc36050800"/>
      <w:bookmarkStart w:id="1144" w:name="_Toc44847518"/>
      <w:bookmarkStart w:id="1145" w:name="_Toc51845172"/>
      <w:bookmarkStart w:id="1146" w:name="_Toc51845503"/>
      <w:bookmarkStart w:id="1147" w:name="_Toc98266953"/>
      <w:bookmarkEnd w:id="1129"/>
      <w:bookmarkEnd w:id="1130"/>
      <w:bookmarkEnd w:id="1131"/>
      <w:bookmarkEnd w:id="1132"/>
      <w:bookmarkEnd w:id="1133"/>
      <w:bookmarkEnd w:id="1134"/>
      <w:bookmarkEnd w:id="1135"/>
      <w:bookmarkEnd w:id="1136"/>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38"/>
      <w:bookmarkEnd w:id="1147"/>
    </w:p>
    <w:p w14:paraId="6CADD50E" w14:textId="77777777"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3D37DF5" w14:textId="77777777"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43941438" w14:textId="5A6F0CF4"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w:t>
      </w:r>
      <w:r w:rsidR="00837427">
        <w:rPr>
          <w:lang w:val="en-US"/>
        </w:rPr>
        <w:t xml:space="preserve">in a HTTP request message </w:t>
      </w:r>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62F26135" w14:textId="77777777" w:rsidR="00EE3E2B" w:rsidRDefault="00BD28B6" w:rsidP="00BD28B6">
      <w:pPr>
        <w:pStyle w:val="NO"/>
      </w:pPr>
      <w:r w:rsidRPr="00EE6F30">
        <w:t>NOTE</w:t>
      </w:r>
      <w:r w:rsidR="00837427">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2D8779F" w14:textId="078825FE" w:rsidR="00BD28B6" w:rsidRPr="00BD28B6" w:rsidRDefault="00837427" w:rsidP="00BD28B6">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p>
    <w:p w14:paraId="6571C8FB"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59382431" w14:textId="77777777"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59D151ED" w14:textId="77777777"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E40E10A" w14:textId="77777777" w:rsidR="00E02A74" w:rsidRPr="000B63FD" w:rsidRDefault="00E02A74" w:rsidP="00E02A7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2A0624B6" w14:textId="77777777"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48BB190F" w14:textId="604B0AA8" w:rsidR="00E02A74" w:rsidRPr="000B63FD" w:rsidRDefault="00E02A74" w:rsidP="00E02A74">
      <w:pPr>
        <w:pStyle w:val="B1"/>
        <w:rPr>
          <w:lang w:val="en-US"/>
        </w:rPr>
      </w:pPr>
      <w:r>
        <w:rPr>
          <w:lang w:val="en-US"/>
        </w:rPr>
        <w:lastRenderedPageBreak/>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EE3E2B">
        <w:rPr>
          <w:lang w:val="en-US"/>
        </w:rPr>
        <w:t>clause 6</w:t>
      </w:r>
      <w:r>
        <w:rPr>
          <w:lang w:val="en-US"/>
        </w:rPr>
        <w:t>.5 in 3GPP TS 23.527 [38].</w:t>
      </w:r>
    </w:p>
    <w:p w14:paraId="4CBD1E1A" w14:textId="77777777" w:rsidR="00F90BFA" w:rsidRPr="000B63FD" w:rsidRDefault="00F90BFA" w:rsidP="00433CEF">
      <w:pPr>
        <w:pStyle w:val="Heading2"/>
        <w:rPr>
          <w:lang w:eastAsia="zh-CN"/>
        </w:rPr>
      </w:pPr>
      <w:bookmarkStart w:id="1148" w:name="_Toc57017572"/>
      <w:bookmarkStart w:id="1149" w:name="_Toc98266954"/>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39"/>
      <w:bookmarkEnd w:id="1140"/>
      <w:bookmarkEnd w:id="1141"/>
      <w:bookmarkEnd w:id="1142"/>
      <w:bookmarkEnd w:id="1143"/>
      <w:bookmarkEnd w:id="1144"/>
      <w:bookmarkEnd w:id="1145"/>
      <w:bookmarkEnd w:id="1146"/>
      <w:bookmarkEnd w:id="1148"/>
      <w:bookmarkEnd w:id="1149"/>
    </w:p>
    <w:p w14:paraId="0E38BA7E" w14:textId="77777777" w:rsidR="00F90BFA" w:rsidRPr="000B63FD" w:rsidRDefault="00F90BFA" w:rsidP="00433CEF">
      <w:pPr>
        <w:pStyle w:val="Heading3"/>
        <w:rPr>
          <w:lang w:eastAsia="zh-CN"/>
        </w:rPr>
      </w:pPr>
      <w:bookmarkStart w:id="1150" w:name="_Toc19708987"/>
      <w:bookmarkStart w:id="1151" w:name="_Toc27745065"/>
      <w:bookmarkStart w:id="1152" w:name="_Toc29803218"/>
      <w:bookmarkStart w:id="1153" w:name="_Toc35970007"/>
      <w:bookmarkStart w:id="1154" w:name="_Toc36050801"/>
      <w:bookmarkStart w:id="1155" w:name="_Toc44847519"/>
      <w:bookmarkStart w:id="1156" w:name="_Toc51845173"/>
      <w:bookmarkStart w:id="1157" w:name="_Toc51845504"/>
      <w:bookmarkStart w:id="1158" w:name="_Toc57017573"/>
      <w:bookmarkStart w:id="1159" w:name="_Toc98266955"/>
      <w:r w:rsidRPr="000B63FD">
        <w:rPr>
          <w:lang w:eastAsia="zh-CN"/>
        </w:rPr>
        <w:t>6.6.1</w:t>
      </w:r>
      <w:r w:rsidRPr="000B63FD">
        <w:rPr>
          <w:lang w:eastAsia="zh-CN"/>
        </w:rPr>
        <w:tab/>
        <w:t>General</w:t>
      </w:r>
      <w:bookmarkEnd w:id="1150"/>
      <w:bookmarkEnd w:id="1151"/>
      <w:bookmarkEnd w:id="1152"/>
      <w:bookmarkEnd w:id="1153"/>
      <w:bookmarkEnd w:id="1154"/>
      <w:bookmarkEnd w:id="1155"/>
      <w:bookmarkEnd w:id="1156"/>
      <w:bookmarkEnd w:id="1157"/>
      <w:bookmarkEnd w:id="1158"/>
      <w:bookmarkEnd w:id="1159"/>
    </w:p>
    <w:p w14:paraId="31572E98"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14:paraId="78A3473F" w14:textId="77777777" w:rsidR="00F90BFA" w:rsidRPr="000B63FD" w:rsidRDefault="00F90BFA" w:rsidP="00433CEF">
      <w:pPr>
        <w:pStyle w:val="Heading3"/>
        <w:rPr>
          <w:lang w:eastAsia="zh-CN"/>
        </w:rPr>
      </w:pPr>
      <w:bookmarkStart w:id="1160" w:name="_Toc19708988"/>
      <w:bookmarkStart w:id="1161" w:name="_Toc27745066"/>
      <w:bookmarkStart w:id="1162" w:name="_Toc29803219"/>
      <w:bookmarkStart w:id="1163" w:name="_Toc35970008"/>
      <w:bookmarkStart w:id="1164" w:name="_Toc36050802"/>
      <w:bookmarkStart w:id="1165" w:name="_Toc44847520"/>
      <w:bookmarkStart w:id="1166" w:name="_Toc51845174"/>
      <w:bookmarkStart w:id="1167" w:name="_Toc51845505"/>
      <w:bookmarkStart w:id="1168" w:name="_Toc57017574"/>
      <w:bookmarkStart w:id="1169" w:name="_Toc98266956"/>
      <w:r w:rsidRPr="000B63FD">
        <w:rPr>
          <w:lang w:eastAsia="zh-CN"/>
        </w:rPr>
        <w:t>6.6.2</w:t>
      </w:r>
      <w:r w:rsidRPr="000B63FD">
        <w:rPr>
          <w:lang w:eastAsia="zh-CN"/>
        </w:rPr>
        <w:tab/>
        <w:t>Feature negotiation</w:t>
      </w:r>
      <w:bookmarkEnd w:id="1160"/>
      <w:bookmarkEnd w:id="1161"/>
      <w:bookmarkEnd w:id="1162"/>
      <w:bookmarkEnd w:id="1163"/>
      <w:bookmarkEnd w:id="1164"/>
      <w:bookmarkEnd w:id="1165"/>
      <w:bookmarkEnd w:id="1166"/>
      <w:bookmarkEnd w:id="1167"/>
      <w:bookmarkEnd w:id="1168"/>
      <w:bookmarkEnd w:id="1169"/>
    </w:p>
    <w:p w14:paraId="2AF12769" w14:textId="77777777"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14:paraId="0081B3CD" w14:textId="77777777"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14:paraId="0ADB6BFC" w14:textId="77777777"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1ECA51FB" w14:textId="77777777"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52B7C856" w14:textId="77777777"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6F8D6BA3" w14:textId="7561FC27"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w:t>
      </w:r>
      <w:r w:rsidR="00EE3E2B" w:rsidRPr="000B63FD">
        <w:rPr>
          <w:lang w:eastAsia="zh-CN"/>
        </w:rPr>
        <w:t>TS</w:t>
      </w:r>
      <w:r w:rsidR="00EE3E2B">
        <w:rPr>
          <w:lang w:eastAsia="zh-CN"/>
        </w:rPr>
        <w:t> </w:t>
      </w:r>
      <w:r w:rsidR="00EE3E2B" w:rsidRPr="000B63FD">
        <w:rPr>
          <w:lang w:eastAsia="zh-CN"/>
        </w:rPr>
        <w:t>2</w:t>
      </w:r>
      <w:r w:rsidRPr="000B63FD">
        <w:rPr>
          <w:lang w:eastAsia="zh-CN"/>
        </w:rPr>
        <w:t>9.501 [5]), the supported features shall also apply to those notifications.</w:t>
      </w:r>
    </w:p>
    <w:p w14:paraId="1F672D06" w14:textId="77777777"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4370CBB" w14:textId="77777777"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14:paraId="5EF03BB2" w14:textId="77777777"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12F0CBB" w14:textId="77777777" w:rsidR="00F90BFA" w:rsidRPr="000B63FD" w:rsidRDefault="00F90BFA" w:rsidP="00F90BFA">
      <w:pPr>
        <w:rPr>
          <w:lang w:val="en-US" w:eastAsia="zh-CN"/>
        </w:rPr>
      </w:pPr>
      <w:r w:rsidRPr="000B63FD">
        <w:lastRenderedPageBreak/>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5083F72" w14:textId="77777777"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6876C643" w14:textId="64B5FA7E" w:rsidR="00F90BFA" w:rsidRPr="000B63FD" w:rsidRDefault="00F90BFA" w:rsidP="00F90BFA">
      <w:pPr>
        <w:rPr>
          <w:lang w:eastAsia="zh-CN"/>
        </w:rPr>
      </w:pPr>
      <w:r>
        <w:rPr>
          <w:lang w:eastAsia="zh-CN"/>
        </w:rPr>
        <w:t xml:space="preserve">Specific requirements for support of Indirect Communication with Delegated Discovery are specified in </w:t>
      </w:r>
      <w:r w:rsidR="00EE3E2B">
        <w:rPr>
          <w:lang w:eastAsia="zh-CN"/>
        </w:rPr>
        <w:t>clause 6</w:t>
      </w:r>
      <w:r>
        <w:rPr>
          <w:lang w:eastAsia="zh-CN"/>
        </w:rPr>
        <w:t>.10.6.</w:t>
      </w:r>
    </w:p>
    <w:p w14:paraId="2FA0EDFB" w14:textId="77777777" w:rsidR="00F90BFA" w:rsidRPr="000B63FD" w:rsidRDefault="00F90BFA" w:rsidP="00433CEF">
      <w:pPr>
        <w:pStyle w:val="Heading3"/>
      </w:pPr>
      <w:bookmarkStart w:id="1170" w:name="_Toc19708989"/>
      <w:bookmarkStart w:id="1171" w:name="_Toc27745067"/>
      <w:bookmarkStart w:id="1172" w:name="_Toc29803220"/>
      <w:bookmarkStart w:id="1173" w:name="_Toc35970009"/>
      <w:bookmarkStart w:id="1174" w:name="_Toc36050803"/>
      <w:bookmarkStart w:id="1175" w:name="_Toc44847521"/>
      <w:bookmarkStart w:id="1176" w:name="_Toc51845175"/>
      <w:bookmarkStart w:id="1177" w:name="_Toc51845506"/>
      <w:bookmarkStart w:id="1178" w:name="_Toc57017575"/>
      <w:bookmarkStart w:id="1179" w:name="_Toc98266957"/>
      <w:r w:rsidRPr="000B63FD">
        <w:t>6.6.3</w:t>
      </w:r>
      <w:r w:rsidRPr="000B63FD">
        <w:tab/>
        <w:t>Vendor-specific extensions</w:t>
      </w:r>
      <w:bookmarkEnd w:id="1170"/>
      <w:bookmarkEnd w:id="1171"/>
      <w:bookmarkEnd w:id="1172"/>
      <w:bookmarkEnd w:id="1173"/>
      <w:bookmarkEnd w:id="1174"/>
      <w:bookmarkEnd w:id="1175"/>
      <w:bookmarkEnd w:id="1176"/>
      <w:bookmarkEnd w:id="1177"/>
      <w:bookmarkEnd w:id="1178"/>
      <w:bookmarkEnd w:id="1179"/>
    </w:p>
    <w:p w14:paraId="4BD67067" w14:textId="77777777"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7CA2FE6C" w14:textId="77777777"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14:paraId="140781BA" w14:textId="629AD351" w:rsidR="00F90BFA" w:rsidRPr="000B63FD" w:rsidRDefault="00F90BFA" w:rsidP="00F90BFA">
      <w:r w:rsidRPr="000B63FD">
        <w:t xml:space="preserve">However, in order to avoid duplication of member names inside a same object (see 3GPP TS 29.501 [5], </w:t>
      </w:r>
      <w:r w:rsidR="00EE3E2B">
        <w:t>clause </w:t>
      </w:r>
      <w:r w:rsidR="00EE3E2B" w:rsidRPr="000B63FD">
        <w:t>5</w:t>
      </w:r>
      <w:r w:rsidRPr="000B63FD">
        <w:t>.2.4.2, for the requirement of uniqueness of member names in JSON objects), it is necessary to comply with a naming scheme for vendor-specific data elements, to avoid clashing names between vendors.</w:t>
      </w:r>
    </w:p>
    <w:p w14:paraId="7F088639" w14:textId="77777777" w:rsidR="00F90BFA" w:rsidRPr="000B63FD" w:rsidRDefault="00F90BFA" w:rsidP="00F90BFA">
      <w:r w:rsidRPr="000B63FD">
        <w:t>Vendor-specific member names in JSON objects shall be named in the following manner:</w:t>
      </w:r>
    </w:p>
    <w:p w14:paraId="051227C1" w14:textId="77777777" w:rsidR="00F90BFA" w:rsidRPr="000B63FD" w:rsidRDefault="00F90BFA" w:rsidP="00F90BFA">
      <w:pPr>
        <w:pStyle w:val="PL"/>
      </w:pPr>
      <w:r w:rsidRPr="000B63FD">
        <w:t>"vendorSpecific-nnnnnn": {</w:t>
      </w:r>
    </w:p>
    <w:p w14:paraId="248BD215" w14:textId="77777777" w:rsidR="00F90BFA" w:rsidRPr="000B63FD" w:rsidRDefault="00F90BFA" w:rsidP="00F90BFA">
      <w:pPr>
        <w:pStyle w:val="PL"/>
      </w:pPr>
      <w:r w:rsidRPr="000B63FD">
        <w:t xml:space="preserve">  ...</w:t>
      </w:r>
    </w:p>
    <w:p w14:paraId="23074799" w14:textId="77777777" w:rsidR="00F90BFA" w:rsidRPr="000B63FD" w:rsidRDefault="00F90BFA" w:rsidP="00F90BFA">
      <w:pPr>
        <w:pStyle w:val="PL"/>
      </w:pPr>
      <w:r w:rsidRPr="000B63FD">
        <w:t>}</w:t>
      </w:r>
    </w:p>
    <w:p w14:paraId="6952757F" w14:textId="77777777" w:rsidR="00F90BFA" w:rsidRPr="000B63FD" w:rsidRDefault="00F90BFA" w:rsidP="00F90BFA">
      <w:pPr>
        <w:pStyle w:val="PL"/>
      </w:pPr>
    </w:p>
    <w:p w14:paraId="1B727CD4" w14:textId="77777777"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14:paraId="122B95E1" w14:textId="77777777"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D218971" w14:textId="77777777" w:rsidR="00F90BFA" w:rsidRPr="000B63FD" w:rsidRDefault="00F90BFA" w:rsidP="00F90BFA">
      <w:pPr>
        <w:pStyle w:val="EX"/>
      </w:pPr>
      <w:r w:rsidRPr="000B63FD">
        <w:t>EXAMPLE:</w:t>
      </w:r>
      <w:r w:rsidRPr="000B63FD">
        <w:tab/>
        <w:t>The vendor-specific member name for vendor "3GPP" would be:</w:t>
      </w:r>
    </w:p>
    <w:p w14:paraId="7AA2906F" w14:textId="77777777" w:rsidR="00F90BFA" w:rsidRPr="000B63FD" w:rsidRDefault="00F90BFA" w:rsidP="00F90BFA">
      <w:pPr>
        <w:pStyle w:val="PL"/>
        <w:ind w:left="1702"/>
      </w:pPr>
      <w:bookmarkStart w:id="1180" w:name="_PERM_MCCTEMPBM_CRPT82990049___2"/>
      <w:r w:rsidRPr="000B63FD">
        <w:t>"vendorSpecific-010415": {</w:t>
      </w:r>
    </w:p>
    <w:p w14:paraId="498BF11A" w14:textId="77777777" w:rsidR="00F90BFA" w:rsidRPr="000B63FD" w:rsidRDefault="00F90BFA" w:rsidP="00F90BFA">
      <w:pPr>
        <w:pStyle w:val="PL"/>
        <w:ind w:left="1702"/>
      </w:pPr>
      <w:r w:rsidRPr="000B63FD">
        <w:t xml:space="preserve">  ...</w:t>
      </w:r>
    </w:p>
    <w:p w14:paraId="18AD592D" w14:textId="77777777" w:rsidR="00F90BFA" w:rsidRDefault="00F90BFA" w:rsidP="00F90BFA">
      <w:pPr>
        <w:pStyle w:val="PL"/>
        <w:ind w:left="1702"/>
      </w:pPr>
      <w:r w:rsidRPr="000B63FD">
        <w:t>}</w:t>
      </w:r>
    </w:p>
    <w:p w14:paraId="4D42C7F2" w14:textId="77777777" w:rsidR="00F90BFA" w:rsidRPr="000B63FD" w:rsidRDefault="00F90BFA" w:rsidP="00433CEF">
      <w:pPr>
        <w:pStyle w:val="Heading3"/>
      </w:pPr>
      <w:bookmarkStart w:id="1181" w:name="_Toc19708990"/>
      <w:bookmarkStart w:id="1182" w:name="_Toc27745068"/>
      <w:bookmarkStart w:id="1183" w:name="_Toc29803221"/>
      <w:bookmarkStart w:id="1184" w:name="_Toc35970010"/>
      <w:bookmarkStart w:id="1185" w:name="_Toc36050804"/>
      <w:bookmarkStart w:id="1186" w:name="_Toc44847522"/>
      <w:bookmarkStart w:id="1187" w:name="_Toc51845176"/>
      <w:bookmarkStart w:id="1188" w:name="_Toc51845507"/>
      <w:bookmarkStart w:id="1189" w:name="_Toc57017576"/>
      <w:bookmarkStart w:id="1190" w:name="_Toc98266958"/>
      <w:bookmarkEnd w:id="1180"/>
      <w:r w:rsidRPr="000B63FD">
        <w:t>6.6.</w:t>
      </w:r>
      <w:r>
        <w:t>4</w:t>
      </w:r>
      <w:r w:rsidRPr="000B63FD">
        <w:tab/>
      </w:r>
      <w:r>
        <w:t>Extensibility for Query parameters</w:t>
      </w:r>
      <w:bookmarkEnd w:id="1181"/>
      <w:bookmarkEnd w:id="1182"/>
      <w:bookmarkEnd w:id="1183"/>
      <w:bookmarkEnd w:id="1184"/>
      <w:bookmarkEnd w:id="1185"/>
      <w:bookmarkEnd w:id="1186"/>
      <w:bookmarkEnd w:id="1187"/>
      <w:bookmarkEnd w:id="1188"/>
      <w:bookmarkEnd w:id="1189"/>
      <w:bookmarkEnd w:id="1190"/>
    </w:p>
    <w:p w14:paraId="15FD7C63" w14:textId="77777777" w:rsidR="00F90BFA" w:rsidRDefault="00F90BFA" w:rsidP="00F90BFA">
      <w:r>
        <w:t>New query parameters may be defined after the OpenAPI freeze of the first 3GPP release that contains an API.</w:t>
      </w:r>
    </w:p>
    <w:p w14:paraId="3899A3E7" w14:textId="77777777"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7931A8C2" w14:textId="77777777" w:rsidR="00F90BFA" w:rsidRDefault="00F90BFA" w:rsidP="00F90BFA">
      <w:r>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1242480" w14:textId="77777777" w:rsidR="00F90BFA" w:rsidRDefault="00F90BFA" w:rsidP="00F90BFA">
      <w:pPr>
        <w:pStyle w:val="NO"/>
      </w:pPr>
      <w:r>
        <w:t>NOTE 1:</w:t>
      </w:r>
      <w:r>
        <w:tab/>
        <w:t>Not doing so could result in the NF Service Producer rejecting the request if it does not support the query parameters, see clause 5.2.9.</w:t>
      </w:r>
    </w:p>
    <w:p w14:paraId="6298E617" w14:textId="77777777"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14:paraId="1EBFE4EA" w14:textId="77777777"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14:paraId="42BD9ACE" w14:textId="77777777"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7EE8BAB5" w14:textId="77777777"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14:paraId="414FA4D8" w14:textId="77777777"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14:paraId="2773CC4F" w14:textId="77777777"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071C460" w14:textId="77777777" w:rsidR="00F90BFA" w:rsidRPr="000B63FD" w:rsidRDefault="00F90BFA" w:rsidP="00433CEF">
      <w:pPr>
        <w:pStyle w:val="Heading2"/>
        <w:rPr>
          <w:lang w:eastAsia="zh-CN"/>
        </w:rPr>
      </w:pPr>
      <w:bookmarkStart w:id="1191" w:name="_Toc19708991"/>
      <w:bookmarkStart w:id="1192" w:name="_Toc27745069"/>
      <w:bookmarkStart w:id="1193" w:name="_Toc29803222"/>
      <w:bookmarkStart w:id="1194" w:name="_Toc35970011"/>
      <w:bookmarkStart w:id="1195" w:name="_Toc36050805"/>
      <w:bookmarkStart w:id="1196" w:name="_Toc44847523"/>
      <w:bookmarkStart w:id="1197" w:name="_Toc51845177"/>
      <w:bookmarkStart w:id="1198" w:name="_Toc51845508"/>
      <w:bookmarkStart w:id="1199" w:name="_Toc57017577"/>
      <w:bookmarkStart w:id="1200" w:name="_Toc98266959"/>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91"/>
      <w:bookmarkEnd w:id="1192"/>
      <w:bookmarkEnd w:id="1193"/>
      <w:bookmarkEnd w:id="1194"/>
      <w:bookmarkEnd w:id="1195"/>
      <w:bookmarkEnd w:id="1196"/>
      <w:bookmarkEnd w:id="1197"/>
      <w:bookmarkEnd w:id="1198"/>
      <w:bookmarkEnd w:id="1199"/>
      <w:bookmarkEnd w:id="1200"/>
    </w:p>
    <w:p w14:paraId="478749E7" w14:textId="77777777" w:rsidR="00F90BFA" w:rsidRPr="000B63FD" w:rsidRDefault="00F90BFA" w:rsidP="00433CEF">
      <w:pPr>
        <w:pStyle w:val="Heading3"/>
        <w:rPr>
          <w:lang w:eastAsia="zh-CN"/>
        </w:rPr>
      </w:pPr>
      <w:bookmarkStart w:id="1201" w:name="_Toc19708992"/>
      <w:bookmarkStart w:id="1202" w:name="_Toc27745070"/>
      <w:bookmarkStart w:id="1203" w:name="_Toc29803223"/>
      <w:bookmarkStart w:id="1204" w:name="_Toc35970012"/>
      <w:bookmarkStart w:id="1205" w:name="_Toc36050806"/>
      <w:bookmarkStart w:id="1206" w:name="_Toc44847524"/>
      <w:bookmarkStart w:id="1207" w:name="_Toc51845178"/>
      <w:bookmarkStart w:id="1208" w:name="_Toc51845509"/>
      <w:bookmarkStart w:id="1209" w:name="_Toc57017578"/>
      <w:bookmarkStart w:id="1210" w:name="_Toc98266960"/>
      <w:r w:rsidRPr="000B63FD">
        <w:rPr>
          <w:rFonts w:hint="eastAsia"/>
          <w:lang w:eastAsia="zh-CN"/>
        </w:rPr>
        <w:t>6.7.1</w:t>
      </w:r>
      <w:r w:rsidRPr="000B63FD">
        <w:rPr>
          <w:rFonts w:hint="eastAsia"/>
          <w:lang w:eastAsia="zh-CN"/>
        </w:rPr>
        <w:tab/>
        <w:t>General</w:t>
      </w:r>
      <w:bookmarkEnd w:id="1201"/>
      <w:bookmarkEnd w:id="1202"/>
      <w:bookmarkEnd w:id="1203"/>
      <w:bookmarkEnd w:id="1204"/>
      <w:bookmarkEnd w:id="1205"/>
      <w:bookmarkEnd w:id="1206"/>
      <w:bookmarkEnd w:id="1207"/>
      <w:bookmarkEnd w:id="1208"/>
      <w:bookmarkEnd w:id="1209"/>
      <w:bookmarkEnd w:id="1210"/>
    </w:p>
    <w:p w14:paraId="2C2AF125" w14:textId="41BB7FF3" w:rsidR="00F90BFA" w:rsidRPr="000B63FD" w:rsidRDefault="00F90BFA" w:rsidP="00F90BFA">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EE3E2B" w:rsidRPr="000B63FD">
        <w:rPr>
          <w:lang w:eastAsia="zh-CN"/>
        </w:rPr>
        <w:t>clause</w:t>
      </w:r>
      <w:r w:rsidR="00EE3E2B">
        <w:rPr>
          <w:lang w:eastAsia="zh-CN"/>
        </w:rPr>
        <w:t> </w:t>
      </w:r>
      <w:r w:rsidR="00EE3E2B" w:rsidRPr="000B63FD">
        <w:rPr>
          <w:lang w:eastAsia="zh-CN"/>
        </w:rPr>
        <w:t>1</w:t>
      </w:r>
      <w:r w:rsidRPr="000B63FD">
        <w:rPr>
          <w:lang w:eastAsia="zh-CN"/>
        </w:rPr>
        <w:t>3 of 3GPP TS 33.501 [17].</w:t>
      </w:r>
    </w:p>
    <w:p w14:paraId="0671E433" w14:textId="77777777"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14:paraId="5A4C1E24" w14:textId="77777777" w:rsidR="00F90BFA" w:rsidRPr="000B63FD" w:rsidRDefault="00F90BFA" w:rsidP="00433CEF">
      <w:pPr>
        <w:pStyle w:val="Heading3"/>
        <w:rPr>
          <w:lang w:eastAsia="zh-CN"/>
        </w:rPr>
      </w:pPr>
      <w:bookmarkStart w:id="1211" w:name="_Toc19708993"/>
      <w:bookmarkStart w:id="1212" w:name="_Toc27745071"/>
      <w:bookmarkStart w:id="1213" w:name="_Toc29803224"/>
      <w:bookmarkStart w:id="1214" w:name="_Toc35970013"/>
      <w:bookmarkStart w:id="1215" w:name="_Toc36050807"/>
      <w:bookmarkStart w:id="1216" w:name="_Toc44847525"/>
      <w:bookmarkStart w:id="1217" w:name="_Toc51845179"/>
      <w:bookmarkStart w:id="1218" w:name="_Toc51845510"/>
      <w:bookmarkStart w:id="1219" w:name="_Toc57017579"/>
      <w:bookmarkStart w:id="1220" w:name="_Toc98266961"/>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211"/>
      <w:bookmarkEnd w:id="1212"/>
      <w:bookmarkEnd w:id="1213"/>
      <w:bookmarkEnd w:id="1214"/>
      <w:bookmarkEnd w:id="1215"/>
      <w:bookmarkEnd w:id="1216"/>
      <w:bookmarkEnd w:id="1217"/>
      <w:bookmarkEnd w:id="1218"/>
      <w:bookmarkEnd w:id="1219"/>
      <w:bookmarkEnd w:id="1220"/>
    </w:p>
    <w:p w14:paraId="352D2BF6" w14:textId="7551945D" w:rsidR="00F90BFA" w:rsidRPr="000B63FD" w:rsidRDefault="00F90BFA" w:rsidP="00F90BFA">
      <w:pPr>
        <w:rPr>
          <w:lang w:eastAsia="zh-CN"/>
        </w:rPr>
      </w:pPr>
      <w:r w:rsidRPr="000B63FD">
        <w:rPr>
          <w:rFonts w:hint="eastAsia"/>
          <w:lang w:eastAsia="zh-CN"/>
        </w:rPr>
        <w:t xml:space="preserve">As specified in </w:t>
      </w:r>
      <w:r w:rsidR="00EE3E2B">
        <w:rPr>
          <w:lang w:eastAsia="zh-CN"/>
        </w:rPr>
        <w:t>clause </w:t>
      </w:r>
      <w:r w:rsidR="00EE3E2B" w:rsidRPr="000B63FD">
        <w:rPr>
          <w:lang w:eastAsia="zh-CN"/>
        </w:rPr>
        <w:t>1</w:t>
      </w:r>
      <w:r w:rsidRPr="000B63FD">
        <w:rPr>
          <w:lang w:eastAsia="zh-CN"/>
        </w:rPr>
        <w:t>3.1 of 3GPP TS 33.501 [17], TLS shall be used for the security protection of messages at the transport layer for the service based interfaces</w:t>
      </w:r>
      <w:r w:rsidRPr="000B63FD">
        <w:t xml:space="preserve"> if network security is not provided by other means.</w:t>
      </w:r>
    </w:p>
    <w:p w14:paraId="20FC50E3" w14:textId="77777777" w:rsidR="00F90BFA" w:rsidRPr="000B63FD" w:rsidRDefault="00F90BFA" w:rsidP="00433CEF">
      <w:pPr>
        <w:pStyle w:val="Heading3"/>
        <w:rPr>
          <w:lang w:eastAsia="zh-CN"/>
        </w:rPr>
      </w:pPr>
      <w:bookmarkStart w:id="1221" w:name="_Toc19708994"/>
      <w:bookmarkStart w:id="1222" w:name="_Toc27745072"/>
      <w:bookmarkStart w:id="1223" w:name="_Toc29803225"/>
      <w:bookmarkStart w:id="1224" w:name="_Toc35970014"/>
      <w:bookmarkStart w:id="1225" w:name="_Toc36050808"/>
      <w:bookmarkStart w:id="1226" w:name="_Toc44847526"/>
      <w:bookmarkStart w:id="1227" w:name="_Toc51845180"/>
      <w:bookmarkStart w:id="1228" w:name="_Toc51845511"/>
      <w:bookmarkStart w:id="1229" w:name="_Toc57017580"/>
      <w:bookmarkStart w:id="1230" w:name="_Toc98266962"/>
      <w:r w:rsidRPr="000B63FD">
        <w:rPr>
          <w:rFonts w:hint="eastAsia"/>
          <w:lang w:eastAsia="zh-CN"/>
        </w:rPr>
        <w:t>6.7.3</w:t>
      </w:r>
      <w:r w:rsidRPr="000B63FD">
        <w:rPr>
          <w:rFonts w:hint="eastAsia"/>
          <w:lang w:eastAsia="zh-CN"/>
        </w:rPr>
        <w:tab/>
      </w:r>
      <w:r w:rsidRPr="000B63FD">
        <w:rPr>
          <w:lang w:eastAsia="zh-CN"/>
        </w:rPr>
        <w:t>Authorization of NF service access</w:t>
      </w:r>
      <w:bookmarkEnd w:id="1221"/>
      <w:bookmarkEnd w:id="1222"/>
      <w:bookmarkEnd w:id="1223"/>
      <w:bookmarkEnd w:id="1224"/>
      <w:bookmarkEnd w:id="1225"/>
      <w:bookmarkEnd w:id="1226"/>
      <w:bookmarkEnd w:id="1227"/>
      <w:bookmarkEnd w:id="1228"/>
      <w:bookmarkEnd w:id="1229"/>
      <w:bookmarkEnd w:id="1230"/>
    </w:p>
    <w:p w14:paraId="0AB7EA1D" w14:textId="372D7E8E" w:rsidR="00F90BFA" w:rsidRDefault="00F90BFA" w:rsidP="00F90BFA">
      <w:pPr>
        <w:rPr>
          <w:lang w:eastAsia="zh-CN"/>
        </w:rPr>
      </w:pPr>
      <w:r w:rsidRPr="000B63FD">
        <w:rPr>
          <w:rFonts w:hint="eastAsia"/>
          <w:lang w:eastAsia="zh-CN"/>
        </w:rPr>
        <w:t xml:space="preserve">As specified in </w:t>
      </w:r>
      <w:r w:rsidR="00EE3E2B">
        <w:rPr>
          <w:rFonts w:hint="eastAsia"/>
          <w:lang w:eastAsia="zh-CN"/>
        </w:rPr>
        <w:t>clause</w:t>
      </w:r>
      <w:r w:rsidR="00EE3E2B">
        <w:rPr>
          <w:lang w:eastAsia="zh-CN"/>
        </w:rPr>
        <w:t> </w:t>
      </w:r>
      <w:r w:rsidR="00EE3E2B" w:rsidRPr="000B63FD">
        <w:rPr>
          <w:lang w:eastAsia="zh-CN"/>
        </w:rPr>
        <w:t>1</w:t>
      </w:r>
      <w:r w:rsidRPr="000B63F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EE3E2B" w:rsidRPr="000B63FD">
        <w:rPr>
          <w:lang w:eastAsia="zh-CN"/>
        </w:rPr>
        <w:t>clause</w:t>
      </w:r>
      <w:r w:rsidR="00EE3E2B">
        <w:rPr>
          <w:lang w:eastAsia="zh-CN"/>
        </w:rPr>
        <w:t> </w:t>
      </w:r>
      <w:r w:rsidR="00EE3E2B" w:rsidRPr="000B63FD">
        <w:rPr>
          <w:lang w:eastAsia="zh-CN"/>
        </w:rPr>
        <w:t>4</w:t>
      </w:r>
      <w:r w:rsidRPr="000B63FD">
        <w:rPr>
          <w:lang w:eastAsia="zh-CN"/>
        </w:rPr>
        <w:t>.4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4C9CFF40" w14:textId="77777777"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3DF9143D" w14:textId="5FD4117C" w:rsidR="00F90BFA" w:rsidRPr="000B63FD" w:rsidRDefault="00F90BFA" w:rsidP="00F90BFA">
      <w:pPr>
        <w:rPr>
          <w:lang w:eastAsia="zh-CN"/>
        </w:rPr>
      </w:pPr>
      <w:r w:rsidRPr="000B63FD">
        <w:rPr>
          <w:lang w:eastAsia="zh-CN"/>
        </w:rPr>
        <w:lastRenderedPageBreak/>
        <w:t xml:space="preserve">If an NF service (i.e API) receives an OAuth 2.0 access token in the "Authorization" HTTP request header field, the NF service shall validate the access token, its expiry and its access scope before allowing access to the requested resource, as specified in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w:t>
      </w:r>
    </w:p>
    <w:p w14:paraId="178A47C5" w14:textId="77777777" w:rsidR="00F90BFA" w:rsidRDefault="00F90BFA" w:rsidP="00F90BFA">
      <w:pPr>
        <w:rPr>
          <w:lang w:eastAsia="zh-CN"/>
        </w:rPr>
      </w:pPr>
      <w:r>
        <w:rPr>
          <w:lang w:eastAsia="zh-CN"/>
        </w:rPr>
        <w:t>The access scope required to get access to a given resource may be, based on local configuration of the NF service producer, either:</w:t>
      </w:r>
    </w:p>
    <w:p w14:paraId="2EF021B7" w14:textId="77777777"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4D4A3874" w14:textId="77777777"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3364A537" w14:textId="77777777" w:rsidR="00F90BFA" w:rsidRPr="000B63FD" w:rsidRDefault="00F90BFA" w:rsidP="00F90BFA">
      <w:pPr>
        <w:rPr>
          <w:lang w:eastAsia="zh-CN"/>
        </w:rPr>
      </w:pPr>
      <w:r w:rsidRPr="000B63FD">
        <w:rPr>
          <w:lang w:eastAsia="zh-CN"/>
        </w:rPr>
        <w:t>An NF service consumer shall support OAuth 2.0.</w:t>
      </w:r>
    </w:p>
    <w:p w14:paraId="3722F81D" w14:textId="77777777"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14:paraId="53952ECD" w14:textId="77777777"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1D314624" w14:textId="77777777"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065C9A7D" w14:textId="77777777" w:rsidR="00F90BFA" w:rsidRDefault="00F90BFA" w:rsidP="00F90BFA">
      <w:pPr>
        <w:rPr>
          <w:lang w:eastAsia="zh-CN"/>
        </w:rPr>
      </w:pPr>
      <w:bookmarkStart w:id="1231" w:name="_Toc19708995"/>
      <w:bookmarkStart w:id="1232" w:name="_Toc27745073"/>
      <w:bookmarkStart w:id="1233" w:name="_Toc29803226"/>
      <w:bookmarkStart w:id="1234" w:name="_Toc35970015"/>
      <w:bookmarkStart w:id="1235"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14:paraId="299F64DC" w14:textId="77777777"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62ED0F48" w14:textId="77777777"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3B70224F" w14:textId="77777777"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14:paraId="57E112C7" w14:textId="77777777"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09A5393" w14:textId="77777777"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14:paraId="6B853532" w14:textId="77777777"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7056B6AC" w14:textId="77777777"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49AAD9E6" w14:textId="77777777"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14:paraId="3A76184F" w14:textId="77777777"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14:paraId="5F8F5AAD" w14:textId="77777777"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967FBC" w14:textId="77777777"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3DAEFD74" w14:textId="77777777" w:rsidR="00F90BFA" w:rsidRPr="000B63FD" w:rsidRDefault="00F90BFA" w:rsidP="00433CEF">
      <w:pPr>
        <w:pStyle w:val="Heading3"/>
        <w:rPr>
          <w:lang w:eastAsia="zh-CN"/>
        </w:rPr>
      </w:pPr>
      <w:bookmarkStart w:id="1236" w:name="_Toc44847527"/>
      <w:bookmarkStart w:id="1237" w:name="_Toc51845181"/>
      <w:bookmarkStart w:id="1238" w:name="_Toc51845512"/>
      <w:bookmarkStart w:id="1239" w:name="_Toc57017581"/>
      <w:bookmarkStart w:id="1240" w:name="_Toc98266963"/>
      <w:r w:rsidRPr="000B63FD">
        <w:rPr>
          <w:rFonts w:hint="eastAsia"/>
          <w:lang w:eastAsia="zh-CN"/>
        </w:rPr>
        <w:lastRenderedPageBreak/>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231"/>
      <w:bookmarkEnd w:id="1232"/>
      <w:bookmarkEnd w:id="1233"/>
      <w:bookmarkEnd w:id="1234"/>
      <w:bookmarkEnd w:id="1235"/>
      <w:bookmarkEnd w:id="1236"/>
      <w:bookmarkEnd w:id="1237"/>
      <w:bookmarkEnd w:id="1238"/>
      <w:bookmarkEnd w:id="1239"/>
      <w:bookmarkEnd w:id="1240"/>
    </w:p>
    <w:p w14:paraId="7D3E20C8" w14:textId="77777777" w:rsidR="00F90BFA" w:rsidRPr="000B63FD" w:rsidRDefault="00F90BFA" w:rsidP="00433CEF">
      <w:pPr>
        <w:pStyle w:val="Heading4"/>
      </w:pPr>
      <w:bookmarkStart w:id="1241" w:name="_Toc19708996"/>
      <w:bookmarkStart w:id="1242" w:name="_Toc27745074"/>
      <w:bookmarkStart w:id="1243" w:name="_Toc29803227"/>
      <w:bookmarkStart w:id="1244" w:name="_Toc35970016"/>
      <w:bookmarkStart w:id="1245" w:name="_Toc36050810"/>
      <w:bookmarkStart w:id="1246" w:name="_Toc44847528"/>
      <w:bookmarkStart w:id="1247" w:name="_Toc51845182"/>
      <w:bookmarkStart w:id="1248" w:name="_Toc51845513"/>
      <w:bookmarkStart w:id="1249" w:name="_Toc57017582"/>
      <w:bookmarkStart w:id="1250" w:name="_Toc98266964"/>
      <w:r w:rsidRPr="000B63FD">
        <w:rPr>
          <w:rFonts w:hint="eastAsia"/>
        </w:rPr>
        <w:t>6.7.4.1</w:t>
      </w:r>
      <w:r w:rsidRPr="000B63FD">
        <w:rPr>
          <w:rFonts w:hint="eastAsia"/>
        </w:rPr>
        <w:tab/>
        <w:t>General</w:t>
      </w:r>
      <w:bookmarkEnd w:id="1241"/>
      <w:bookmarkEnd w:id="1242"/>
      <w:bookmarkEnd w:id="1243"/>
      <w:bookmarkEnd w:id="1244"/>
      <w:bookmarkEnd w:id="1245"/>
      <w:bookmarkEnd w:id="1246"/>
      <w:bookmarkEnd w:id="1247"/>
      <w:bookmarkEnd w:id="1248"/>
      <w:bookmarkEnd w:id="1249"/>
      <w:bookmarkEnd w:id="1250"/>
    </w:p>
    <w:p w14:paraId="537C8A19" w14:textId="0E36C2E8"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rsidR="00EE3E2B">
        <w:t>clause </w:t>
      </w:r>
      <w:r w:rsidR="00EE3E2B" w:rsidRPr="000B63FD">
        <w:t>1</w:t>
      </w:r>
      <w:r w:rsidRPr="000B63FD">
        <w:t>3.2 of 3GPP TS 33.501 [17].</w:t>
      </w:r>
    </w:p>
    <w:p w14:paraId="6BCABB38" w14:textId="77777777" w:rsidR="00F90BFA" w:rsidRPr="000B63FD" w:rsidRDefault="00F90BFA" w:rsidP="00433CEF">
      <w:pPr>
        <w:pStyle w:val="Heading4"/>
      </w:pPr>
      <w:bookmarkStart w:id="1251" w:name="_Toc19708997"/>
      <w:bookmarkStart w:id="1252" w:name="_Toc27745075"/>
      <w:bookmarkStart w:id="1253" w:name="_Toc29803228"/>
      <w:bookmarkStart w:id="1254" w:name="_Toc35970017"/>
      <w:bookmarkStart w:id="1255" w:name="_Toc36050811"/>
      <w:bookmarkStart w:id="1256" w:name="_Toc44847529"/>
      <w:bookmarkStart w:id="1257" w:name="_Toc51845183"/>
      <w:bookmarkStart w:id="1258" w:name="_Toc51845514"/>
      <w:bookmarkStart w:id="1259" w:name="_Toc57017583"/>
      <w:bookmarkStart w:id="1260" w:name="_Toc98266965"/>
      <w:r w:rsidRPr="000B63FD">
        <w:rPr>
          <w:rFonts w:hint="eastAsia"/>
        </w:rPr>
        <w:t>6.7.4.2</w:t>
      </w:r>
      <w:r w:rsidRPr="000B63FD">
        <w:rPr>
          <w:rFonts w:hint="eastAsia"/>
        </w:rPr>
        <w:tab/>
      </w:r>
      <w:r w:rsidRPr="000B63FD">
        <w:t>N32 Procedures</w:t>
      </w:r>
      <w:bookmarkEnd w:id="1251"/>
      <w:bookmarkEnd w:id="1252"/>
      <w:bookmarkEnd w:id="1253"/>
      <w:bookmarkEnd w:id="1254"/>
      <w:bookmarkEnd w:id="1255"/>
      <w:bookmarkEnd w:id="1256"/>
      <w:bookmarkEnd w:id="1257"/>
      <w:bookmarkEnd w:id="1258"/>
      <w:bookmarkEnd w:id="1259"/>
      <w:bookmarkEnd w:id="1260"/>
    </w:p>
    <w:p w14:paraId="5B7D40E3" w14:textId="38797091" w:rsidR="00F90BFA" w:rsidRPr="000B63FD" w:rsidRDefault="00F90BFA" w:rsidP="00F90BFA">
      <w:r w:rsidRPr="000B63FD">
        <w:rPr>
          <w:rFonts w:hint="eastAsia"/>
        </w:rPr>
        <w:t xml:space="preserve">As specified in </w:t>
      </w:r>
      <w:r w:rsidR="00EE3E2B">
        <w:t>clause </w:t>
      </w:r>
      <w:r w:rsidR="00EE3E2B" w:rsidRPr="000B63FD">
        <w:t>1</w:t>
      </w:r>
      <w:r w:rsidRPr="000B63FD">
        <w:t>3.2 of 3GPP TS 33.501 [17], the following procedures shall be supported across N32</w:t>
      </w:r>
    </w:p>
    <w:p w14:paraId="6F2F33E1" w14:textId="77777777"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14:paraId="00E642C4" w14:textId="77777777"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14:paraId="1C9C0EC8" w14:textId="77777777" w:rsidR="00F90BFA" w:rsidRPr="000B63FD" w:rsidRDefault="00F90BFA" w:rsidP="00F90BFA">
      <w:pPr>
        <w:pStyle w:val="B1"/>
      </w:pPr>
      <w:r w:rsidRPr="000B63FD">
        <w:t>-</w:t>
      </w:r>
      <w:r w:rsidRPr="000B63FD">
        <w:tab/>
        <w:t>forwarding of the JOSE (see IETF RFC 7516 [25] and IETF RFC 7515 [26]) protected messages over N32.</w:t>
      </w:r>
    </w:p>
    <w:p w14:paraId="29EFBD44" w14:textId="367310E8"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rsidR="00EE3E2B">
        <w:t>clause </w:t>
      </w:r>
      <w:r w:rsidR="00EE3E2B" w:rsidRPr="000B63FD">
        <w:t>1</w:t>
      </w:r>
      <w:r w:rsidRPr="000B63FD">
        <w:t>3.2.4 of 3GPP TS 33.501 [17].</w:t>
      </w:r>
    </w:p>
    <w:p w14:paraId="6D3C97EE" w14:textId="77777777"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14:paraId="489D6CD3" w14:textId="77777777" w:rsidR="00F90BFA" w:rsidRPr="000B63FD" w:rsidRDefault="00F90BFA" w:rsidP="00433CEF">
      <w:pPr>
        <w:pStyle w:val="Heading3"/>
        <w:rPr>
          <w:lang w:eastAsia="zh-CN"/>
        </w:rPr>
      </w:pPr>
      <w:bookmarkStart w:id="1261" w:name="_Toc44847530"/>
      <w:bookmarkStart w:id="1262" w:name="_Toc51845184"/>
      <w:bookmarkStart w:id="1263" w:name="_Toc51845515"/>
      <w:bookmarkStart w:id="1264" w:name="_Toc57017584"/>
      <w:bookmarkStart w:id="1265" w:name="_Toc98266966"/>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61"/>
      <w:bookmarkEnd w:id="1262"/>
      <w:bookmarkEnd w:id="1263"/>
      <w:bookmarkEnd w:id="1264"/>
      <w:bookmarkEnd w:id="1265"/>
    </w:p>
    <w:p w14:paraId="5A64B756" w14:textId="5479B4BC" w:rsidR="00F90BFA" w:rsidRDefault="00B65F32" w:rsidP="00F90BFA">
      <w:pPr>
        <w:rPr>
          <w:lang w:eastAsia="zh-CN"/>
        </w:rPr>
      </w:pPr>
      <w:r>
        <w:rPr>
          <w:lang w:eastAsia="zh-CN"/>
        </w:rPr>
        <w:t xml:space="preserve">The Client credentials assertion (CCA) and authentication procedure specified in </w:t>
      </w:r>
      <w:r w:rsidR="00EE3E2B">
        <w:rPr>
          <w:lang w:eastAsia="zh-CN"/>
        </w:rPr>
        <w:t>clause 1</w:t>
      </w:r>
      <w:r>
        <w:rPr>
          <w:lang w:eastAsia="zh-CN"/>
        </w:rPr>
        <w:t>3.3.8</w:t>
      </w:r>
      <w:r w:rsidR="00F90BFA">
        <w:rPr>
          <w:lang w:eastAsia="zh-CN"/>
        </w:rPr>
        <w:t xml:space="preserve"> of</w:t>
      </w:r>
      <w:r w:rsidR="00F90BFA" w:rsidRPr="006E4673">
        <w:rPr>
          <w:lang w:eastAsia="zh-CN"/>
        </w:rPr>
        <w:t xml:space="preserve"> </w:t>
      </w:r>
      <w:r w:rsidR="00F90BFA" w:rsidRPr="000B63FD">
        <w:rPr>
          <w:lang w:eastAsia="zh-CN"/>
        </w:rPr>
        <w:t>3GPP TS 33.501 [17]</w:t>
      </w:r>
      <w:r w:rsidR="00F90BFA">
        <w:rPr>
          <w:lang w:eastAsia="zh-CN"/>
        </w:rPr>
        <w:t xml:space="preserve"> may be used to enable the NRF or the NF Service Producer to authenticate the NF Service Consumer, when using indirect communication.</w:t>
      </w:r>
    </w:p>
    <w:p w14:paraId="0EB8FB58" w14:textId="6EEDDBE0" w:rsidR="00B65F32" w:rsidRDefault="00B65F32" w:rsidP="00B65F32">
      <w:pPr>
        <w:rPr>
          <w:lang w:eastAsia="zh-CN"/>
        </w:rPr>
      </w:pPr>
      <w:bookmarkStart w:id="1266" w:name="_Toc19708998"/>
      <w:bookmarkStart w:id="1267" w:name="_Toc27745076"/>
      <w:bookmarkStart w:id="1268" w:name="_Toc29803229"/>
      <w:bookmarkStart w:id="1269" w:name="_Toc35970018"/>
      <w:bookmarkStart w:id="1270" w:name="_Toc36050812"/>
      <w:bookmarkStart w:id="1271" w:name="_Toc44847531"/>
      <w:bookmarkStart w:id="1272" w:name="_Toc51845185"/>
      <w:bookmarkStart w:id="1273" w:name="_Toc51845516"/>
      <w:bookmarkStart w:id="1274" w:name="_Toc57017585"/>
      <w:r>
        <w:rPr>
          <w:lang w:eastAsia="zh-CN"/>
        </w:rPr>
        <w:t xml:space="preserve">If so, an HTTP request shall include the 3gpp-Sbi-Client-Credentials header (see </w:t>
      </w:r>
      <w:r w:rsidR="00EE3E2B">
        <w:rPr>
          <w:lang w:eastAsia="zh-CN"/>
        </w:rPr>
        <w:t>clause </w:t>
      </w:r>
      <w:r w:rsidR="00EE3E2B"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98F07CD" w14:textId="55005397" w:rsidR="00B65F32" w:rsidRDefault="00B65F32" w:rsidP="00B65F32">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546A85FB" w14:textId="77777777" w:rsidR="003F777E" w:rsidRPr="00F446EF" w:rsidRDefault="003F777E" w:rsidP="003F777E">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69D01A7" w14:textId="77777777" w:rsidR="00F90BFA" w:rsidRPr="000B63FD" w:rsidRDefault="00F90BFA" w:rsidP="00433CEF">
      <w:pPr>
        <w:pStyle w:val="Heading2"/>
        <w:rPr>
          <w:lang w:eastAsia="zh-CN"/>
        </w:rPr>
      </w:pPr>
      <w:bookmarkStart w:id="1275" w:name="_Toc98266967"/>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66"/>
      <w:bookmarkEnd w:id="1267"/>
      <w:bookmarkEnd w:id="1268"/>
      <w:bookmarkEnd w:id="1269"/>
      <w:bookmarkEnd w:id="1270"/>
      <w:bookmarkEnd w:id="1271"/>
      <w:bookmarkEnd w:id="1272"/>
      <w:bookmarkEnd w:id="1273"/>
      <w:bookmarkEnd w:id="1274"/>
      <w:bookmarkEnd w:id="1275"/>
    </w:p>
    <w:p w14:paraId="705519C3" w14:textId="77777777" w:rsidR="00F90BFA" w:rsidRPr="000B63FD" w:rsidRDefault="00F90BFA" w:rsidP="00433CEF">
      <w:pPr>
        <w:pStyle w:val="Heading3"/>
        <w:rPr>
          <w:lang w:eastAsia="zh-CN"/>
        </w:rPr>
      </w:pPr>
      <w:bookmarkStart w:id="1276" w:name="_Toc19708999"/>
      <w:bookmarkStart w:id="1277" w:name="_Toc27745077"/>
      <w:bookmarkStart w:id="1278" w:name="_Toc29803230"/>
      <w:bookmarkStart w:id="1279" w:name="_Toc35970019"/>
      <w:bookmarkStart w:id="1280" w:name="_Toc36050813"/>
      <w:bookmarkStart w:id="1281" w:name="_Toc44847532"/>
      <w:bookmarkStart w:id="1282" w:name="_Toc51845186"/>
      <w:bookmarkStart w:id="1283" w:name="_Toc51845517"/>
      <w:bookmarkStart w:id="1284" w:name="_Toc57017586"/>
      <w:bookmarkStart w:id="1285" w:name="_Toc98266968"/>
      <w:r w:rsidRPr="000B63FD">
        <w:rPr>
          <w:lang w:eastAsia="zh-CN"/>
        </w:rPr>
        <w:t>6.8.1</w:t>
      </w:r>
      <w:r w:rsidRPr="000B63FD">
        <w:rPr>
          <w:lang w:eastAsia="zh-CN"/>
        </w:rPr>
        <w:tab/>
        <w:t>General</w:t>
      </w:r>
      <w:bookmarkEnd w:id="1276"/>
      <w:bookmarkEnd w:id="1277"/>
      <w:bookmarkEnd w:id="1278"/>
      <w:bookmarkEnd w:id="1279"/>
      <w:bookmarkEnd w:id="1280"/>
      <w:bookmarkEnd w:id="1281"/>
      <w:bookmarkEnd w:id="1282"/>
      <w:bookmarkEnd w:id="1283"/>
      <w:bookmarkEnd w:id="1284"/>
      <w:bookmarkEnd w:id="1285"/>
    </w:p>
    <w:p w14:paraId="0BCA5397" w14:textId="77777777"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14:paraId="6BF5842C" w14:textId="6EACD1FF"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sidR="00EE3E2B">
        <w:rPr>
          <w:lang w:eastAsia="zh-CN"/>
        </w:rPr>
        <w:t>clause </w:t>
      </w:r>
      <w:r w:rsidR="00EE3E2B" w:rsidRPr="000B63FD">
        <w:rPr>
          <w:lang w:eastAsia="zh-CN"/>
        </w:rPr>
        <w:t>5</w:t>
      </w:r>
      <w:r w:rsidRPr="000B63FD">
        <w:rPr>
          <w:lang w:eastAsia="zh-CN"/>
        </w:rPr>
        <w:t>.2.3.2.1 to set and carry the message priority between the client and the server.</w:t>
      </w:r>
    </w:p>
    <w:p w14:paraId="44DC6E4A" w14:textId="77777777"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14:paraId="577FF2B6" w14:textId="77777777" w:rsidR="00F90BFA" w:rsidRPr="000B63FD" w:rsidRDefault="00F90BFA" w:rsidP="00F90BFA">
      <w:pPr>
        <w:rPr>
          <w:lang w:eastAsia="zh-CN"/>
        </w:rPr>
      </w:pPr>
      <w:r w:rsidRPr="000B63FD">
        <w:rPr>
          <w:lang w:eastAsia="zh-CN"/>
        </w:rPr>
        <w:t>The SMP mechanism should also use the stream priority mechanism specified in IETF RFC 7540 [7] clause 5.3.</w:t>
      </w:r>
    </w:p>
    <w:p w14:paraId="628F042F" w14:textId="77777777"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14:paraId="23A077A3" w14:textId="77777777" w:rsidR="00F90BFA" w:rsidRPr="000B63FD" w:rsidRDefault="00F90BFA" w:rsidP="00F90BFA">
      <w:pPr>
        <w:rPr>
          <w:lang w:eastAsia="zh-CN"/>
        </w:rPr>
      </w:pPr>
      <w:r w:rsidRPr="000B63FD">
        <w:rPr>
          <w:lang w:eastAsia="zh-CN"/>
        </w:rPr>
        <w:lastRenderedPageBreak/>
        <w:t>HTTP/2 clients, servers and proxies implementing SBIs shall support the custom HTTP header and should support the stream priority.</w:t>
      </w:r>
    </w:p>
    <w:p w14:paraId="5E1A65A8" w14:textId="77777777" w:rsidR="00F90BFA" w:rsidRPr="000B63FD" w:rsidRDefault="00F90BFA" w:rsidP="00433CEF">
      <w:pPr>
        <w:pStyle w:val="Heading3"/>
        <w:rPr>
          <w:lang w:eastAsia="zh-CN"/>
        </w:rPr>
      </w:pPr>
      <w:bookmarkStart w:id="1286" w:name="_Toc19709000"/>
      <w:bookmarkStart w:id="1287" w:name="_Toc27745078"/>
      <w:bookmarkStart w:id="1288" w:name="_Toc29803231"/>
      <w:bookmarkStart w:id="1289" w:name="_Toc35970020"/>
      <w:bookmarkStart w:id="1290" w:name="_Toc36050814"/>
      <w:bookmarkStart w:id="1291" w:name="_Toc44847533"/>
      <w:bookmarkStart w:id="1292" w:name="_Toc51845187"/>
      <w:bookmarkStart w:id="1293" w:name="_Toc51845518"/>
      <w:bookmarkStart w:id="1294" w:name="_Toc57017587"/>
      <w:bookmarkStart w:id="1295" w:name="_Toc98266969"/>
      <w:r w:rsidRPr="000B63FD">
        <w:rPr>
          <w:lang w:eastAsia="zh-CN"/>
        </w:rPr>
        <w:t>6.8.2</w:t>
      </w:r>
      <w:r w:rsidRPr="000B63FD">
        <w:rPr>
          <w:lang w:eastAsia="zh-CN"/>
        </w:rPr>
        <w:tab/>
        <w:t>Message level priority</w:t>
      </w:r>
      <w:bookmarkEnd w:id="1286"/>
      <w:bookmarkEnd w:id="1287"/>
      <w:bookmarkEnd w:id="1288"/>
      <w:bookmarkEnd w:id="1289"/>
      <w:bookmarkEnd w:id="1290"/>
      <w:bookmarkEnd w:id="1291"/>
      <w:bookmarkEnd w:id="1292"/>
      <w:bookmarkEnd w:id="1293"/>
      <w:bookmarkEnd w:id="1294"/>
      <w:bookmarkEnd w:id="1295"/>
    </w:p>
    <w:p w14:paraId="35BAB5C6" w14:textId="70A053DB" w:rsidR="00F90BFA" w:rsidRPr="000B63FD" w:rsidRDefault="00F90BFA" w:rsidP="00F90BFA">
      <w:pPr>
        <w:rPr>
          <w:lang w:eastAsia="zh-CN"/>
        </w:rPr>
      </w:pPr>
      <w:r w:rsidRPr="000B63FD">
        <w:rPr>
          <w:lang w:eastAsia="zh-CN"/>
        </w:rPr>
        <w:t xml:space="preserve">A client, proxy and server shall use the "3gpp-Sbi-Message-Priority" value (see </w:t>
      </w:r>
      <w:r w:rsidR="00EE3E2B">
        <w:rPr>
          <w:lang w:eastAsia="zh-CN"/>
        </w:rPr>
        <w:t>clause </w:t>
      </w:r>
      <w:r w:rsidR="00EE3E2B" w:rsidRPr="000B63FD">
        <w:rPr>
          <w:lang w:eastAsia="zh-CN"/>
        </w:rPr>
        <w:t>5</w:t>
      </w:r>
      <w:r w:rsidRPr="000B63FD">
        <w:rPr>
          <w:lang w:eastAsia="zh-CN"/>
        </w:rPr>
        <w:t>.2.3.2.1) when setting or evaluating the priority of a message.</w:t>
      </w:r>
    </w:p>
    <w:p w14:paraId="56DC3B4E" w14:textId="5093DD65"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sidR="00EE3E2B">
        <w:rPr>
          <w:lang w:eastAsia="zh-CN"/>
        </w:rPr>
        <w:t>clause </w:t>
      </w:r>
      <w:r w:rsidR="00EE3E2B" w:rsidRPr="000B63FD">
        <w:rPr>
          <w:lang w:eastAsia="zh-CN"/>
        </w:rPr>
        <w:t>5</w:t>
      </w:r>
      <w:r w:rsidRPr="000B63FD">
        <w:rPr>
          <w:lang w:eastAsia="zh-CN"/>
        </w:rPr>
        <w:t>.2.3.2.1) to the message and setting its value.</w:t>
      </w:r>
    </w:p>
    <w:p w14:paraId="59DBF906" w14:textId="77777777"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14:paraId="66ED4547" w14:textId="77777777"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3787966D" w14:textId="77777777" w:rsidR="00F90BFA" w:rsidRPr="000B63FD" w:rsidRDefault="00F90BFA" w:rsidP="00433CEF">
      <w:pPr>
        <w:pStyle w:val="Heading3"/>
        <w:rPr>
          <w:lang w:eastAsia="zh-CN"/>
        </w:rPr>
      </w:pPr>
      <w:bookmarkStart w:id="1296" w:name="_Toc19709001"/>
      <w:bookmarkStart w:id="1297" w:name="_Toc27745079"/>
      <w:bookmarkStart w:id="1298" w:name="_Toc29803232"/>
      <w:bookmarkStart w:id="1299" w:name="_Toc35970021"/>
      <w:bookmarkStart w:id="1300" w:name="_Toc36050815"/>
      <w:bookmarkStart w:id="1301" w:name="_Toc44847534"/>
      <w:bookmarkStart w:id="1302" w:name="_Toc51845188"/>
      <w:bookmarkStart w:id="1303" w:name="_Toc51845519"/>
      <w:bookmarkStart w:id="1304" w:name="_Toc57017588"/>
      <w:bookmarkStart w:id="1305" w:name="_Toc98266970"/>
      <w:r w:rsidRPr="000B63FD">
        <w:rPr>
          <w:lang w:eastAsia="zh-CN"/>
        </w:rPr>
        <w:t>6.8.3</w:t>
      </w:r>
      <w:r w:rsidRPr="000B63FD">
        <w:rPr>
          <w:lang w:eastAsia="zh-CN"/>
        </w:rPr>
        <w:tab/>
        <w:t>Stream priority</w:t>
      </w:r>
      <w:bookmarkEnd w:id="1296"/>
      <w:bookmarkEnd w:id="1297"/>
      <w:bookmarkEnd w:id="1298"/>
      <w:bookmarkEnd w:id="1299"/>
      <w:bookmarkEnd w:id="1300"/>
      <w:bookmarkEnd w:id="1301"/>
      <w:bookmarkEnd w:id="1302"/>
      <w:bookmarkEnd w:id="1303"/>
      <w:bookmarkEnd w:id="1304"/>
      <w:bookmarkEnd w:id="1305"/>
    </w:p>
    <w:p w14:paraId="67A2A112" w14:textId="77777777"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650A28B2" w14:textId="77777777"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51C829DA" w14:textId="77777777" w:rsidR="00F90BFA" w:rsidRPr="000B63FD" w:rsidRDefault="00F90BFA" w:rsidP="00F90BFA">
      <w:pPr>
        <w:rPr>
          <w:lang w:eastAsia="zh-CN"/>
        </w:rPr>
      </w:pPr>
      <w:r w:rsidRPr="000B63FD">
        <w:rPr>
          <w:lang w:eastAsia="zh-CN"/>
        </w:rPr>
        <w:t>The stream dependency shall be set to 0.</w:t>
      </w:r>
    </w:p>
    <w:p w14:paraId="06FA6D56" w14:textId="77777777"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50412740" w14:textId="77777777"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14:paraId="6E8BA620" w14:textId="77777777" w:rsidR="00F90BFA" w:rsidRPr="000B63FD" w:rsidRDefault="00F90BFA" w:rsidP="00433CEF">
      <w:pPr>
        <w:pStyle w:val="Heading3"/>
        <w:rPr>
          <w:lang w:eastAsia="zh-CN"/>
        </w:rPr>
      </w:pPr>
      <w:bookmarkStart w:id="1306" w:name="_Toc19709002"/>
      <w:bookmarkStart w:id="1307" w:name="_Toc27745080"/>
      <w:bookmarkStart w:id="1308" w:name="_Toc29803233"/>
      <w:bookmarkStart w:id="1309" w:name="_Toc35970022"/>
      <w:bookmarkStart w:id="1310" w:name="_Toc36050816"/>
      <w:bookmarkStart w:id="1311" w:name="_Toc44847535"/>
      <w:bookmarkStart w:id="1312" w:name="_Toc51845189"/>
      <w:bookmarkStart w:id="1313" w:name="_Toc51845520"/>
      <w:bookmarkStart w:id="1314" w:name="_Toc57017589"/>
      <w:bookmarkStart w:id="1315" w:name="_Toc98266971"/>
      <w:r w:rsidRPr="000B63FD">
        <w:rPr>
          <w:lang w:eastAsia="zh-CN"/>
        </w:rPr>
        <w:t>6.8.4</w:t>
      </w:r>
      <w:r w:rsidRPr="000B63FD">
        <w:rPr>
          <w:lang w:eastAsia="zh-CN"/>
        </w:rPr>
        <w:tab/>
        <w:t>Recommendations when defining SBI Message Priorities</w:t>
      </w:r>
      <w:bookmarkEnd w:id="1306"/>
      <w:bookmarkEnd w:id="1307"/>
      <w:bookmarkEnd w:id="1308"/>
      <w:bookmarkEnd w:id="1309"/>
      <w:bookmarkEnd w:id="1310"/>
      <w:bookmarkEnd w:id="1311"/>
      <w:bookmarkEnd w:id="1312"/>
      <w:bookmarkEnd w:id="1313"/>
      <w:bookmarkEnd w:id="1314"/>
      <w:bookmarkEnd w:id="1315"/>
    </w:p>
    <w:p w14:paraId="7E711EB2" w14:textId="77777777"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14:paraId="54B38348" w14:textId="77777777"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5C03B4D" w14:textId="77777777"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14:paraId="3AAF99CB" w14:textId="77777777"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7DABC9A6" w14:textId="77777777"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14:paraId="4263DB64" w14:textId="77777777"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14:paraId="0BE46F5C" w14:textId="1D9860F1" w:rsidR="00F90BFA" w:rsidRPr="000B63FD" w:rsidRDefault="00F90BFA" w:rsidP="00F90BFA">
      <w:pPr>
        <w:pStyle w:val="B1"/>
        <w:rPr>
          <w:lang w:eastAsia="zh-CN"/>
        </w:rPr>
      </w:pPr>
      <w:r w:rsidRPr="000B63FD">
        <w:rPr>
          <w:lang w:eastAsia="zh-CN"/>
        </w:rPr>
        <w:lastRenderedPageBreak/>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EE3E2B">
        <w:rPr>
          <w:lang w:eastAsia="zh-CN"/>
        </w:rPr>
        <w:t> </w:t>
      </w:r>
      <w:r w:rsidR="00EE3E2B" w:rsidRPr="000B63FD">
        <w:rPr>
          <w:lang w:eastAsia="zh-CN"/>
        </w:rPr>
        <w:t>[</w:t>
      </w:r>
      <w:r w:rsidRPr="000B63FD">
        <w:rPr>
          <w:lang w:eastAsia="zh-CN"/>
        </w:rPr>
        <w:t>1; n] shall be assigned the priority of</w:t>
      </w:r>
      <w:r w:rsidR="00EE3E2B">
        <w:rPr>
          <w:lang w:eastAsia="zh-CN"/>
        </w:rPr>
        <w:t> </w:t>
      </w:r>
      <w:r w:rsidR="00EE3E2B" w:rsidRPr="000B63FD">
        <w:rPr>
          <w:lang w:eastAsia="zh-CN"/>
        </w:rPr>
        <w:t>[</w:t>
      </w:r>
      <w:r w:rsidRPr="000B63FD">
        <w:rPr>
          <w:lang w:eastAsia="zh-CN"/>
        </w:rPr>
        <w:t>k; k+n-1] in the same order then it shall be the same on all SBIs.</w:t>
      </w:r>
    </w:p>
    <w:p w14:paraId="5590E2B4" w14:textId="77777777"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3255FBC4" w14:textId="77777777"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7A86905" w14:textId="77777777"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14:paraId="02D19DFE" w14:textId="77777777"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14:paraId="3EA6BD17" w14:textId="77777777"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14:paraId="1DB0EE75" w14:textId="77777777" w:rsidR="00F90BFA" w:rsidRPr="000B63FD" w:rsidRDefault="00F90BFA" w:rsidP="00B47E80">
      <w:pPr>
        <w:pStyle w:val="B2"/>
        <w:rPr>
          <w:lang w:eastAsia="zh-CN"/>
        </w:rPr>
      </w:pPr>
      <w:r w:rsidRPr="00B47E80">
        <w:t>-</w:t>
      </w:r>
      <w:r w:rsidRPr="00B47E80">
        <w:tab/>
        <w:t>When there is a series of request/response required to complete a procedure, it is appropriate to mark request/response</w:t>
      </w:r>
      <w:r w:rsidRPr="00B47E80" w:rsidDel="00A934C8">
        <w:t xml:space="preserve"> </w:t>
      </w:r>
      <w:r w:rsidRPr="00B47E80">
        <w:t>occurrences that occur later in the series at a higher priority than those that occur early in the series.</w:t>
      </w:r>
    </w:p>
    <w:p w14:paraId="27B8B37B" w14:textId="77777777" w:rsidR="00F90BFA" w:rsidRPr="000B63FD" w:rsidRDefault="00F90BFA" w:rsidP="00B47E80">
      <w:pPr>
        <w:pStyle w:val="B2"/>
        <w:rPr>
          <w:lang w:eastAsia="zh-CN"/>
        </w:rPr>
      </w:pPr>
      <w:r w:rsidRPr="00B47E80">
        <w:t>-</w:t>
      </w:r>
      <w:r w:rsidRPr="00B47E80">
        <w:tab/>
        <w:t>The requests that establish new sessions should have a lower priority than the ones that update or end a session.</w:t>
      </w:r>
    </w:p>
    <w:p w14:paraId="73CA3944" w14:textId="77777777" w:rsidR="00F90BFA" w:rsidRPr="000B63FD" w:rsidRDefault="00F90BFA" w:rsidP="00B47E80">
      <w:pPr>
        <w:pStyle w:val="B2"/>
        <w:rPr>
          <w:lang w:eastAsia="zh-CN"/>
        </w:rPr>
      </w:pPr>
      <w:r w:rsidRPr="00B47E80">
        <w:t>-</w:t>
      </w:r>
      <w:r w:rsidRPr="00B47E80">
        <w:tab/>
        <w:t>The requests that will result on deregistering users if they failed (authentication vector retrieval, update location…) shall have a higher priority than the ones of a non-registered user.</w:t>
      </w:r>
    </w:p>
    <w:p w14:paraId="3003DFC3" w14:textId="77777777" w:rsidR="00F90BFA" w:rsidRPr="000B63FD" w:rsidRDefault="00F90BFA" w:rsidP="00B47E80">
      <w:pPr>
        <w:pStyle w:val="B2"/>
        <w:rPr>
          <w:lang w:eastAsia="zh-CN"/>
        </w:rPr>
      </w:pPr>
      <w:r w:rsidRPr="00B47E80">
        <w:t>-</w:t>
      </w:r>
      <w:r w:rsidRPr="00B47E80">
        <w:tab/>
        <w:t>Request/response of optional procedure and delay tolerant services should have lower priority than those of mandatory procedures.</w:t>
      </w:r>
    </w:p>
    <w:p w14:paraId="1FAC11A3" w14:textId="77777777" w:rsidR="00F90BFA" w:rsidRPr="000B63FD" w:rsidRDefault="00F90BFA" w:rsidP="00433CEF">
      <w:pPr>
        <w:pStyle w:val="Heading3"/>
        <w:rPr>
          <w:lang w:eastAsia="zh-CN"/>
        </w:rPr>
      </w:pPr>
      <w:bookmarkStart w:id="1316" w:name="_Toc19709003"/>
      <w:bookmarkStart w:id="1317" w:name="_Toc27745081"/>
      <w:bookmarkStart w:id="1318" w:name="_Toc29803234"/>
      <w:bookmarkStart w:id="1319" w:name="_Toc35970023"/>
      <w:bookmarkStart w:id="1320" w:name="_Toc36050817"/>
      <w:bookmarkStart w:id="1321" w:name="_Toc44847536"/>
      <w:bookmarkStart w:id="1322" w:name="_Toc51845190"/>
      <w:bookmarkStart w:id="1323" w:name="_Toc51845521"/>
      <w:bookmarkStart w:id="1324" w:name="_Toc57017590"/>
      <w:bookmarkStart w:id="1325" w:name="_Toc98266972"/>
      <w:r w:rsidRPr="000B63FD">
        <w:rPr>
          <w:lang w:eastAsia="zh-CN"/>
        </w:rPr>
        <w:t>6.8.5</w:t>
      </w:r>
      <w:r w:rsidRPr="000B63FD">
        <w:rPr>
          <w:lang w:eastAsia="zh-CN"/>
        </w:rPr>
        <w:tab/>
        <w:t>HTTP/2 client behaviour</w:t>
      </w:r>
      <w:bookmarkEnd w:id="1316"/>
      <w:bookmarkEnd w:id="1317"/>
      <w:bookmarkEnd w:id="1318"/>
      <w:bookmarkEnd w:id="1319"/>
      <w:bookmarkEnd w:id="1320"/>
      <w:bookmarkEnd w:id="1321"/>
      <w:bookmarkEnd w:id="1322"/>
      <w:bookmarkEnd w:id="1323"/>
      <w:bookmarkEnd w:id="1324"/>
      <w:bookmarkEnd w:id="1325"/>
    </w:p>
    <w:p w14:paraId="272D4CDE" w14:textId="61BB3950"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sidR="00EE3E2B">
        <w:rPr>
          <w:lang w:eastAsia="zh-CN"/>
        </w:rPr>
        <w:t>clause </w:t>
      </w:r>
      <w:r w:rsidR="00EE3E2B" w:rsidRPr="000B63FD">
        <w:rPr>
          <w:lang w:eastAsia="zh-CN"/>
        </w:rPr>
        <w:t>5</w:t>
      </w:r>
      <w:r w:rsidRPr="000B63FD">
        <w:rPr>
          <w:lang w:eastAsia="zh-CN"/>
        </w:rPr>
        <w:t xml:space="preserve">.2.3.2.1)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14:paraId="0FEAB266" w14:textId="77777777"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39CAAD0D" w14:textId="77777777" w:rsidR="00F90BFA" w:rsidRPr="000B63FD" w:rsidRDefault="00F90BFA" w:rsidP="00433CEF">
      <w:pPr>
        <w:pStyle w:val="Heading3"/>
        <w:rPr>
          <w:lang w:eastAsia="zh-CN"/>
        </w:rPr>
      </w:pPr>
      <w:bookmarkStart w:id="1326" w:name="_Toc19709004"/>
      <w:bookmarkStart w:id="1327" w:name="_Toc27745082"/>
      <w:bookmarkStart w:id="1328" w:name="_Toc29803235"/>
      <w:bookmarkStart w:id="1329" w:name="_Toc35970024"/>
      <w:bookmarkStart w:id="1330" w:name="_Toc36050818"/>
      <w:bookmarkStart w:id="1331" w:name="_Toc44847537"/>
      <w:bookmarkStart w:id="1332" w:name="_Toc51845191"/>
      <w:bookmarkStart w:id="1333" w:name="_Toc51845522"/>
      <w:bookmarkStart w:id="1334" w:name="_Toc57017591"/>
      <w:bookmarkStart w:id="1335" w:name="_Toc98266973"/>
      <w:r w:rsidRPr="000B63FD">
        <w:rPr>
          <w:lang w:eastAsia="zh-CN"/>
        </w:rPr>
        <w:t>6.8.6</w:t>
      </w:r>
      <w:r w:rsidRPr="000B63FD">
        <w:rPr>
          <w:lang w:eastAsia="zh-CN"/>
        </w:rPr>
        <w:tab/>
        <w:t>HTTP/2 server behaviour</w:t>
      </w:r>
      <w:bookmarkEnd w:id="1326"/>
      <w:bookmarkEnd w:id="1327"/>
      <w:bookmarkEnd w:id="1328"/>
      <w:bookmarkEnd w:id="1329"/>
      <w:bookmarkEnd w:id="1330"/>
      <w:bookmarkEnd w:id="1331"/>
      <w:bookmarkEnd w:id="1332"/>
      <w:bookmarkEnd w:id="1333"/>
      <w:bookmarkEnd w:id="1334"/>
      <w:bookmarkEnd w:id="1335"/>
    </w:p>
    <w:p w14:paraId="2F5D95D4" w14:textId="3B8F5CBC" w:rsidR="00F90BFA" w:rsidRPr="000B63FD" w:rsidRDefault="00F90BFA" w:rsidP="00F90BFA">
      <w:pPr>
        <w:rPr>
          <w:lang w:eastAsia="zh-CN"/>
        </w:rPr>
      </w:pPr>
      <w:r w:rsidRPr="000B63FD">
        <w:rPr>
          <w:lang w:eastAsia="zh-CN"/>
        </w:rPr>
        <w:t xml:space="preserve">The server should use the "3gpp-Sbi-Message-Priority" header (see </w:t>
      </w:r>
      <w:r w:rsidR="00EE3E2B">
        <w:rPr>
          <w:lang w:eastAsia="zh-CN"/>
        </w:rPr>
        <w:t>clause </w:t>
      </w:r>
      <w:r w:rsidR="00EE3E2B" w:rsidRPr="000B63FD">
        <w:rPr>
          <w:lang w:eastAsia="zh-CN"/>
        </w:rPr>
        <w:t>5</w:t>
      </w:r>
      <w:r w:rsidRPr="000B63FD">
        <w:rPr>
          <w:lang w:eastAsia="zh-CN"/>
        </w:rPr>
        <w:t>.2.3.2.1)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14:paraId="3449B225" w14:textId="77777777" w:rsidR="00F90BFA" w:rsidRPr="000B63FD" w:rsidRDefault="00F90BFA" w:rsidP="00F90BFA">
      <w:pPr>
        <w:rPr>
          <w:lang w:eastAsia="zh-CN"/>
        </w:rPr>
      </w:pPr>
      <w:r w:rsidRPr="000B63FD">
        <w:rPr>
          <w:lang w:eastAsia="zh-CN"/>
        </w:rPr>
        <w:t>Servers should use "3gpp-Sbi-Message-Priority" value when making overload throttling decisions.</w:t>
      </w:r>
    </w:p>
    <w:p w14:paraId="0A43FDE7" w14:textId="77777777"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14:paraId="6D702CD4" w14:textId="77777777"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0374BDC6" w14:textId="77777777"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 xml:space="preserve">In both </w:t>
      </w:r>
      <w:r>
        <w:rPr>
          <w:lang w:eastAsia="zh-CN"/>
        </w:rPr>
        <w:lastRenderedPageBreak/>
        <w:t>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14:paraId="30A1190A" w14:textId="77777777" w:rsidR="00F90BFA" w:rsidRPr="000B63FD" w:rsidRDefault="00F90BFA" w:rsidP="00433CEF">
      <w:pPr>
        <w:pStyle w:val="Heading3"/>
        <w:rPr>
          <w:lang w:eastAsia="zh-CN"/>
        </w:rPr>
      </w:pPr>
      <w:bookmarkStart w:id="1336" w:name="_Toc19709005"/>
      <w:bookmarkStart w:id="1337" w:name="_Toc27745083"/>
      <w:bookmarkStart w:id="1338" w:name="_Toc29803236"/>
      <w:bookmarkStart w:id="1339" w:name="_Toc35970025"/>
      <w:bookmarkStart w:id="1340" w:name="_Toc36050819"/>
      <w:bookmarkStart w:id="1341" w:name="_Toc44847538"/>
      <w:bookmarkStart w:id="1342" w:name="_Toc51845192"/>
      <w:bookmarkStart w:id="1343" w:name="_Toc51845523"/>
      <w:bookmarkStart w:id="1344" w:name="_Toc57017592"/>
      <w:bookmarkStart w:id="1345" w:name="_Toc98266974"/>
      <w:r w:rsidRPr="000B63FD">
        <w:rPr>
          <w:lang w:eastAsia="zh-CN"/>
        </w:rPr>
        <w:t>6.8.7</w:t>
      </w:r>
      <w:r w:rsidRPr="000B63FD">
        <w:rPr>
          <w:lang w:eastAsia="zh-CN"/>
        </w:rPr>
        <w:tab/>
        <w:t>HTTP/2 proxy behaviour</w:t>
      </w:r>
      <w:bookmarkEnd w:id="1336"/>
      <w:bookmarkEnd w:id="1337"/>
      <w:bookmarkEnd w:id="1338"/>
      <w:bookmarkEnd w:id="1339"/>
      <w:bookmarkEnd w:id="1340"/>
      <w:bookmarkEnd w:id="1341"/>
      <w:bookmarkEnd w:id="1342"/>
      <w:bookmarkEnd w:id="1343"/>
      <w:bookmarkEnd w:id="1344"/>
      <w:bookmarkEnd w:id="1345"/>
    </w:p>
    <w:p w14:paraId="2F4A72BE" w14:textId="77777777"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14:paraId="5620C242" w14:textId="77777777"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1C932A5" w14:textId="77777777"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5EA8C785" w14:textId="77777777"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0BFB2285" w14:textId="77777777" w:rsidR="00F90BFA" w:rsidRPr="000B63FD" w:rsidRDefault="00F90BFA" w:rsidP="00433CEF">
      <w:pPr>
        <w:pStyle w:val="Heading3"/>
        <w:rPr>
          <w:lang w:eastAsia="zh-CN"/>
        </w:rPr>
      </w:pPr>
      <w:bookmarkStart w:id="1346" w:name="_Toc19709006"/>
      <w:bookmarkStart w:id="1347" w:name="_Toc27745084"/>
      <w:bookmarkStart w:id="1348" w:name="_Toc29803237"/>
      <w:bookmarkStart w:id="1349" w:name="_Toc35970026"/>
      <w:bookmarkStart w:id="1350" w:name="_Toc36050820"/>
      <w:bookmarkStart w:id="1351" w:name="_Toc44847539"/>
      <w:bookmarkStart w:id="1352" w:name="_Toc51845193"/>
      <w:bookmarkStart w:id="1353" w:name="_Toc51845524"/>
      <w:bookmarkStart w:id="1354" w:name="_Toc57017593"/>
      <w:bookmarkStart w:id="1355" w:name="_Toc98266975"/>
      <w:r w:rsidRPr="000B63FD">
        <w:rPr>
          <w:lang w:eastAsia="zh-CN"/>
        </w:rPr>
        <w:t>6.8.8</w:t>
      </w:r>
      <w:r w:rsidRPr="000B63FD">
        <w:rPr>
          <w:lang w:eastAsia="zh-CN"/>
        </w:rPr>
        <w:tab/>
        <w:t>DSCP marking of messages</w:t>
      </w:r>
      <w:bookmarkEnd w:id="1346"/>
      <w:bookmarkEnd w:id="1347"/>
      <w:bookmarkEnd w:id="1348"/>
      <w:bookmarkEnd w:id="1349"/>
      <w:bookmarkEnd w:id="1350"/>
      <w:bookmarkEnd w:id="1351"/>
      <w:bookmarkEnd w:id="1352"/>
      <w:bookmarkEnd w:id="1353"/>
      <w:bookmarkEnd w:id="1354"/>
      <w:bookmarkEnd w:id="1355"/>
    </w:p>
    <w:p w14:paraId="3C67FCB1" w14:textId="77777777"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14:paraId="7C55EADD" w14:textId="77777777"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072014F4" w14:textId="77777777" w:rsidR="00F90BFA" w:rsidRDefault="00F90BFA" w:rsidP="00433CEF">
      <w:pPr>
        <w:pStyle w:val="Heading2"/>
        <w:rPr>
          <w:lang w:eastAsia="zh-CN"/>
        </w:rPr>
      </w:pPr>
      <w:bookmarkStart w:id="1356" w:name="_Toc27745085"/>
      <w:bookmarkStart w:id="1357" w:name="_Toc19709007"/>
      <w:bookmarkStart w:id="1358" w:name="_Toc35970027"/>
      <w:bookmarkStart w:id="1359" w:name="_Toc36050821"/>
      <w:bookmarkStart w:id="1360" w:name="_Toc44847540"/>
      <w:bookmarkStart w:id="1361" w:name="_Toc51845194"/>
      <w:bookmarkStart w:id="1362" w:name="_Toc51845525"/>
      <w:bookmarkStart w:id="1363" w:name="_Toc57017594"/>
      <w:bookmarkStart w:id="1364" w:name="_Toc19709009"/>
      <w:bookmarkStart w:id="1365" w:name="_Toc27745087"/>
      <w:bookmarkStart w:id="1366" w:name="_Toc29803240"/>
      <w:bookmarkStart w:id="1367" w:name="_Toc98266976"/>
      <w:r>
        <w:rPr>
          <w:lang w:eastAsia="zh-CN"/>
        </w:rPr>
        <w:t>6</w:t>
      </w:r>
      <w:r>
        <w:t>.</w:t>
      </w:r>
      <w:r>
        <w:rPr>
          <w:lang w:eastAsia="zh-CN"/>
        </w:rPr>
        <w:t>9</w:t>
      </w:r>
      <w:r>
        <w:rPr>
          <w:lang w:eastAsia="zh-CN"/>
        </w:rPr>
        <w:tab/>
        <w:t>Discovering the supported communication options</w:t>
      </w:r>
      <w:bookmarkEnd w:id="1356"/>
      <w:bookmarkEnd w:id="1357"/>
      <w:bookmarkEnd w:id="1358"/>
      <w:bookmarkEnd w:id="1359"/>
      <w:bookmarkEnd w:id="1360"/>
      <w:bookmarkEnd w:id="1361"/>
      <w:bookmarkEnd w:id="1362"/>
      <w:bookmarkEnd w:id="1363"/>
      <w:bookmarkEnd w:id="1367"/>
    </w:p>
    <w:p w14:paraId="74D08112" w14:textId="77777777" w:rsidR="00F90BFA" w:rsidRDefault="00F90BFA" w:rsidP="00433CEF">
      <w:pPr>
        <w:pStyle w:val="Heading3"/>
        <w:rPr>
          <w:lang w:eastAsia="zh-CN"/>
        </w:rPr>
      </w:pPr>
      <w:bookmarkStart w:id="1368" w:name="_Toc27745086"/>
      <w:bookmarkStart w:id="1369" w:name="_Toc19709008"/>
      <w:bookmarkStart w:id="1370" w:name="_Toc35970028"/>
      <w:bookmarkStart w:id="1371" w:name="_Toc36050822"/>
      <w:bookmarkStart w:id="1372" w:name="_Toc44847541"/>
      <w:bookmarkStart w:id="1373" w:name="_Toc51845195"/>
      <w:bookmarkStart w:id="1374" w:name="_Toc51845526"/>
      <w:bookmarkStart w:id="1375" w:name="_Toc57017595"/>
      <w:bookmarkStart w:id="1376" w:name="_Toc98266977"/>
      <w:r>
        <w:rPr>
          <w:lang w:eastAsia="zh-CN"/>
        </w:rPr>
        <w:t>6.9.1</w:t>
      </w:r>
      <w:r>
        <w:rPr>
          <w:lang w:eastAsia="zh-CN"/>
        </w:rPr>
        <w:tab/>
        <w:t>General</w:t>
      </w:r>
      <w:bookmarkEnd w:id="1368"/>
      <w:bookmarkEnd w:id="1369"/>
      <w:bookmarkEnd w:id="1370"/>
      <w:bookmarkEnd w:id="1371"/>
      <w:bookmarkEnd w:id="1372"/>
      <w:bookmarkEnd w:id="1373"/>
      <w:bookmarkEnd w:id="1374"/>
      <w:bookmarkEnd w:id="1375"/>
      <w:bookmarkEnd w:id="1376"/>
    </w:p>
    <w:p w14:paraId="7DF484B9" w14:textId="3DF6DC12" w:rsidR="00F90BFA" w:rsidRDefault="00F90BFA" w:rsidP="00F90BFA">
      <w:pPr>
        <w:rPr>
          <w:lang w:val="en-US"/>
        </w:rPr>
      </w:pPr>
      <w:r>
        <w:rPr>
          <w:lang w:val="en-US"/>
        </w:rPr>
        <w:t xml:space="preserve">The OPTIONS method, as described in </w:t>
      </w:r>
      <w:r w:rsidR="00EE3E2B">
        <w:rPr>
          <w:lang w:val="en-US"/>
        </w:rPr>
        <w:t>clause 4</w:t>
      </w:r>
      <w:r>
        <w:rPr>
          <w:lang w:val="en-US"/>
        </w:rPr>
        <w:t>.3.7 of IETF RFC 7231 [11], may be used by a NF Service Consumer to determine the communication options supported by a NF Service Producer for a target resource.</w:t>
      </w:r>
    </w:p>
    <w:p w14:paraId="2894B0B5" w14:textId="5FB97EA2" w:rsidR="00F90BFA" w:rsidRDefault="00EE3E2B" w:rsidP="00F90BFA">
      <w:pPr>
        <w:rPr>
          <w:lang w:val="en-US"/>
        </w:rPr>
      </w:pPr>
      <w:r>
        <w:rPr>
          <w:lang w:val="en-US"/>
        </w:rPr>
        <w:t>Clause 6</w:t>
      </w:r>
      <w:r w:rsidR="00F90BFA">
        <w:rPr>
          <w:lang w:val="en-US"/>
        </w:rPr>
        <w:t>.9.2.1 describes example communication options that may be discovered using the OPTIONS method.</w:t>
      </w:r>
    </w:p>
    <w:p w14:paraId="6B4BE133" w14:textId="65D939B9" w:rsidR="00F90BFA" w:rsidRDefault="00F90BFA" w:rsidP="00F90BFA">
      <w:pPr>
        <w:rPr>
          <w:lang w:val="en-US"/>
        </w:rPr>
      </w:pPr>
      <w:r>
        <w:rPr>
          <w:lang w:val="en-US"/>
        </w:rPr>
        <w:t xml:space="preserve">The Accept-Encoding header, as described in </w:t>
      </w:r>
      <w:r w:rsidR="00EE3E2B">
        <w:rPr>
          <w:lang w:val="en-US"/>
        </w:rPr>
        <w:t>clause 5</w:t>
      </w:r>
      <w:r>
        <w:rPr>
          <w:lang w:val="en-US"/>
        </w:rPr>
        <w:t>.3.4 of IETF RFC 7231</w:t>
      </w:r>
      <w:r w:rsidR="00EE3E2B">
        <w:rPr>
          <w:lang w:val="en-US"/>
        </w:rPr>
        <w:t> [</w:t>
      </w:r>
      <w:r>
        <w:rPr>
          <w:lang w:val="en-US"/>
        </w:rPr>
        <w:t>11], may be used by a NF Service Producer to determine the communication options supported by a NF Service Consumer.</w:t>
      </w:r>
    </w:p>
    <w:p w14:paraId="590B4C60" w14:textId="39CEAD99" w:rsidR="00F90BFA" w:rsidRDefault="00EE3E2B" w:rsidP="00F90BFA">
      <w:pPr>
        <w:rPr>
          <w:lang w:val="en-US"/>
        </w:rPr>
      </w:pPr>
      <w:r>
        <w:rPr>
          <w:lang w:val="en-US"/>
        </w:rPr>
        <w:t>Clause 6</w:t>
      </w:r>
      <w:r w:rsidR="00F90BFA">
        <w:rPr>
          <w:lang w:val="en-US"/>
        </w:rPr>
        <w:t>.9.2.2 describes example communication options that may be discovered using the Accept-Encoding header.</w:t>
      </w:r>
    </w:p>
    <w:p w14:paraId="217DD99E" w14:textId="77777777" w:rsidR="00F90BFA" w:rsidRPr="000B63FD" w:rsidRDefault="00F90BFA" w:rsidP="00433CEF">
      <w:pPr>
        <w:pStyle w:val="Heading3"/>
        <w:rPr>
          <w:lang w:eastAsia="zh-CN"/>
        </w:rPr>
      </w:pPr>
      <w:bookmarkStart w:id="1377" w:name="_Toc35970029"/>
      <w:bookmarkStart w:id="1378" w:name="_Toc36050823"/>
      <w:bookmarkStart w:id="1379" w:name="_Toc44847542"/>
      <w:bookmarkStart w:id="1380" w:name="_Toc51845196"/>
      <w:bookmarkStart w:id="1381" w:name="_Toc51845527"/>
      <w:bookmarkStart w:id="1382" w:name="_Toc57017596"/>
      <w:bookmarkStart w:id="1383" w:name="_Toc98266978"/>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364"/>
      <w:bookmarkEnd w:id="1365"/>
      <w:bookmarkEnd w:id="1366"/>
      <w:bookmarkEnd w:id="1377"/>
      <w:bookmarkEnd w:id="1378"/>
      <w:bookmarkEnd w:id="1379"/>
      <w:bookmarkEnd w:id="1380"/>
      <w:bookmarkEnd w:id="1381"/>
      <w:bookmarkEnd w:id="1382"/>
      <w:bookmarkEnd w:id="1383"/>
    </w:p>
    <w:p w14:paraId="74123499" w14:textId="77777777" w:rsidR="00F90BFA" w:rsidRPr="00925228" w:rsidRDefault="00F90BFA" w:rsidP="00433CEF">
      <w:pPr>
        <w:pStyle w:val="Heading4"/>
        <w:rPr>
          <w:lang w:val="en-US"/>
        </w:rPr>
      </w:pPr>
      <w:bookmarkStart w:id="1384" w:name="_Toc19709010"/>
      <w:bookmarkStart w:id="1385" w:name="_Toc27745088"/>
      <w:bookmarkStart w:id="1386" w:name="_Toc29803241"/>
      <w:bookmarkStart w:id="1387" w:name="_Toc35970030"/>
      <w:bookmarkStart w:id="1388" w:name="_Toc36050824"/>
      <w:bookmarkStart w:id="1389" w:name="_Toc44847543"/>
      <w:bookmarkStart w:id="1390" w:name="_Toc51845197"/>
      <w:bookmarkStart w:id="1391" w:name="_Toc51845528"/>
      <w:bookmarkStart w:id="1392" w:name="_Toc57017597"/>
      <w:bookmarkStart w:id="1393" w:name="_Toc98266979"/>
      <w:r>
        <w:rPr>
          <w:lang w:val="en-US"/>
        </w:rPr>
        <w:t>6.9</w:t>
      </w:r>
      <w:r w:rsidRPr="00925228">
        <w:rPr>
          <w:lang w:val="en-US"/>
        </w:rPr>
        <w:t>.</w:t>
      </w:r>
      <w:r>
        <w:rPr>
          <w:lang w:val="en-US"/>
        </w:rPr>
        <w:t>2.1</w:t>
      </w:r>
      <w:r w:rsidRPr="00925228">
        <w:rPr>
          <w:lang w:val="en-US"/>
        </w:rPr>
        <w:tab/>
        <w:t>Content-encodings supported in HTTP requests</w:t>
      </w:r>
      <w:bookmarkEnd w:id="1384"/>
      <w:bookmarkEnd w:id="1385"/>
      <w:bookmarkEnd w:id="1386"/>
      <w:bookmarkEnd w:id="1387"/>
      <w:bookmarkEnd w:id="1388"/>
      <w:bookmarkEnd w:id="1389"/>
      <w:bookmarkEnd w:id="1390"/>
      <w:bookmarkEnd w:id="1391"/>
      <w:bookmarkEnd w:id="1392"/>
      <w:bookmarkEnd w:id="1393"/>
    </w:p>
    <w:p w14:paraId="7978C63E" w14:textId="77777777"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14:paraId="295A31AF" w14:textId="77777777" w:rsidR="00F90BFA" w:rsidRDefault="00F90BFA" w:rsidP="00F90BFA">
      <w:pPr>
        <w:rPr>
          <w:lang w:val="en-US"/>
        </w:rPr>
      </w:pPr>
      <w:r>
        <w:rPr>
          <w:lang w:val="en-US"/>
        </w:rPr>
        <w:t>A NF Service Consumer may determine the content-encodings supported by the NF Service Producer in HTTP requests targeting a particular resource by:</w:t>
      </w:r>
    </w:p>
    <w:p w14:paraId="0430D57A" w14:textId="77777777" w:rsidR="00F90BFA" w:rsidRDefault="00F90BFA" w:rsidP="00F90BFA">
      <w:pPr>
        <w:pStyle w:val="B1"/>
        <w:rPr>
          <w:lang w:val="en-US"/>
        </w:rPr>
      </w:pPr>
      <w:r>
        <w:rPr>
          <w:lang w:val="en-US"/>
        </w:rPr>
        <w:t>-</w:t>
      </w:r>
      <w:r>
        <w:rPr>
          <w:lang w:val="en-US"/>
        </w:rPr>
        <w:tab/>
        <w:t>sending an HTTP OPTIONS request targeting the resource of the NF Service Producer; and/or</w:t>
      </w:r>
    </w:p>
    <w:p w14:paraId="607A670F" w14:textId="77777777"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14:paraId="52D09E10" w14:textId="77777777" w:rsidR="00F90BFA" w:rsidRDefault="00F90BFA" w:rsidP="00F90BFA">
      <w:pPr>
        <w:rPr>
          <w:lang w:val="en-US"/>
        </w:rPr>
      </w:pPr>
      <w:r>
        <w:rPr>
          <w:lang w:val="en-US"/>
        </w:rPr>
        <w:lastRenderedPageBreak/>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14:paraId="284CB011" w14:textId="77777777"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14:paraId="210B575E" w14:textId="77777777"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14:paraId="4B2366CC" w14:textId="77777777" w:rsidR="00F90BFA" w:rsidRDefault="00F90BFA" w:rsidP="00433CEF">
      <w:pPr>
        <w:pStyle w:val="Heading4"/>
        <w:rPr>
          <w:lang w:val="en-US"/>
        </w:rPr>
      </w:pPr>
      <w:bookmarkStart w:id="1394" w:name="_Toc35970031"/>
      <w:bookmarkStart w:id="1395" w:name="_Toc36050825"/>
      <w:bookmarkStart w:id="1396" w:name="_Toc44847544"/>
      <w:bookmarkStart w:id="1397" w:name="_Toc51845198"/>
      <w:bookmarkStart w:id="1398" w:name="_Toc51845529"/>
      <w:bookmarkStart w:id="1399" w:name="_Toc57017598"/>
      <w:bookmarkStart w:id="1400" w:name="_Toc98266980"/>
      <w:r>
        <w:rPr>
          <w:lang w:val="en-US"/>
        </w:rPr>
        <w:t>6.9.2.2</w:t>
      </w:r>
      <w:r>
        <w:rPr>
          <w:lang w:val="en-US"/>
        </w:rPr>
        <w:tab/>
        <w:t>Content-encodings supported in HTTP responses</w:t>
      </w:r>
      <w:bookmarkEnd w:id="1394"/>
      <w:bookmarkEnd w:id="1395"/>
      <w:bookmarkEnd w:id="1396"/>
      <w:bookmarkEnd w:id="1397"/>
      <w:bookmarkEnd w:id="1398"/>
      <w:bookmarkEnd w:id="1399"/>
      <w:bookmarkEnd w:id="1400"/>
    </w:p>
    <w:p w14:paraId="282B7C0C" w14:textId="77777777"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14:paraId="2742AD54" w14:textId="26BDF7EC"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sidR="00EE3E2B">
        <w:rPr>
          <w:lang w:val="en-US"/>
        </w:rPr>
        <w:t>clause 5</w:t>
      </w:r>
      <w:r>
        <w:rPr>
          <w:lang w:val="en-US"/>
        </w:rPr>
        <w:t>.3.4 of IETF RFC 7231</w:t>
      </w:r>
      <w:r w:rsidR="00EE3E2B">
        <w:rPr>
          <w:lang w:val="en-US"/>
        </w:rPr>
        <w:t> [</w:t>
      </w:r>
      <w:r>
        <w:rPr>
          <w:lang w:val="en-US"/>
        </w:rPr>
        <w:t>11]</w:t>
      </w:r>
      <w:r>
        <w:t>.</w:t>
      </w:r>
    </w:p>
    <w:p w14:paraId="4400489B" w14:textId="77777777"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14:paraId="59EE3B06" w14:textId="77777777" w:rsidR="00F90BFA" w:rsidRPr="000B63FD" w:rsidRDefault="00F90BFA" w:rsidP="00433CEF">
      <w:pPr>
        <w:pStyle w:val="Heading2"/>
        <w:rPr>
          <w:lang w:eastAsia="zh-CN"/>
        </w:rPr>
      </w:pPr>
      <w:bookmarkStart w:id="1401" w:name="_Toc19709011"/>
      <w:bookmarkStart w:id="1402" w:name="_Toc27745089"/>
      <w:bookmarkStart w:id="1403" w:name="_Toc29803242"/>
      <w:bookmarkStart w:id="1404" w:name="_Toc35970032"/>
      <w:bookmarkStart w:id="1405" w:name="_Toc36050826"/>
      <w:bookmarkStart w:id="1406" w:name="_Toc44847545"/>
      <w:bookmarkStart w:id="1407" w:name="_Toc51845199"/>
      <w:bookmarkStart w:id="1408" w:name="_Toc51845530"/>
      <w:bookmarkStart w:id="1409" w:name="_Toc57017599"/>
      <w:bookmarkStart w:id="1410" w:name="_Toc98266981"/>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401"/>
      <w:bookmarkEnd w:id="1402"/>
      <w:bookmarkEnd w:id="1403"/>
      <w:bookmarkEnd w:id="1404"/>
      <w:bookmarkEnd w:id="1405"/>
      <w:bookmarkEnd w:id="1406"/>
      <w:bookmarkEnd w:id="1407"/>
      <w:bookmarkEnd w:id="1408"/>
      <w:bookmarkEnd w:id="1409"/>
      <w:bookmarkEnd w:id="1410"/>
    </w:p>
    <w:p w14:paraId="235B316B" w14:textId="77777777" w:rsidR="00F90BFA" w:rsidRPr="000B63FD" w:rsidRDefault="00F90BFA" w:rsidP="00433CEF">
      <w:pPr>
        <w:pStyle w:val="Heading3"/>
        <w:rPr>
          <w:lang w:eastAsia="zh-CN"/>
        </w:rPr>
      </w:pPr>
      <w:bookmarkStart w:id="1411" w:name="_Toc19709012"/>
      <w:bookmarkStart w:id="1412" w:name="_Toc27745090"/>
      <w:bookmarkStart w:id="1413" w:name="_Toc29803243"/>
      <w:bookmarkStart w:id="1414" w:name="_Toc35970033"/>
      <w:bookmarkStart w:id="1415" w:name="_Toc36050827"/>
      <w:bookmarkStart w:id="1416" w:name="_Toc44847546"/>
      <w:bookmarkStart w:id="1417" w:name="_Toc51845200"/>
      <w:bookmarkStart w:id="1418" w:name="_Toc51845531"/>
      <w:bookmarkStart w:id="1419" w:name="_Toc57017600"/>
      <w:bookmarkStart w:id="1420" w:name="_Toc98266982"/>
      <w:r>
        <w:rPr>
          <w:lang w:eastAsia="zh-CN"/>
        </w:rPr>
        <w:t>6.10</w:t>
      </w:r>
      <w:r w:rsidRPr="000B63FD">
        <w:rPr>
          <w:lang w:eastAsia="zh-CN"/>
        </w:rPr>
        <w:t>.1</w:t>
      </w:r>
      <w:r w:rsidRPr="000B63FD">
        <w:rPr>
          <w:lang w:eastAsia="zh-CN"/>
        </w:rPr>
        <w:tab/>
        <w:t>General</w:t>
      </w:r>
      <w:bookmarkEnd w:id="1411"/>
      <w:bookmarkEnd w:id="1412"/>
      <w:bookmarkEnd w:id="1413"/>
      <w:bookmarkEnd w:id="1414"/>
      <w:bookmarkEnd w:id="1415"/>
      <w:bookmarkEnd w:id="1416"/>
      <w:bookmarkEnd w:id="1417"/>
      <w:bookmarkEnd w:id="1418"/>
      <w:bookmarkEnd w:id="1419"/>
      <w:bookmarkEnd w:id="1420"/>
    </w:p>
    <w:p w14:paraId="7C83A059" w14:textId="77777777"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0AB654D" w14:textId="69FBD7EE" w:rsidR="00F90BFA" w:rsidRDefault="00F90BFA" w:rsidP="00F90BFA">
      <w:pPr>
        <w:rPr>
          <w:lang w:val="en-US" w:eastAsia="zh-CN"/>
        </w:rPr>
      </w:pPr>
      <w:bookmarkStart w:id="1421" w:name="_Toc19709013"/>
      <w:bookmarkStart w:id="1422" w:name="_Toc27745091"/>
      <w:bookmarkStart w:id="1423" w:name="_Toc29803244"/>
      <w:bookmarkStart w:id="1424" w:name="_Toc35970034"/>
      <w:bookmarkStart w:id="1425"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EE3E2B">
        <w:rPr>
          <w:lang w:val="en-US" w:eastAsia="zh-CN"/>
        </w:rPr>
        <w:t>Clause 6</w:t>
      </w:r>
      <w:r>
        <w:rPr>
          <w:lang w:val="en-US" w:eastAsia="zh-CN"/>
        </w:rPr>
        <w:t>.10.2A.</w:t>
      </w:r>
    </w:p>
    <w:p w14:paraId="2A5A1543" w14:textId="77777777" w:rsidR="00F90BFA" w:rsidRPr="00E5236A" w:rsidRDefault="00F90BFA" w:rsidP="00B47E80">
      <w:pPr>
        <w:pStyle w:val="NO"/>
        <w:rPr>
          <w:lang w:val="en-US" w:eastAsia="zh-CN"/>
        </w:rPr>
      </w:pPr>
      <w:r w:rsidRPr="00B47E80">
        <w:t>NOTE:</w:t>
      </w:r>
      <w:r w:rsidRPr="00B47E80">
        <w:tab/>
        <w:t xml:space="preserve">See Annex G of </w:t>
      </w:r>
      <w:r w:rsidRPr="00B47E80">
        <w:rPr>
          <w:rFonts w:hint="eastAsia"/>
        </w:rPr>
        <w:t>3GPP TS 23.501</w:t>
      </w:r>
      <w:r w:rsidRPr="00B47E80">
        <w:t> </w:t>
      </w:r>
      <w:r w:rsidRPr="00B47E80">
        <w:rPr>
          <w:rFonts w:hint="eastAsia"/>
        </w:rPr>
        <w:t>[3]</w:t>
      </w:r>
      <w:r w:rsidRPr="00B47E80">
        <w:t xml:space="preserve"> for SCP deployment examples.</w:t>
      </w:r>
    </w:p>
    <w:p w14:paraId="5CEE8075" w14:textId="3462DAC4"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rsidR="00EE3E2B">
        <w:t>Clause 6</w:t>
      </w:r>
      <w:r>
        <w:t xml:space="preserve">.7.5 specifies how to support the client credentials assertion and authentication procedure specified in </w:t>
      </w:r>
      <w:r w:rsidR="00EE3E2B">
        <w:t>clause 1</w:t>
      </w:r>
      <w:r>
        <w:t xml:space="preserve">3.3.8 of </w:t>
      </w:r>
      <w:r w:rsidRPr="000B63FD">
        <w:t>3GPP TS 33.501 [17]</w:t>
      </w:r>
      <w:r>
        <w:t>.</w:t>
      </w:r>
    </w:p>
    <w:p w14:paraId="44C2EF88" w14:textId="77777777" w:rsidR="00F90BFA" w:rsidRDefault="00F90BFA" w:rsidP="00F90BFA">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14:paraId="056C04E2" w14:textId="77777777" w:rsidR="00F90BFA" w:rsidRDefault="00F90BFA" w:rsidP="00433CEF">
      <w:pPr>
        <w:pStyle w:val="Heading3"/>
        <w:rPr>
          <w:lang w:eastAsia="zh-CN"/>
        </w:rPr>
      </w:pPr>
      <w:bookmarkStart w:id="1426" w:name="_Toc44847547"/>
      <w:bookmarkStart w:id="1427" w:name="_Toc51845201"/>
      <w:bookmarkStart w:id="1428" w:name="_Toc51845532"/>
      <w:bookmarkStart w:id="1429" w:name="_Toc57017601"/>
      <w:bookmarkStart w:id="1430" w:name="_Toc98266983"/>
      <w:r>
        <w:rPr>
          <w:lang w:eastAsia="zh-CN"/>
        </w:rPr>
        <w:lastRenderedPageBreak/>
        <w:t>6.10</w:t>
      </w:r>
      <w:r w:rsidRPr="000B63FD">
        <w:rPr>
          <w:lang w:eastAsia="zh-CN"/>
        </w:rPr>
        <w:t>.</w:t>
      </w:r>
      <w:r>
        <w:rPr>
          <w:lang w:eastAsia="zh-CN"/>
        </w:rPr>
        <w:t>2</w:t>
      </w:r>
      <w:r w:rsidRPr="000B63FD">
        <w:rPr>
          <w:lang w:eastAsia="zh-CN"/>
        </w:rPr>
        <w:tab/>
      </w:r>
      <w:bookmarkEnd w:id="1421"/>
      <w:bookmarkEnd w:id="1422"/>
      <w:bookmarkEnd w:id="1423"/>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424"/>
      <w:bookmarkEnd w:id="1425"/>
      <w:bookmarkEnd w:id="1426"/>
      <w:bookmarkEnd w:id="1427"/>
      <w:bookmarkEnd w:id="1428"/>
      <w:bookmarkEnd w:id="1429"/>
      <w:bookmarkEnd w:id="1430"/>
    </w:p>
    <w:p w14:paraId="1C0408BA" w14:textId="77777777" w:rsidR="00F90BFA" w:rsidRDefault="00F90BFA" w:rsidP="00433CEF">
      <w:pPr>
        <w:pStyle w:val="Heading4"/>
        <w:rPr>
          <w:lang w:val="en-US" w:eastAsia="zh-CN"/>
        </w:rPr>
      </w:pPr>
      <w:bookmarkStart w:id="1431" w:name="_Toc19709014"/>
      <w:bookmarkStart w:id="1432" w:name="_Toc27745092"/>
      <w:bookmarkStart w:id="1433" w:name="_Toc29803245"/>
      <w:bookmarkStart w:id="1434" w:name="_Toc35970035"/>
      <w:bookmarkStart w:id="1435" w:name="_Toc36050829"/>
      <w:bookmarkStart w:id="1436" w:name="_Toc44847548"/>
      <w:bookmarkStart w:id="1437" w:name="_Toc51845202"/>
      <w:bookmarkStart w:id="1438" w:name="_Toc51845533"/>
      <w:bookmarkStart w:id="1439" w:name="_Toc57017602"/>
      <w:bookmarkStart w:id="1440" w:name="_Toc19709016"/>
      <w:bookmarkStart w:id="1441" w:name="_Toc27745094"/>
      <w:bookmarkStart w:id="1442" w:name="_Toc29803247"/>
      <w:bookmarkStart w:id="1443" w:name="_Toc98266984"/>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431"/>
      <w:bookmarkEnd w:id="1432"/>
      <w:bookmarkEnd w:id="1433"/>
      <w:bookmarkEnd w:id="1434"/>
      <w:bookmarkEnd w:id="1435"/>
      <w:bookmarkEnd w:id="1436"/>
      <w:bookmarkEnd w:id="1437"/>
      <w:bookmarkEnd w:id="1438"/>
      <w:bookmarkEnd w:id="1439"/>
      <w:bookmarkEnd w:id="1443"/>
    </w:p>
    <w:p w14:paraId="61CF8B01" w14:textId="74EE68E8" w:rsidR="00F90BFA" w:rsidRDefault="00F90BFA" w:rsidP="00F90BFA">
      <w:pPr>
        <w:rPr>
          <w:lang w:val="en-US" w:eastAsia="zh-CN"/>
        </w:rPr>
      </w:pPr>
      <w:bookmarkStart w:id="1444" w:name="_Toc19709015"/>
      <w:bookmarkStart w:id="1445" w:name="_Toc27745093"/>
      <w:bookmarkStart w:id="1446" w:name="_Toc29803246"/>
      <w:bookmarkStart w:id="1447" w:name="_Toc35970036"/>
      <w:bookmarkStart w:id="1448" w:name="_Toc36050830"/>
      <w:r>
        <w:rPr>
          <w:lang w:val="en-US" w:eastAsia="zh-CN"/>
        </w:rPr>
        <w:t xml:space="preserve">The routing mechanisms specified in </w:t>
      </w:r>
      <w:r w:rsidR="00EE3E2B">
        <w:rPr>
          <w:lang w:val="en-US" w:eastAsia="zh-CN"/>
        </w:rPr>
        <w:t>clause 6</w:t>
      </w:r>
      <w:r>
        <w:rPr>
          <w:lang w:val="en-US"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7214917B" w14:textId="77777777" w:rsidR="00F90BFA" w:rsidRDefault="00F90BFA" w:rsidP="00433CEF">
      <w:pPr>
        <w:pStyle w:val="Heading4"/>
        <w:rPr>
          <w:lang w:eastAsia="zh-CN"/>
        </w:rPr>
      </w:pPr>
      <w:bookmarkStart w:id="1449" w:name="_Toc44847549"/>
      <w:bookmarkStart w:id="1450" w:name="_Toc51845203"/>
      <w:bookmarkStart w:id="1451" w:name="_Toc51845534"/>
      <w:bookmarkStart w:id="1452" w:name="_Toc57017603"/>
      <w:bookmarkStart w:id="1453" w:name="_Toc9826698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44"/>
      <w:bookmarkEnd w:id="1445"/>
      <w:bookmarkEnd w:id="1446"/>
      <w:bookmarkEnd w:id="1447"/>
      <w:bookmarkEnd w:id="1448"/>
      <w:bookmarkEnd w:id="1449"/>
      <w:bookmarkEnd w:id="1450"/>
      <w:bookmarkEnd w:id="1451"/>
      <w:bookmarkEnd w:id="1452"/>
      <w:bookmarkEnd w:id="1453"/>
    </w:p>
    <w:p w14:paraId="1A1E2002" w14:textId="77777777" w:rsidR="00F90BFA" w:rsidRDefault="00F90BFA" w:rsidP="00F90BFA">
      <w:pPr>
        <w:rPr>
          <w:lang w:eastAsia="zh-CN"/>
        </w:rPr>
      </w:pPr>
      <w:bookmarkStart w:id="1454" w:name="_Toc35970037"/>
      <w:bookmarkStart w:id="1455"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10BEBE2D" w14:textId="77777777"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009288D6" w14:textId="77777777" w:rsidR="00F90BFA" w:rsidRDefault="00F90BFA" w:rsidP="00433CEF">
      <w:pPr>
        <w:pStyle w:val="Heading4"/>
        <w:rPr>
          <w:lang w:val="en-US" w:eastAsia="zh-CN"/>
        </w:rPr>
      </w:pPr>
      <w:bookmarkStart w:id="1456" w:name="_Toc44847550"/>
      <w:bookmarkStart w:id="1457" w:name="_Toc51845204"/>
      <w:bookmarkStart w:id="1458" w:name="_Toc51845535"/>
      <w:bookmarkStart w:id="1459" w:name="_Toc57017604"/>
      <w:bookmarkStart w:id="1460" w:name="_Toc9826698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40"/>
      <w:bookmarkEnd w:id="1441"/>
      <w:bookmarkEnd w:id="1442"/>
      <w:bookmarkEnd w:id="1454"/>
      <w:bookmarkEnd w:id="1455"/>
      <w:bookmarkEnd w:id="1456"/>
      <w:bookmarkEnd w:id="1457"/>
      <w:bookmarkEnd w:id="1458"/>
      <w:bookmarkEnd w:id="1459"/>
      <w:bookmarkEnd w:id="1460"/>
    </w:p>
    <w:p w14:paraId="10982DF8" w14:textId="77777777" w:rsidR="00F90BFA" w:rsidRDefault="00F90BFA" w:rsidP="00F90BFA">
      <w:pPr>
        <w:rPr>
          <w:lang w:val="en-US"/>
        </w:rPr>
      </w:pPr>
      <w:bookmarkStart w:id="1461" w:name="_Toc19709017"/>
      <w:bookmarkStart w:id="1462" w:name="_Toc27745095"/>
      <w:bookmarkStart w:id="1463"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39284DB9" w14:textId="77777777"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14:paraId="5A3A9440" w14:textId="77777777"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4563BE9" w14:textId="77777777" w:rsidR="00F90BFA" w:rsidRDefault="00F90BFA" w:rsidP="00433CEF">
      <w:pPr>
        <w:pStyle w:val="Heading4"/>
        <w:rPr>
          <w:lang w:val="en-US" w:eastAsia="zh-CN"/>
        </w:rPr>
      </w:pPr>
      <w:bookmarkStart w:id="1464" w:name="_Toc35970038"/>
      <w:bookmarkStart w:id="1465" w:name="_Toc36050832"/>
      <w:bookmarkStart w:id="1466" w:name="_Toc44847551"/>
      <w:bookmarkStart w:id="1467" w:name="_Toc51845205"/>
      <w:bookmarkStart w:id="1468" w:name="_Toc51845536"/>
      <w:bookmarkStart w:id="1469" w:name="_Toc57017605"/>
      <w:bookmarkStart w:id="1470" w:name="_Toc9826698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61"/>
      <w:bookmarkEnd w:id="1462"/>
      <w:bookmarkEnd w:id="1463"/>
      <w:bookmarkEnd w:id="1464"/>
      <w:bookmarkEnd w:id="1465"/>
      <w:bookmarkEnd w:id="1466"/>
      <w:bookmarkEnd w:id="1467"/>
      <w:bookmarkEnd w:id="1468"/>
      <w:bookmarkEnd w:id="1469"/>
      <w:bookmarkEnd w:id="1470"/>
    </w:p>
    <w:p w14:paraId="4B451942" w14:textId="77777777" w:rsidR="00F90BFA" w:rsidRDefault="00F90BFA" w:rsidP="00F90BFA">
      <w:pPr>
        <w:rPr>
          <w:lang w:val="en-US" w:eastAsia="zh-CN"/>
        </w:rPr>
      </w:pPr>
      <w:bookmarkStart w:id="1471" w:name="_Toc27745097"/>
      <w:bookmarkStart w:id="1472" w:name="_Toc29803249"/>
      <w:bookmarkStart w:id="1473"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4E6DAFC" w14:textId="77777777"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14:paraId="176BBF81" w14:textId="77777777"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B9E760E" w14:textId="77777777"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923C7C9" w14:textId="610BCFCF"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w:t>
      </w:r>
      <w:r w:rsidR="00EE3E2B">
        <w:rPr>
          <w:lang w:val="en-US" w:eastAsia="zh-CN"/>
        </w:rPr>
        <w:t>clause 6</w:t>
      </w:r>
      <w:r>
        <w:rPr>
          <w:lang w:val="en-US" w:eastAsia="zh-CN"/>
        </w:rPr>
        <w:t xml:space="preserve">.10.3.3),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p>
    <w:p w14:paraId="5CB4358C" w14:textId="6E0CD07D"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 xml:space="preserve">ee </w:t>
      </w:r>
      <w:r w:rsidR="00EE3E2B" w:rsidRPr="00522AB6">
        <w:rPr>
          <w:lang w:val="en-US" w:eastAsia="zh-CN"/>
        </w:rPr>
        <w:t>clause</w:t>
      </w:r>
      <w:r w:rsidR="00EE3E2B">
        <w:rPr>
          <w:lang w:val="en-US" w:eastAsia="zh-CN"/>
        </w:rPr>
        <w:t> </w:t>
      </w:r>
      <w:r w:rsidR="00EE3E2B" w:rsidRPr="00522AB6">
        <w:rPr>
          <w:lang w:val="en-US" w:eastAsia="zh-CN"/>
        </w:rPr>
        <w:t>6</w:t>
      </w:r>
      <w:r w:rsidRPr="00522AB6">
        <w:rPr>
          <w:lang w:val="en-US" w:eastAsia="zh-CN"/>
        </w:rPr>
        <w:t>.10.2.6</w:t>
      </w:r>
      <w:r>
        <w:rPr>
          <w:lang w:val="en-US" w:eastAsia="zh-CN"/>
        </w:rPr>
        <w:t>)</w:t>
      </w:r>
      <w:r w:rsidRPr="00522AB6">
        <w:rPr>
          <w:rFonts w:hint="eastAsia"/>
          <w:lang w:val="en-US" w:eastAsia="zh-CN"/>
        </w:rPr>
        <w:t>.</w:t>
      </w:r>
    </w:p>
    <w:p w14:paraId="0877194C" w14:textId="77777777"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5C123F7D" w14:textId="2D0EE0D7"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0AF91BD5" w14:textId="77777777" w:rsidR="00C85E69" w:rsidRDefault="00C85E69" w:rsidP="00C85E69">
      <w:pPr>
        <w:pStyle w:val="B1"/>
        <w:rPr>
          <w:lang w:val="en-US"/>
        </w:rPr>
      </w:pPr>
      <w:r>
        <w:rPr>
          <w:lang w:val="en-US" w:eastAsia="zh-CN"/>
        </w:rPr>
        <w:lastRenderedPageBreak/>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next hop SCP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Pr>
          <w:lang w:val="en-US"/>
        </w:rPr>
        <w:t>.</w:t>
      </w:r>
    </w:p>
    <w:p w14:paraId="6E4C89D4"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9506C8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D610B4D" w14:textId="77777777"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3EFB7E03" w14:textId="3F3B2072"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3B2034D5" w14:textId="77777777" w:rsidR="00C85E69" w:rsidRDefault="00C85E69" w:rsidP="00C85E69">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target NF service instance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Pr>
          <w:lang w:val="en-US"/>
        </w:rPr>
        <w:t>.</w:t>
      </w:r>
    </w:p>
    <w:p w14:paraId="0836983E"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17B370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EFBADDC" w14:textId="77777777"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6881105D" w14:textId="77777777" w:rsidR="008D396B" w:rsidRDefault="008D396B" w:rsidP="008D396B">
      <w:pPr>
        <w:pStyle w:val="EX"/>
      </w:pPr>
      <w:bookmarkStart w:id="1474" w:name="_Toc35970039"/>
      <w:bookmarkStart w:id="1475" w:name="_Toc36050833"/>
      <w:bookmarkStart w:id="1476" w:name="_Toc44847552"/>
      <w:bookmarkStart w:id="1477" w:name="_Toc51845206"/>
      <w:bookmarkStart w:id="1478" w:name="_Toc51845537"/>
      <w:bookmarkStart w:id="1479" w:name="_Toc57017606"/>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14:paraId="3A5DB8DF" w14:textId="77777777" w:rsidR="008D396B" w:rsidRDefault="008D396B" w:rsidP="008D396B">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14:paraId="388A0ADE" w14:textId="77777777" w:rsidR="008D396B" w:rsidRDefault="008D396B" w:rsidP="008D396B">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22CFC7E8" w14:textId="77777777" w:rsidR="008D396B" w:rsidRDefault="008D396B" w:rsidP="008D396B">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1834E048" w14:textId="77777777" w:rsidR="008D396B" w:rsidRDefault="008D396B" w:rsidP="008D396B">
      <w:pPr>
        <w:pStyle w:val="B2"/>
        <w:rPr>
          <w:lang w:val="en-US"/>
        </w:rPr>
      </w:pPr>
      <w:r>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14:paraId="3F8CEB32" w14:textId="77777777" w:rsidR="008D396B" w:rsidRDefault="008D396B" w:rsidP="008D396B">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1C27AA1E" w14:textId="77777777" w:rsidR="008D396B" w:rsidRPr="005252A8" w:rsidRDefault="008D396B" w:rsidP="008D396B">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38B60948" w14:textId="77777777" w:rsidR="008D396B" w:rsidRDefault="008D396B" w:rsidP="008D396B">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14:paraId="3A8ED477" w14:textId="77777777" w:rsidR="008D396B" w:rsidRPr="0078211A" w:rsidRDefault="008D396B" w:rsidP="008D396B">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4E28EDA3" w14:textId="77777777" w:rsidR="00F90BFA" w:rsidRDefault="00F90BFA" w:rsidP="00433CEF">
      <w:pPr>
        <w:pStyle w:val="Heading4"/>
        <w:rPr>
          <w:lang w:val="en-US" w:eastAsia="zh-CN"/>
        </w:rPr>
      </w:pPr>
      <w:bookmarkStart w:id="1480" w:name="_Toc98266988"/>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71"/>
      <w:bookmarkEnd w:id="1472"/>
      <w:bookmarkEnd w:id="1474"/>
      <w:bookmarkEnd w:id="1475"/>
      <w:bookmarkEnd w:id="1476"/>
      <w:bookmarkEnd w:id="1477"/>
      <w:bookmarkEnd w:id="1478"/>
      <w:bookmarkEnd w:id="1479"/>
      <w:bookmarkEnd w:id="1480"/>
    </w:p>
    <w:p w14:paraId="133172F0" w14:textId="77777777" w:rsidR="00F90BFA" w:rsidRDefault="00F90BFA" w:rsidP="00F90BFA">
      <w:pPr>
        <w:rPr>
          <w:lang w:val="en-US"/>
        </w:rPr>
      </w:pPr>
      <w:bookmarkStart w:id="1481" w:name="_Toc27745098"/>
      <w:bookmarkStart w:id="1482"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6B132A2A" w14:textId="77777777" w:rsidR="00F90BFA" w:rsidRDefault="00F90BFA" w:rsidP="00F90BFA">
      <w:pPr>
        <w:pStyle w:val="B1"/>
        <w:rPr>
          <w:lang w:val="en-US" w:eastAsia="zh-CN"/>
        </w:rPr>
      </w:pPr>
      <w:r>
        <w:rPr>
          <w:lang w:val="en-US" w:eastAsia="zh-CN"/>
        </w:rPr>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59458A50" w14:textId="77777777"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5BD7FF0B" w14:textId="77777777" w:rsidR="00F90BFA" w:rsidRDefault="00F90BFA" w:rsidP="00F90BFA">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603CFD" w14:textId="77777777"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14:paraId="6F107047" w14:textId="77777777"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14:paraId="64B040BD" w14:textId="77777777"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14:paraId="58B070B2" w14:textId="77777777"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14:paraId="03E034EF" w14:textId="0C3D0AFD"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 xml:space="preserve">specified in </w:t>
      </w:r>
      <w:r w:rsidR="00EE3E2B">
        <w:rPr>
          <w:lang w:val="en-US" w:eastAsia="zh-CN"/>
        </w:rPr>
        <w:t>clause 6</w:t>
      </w:r>
      <w:r>
        <w:rPr>
          <w:lang w:val="en-US" w:eastAsia="zh-CN"/>
        </w:rPr>
        <w:t>.10.2.4.</w:t>
      </w:r>
    </w:p>
    <w:p w14:paraId="4B5B6740" w14:textId="77777777" w:rsidR="00F90BFA" w:rsidRDefault="00F90BFA" w:rsidP="00433CEF">
      <w:pPr>
        <w:pStyle w:val="Heading4"/>
        <w:rPr>
          <w:lang w:val="en-US" w:eastAsia="zh-CN"/>
        </w:rPr>
      </w:pPr>
      <w:bookmarkStart w:id="1483" w:name="_Toc35970040"/>
      <w:bookmarkStart w:id="1484" w:name="_Toc36050834"/>
      <w:bookmarkStart w:id="1485" w:name="_Toc44847553"/>
      <w:bookmarkStart w:id="1486" w:name="_Toc51845207"/>
      <w:bookmarkStart w:id="1487" w:name="_Toc51845538"/>
      <w:bookmarkStart w:id="1488" w:name="_Toc57017607"/>
      <w:bookmarkStart w:id="1489" w:name="_Toc9826698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81"/>
      <w:bookmarkEnd w:id="1482"/>
      <w:bookmarkEnd w:id="1483"/>
      <w:bookmarkEnd w:id="1484"/>
      <w:bookmarkEnd w:id="1485"/>
      <w:bookmarkEnd w:id="1486"/>
      <w:bookmarkEnd w:id="1487"/>
      <w:bookmarkEnd w:id="1488"/>
      <w:bookmarkEnd w:id="1489"/>
    </w:p>
    <w:p w14:paraId="0C94E575" w14:textId="77777777"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14:paraId="47337FDD" w14:textId="77777777"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14:paraId="1DBD0A45" w14:textId="77777777"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14:paraId="783FA964" w14:textId="77777777"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14:paraId="3D52679A" w14:textId="77777777" w:rsidR="00F90BFA" w:rsidRPr="002857AD" w:rsidRDefault="00F90BFA" w:rsidP="00F90BFA">
      <w:pPr>
        <w:pStyle w:val="PL"/>
        <w:rPr>
          <w:lang w:val="en-US"/>
        </w:rPr>
      </w:pPr>
      <w:r w:rsidRPr="002857AD">
        <w:rPr>
          <w:lang w:val="en-US"/>
        </w:rPr>
        <w:t>paths:</w:t>
      </w:r>
    </w:p>
    <w:p w14:paraId="1D5D459B" w14:textId="77777777"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14:paraId="1E4409CD" w14:textId="77777777"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14:paraId="3338C3AE" w14:textId="77777777" w:rsidR="00F90BFA" w:rsidRPr="002857AD" w:rsidRDefault="00F90BFA" w:rsidP="00F90BFA">
      <w:pPr>
        <w:pStyle w:val="PL"/>
        <w:rPr>
          <w:lang w:val="en-US"/>
        </w:rPr>
      </w:pPr>
      <w:r w:rsidRPr="002857AD">
        <w:rPr>
          <w:lang w:val="en-US"/>
        </w:rPr>
        <w:t xml:space="preserve">      parameters:</w:t>
      </w:r>
    </w:p>
    <w:p w14:paraId="23B7CB9F" w14:textId="77777777" w:rsidR="00F90BFA" w:rsidRPr="002857AD" w:rsidRDefault="00F90BFA" w:rsidP="00F90BFA">
      <w:pPr>
        <w:pStyle w:val="PL"/>
        <w:rPr>
          <w:lang w:val="en-US"/>
        </w:rPr>
      </w:pPr>
      <w:r w:rsidRPr="002857AD">
        <w:rPr>
          <w:lang w:val="en-US"/>
        </w:rPr>
        <w:t xml:space="preserve">        - name: </w:t>
      </w:r>
      <w:r>
        <w:rPr>
          <w:lang w:val="en-US"/>
        </w:rPr>
        <w:t>ck</w:t>
      </w:r>
    </w:p>
    <w:p w14:paraId="5D0B4B55" w14:textId="77777777" w:rsidR="00F90BFA" w:rsidRPr="002857AD" w:rsidRDefault="00F90BFA" w:rsidP="00F90BFA">
      <w:pPr>
        <w:pStyle w:val="PL"/>
        <w:rPr>
          <w:lang w:val="en-US"/>
        </w:rPr>
      </w:pPr>
      <w:r w:rsidRPr="002857AD">
        <w:rPr>
          <w:lang w:val="en-US"/>
        </w:rPr>
        <w:t xml:space="preserve">          in: query</w:t>
      </w:r>
    </w:p>
    <w:p w14:paraId="1555DB0A" w14:textId="77777777" w:rsidR="00F90BFA" w:rsidRPr="002857AD" w:rsidRDefault="00F90BFA" w:rsidP="00F90BFA">
      <w:pPr>
        <w:pStyle w:val="PL"/>
        <w:rPr>
          <w:lang w:val="en-US"/>
        </w:rPr>
      </w:pPr>
      <w:r w:rsidRPr="002857AD">
        <w:rPr>
          <w:lang w:val="en-US"/>
        </w:rPr>
        <w:t xml:space="preserve">          description: </w:t>
      </w:r>
      <w:r>
        <w:rPr>
          <w:lang w:val="en-US"/>
        </w:rPr>
        <w:t>cache key parameter</w:t>
      </w:r>
    </w:p>
    <w:p w14:paraId="19C0DC56" w14:textId="77777777" w:rsidR="00F90BFA" w:rsidRPr="002857AD" w:rsidRDefault="00F90BFA" w:rsidP="00F90BFA">
      <w:pPr>
        <w:pStyle w:val="PL"/>
        <w:rPr>
          <w:lang w:val="en-US"/>
        </w:rPr>
      </w:pPr>
      <w:r w:rsidRPr="002857AD">
        <w:rPr>
          <w:lang w:val="en-US"/>
        </w:rPr>
        <w:t xml:space="preserve">          schema:</w:t>
      </w:r>
    </w:p>
    <w:p w14:paraId="16D19095" w14:textId="77777777" w:rsidR="00F90BFA" w:rsidRPr="00430D53" w:rsidRDefault="00F90BFA" w:rsidP="00F90BFA">
      <w:pPr>
        <w:pStyle w:val="PL"/>
        <w:rPr>
          <w:lang w:val="en-US"/>
        </w:rPr>
      </w:pPr>
      <w:r w:rsidRPr="002857AD">
        <w:rPr>
          <w:lang w:val="en-US"/>
        </w:rPr>
        <w:t xml:space="preserve">            type: string</w:t>
      </w:r>
    </w:p>
    <w:p w14:paraId="00A46698" w14:textId="77777777" w:rsidR="00F90BFA" w:rsidRPr="00A1457D" w:rsidRDefault="00F90BFA" w:rsidP="00433CEF">
      <w:pPr>
        <w:pStyle w:val="Heading3"/>
        <w:rPr>
          <w:lang w:eastAsia="zh-CN"/>
        </w:rPr>
      </w:pPr>
      <w:bookmarkStart w:id="1490" w:name="_Toc27745099"/>
      <w:bookmarkStart w:id="1491" w:name="_Toc29803251"/>
      <w:bookmarkStart w:id="1492" w:name="_Toc35970041"/>
      <w:bookmarkStart w:id="1493" w:name="_Toc36050835"/>
      <w:bookmarkStart w:id="1494" w:name="_Toc44847554"/>
      <w:bookmarkStart w:id="1495" w:name="_Toc51845208"/>
      <w:bookmarkStart w:id="1496" w:name="_Toc51845539"/>
      <w:bookmarkStart w:id="1497" w:name="_Toc57017608"/>
      <w:bookmarkStart w:id="1498" w:name="_Toc98266990"/>
      <w:r>
        <w:rPr>
          <w:lang w:eastAsia="zh-CN"/>
        </w:rPr>
        <w:lastRenderedPageBreak/>
        <w:t>6.10</w:t>
      </w:r>
      <w:r w:rsidRPr="000B63FD">
        <w:rPr>
          <w:lang w:eastAsia="zh-CN"/>
        </w:rPr>
        <w:t>.</w:t>
      </w:r>
      <w:r>
        <w:rPr>
          <w:lang w:eastAsia="zh-CN"/>
        </w:rPr>
        <w:t>2A</w:t>
      </w:r>
      <w:r w:rsidRPr="000B63FD">
        <w:rPr>
          <w:lang w:eastAsia="zh-CN"/>
        </w:rPr>
        <w:tab/>
      </w:r>
      <w:bookmarkStart w:id="1499" w:name="_Toc27745101"/>
      <w:bookmarkStart w:id="1500" w:name="_Toc29803253"/>
      <w:bookmarkEnd w:id="1490"/>
      <w:bookmarkEnd w:id="1491"/>
      <w:r>
        <w:rPr>
          <w:rFonts w:hint="eastAsia"/>
          <w:lang w:eastAsia="zh-CN"/>
        </w:rPr>
        <w:t>Routing Mechanism with SCP</w:t>
      </w:r>
      <w:r>
        <w:rPr>
          <w:lang w:eastAsia="ja-JP"/>
        </w:rPr>
        <w:t xml:space="preserve"> Unknown to the NF</w:t>
      </w:r>
      <w:bookmarkEnd w:id="1492"/>
      <w:bookmarkEnd w:id="1493"/>
      <w:bookmarkEnd w:id="1494"/>
      <w:bookmarkEnd w:id="1495"/>
      <w:bookmarkEnd w:id="1496"/>
      <w:bookmarkEnd w:id="1497"/>
      <w:bookmarkEnd w:id="1498"/>
    </w:p>
    <w:p w14:paraId="3E008D1E" w14:textId="77777777" w:rsidR="00F90BFA" w:rsidRDefault="00F90BFA" w:rsidP="00433CEF">
      <w:pPr>
        <w:pStyle w:val="Heading4"/>
        <w:rPr>
          <w:lang w:val="en-US" w:eastAsia="zh-CN"/>
        </w:rPr>
      </w:pPr>
      <w:bookmarkStart w:id="1501" w:name="_Toc27745100"/>
      <w:bookmarkStart w:id="1502" w:name="_Toc29803252"/>
      <w:bookmarkStart w:id="1503" w:name="_Toc35970042"/>
      <w:bookmarkStart w:id="1504" w:name="_Toc36050836"/>
      <w:bookmarkStart w:id="1505" w:name="_Toc44847555"/>
      <w:bookmarkStart w:id="1506" w:name="_Toc51845209"/>
      <w:bookmarkStart w:id="1507" w:name="_Toc51845540"/>
      <w:bookmarkStart w:id="1508" w:name="_Toc57017609"/>
      <w:bookmarkStart w:id="1509" w:name="_Toc98266991"/>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501"/>
      <w:bookmarkEnd w:id="1502"/>
      <w:bookmarkEnd w:id="1503"/>
      <w:bookmarkEnd w:id="1504"/>
      <w:bookmarkEnd w:id="1505"/>
      <w:bookmarkEnd w:id="1506"/>
      <w:bookmarkEnd w:id="1507"/>
      <w:bookmarkEnd w:id="1508"/>
      <w:bookmarkEnd w:id="1509"/>
    </w:p>
    <w:p w14:paraId="36327EB5" w14:textId="77777777"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14:paraId="4A33BDA5" w14:textId="77777777" w:rsidR="00F90BFA" w:rsidRDefault="00F90BFA" w:rsidP="00433CEF">
      <w:pPr>
        <w:pStyle w:val="Heading4"/>
        <w:rPr>
          <w:lang w:eastAsia="zh-CN"/>
        </w:rPr>
      </w:pPr>
      <w:bookmarkStart w:id="1510" w:name="_Toc35970043"/>
      <w:bookmarkStart w:id="1511" w:name="_Toc36050837"/>
      <w:bookmarkStart w:id="1512" w:name="_Toc44847556"/>
      <w:bookmarkStart w:id="1513" w:name="_Toc51845210"/>
      <w:bookmarkStart w:id="1514" w:name="_Toc51845541"/>
      <w:bookmarkStart w:id="1515" w:name="_Toc57017610"/>
      <w:bookmarkStart w:id="1516" w:name="_Toc9826699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99"/>
      <w:bookmarkEnd w:id="1500"/>
      <w:bookmarkEnd w:id="1510"/>
      <w:bookmarkEnd w:id="1511"/>
      <w:bookmarkEnd w:id="1512"/>
      <w:bookmarkEnd w:id="1513"/>
      <w:bookmarkEnd w:id="1514"/>
      <w:bookmarkEnd w:id="1515"/>
      <w:bookmarkEnd w:id="1516"/>
    </w:p>
    <w:p w14:paraId="3DFF3F41" w14:textId="77777777"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042A7210" w14:textId="77777777" w:rsidR="00F90BFA" w:rsidRDefault="00F90BFA" w:rsidP="00433CEF">
      <w:pPr>
        <w:pStyle w:val="Heading4"/>
        <w:rPr>
          <w:lang w:val="en-US" w:eastAsia="zh-CN"/>
        </w:rPr>
      </w:pPr>
      <w:bookmarkStart w:id="1517" w:name="_Toc27745102"/>
      <w:bookmarkStart w:id="1518" w:name="_Toc29803254"/>
      <w:bookmarkStart w:id="1519" w:name="_Toc35970044"/>
      <w:bookmarkStart w:id="1520" w:name="_Toc36050838"/>
      <w:bookmarkStart w:id="1521" w:name="_Toc44847557"/>
      <w:bookmarkStart w:id="1522" w:name="_Toc51845211"/>
      <w:bookmarkStart w:id="1523" w:name="_Toc51845542"/>
      <w:bookmarkStart w:id="1524" w:name="_Toc57017611"/>
      <w:bookmarkStart w:id="1525" w:name="_Toc98266993"/>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517"/>
      <w:bookmarkEnd w:id="1518"/>
      <w:bookmarkEnd w:id="1519"/>
      <w:bookmarkEnd w:id="1520"/>
      <w:bookmarkEnd w:id="1521"/>
      <w:bookmarkEnd w:id="1522"/>
      <w:bookmarkEnd w:id="1523"/>
      <w:bookmarkEnd w:id="1524"/>
      <w:bookmarkEnd w:id="1525"/>
    </w:p>
    <w:p w14:paraId="6B66944B" w14:textId="77777777"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9540232" w14:textId="77777777"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06E5293C" w14:textId="77777777"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14:paraId="206B99F2" w14:textId="77777777"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5AFDA6C3" w14:textId="77777777"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14:paraId="4FF37C7A" w14:textId="241CDEFE" w:rsidR="00F90BFA" w:rsidRDefault="00F90BFA" w:rsidP="00F90BFA">
      <w:pPr>
        <w:pStyle w:val="B2"/>
        <w:rPr>
          <w:lang w:val="en-US" w:eastAsia="zh-CN"/>
        </w:rPr>
      </w:pPr>
      <w:r>
        <w:rPr>
          <w:lang w:val="en-US" w:eastAsia="zh-CN"/>
        </w:rPr>
        <w:t>-</w:t>
      </w:r>
      <w:r>
        <w:rPr>
          <w:lang w:val="en-US" w:eastAsia="zh-CN"/>
        </w:rPr>
        <w:tab/>
        <w:t xml:space="preserve">if delegated discovery is not used or has already been performed by the SCP: set as specified in </w:t>
      </w:r>
      <w:r w:rsidR="00EE3E2B">
        <w:rPr>
          <w:lang w:val="en-US" w:eastAsia="zh-CN"/>
        </w:rPr>
        <w:t>clause 6</w:t>
      </w:r>
      <w:r>
        <w:rPr>
          <w:lang w:val="en-US" w:eastAsia="zh-CN"/>
        </w:rPr>
        <w:t>.1.4</w:t>
      </w:r>
      <w:r>
        <w:rPr>
          <w:rFonts w:hint="eastAsia"/>
          <w:lang w:val="en-US" w:eastAsia="zh-CN"/>
        </w:rPr>
        <w:t>.</w:t>
      </w:r>
    </w:p>
    <w:p w14:paraId="4AFB34E7" w14:textId="7096A5AF"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as specified in </w:t>
      </w:r>
      <w:r w:rsidR="00EE3E2B">
        <w:rPr>
          <w:lang w:val="en-US"/>
        </w:rPr>
        <w:t>clause 6</w:t>
      </w:r>
      <w:r>
        <w:rPr>
          <w:lang w:val="en-US"/>
        </w:rPr>
        <w:t>.1.4.</w:t>
      </w:r>
    </w:p>
    <w:p w14:paraId="222960EE" w14:textId="77777777" w:rsidR="00F90BFA" w:rsidRPr="000B63FD" w:rsidRDefault="00F90BFA" w:rsidP="00433CEF">
      <w:pPr>
        <w:pStyle w:val="Heading3"/>
        <w:rPr>
          <w:lang w:eastAsia="zh-CN"/>
        </w:rPr>
      </w:pPr>
      <w:bookmarkStart w:id="1526" w:name="_Toc27745103"/>
      <w:bookmarkStart w:id="1527" w:name="_Toc29803255"/>
      <w:bookmarkStart w:id="1528" w:name="_Toc35970045"/>
      <w:bookmarkStart w:id="1529" w:name="_Toc36050839"/>
      <w:bookmarkStart w:id="1530" w:name="_Toc44847558"/>
      <w:bookmarkStart w:id="1531" w:name="_Toc51845212"/>
      <w:bookmarkStart w:id="1532" w:name="_Toc51845543"/>
      <w:bookmarkStart w:id="1533" w:name="_Toc57017612"/>
      <w:bookmarkStart w:id="1534" w:name="_Toc19709021"/>
      <w:bookmarkStart w:id="1535" w:name="_Toc98266994"/>
      <w:bookmarkEnd w:id="1473"/>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26"/>
      <w:bookmarkEnd w:id="1527"/>
      <w:bookmarkEnd w:id="1528"/>
      <w:bookmarkEnd w:id="1529"/>
      <w:bookmarkEnd w:id="1530"/>
      <w:bookmarkEnd w:id="1531"/>
      <w:bookmarkEnd w:id="1532"/>
      <w:bookmarkEnd w:id="1533"/>
      <w:bookmarkEnd w:id="1535"/>
    </w:p>
    <w:p w14:paraId="28784A3A" w14:textId="77777777" w:rsidR="00F90BFA" w:rsidRDefault="00F90BFA" w:rsidP="00433CEF">
      <w:pPr>
        <w:pStyle w:val="Heading4"/>
        <w:rPr>
          <w:lang w:val="en-US" w:eastAsia="zh-CN"/>
        </w:rPr>
      </w:pPr>
      <w:bookmarkStart w:id="1536" w:name="_Toc19709020"/>
      <w:bookmarkStart w:id="1537" w:name="_Toc27745104"/>
      <w:bookmarkStart w:id="1538" w:name="_Toc29803256"/>
      <w:bookmarkStart w:id="1539" w:name="_Toc35970046"/>
      <w:bookmarkStart w:id="1540" w:name="_Toc36050840"/>
      <w:bookmarkStart w:id="1541" w:name="_Toc44847559"/>
      <w:bookmarkStart w:id="1542" w:name="_Toc51845213"/>
      <w:bookmarkStart w:id="1543" w:name="_Toc51845544"/>
      <w:bookmarkStart w:id="1544" w:name="_Toc57017613"/>
      <w:bookmarkStart w:id="1545" w:name="_Toc9826699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36"/>
      <w:bookmarkEnd w:id="1537"/>
      <w:bookmarkEnd w:id="1538"/>
      <w:bookmarkEnd w:id="1539"/>
      <w:bookmarkEnd w:id="1540"/>
      <w:bookmarkEnd w:id="1541"/>
      <w:bookmarkEnd w:id="1542"/>
      <w:bookmarkEnd w:id="1543"/>
      <w:bookmarkEnd w:id="1544"/>
      <w:bookmarkEnd w:id="1545"/>
    </w:p>
    <w:p w14:paraId="29C45CA7" w14:textId="6CB6CE89"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w:t>
      </w:r>
      <w:r w:rsidR="00EE3E2B">
        <w:rPr>
          <w:lang w:eastAsia="zh-CN"/>
        </w:rPr>
        <w:t>clause 6</w:t>
      </w:r>
      <w:r>
        <w:rPr>
          <w:lang w:eastAsia="zh-CN"/>
        </w:rPr>
        <w:t>.3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14:paraId="6D233461" w14:textId="77777777" w:rsidR="00F90BFA" w:rsidRDefault="00F90BFA" w:rsidP="00433CEF">
      <w:pPr>
        <w:pStyle w:val="Heading4"/>
        <w:rPr>
          <w:lang w:val="en-US" w:eastAsia="zh-CN"/>
        </w:rPr>
      </w:pPr>
      <w:bookmarkStart w:id="1546" w:name="_Toc27745105"/>
      <w:bookmarkStart w:id="1547" w:name="_Toc29803257"/>
      <w:bookmarkStart w:id="1548" w:name="_Toc35970047"/>
      <w:bookmarkStart w:id="1549" w:name="_Toc36050841"/>
      <w:bookmarkStart w:id="1550" w:name="_Toc44847560"/>
      <w:bookmarkStart w:id="1551" w:name="_Toc51845214"/>
      <w:bookmarkStart w:id="1552" w:name="_Toc51845545"/>
      <w:bookmarkStart w:id="1553" w:name="_Toc57017614"/>
      <w:bookmarkStart w:id="1554" w:name="_Toc9826699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34"/>
      <w:bookmarkEnd w:id="1546"/>
      <w:bookmarkEnd w:id="1547"/>
      <w:bookmarkEnd w:id="1548"/>
      <w:bookmarkEnd w:id="1549"/>
      <w:bookmarkEnd w:id="1550"/>
      <w:bookmarkEnd w:id="1551"/>
      <w:bookmarkEnd w:id="1552"/>
      <w:bookmarkEnd w:id="1553"/>
      <w:bookmarkEnd w:id="1554"/>
    </w:p>
    <w:p w14:paraId="52182C73" w14:textId="77777777" w:rsidR="00F2566D" w:rsidRPr="00D1205D" w:rsidRDefault="00F2566D" w:rsidP="00F2566D">
      <w:pPr>
        <w:rPr>
          <w:lang w:eastAsia="zh-CN"/>
        </w:rPr>
      </w:pPr>
      <w:bookmarkStart w:id="155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46E197D" w14:textId="021690D2" w:rsidR="00F2566D" w:rsidRDefault="00F2566D" w:rsidP="00F2566D">
      <w:r>
        <w:rPr>
          <w:lang w:eastAsia="zh-CN"/>
        </w:rPr>
        <w:t xml:space="preserve">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Pr>
          <w:lang w:eastAsia="zh-CN"/>
        </w:rPr>
        <w:lastRenderedPageBreak/>
        <w:t>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0ED47E7F" w14:textId="77777777" w:rsidR="00F2566D" w:rsidRDefault="00F2566D" w:rsidP="00F2566D">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p>
    <w:p w14:paraId="09057674" w14:textId="24D1E19C" w:rsidR="00F2566D" w:rsidRPr="002933B5" w:rsidRDefault="00F2566D" w:rsidP="00F2566D">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70ED4681"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9B6A3E5" w14:textId="2C93E2F6" w:rsidR="00C85E69" w:rsidRDefault="00C85E69" w:rsidP="00C85E6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0CCC68ED" w14:textId="77777777"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18E20DE3" w14:textId="729E0C74" w:rsidR="00F90BFA" w:rsidRDefault="00F90BFA" w:rsidP="00F90BFA">
      <w:pPr>
        <w:rPr>
          <w:lang w:eastAsia="zh-CN"/>
        </w:rPr>
      </w:pPr>
      <w:r>
        <w:rPr>
          <w:lang w:eastAsia="zh-CN"/>
        </w:rPr>
        <w:t>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.6 of 3GPP TS 23.527 [38].</w:t>
      </w:r>
    </w:p>
    <w:p w14:paraId="333B8EE0" w14:textId="77777777" w:rsidR="00F90BFA" w:rsidRDefault="00F90BFA" w:rsidP="00F90BF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EE4FB8F" w14:textId="77777777"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193666C" w14:textId="77777777" w:rsidR="00F90BFA" w:rsidRDefault="00F90BFA" w:rsidP="00F90BFA">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0ECCE151" w14:textId="77777777" w:rsidR="00F90BFA" w:rsidRDefault="00F90BFA" w:rsidP="00433CEF">
      <w:pPr>
        <w:pStyle w:val="Heading4"/>
        <w:rPr>
          <w:lang w:val="en-US" w:eastAsia="zh-CN"/>
        </w:rPr>
      </w:pPr>
      <w:bookmarkStart w:id="1556" w:name="_Toc27745106"/>
      <w:bookmarkStart w:id="1557" w:name="_Toc29803258"/>
      <w:bookmarkStart w:id="1558" w:name="_Toc35970048"/>
      <w:bookmarkStart w:id="1559" w:name="_Toc36050842"/>
      <w:bookmarkStart w:id="1560" w:name="_Toc44847561"/>
      <w:bookmarkStart w:id="1561" w:name="_Toc51845215"/>
      <w:bookmarkStart w:id="1562" w:name="_Toc51845546"/>
      <w:bookmarkStart w:id="1563" w:name="_Toc57017615"/>
      <w:bookmarkStart w:id="1564" w:name="_Toc9826699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56"/>
      <w:bookmarkEnd w:id="1557"/>
      <w:bookmarkEnd w:id="1558"/>
      <w:bookmarkEnd w:id="1559"/>
      <w:bookmarkEnd w:id="1560"/>
      <w:bookmarkEnd w:id="1561"/>
      <w:bookmarkEnd w:id="1562"/>
      <w:bookmarkEnd w:id="1563"/>
      <w:bookmarkEnd w:id="1564"/>
    </w:p>
    <w:p w14:paraId="64EC925D" w14:textId="77777777" w:rsidR="001A7F72" w:rsidRDefault="001A7F72" w:rsidP="001A7F72">
      <w:pPr>
        <w:rPr>
          <w:lang w:val="en-US" w:eastAsia="zh-CN"/>
        </w:rPr>
      </w:pPr>
      <w:bookmarkStart w:id="1565" w:name="_Toc27745107"/>
      <w:bookmarkStart w:id="1566" w:name="_Toc29803259"/>
      <w:bookmarkStart w:id="1567" w:name="_Toc35970049"/>
      <w:bookmarkStart w:id="1568" w:name="_Toc36050843"/>
      <w:bookmarkStart w:id="1569" w:name="_Toc44847562"/>
      <w:bookmarkStart w:id="1570" w:name="_Toc51845216"/>
      <w:bookmarkStart w:id="1571"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2B7F4BE" w14:textId="77777777" w:rsidR="001A7F72" w:rsidRDefault="001A7F72" w:rsidP="001A7F7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634F9A2" w14:textId="77777777" w:rsidR="001A7F72" w:rsidRDefault="001A7F72" w:rsidP="00720402">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959A92B" w14:textId="49788348"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7FBBD758" w14:textId="77777777" w:rsidR="001A7F72" w:rsidRPr="00D1205D" w:rsidRDefault="001A7F72" w:rsidP="00720402">
      <w:pPr>
        <w:pStyle w:val="B1"/>
        <w:rPr>
          <w:lang w:eastAsia="zh-CN"/>
        </w:rPr>
      </w:pPr>
      <w:r w:rsidRPr="00D1205D">
        <w:rPr>
          <w:lang w:eastAsia="zh-CN"/>
        </w:rPr>
        <w:lastRenderedPageBreak/>
        <w:t>-</w:t>
      </w:r>
      <w:r w:rsidRPr="00D1205D">
        <w:rPr>
          <w:lang w:eastAsia="zh-CN"/>
        </w:rPr>
        <w:tab/>
        <w:t>the 3gpp-Sbi-Discovery-notification-type header set to the type of notification being set;</w:t>
      </w:r>
    </w:p>
    <w:p w14:paraId="64414D91" w14:textId="77777777"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3849A498" w14:textId="77777777"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7C3C2ACA" w14:textId="77777777"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2B4283D7" w14:textId="77777777" w:rsidR="001A7F72" w:rsidRPr="00D1205D" w:rsidRDefault="001A7F72" w:rsidP="00720402">
      <w:pPr>
        <w:rPr>
          <w:lang w:eastAsia="zh-CN"/>
        </w:rPr>
      </w:pPr>
      <w:r>
        <w:rPr>
          <w:lang w:eastAsia="zh-CN"/>
        </w:rPr>
        <w:t>The SCP shall use these 3gpp-Sbi-Discovery* headers to select/reselect a notification endpoint.</w:t>
      </w:r>
    </w:p>
    <w:p w14:paraId="31C89DB5" w14:textId="77777777" w:rsidR="00F90BFA" w:rsidRDefault="00F90BFA" w:rsidP="00433CEF">
      <w:pPr>
        <w:pStyle w:val="Heading4"/>
        <w:rPr>
          <w:lang w:val="en-US" w:eastAsia="zh-CN"/>
        </w:rPr>
      </w:pPr>
      <w:bookmarkStart w:id="1572" w:name="_Toc57017616"/>
      <w:bookmarkStart w:id="1573" w:name="_Toc9826699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65"/>
      <w:bookmarkEnd w:id="1566"/>
      <w:bookmarkEnd w:id="1567"/>
      <w:bookmarkEnd w:id="1568"/>
      <w:bookmarkEnd w:id="1569"/>
      <w:bookmarkEnd w:id="1570"/>
      <w:bookmarkEnd w:id="1571"/>
      <w:bookmarkEnd w:id="1572"/>
      <w:bookmarkEnd w:id="1573"/>
    </w:p>
    <w:p w14:paraId="7856F0FB" w14:textId="0AEED0B8" w:rsidR="00F90BFA" w:rsidRDefault="00F90BFA" w:rsidP="00F90BFA">
      <w:bookmarkStart w:id="1574" w:name="_Toc27745108"/>
      <w:bookmarkStart w:id="1575" w:name="_Toc29803260"/>
      <w:bookmarkStart w:id="1576" w:name="_Toc35970050"/>
      <w:bookmarkStart w:id="1577"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3A67D148" w14:textId="77777777"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3BD499FD" w14:textId="77777777"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62448CA" w14:textId="77777777"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14:paraId="19094AF9" w14:textId="77777777" w:rsidR="00F90BFA" w:rsidRDefault="00F90BFA" w:rsidP="00F90BF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148DE0EA" w14:textId="2758B0A4"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4C6416B7" w14:textId="1B8022D1" w:rsidR="00C0152F" w:rsidRDefault="00C0152F" w:rsidP="00433CEF">
      <w:pPr>
        <w:pStyle w:val="Heading4"/>
        <w:rPr>
          <w:lang w:val="en-US" w:eastAsia="zh-CN"/>
        </w:rPr>
      </w:pPr>
      <w:bookmarkStart w:id="1578" w:name="_Toc9826699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578"/>
    </w:p>
    <w:p w14:paraId="36C83F9A" w14:textId="77777777" w:rsidR="00C0152F" w:rsidRDefault="00C0152F" w:rsidP="00C0152F">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3CB79C" w14:textId="4ACC0AF4" w:rsidR="00C0152F" w:rsidRDefault="00C0152F" w:rsidP="00C0152F">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235CAC26" w14:textId="77777777" w:rsidR="00C0152F" w:rsidRDefault="00C0152F" w:rsidP="00C0152F">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3544E46E" w14:textId="77777777" w:rsidR="00C0152F" w:rsidRDefault="00C0152F" w:rsidP="00C0152F">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2EFC1366" w14:textId="77777777" w:rsidR="00C0152F" w:rsidRDefault="00C0152F" w:rsidP="00C0152F">
      <w:pPr>
        <w:pStyle w:val="NO"/>
        <w:rPr>
          <w:lang w:val="en-US"/>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09D3D2DE" w14:textId="77777777" w:rsidR="00EE3E2B" w:rsidRDefault="00C0152F" w:rsidP="00F90BFA">
      <w:pPr>
        <w:pStyle w:val="NO"/>
        <w:rPr>
          <w:lang w:val="en-US"/>
        </w:rPr>
      </w:pPr>
      <w:r>
        <w:rPr>
          <w:lang w:val="en-US"/>
        </w:rPr>
        <w:lastRenderedPageBreak/>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579" w:name="_Toc51845217"/>
      <w:bookmarkStart w:id="1580" w:name="_Toc51845548"/>
      <w:bookmarkStart w:id="1581" w:name="_Toc57017617"/>
    </w:p>
    <w:p w14:paraId="21FA3C2A" w14:textId="1E4D511D" w:rsidR="00F90BFA" w:rsidRDefault="00F90BFA" w:rsidP="00433CEF">
      <w:pPr>
        <w:pStyle w:val="Heading3"/>
        <w:rPr>
          <w:lang w:eastAsia="zh-CN"/>
        </w:rPr>
      </w:pPr>
      <w:bookmarkStart w:id="1582" w:name="_Toc98267000"/>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555"/>
      <w:bookmarkEnd w:id="1574"/>
      <w:bookmarkEnd w:id="1575"/>
      <w:bookmarkEnd w:id="1576"/>
      <w:bookmarkEnd w:id="1577"/>
      <w:bookmarkEnd w:id="1579"/>
      <w:bookmarkEnd w:id="1580"/>
      <w:bookmarkEnd w:id="1581"/>
      <w:bookmarkEnd w:id="1582"/>
    </w:p>
    <w:p w14:paraId="17E2D1DB" w14:textId="77777777" w:rsidR="00F90BFA" w:rsidRPr="00522AB6" w:rsidRDefault="00F90BFA" w:rsidP="00F90BFA">
      <w:bookmarkStart w:id="1583" w:name="_Toc19709023"/>
      <w:bookmarkStart w:id="1584" w:name="_Toc27745109"/>
      <w:bookmarkStart w:id="1585"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739973AE" w14:textId="77777777" w:rsidR="00F90BFA" w:rsidRPr="00522AB6" w:rsidRDefault="00F90BFA" w:rsidP="00B47E80">
      <w:pPr>
        <w:pStyle w:val="NO"/>
      </w:pPr>
      <w:r w:rsidRPr="00B47E80">
        <w:t>NOTE 1:</w:t>
      </w:r>
      <w:r w:rsidRPr="00B47E80">
        <w:tab/>
        <w:t>For Indirect Communications without delegated discovery, the SCP selects for instance a specific (service) instance within a NF (Service) Set that was selected by the NF Service Consumer.</w:t>
      </w:r>
    </w:p>
    <w:p w14:paraId="60F7D218" w14:textId="77777777" w:rsidR="00F90BFA" w:rsidRDefault="00F90BFA" w:rsidP="00F90BFA">
      <w:bookmarkStart w:id="1586" w:name="_Toc35970051"/>
      <w:bookmarkStart w:id="1587" w:name="_Toc36050845"/>
      <w:bookmarkStart w:id="1588" w:name="_Toc44847563"/>
      <w:r>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1E43D48A" w14:textId="77777777"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2B3D623D" w14:textId="77777777" w:rsidR="00F90BFA" w:rsidRDefault="00F90BFA" w:rsidP="00B47E80">
      <w:pPr>
        <w:pStyle w:val="NO"/>
      </w:pPr>
      <w:r w:rsidRPr="00B47E80">
        <w:t>NOTE 2:</w:t>
      </w:r>
      <w:r w:rsidRPr="00B47E80">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6CEE8929" w14:textId="77777777" w:rsidR="00F90BFA" w:rsidRDefault="00F90BFA" w:rsidP="00F90BFA">
      <w:r>
        <w:t>If the SCP changed the target URI when forwarding the request from the HTTP client to HTTP server and no "Location" header is included in the HTTP response (e.g. subsequent service request towards a created resource), the 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14:paraId="1610E348" w14:textId="77777777"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14:paraId="20EBFE86" w14:textId="77777777" w:rsidR="00F90BFA" w:rsidRPr="000B63FD" w:rsidRDefault="00F90BFA" w:rsidP="00433CEF">
      <w:pPr>
        <w:pStyle w:val="Heading3"/>
        <w:rPr>
          <w:lang w:eastAsia="zh-CN"/>
        </w:rPr>
      </w:pPr>
      <w:bookmarkStart w:id="1589" w:name="_Toc51845218"/>
      <w:bookmarkStart w:id="1590" w:name="_Toc51845549"/>
      <w:bookmarkStart w:id="1591" w:name="_Toc57017618"/>
      <w:bookmarkStart w:id="1592" w:name="_Toc98267001"/>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83"/>
      <w:bookmarkEnd w:id="1584"/>
      <w:bookmarkEnd w:id="1585"/>
      <w:bookmarkEnd w:id="1586"/>
      <w:bookmarkEnd w:id="1587"/>
      <w:bookmarkEnd w:id="1588"/>
      <w:bookmarkEnd w:id="1589"/>
      <w:bookmarkEnd w:id="1590"/>
      <w:bookmarkEnd w:id="1591"/>
      <w:bookmarkEnd w:id="1592"/>
    </w:p>
    <w:p w14:paraId="18902B75" w14:textId="77777777" w:rsidR="00F90BFA" w:rsidRDefault="00F90BFA" w:rsidP="00433CEF">
      <w:pPr>
        <w:pStyle w:val="Heading4"/>
        <w:rPr>
          <w:lang w:val="en-US" w:eastAsia="zh-CN"/>
        </w:rPr>
      </w:pPr>
      <w:bookmarkStart w:id="1593" w:name="_Toc19709024"/>
      <w:bookmarkStart w:id="1594" w:name="_Toc27745110"/>
      <w:bookmarkStart w:id="1595" w:name="_Toc29803262"/>
      <w:bookmarkStart w:id="1596" w:name="_Toc35970052"/>
      <w:bookmarkStart w:id="1597" w:name="_Toc36050846"/>
      <w:bookmarkStart w:id="1598" w:name="_Toc44847564"/>
      <w:bookmarkStart w:id="1599" w:name="_Toc51845219"/>
      <w:bookmarkStart w:id="1600" w:name="_Toc51845550"/>
      <w:bookmarkStart w:id="1601" w:name="_Toc57017619"/>
      <w:bookmarkStart w:id="1602" w:name="_Toc98267002"/>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93"/>
      <w:bookmarkEnd w:id="1594"/>
      <w:bookmarkEnd w:id="1595"/>
      <w:bookmarkEnd w:id="1596"/>
      <w:bookmarkEnd w:id="1597"/>
      <w:bookmarkEnd w:id="1598"/>
      <w:bookmarkEnd w:id="1599"/>
      <w:bookmarkEnd w:id="1600"/>
      <w:bookmarkEnd w:id="1601"/>
      <w:bookmarkEnd w:id="1602"/>
    </w:p>
    <w:p w14:paraId="61E83502" w14:textId="77777777" w:rsidR="009B24EA" w:rsidRDefault="009B24EA" w:rsidP="009B24EA">
      <w:pPr>
        <w:rPr>
          <w:lang w:val="en-US" w:eastAsia="zh-CN"/>
        </w:rPr>
      </w:pPr>
      <w:bookmarkStart w:id="1603" w:name="_Toc57017620"/>
      <w:bookmarkStart w:id="1604" w:name="_Toc19709025"/>
      <w:bookmarkStart w:id="1605" w:name="_Toc27745111"/>
      <w:bookmarkStart w:id="1606" w:name="_Toc29803263"/>
      <w:bookmarkStart w:id="1607" w:name="_Toc35970053"/>
      <w:bookmarkStart w:id="1608" w:name="_Toc36050847"/>
      <w:bookmarkStart w:id="1609" w:name="_Toc44847565"/>
      <w:bookmarkStart w:id="1610" w:name="_Toc51845220"/>
      <w:bookmarkStart w:id="1611" w:name="_Toc51845551"/>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44679C6" w14:textId="77777777" w:rsidR="009B24EA" w:rsidRDefault="009B24EA" w:rsidP="009B24EA">
      <w:r>
        <w:t>The NF Service Consumer shall send its request to the SCP containing:</w:t>
      </w:r>
    </w:p>
    <w:p w14:paraId="3EBA77EC" w14:textId="77777777" w:rsidR="009B24EA" w:rsidRDefault="009B24EA" w:rsidP="009B24E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14:paraId="12976E28" w14:textId="77777777" w:rsidR="009B24EA" w:rsidRDefault="009B24EA" w:rsidP="009B24EA">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669AAB4" w14:textId="77777777" w:rsidR="009B24EA" w:rsidRDefault="009B24EA" w:rsidP="009B24EA">
      <w:pPr>
        <w:rPr>
          <w:noProof/>
        </w:rPr>
      </w:pPr>
      <w:r>
        <w:t>If the NF Service Consumer only selected an NF (service) Set, it should also include at least the following information in its request to the SCP:</w:t>
      </w:r>
      <w:r w:rsidRPr="00792E44">
        <w:rPr>
          <w:noProof/>
        </w:rPr>
        <w:t xml:space="preserve"> </w:t>
      </w:r>
    </w:p>
    <w:p w14:paraId="2EC6A1BE" w14:textId="77777777" w:rsidR="009B24EA" w:rsidRDefault="009B24EA" w:rsidP="009B24E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1537D483" w14:textId="77777777" w:rsidR="009B24EA" w:rsidRDefault="009B24EA" w:rsidP="009B24EA">
      <w:pPr>
        <w:pStyle w:val="NO"/>
      </w:pPr>
      <w:r>
        <w:rPr>
          <w:lang w:val="en-US" w:eastAsia="zh-CN"/>
        </w:rPr>
        <w:lastRenderedPageBreak/>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p>
    <w:p w14:paraId="19E05AF1" w14:textId="77777777" w:rsidR="009B24EA" w:rsidRDefault="009B24EA" w:rsidP="009B24EA">
      <w:r>
        <w:t xml:space="preserve">The NF service consumer may indicate the NRF to use, e.g. as a result of an NSSF query, by including the </w:t>
      </w:r>
      <w:r w:rsidRPr="00B67FCF">
        <w:t>3gpp-Sbi-</w:t>
      </w:r>
      <w:r>
        <w:t>Nrf-Uri header with the NRF API URIs.</w:t>
      </w:r>
    </w:p>
    <w:p w14:paraId="296EC6BE"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19CB3673" w14:textId="77777777" w:rsidR="00C85E69" w:rsidRDefault="00C85E69" w:rsidP="00C85E69">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4F0D8F9D" w14:textId="77777777" w:rsidR="009B24EA" w:rsidRDefault="009B24EA" w:rsidP="009B24EA">
      <w:r>
        <w:t xml:space="preserve">An SCP that supports Indirect Communication without Delegated Discovery shall support: </w:t>
      </w:r>
    </w:p>
    <w:p w14:paraId="564B5F7D" w14:textId="77777777" w:rsidR="009B24EA" w:rsidRDefault="009B24EA" w:rsidP="009B24EA">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249B1601" w14:textId="77777777" w:rsidR="009B24EA" w:rsidRDefault="009B24EA" w:rsidP="009B24EA">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6CA7E4CD" w14:textId="0820234C" w:rsidR="009B24EA" w:rsidRDefault="009B24EA" w:rsidP="009B24EA">
      <w:pPr>
        <w:pStyle w:val="NO"/>
        <w:rPr>
          <w:lang w:val="en-US" w:eastAsia="zh-CN"/>
        </w:rPr>
      </w:pPr>
      <w:r>
        <w:rPr>
          <w:lang w:val="en-US" w:eastAsia="zh-CN"/>
        </w:rPr>
        <w:t xml:space="preserve">NOTE </w:t>
      </w:r>
      <w:r w:rsidR="00C85E69">
        <w:rPr>
          <w:lang w:val="en-US" w:eastAsia="zh-CN"/>
        </w:rPr>
        <w:t>3</w:t>
      </w:r>
      <w:r>
        <w:rPr>
          <w:lang w:val="en-US" w:eastAsia="zh-CN"/>
        </w:rPr>
        <w:t>:</w:t>
      </w:r>
      <w:r>
        <w:rPr>
          <w:lang w:val="en-US" w:eastAsia="zh-CN"/>
        </w:rPr>
        <w:tab/>
        <w:t>The SCP can derive the requester NF type from the User-Agent header.</w:t>
      </w:r>
    </w:p>
    <w:p w14:paraId="00016E68" w14:textId="77777777" w:rsidR="009B24EA" w:rsidRDefault="009B24EA" w:rsidP="009B24EA">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target-nf-instance-id</w:t>
      </w:r>
      <w:r>
        <w:t>.</w:t>
      </w:r>
    </w:p>
    <w:p w14:paraId="51F54ED7" w14:textId="2043EF48" w:rsidR="009B24EA" w:rsidRDefault="009B24EA" w:rsidP="009B24EA">
      <w:pPr>
        <w:pStyle w:val="NO"/>
      </w:pPr>
      <w:r>
        <w:rPr>
          <w:lang w:val="en-US" w:eastAsia="zh-CN"/>
        </w:rPr>
        <w:t xml:space="preserve">NOTE </w:t>
      </w:r>
      <w:r w:rsidR="00C85E69">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4ADE7DC0" w14:textId="77777777" w:rsidR="009B24EA" w:rsidRDefault="009B24EA" w:rsidP="009B24EA">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48B08D0" w14:textId="77777777" w:rsidR="009B24EA" w:rsidRDefault="009B24EA" w:rsidP="009B24EA">
      <w:r>
        <w:t>The SCP shall then route the request to the selected NF service instance of the target NF service producer.</w:t>
      </w:r>
    </w:p>
    <w:p w14:paraId="74DDFA23" w14:textId="39F986FC" w:rsidR="009B24EA" w:rsidRDefault="009B24EA" w:rsidP="009B24EA">
      <w:pPr>
        <w:pStyle w:val="NO"/>
      </w:pPr>
      <w:r>
        <w:rPr>
          <w:lang w:val="en-US" w:eastAsia="zh-CN"/>
        </w:rPr>
        <w:t xml:space="preserve">NOTE </w:t>
      </w:r>
      <w:r w:rsidR="00C85E69">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88BFAD5" w14:textId="77777777" w:rsidR="001A7F72" w:rsidRDefault="001A7F72" w:rsidP="00433CEF">
      <w:pPr>
        <w:pStyle w:val="Heading4"/>
        <w:rPr>
          <w:lang w:eastAsia="zh-CN"/>
        </w:rPr>
      </w:pPr>
      <w:bookmarkStart w:id="1612" w:name="_Toc98267003"/>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603"/>
      <w:bookmarkEnd w:id="1612"/>
    </w:p>
    <w:p w14:paraId="1D228889" w14:textId="77777777"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0DCAA5D" w14:textId="77777777" w:rsidR="001A7F72" w:rsidRDefault="001A7F72" w:rsidP="0072040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C808D46" w14:textId="77777777" w:rsidR="001A7F72" w:rsidRPr="00D1205D" w:rsidRDefault="001A7F72" w:rsidP="001A7F72">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2AB887F4" w14:textId="4EFFD5D4"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EE3E2B" w:rsidRPr="00D1205D">
        <w:rPr>
          <w:lang w:eastAsia="zh-CN"/>
        </w:rPr>
        <w:t>clause</w:t>
      </w:r>
      <w:r w:rsidR="00EE3E2B">
        <w:rPr>
          <w:lang w:eastAsia="zh-CN"/>
        </w:rPr>
        <w:t> </w:t>
      </w:r>
      <w:r w:rsidR="00EE3E2B">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04446719" w14:textId="731484C7" w:rsidR="001A7F72" w:rsidRDefault="001A7F72" w:rsidP="001A7F72">
      <w:pPr>
        <w:pStyle w:val="B1"/>
        <w:rPr>
          <w:lang w:eastAsia="zh-CN"/>
        </w:rPr>
      </w:pPr>
      <w:r w:rsidRPr="00D1205D">
        <w:rPr>
          <w:lang w:eastAsia="zh-CN"/>
        </w:rPr>
        <w:lastRenderedPageBreak/>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4F33DA2F" w14:textId="2F96AAD5" w:rsidR="001A7F72" w:rsidRPr="00D1205D" w:rsidRDefault="001A7F72" w:rsidP="00720402">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EE3E2B" w:rsidRPr="00D1205D">
        <w:rPr>
          <w:lang w:eastAsia="zh-CN"/>
        </w:rPr>
        <w:t>clause</w:t>
      </w:r>
      <w:r w:rsidR="00EE3E2B">
        <w:rPr>
          <w:lang w:eastAsia="zh-CN"/>
        </w:rPr>
        <w:t> </w:t>
      </w:r>
      <w:r w:rsidR="00EE3E2B">
        <w:rPr>
          <w:lang w:val="en-US" w:eastAsia="fr-FR"/>
        </w:rPr>
        <w:t>6</w:t>
      </w:r>
      <w:r>
        <w:rPr>
          <w:lang w:val="en-US" w:eastAsia="fr-FR"/>
        </w:rPr>
        <w:t>.10.2 or 6.10.2A respectively</w:t>
      </w:r>
      <w:r>
        <w:rPr>
          <w:lang w:eastAsia="zh-CN"/>
        </w:rPr>
        <w:t>;</w:t>
      </w:r>
    </w:p>
    <w:p w14:paraId="13462E72" w14:textId="77777777" w:rsidR="001A7F72" w:rsidRDefault="001A7F72" w:rsidP="00B47E80">
      <w:pPr>
        <w:rPr>
          <w:lang w:eastAsia="zh-CN"/>
        </w:rPr>
      </w:pPr>
      <w:r w:rsidRPr="00B47E80">
        <w:t>If the NF producer does not perform reselection, i.e. the reselection is to be done by SCP, the NF producer shall further include in the notification request:</w:t>
      </w:r>
    </w:p>
    <w:p w14:paraId="06707813" w14:textId="77777777"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23BB2E45" w14:textId="77777777"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5EEADDD6" w14:textId="52AD4D6B"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EE3E2B">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34D5399" w14:textId="77777777"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88D1442" w14:textId="77777777"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14:paraId="574F1598" w14:textId="77777777"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0FFC5E89" w14:textId="77777777" w:rsidR="00F90BFA" w:rsidRPr="000B63FD" w:rsidRDefault="00F90BFA" w:rsidP="00433CEF">
      <w:pPr>
        <w:pStyle w:val="Heading3"/>
        <w:rPr>
          <w:lang w:eastAsia="zh-CN"/>
        </w:rPr>
      </w:pPr>
      <w:bookmarkStart w:id="1613" w:name="_Toc57017621"/>
      <w:bookmarkStart w:id="1614" w:name="_Toc98267004"/>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604"/>
      <w:bookmarkEnd w:id="1605"/>
      <w:bookmarkEnd w:id="1606"/>
      <w:bookmarkEnd w:id="1607"/>
      <w:bookmarkEnd w:id="1608"/>
      <w:bookmarkEnd w:id="1609"/>
      <w:bookmarkEnd w:id="1610"/>
      <w:bookmarkEnd w:id="1611"/>
      <w:bookmarkEnd w:id="1613"/>
      <w:bookmarkEnd w:id="1614"/>
    </w:p>
    <w:p w14:paraId="5FC359FA" w14:textId="64F7EEF3" w:rsidR="00F90BFA" w:rsidRDefault="00F90BFA" w:rsidP="00F90BFA">
      <w:pPr>
        <w:rPr>
          <w:lang w:eastAsia="zh-CN"/>
        </w:rPr>
      </w:pPr>
      <w:bookmarkStart w:id="1615" w:name="_Toc19709030"/>
      <w:bookmarkStart w:id="1616" w:name="_Toc27745116"/>
      <w:bookmarkStart w:id="1617" w:name="_Toc29803264"/>
      <w:r>
        <w:rPr>
          <w:lang w:eastAsia="zh-CN"/>
        </w:rPr>
        <w:t xml:space="preserve">The requirements specified in </w:t>
      </w:r>
      <w:r w:rsidR="00EE3E2B">
        <w:rPr>
          <w:lang w:eastAsia="zh-CN"/>
        </w:rPr>
        <w:t>clause 6</w:t>
      </w:r>
      <w:r>
        <w:rPr>
          <w:lang w:eastAsia="zh-CN"/>
        </w:rPr>
        <w:t>.6.2 for feature negotiation shall apply with the following additions.</w:t>
      </w:r>
    </w:p>
    <w:p w14:paraId="645FAC1A" w14:textId="77777777"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14:paraId="455A4AF2" w14:textId="77777777"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14:paraId="33F9F62A" w14:textId="77777777"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14:paraId="17657157" w14:textId="77777777" w:rsidR="00F90BFA" w:rsidRPr="000B63FD" w:rsidRDefault="00F90BFA" w:rsidP="00433CEF">
      <w:pPr>
        <w:pStyle w:val="Heading3"/>
        <w:rPr>
          <w:lang w:eastAsia="zh-CN"/>
        </w:rPr>
      </w:pPr>
      <w:bookmarkStart w:id="1618" w:name="_Toc35970054"/>
      <w:bookmarkStart w:id="1619" w:name="_Toc36050848"/>
      <w:bookmarkStart w:id="1620" w:name="_Toc44847566"/>
      <w:bookmarkStart w:id="1621" w:name="_Toc51845221"/>
      <w:bookmarkStart w:id="1622" w:name="_Toc51845552"/>
      <w:bookmarkStart w:id="1623" w:name="_Toc57017622"/>
      <w:bookmarkStart w:id="1624" w:name="_Toc98267005"/>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618"/>
      <w:bookmarkEnd w:id="1619"/>
      <w:bookmarkEnd w:id="1620"/>
      <w:bookmarkEnd w:id="1621"/>
      <w:bookmarkEnd w:id="1622"/>
      <w:bookmarkEnd w:id="1623"/>
      <w:bookmarkEnd w:id="1624"/>
    </w:p>
    <w:p w14:paraId="29B9E668" w14:textId="77777777"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14:paraId="5BC8E86A" w14:textId="77777777" w:rsidR="00F90BFA" w:rsidRDefault="00F90BFA" w:rsidP="00F90BFA">
      <w:pPr>
        <w:rPr>
          <w:lang w:eastAsia="zh-CN"/>
        </w:rPr>
      </w:pPr>
      <w:r>
        <w:rPr>
          <w:lang w:eastAsia="zh-CN"/>
        </w:rPr>
        <w:t>The SCP may derive from the presence of this header that a service request is a notification or callback request.</w:t>
      </w:r>
    </w:p>
    <w:p w14:paraId="45891308" w14:textId="7EB020ED" w:rsidR="00F90BFA" w:rsidRDefault="00F90BFA" w:rsidP="00F90BFA">
      <w:pPr>
        <w:pStyle w:val="NO"/>
        <w:rPr>
          <w:lang w:eastAsia="zh-CN"/>
        </w:rPr>
      </w:pPr>
      <w:r>
        <w:rPr>
          <w:lang w:eastAsia="zh-CN"/>
        </w:rPr>
        <w:t>NOTE:</w:t>
      </w:r>
      <w:r>
        <w:rPr>
          <w:lang w:eastAsia="zh-CN"/>
        </w:rPr>
        <w:tab/>
        <w:t xml:space="preserve">This can be used by the SCP to apply differentiated treatments for notification and callback requests compared to other service requests, e.g. for authorization (access token is not used in notification / callback, see </w:t>
      </w:r>
      <w:r w:rsidR="00EE3E2B">
        <w:rPr>
          <w:lang w:eastAsia="zh-CN"/>
        </w:rPr>
        <w:t>clause 6</w:t>
      </w:r>
      <w:r>
        <w:rPr>
          <w:lang w:eastAsia="zh-CN"/>
        </w:rPr>
        <w:t>.7.3).</w:t>
      </w:r>
    </w:p>
    <w:p w14:paraId="36AC02A8" w14:textId="77777777" w:rsidR="00F90BFA" w:rsidRPr="000B63FD" w:rsidRDefault="00F90BFA" w:rsidP="00433CEF">
      <w:pPr>
        <w:pStyle w:val="Heading3"/>
        <w:rPr>
          <w:lang w:eastAsia="zh-CN"/>
        </w:rPr>
      </w:pPr>
      <w:bookmarkStart w:id="1625" w:name="_Toc44847567"/>
      <w:bookmarkStart w:id="1626" w:name="_Toc51845222"/>
      <w:bookmarkStart w:id="1627" w:name="_Toc51845553"/>
      <w:bookmarkStart w:id="1628" w:name="_Toc57017623"/>
      <w:bookmarkStart w:id="1629" w:name="_Toc98267006"/>
      <w:r>
        <w:rPr>
          <w:lang w:eastAsia="zh-CN"/>
        </w:rPr>
        <w:t>6.10</w:t>
      </w:r>
      <w:r w:rsidRPr="000B63FD">
        <w:rPr>
          <w:lang w:eastAsia="zh-CN"/>
        </w:rPr>
        <w:t>.</w:t>
      </w:r>
      <w:r>
        <w:rPr>
          <w:lang w:eastAsia="zh-CN"/>
        </w:rPr>
        <w:t>8</w:t>
      </w:r>
      <w:r w:rsidRPr="000B63FD">
        <w:rPr>
          <w:lang w:eastAsia="zh-CN"/>
        </w:rPr>
        <w:tab/>
      </w:r>
      <w:r>
        <w:rPr>
          <w:lang w:eastAsia="zh-CN"/>
        </w:rPr>
        <w:t>Error Handling</w:t>
      </w:r>
      <w:bookmarkEnd w:id="1625"/>
      <w:bookmarkEnd w:id="1626"/>
      <w:bookmarkEnd w:id="1627"/>
      <w:bookmarkEnd w:id="1628"/>
      <w:bookmarkEnd w:id="1629"/>
    </w:p>
    <w:p w14:paraId="7FEEBE52" w14:textId="77777777" w:rsidR="00F90BFA" w:rsidRPr="000B63FD" w:rsidRDefault="00F90BFA" w:rsidP="00433CEF">
      <w:pPr>
        <w:pStyle w:val="Heading4"/>
        <w:rPr>
          <w:lang w:eastAsia="zh-CN"/>
        </w:rPr>
      </w:pPr>
      <w:bookmarkStart w:id="1630" w:name="_Toc44847568"/>
      <w:bookmarkStart w:id="1631" w:name="_Toc51845223"/>
      <w:bookmarkStart w:id="1632" w:name="_Toc51845554"/>
      <w:bookmarkStart w:id="1633" w:name="_Toc57017624"/>
      <w:bookmarkStart w:id="1634" w:name="_Toc98267007"/>
      <w:r>
        <w:rPr>
          <w:lang w:eastAsia="zh-CN"/>
        </w:rPr>
        <w:t>6.10</w:t>
      </w:r>
      <w:r w:rsidRPr="000B63FD">
        <w:rPr>
          <w:lang w:eastAsia="zh-CN"/>
        </w:rPr>
        <w:t>.</w:t>
      </w:r>
      <w:r>
        <w:rPr>
          <w:lang w:eastAsia="zh-CN"/>
        </w:rPr>
        <w:t>8.1</w:t>
      </w:r>
      <w:r w:rsidRPr="000B63FD">
        <w:rPr>
          <w:lang w:eastAsia="zh-CN"/>
        </w:rPr>
        <w:tab/>
      </w:r>
      <w:r>
        <w:rPr>
          <w:lang w:eastAsia="zh-CN"/>
        </w:rPr>
        <w:t>General</w:t>
      </w:r>
      <w:bookmarkEnd w:id="1630"/>
      <w:bookmarkEnd w:id="1631"/>
      <w:bookmarkEnd w:id="1632"/>
      <w:bookmarkEnd w:id="1633"/>
      <w:bookmarkEnd w:id="1634"/>
    </w:p>
    <w:p w14:paraId="05084116" w14:textId="77777777"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28B58EAF" w14:textId="77777777" w:rsidR="00F90BFA" w:rsidRDefault="00F90BFA" w:rsidP="00F90BFA">
      <w:pPr>
        <w:rPr>
          <w:noProof/>
        </w:rPr>
      </w:pPr>
      <w:r>
        <w:rPr>
          <w:noProof/>
        </w:rPr>
        <w:lastRenderedPageBreak/>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582F910F" w14:textId="77777777"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DCE336" w14:textId="77777777" w:rsidR="00F90BFA" w:rsidRPr="000B63FD" w:rsidRDefault="00F90BFA" w:rsidP="00433CEF">
      <w:pPr>
        <w:pStyle w:val="Heading4"/>
        <w:rPr>
          <w:lang w:eastAsia="zh-CN"/>
        </w:rPr>
      </w:pPr>
      <w:bookmarkStart w:id="1635" w:name="_Toc44847569"/>
      <w:bookmarkStart w:id="1636" w:name="_Toc51845224"/>
      <w:bookmarkStart w:id="1637" w:name="_Toc51845555"/>
      <w:bookmarkStart w:id="1638" w:name="_Toc57017625"/>
      <w:bookmarkStart w:id="1639" w:name="_Toc98267008"/>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35"/>
      <w:bookmarkEnd w:id="1636"/>
      <w:bookmarkEnd w:id="1637"/>
      <w:bookmarkEnd w:id="1638"/>
      <w:bookmarkEnd w:id="1639"/>
    </w:p>
    <w:p w14:paraId="3C0564A3" w14:textId="77777777"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5F288C6" w14:textId="77777777" w:rsidR="00F90BFA" w:rsidRDefault="00F90BFA" w:rsidP="00F90BFA">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3475D950" w14:textId="77777777"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281EB38C" w14:textId="77777777" w:rsidR="00F90BFA" w:rsidRPr="00893CA3" w:rsidRDefault="00F90BFA" w:rsidP="00F90BFA">
      <w:pPr>
        <w:pStyle w:val="NO"/>
        <w:rPr>
          <w:noProof/>
        </w:rPr>
      </w:pPr>
      <w:r>
        <w:rPr>
          <w:noProof/>
        </w:rPr>
        <w:t>NOTE:</w:t>
      </w:r>
      <w:r>
        <w:rPr>
          <w:noProof/>
        </w:rPr>
        <w:tab/>
        <w:t>The information carried in the Server header can also be useful for trouble-shooting.</w:t>
      </w:r>
    </w:p>
    <w:p w14:paraId="3CDAC166" w14:textId="77777777"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F3A4118" w14:textId="77777777"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68E003CB" w14:textId="77777777"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74FE66EC" w14:textId="77777777"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EBF6651" w14:textId="77777777"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6FC5118E" w14:textId="77777777" w:rsidR="00F90BFA" w:rsidRPr="000B63FD" w:rsidRDefault="00F90BFA" w:rsidP="00433CEF">
      <w:pPr>
        <w:pStyle w:val="Heading4"/>
        <w:rPr>
          <w:lang w:eastAsia="zh-CN"/>
        </w:rPr>
      </w:pPr>
      <w:bookmarkStart w:id="1640" w:name="_Toc44847570"/>
      <w:bookmarkStart w:id="1641" w:name="_Toc51845225"/>
      <w:bookmarkStart w:id="1642" w:name="_Toc51845556"/>
      <w:bookmarkStart w:id="1643" w:name="_Toc57017626"/>
      <w:bookmarkStart w:id="1644" w:name="_Toc98267009"/>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40"/>
      <w:bookmarkEnd w:id="1641"/>
      <w:bookmarkEnd w:id="1642"/>
      <w:bookmarkEnd w:id="1643"/>
      <w:bookmarkEnd w:id="1644"/>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57280EA" w14:textId="77777777"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14:paraId="64C83BCA" w14:textId="77777777" w:rsidR="00F90BFA" w:rsidRPr="000B63FD" w:rsidRDefault="00F90BFA" w:rsidP="00433CEF">
      <w:pPr>
        <w:pStyle w:val="Heading3"/>
        <w:rPr>
          <w:lang w:eastAsia="zh-CN"/>
        </w:rPr>
      </w:pPr>
      <w:bookmarkStart w:id="1645" w:name="_Toc44847571"/>
      <w:bookmarkStart w:id="1646" w:name="_Toc51845226"/>
      <w:bookmarkStart w:id="1647" w:name="_Toc51845557"/>
      <w:bookmarkStart w:id="1648" w:name="_Toc57017627"/>
      <w:bookmarkStart w:id="1649" w:name="_Toc98267010"/>
      <w:r>
        <w:rPr>
          <w:lang w:eastAsia="zh-CN"/>
        </w:rPr>
        <w:t>6.10</w:t>
      </w:r>
      <w:r w:rsidRPr="000B63FD">
        <w:rPr>
          <w:lang w:eastAsia="zh-CN"/>
        </w:rPr>
        <w:t>.</w:t>
      </w:r>
      <w:r>
        <w:rPr>
          <w:lang w:eastAsia="zh-CN"/>
        </w:rPr>
        <w:t>9</w:t>
      </w:r>
      <w:r w:rsidRPr="000B63FD">
        <w:rPr>
          <w:lang w:eastAsia="zh-CN"/>
        </w:rPr>
        <w:tab/>
      </w:r>
      <w:r>
        <w:rPr>
          <w:lang w:eastAsia="zh-CN"/>
        </w:rPr>
        <w:t>HTTP redirection</w:t>
      </w:r>
      <w:bookmarkEnd w:id="1645"/>
      <w:bookmarkEnd w:id="1646"/>
      <w:bookmarkEnd w:id="1647"/>
      <w:bookmarkEnd w:id="1648"/>
      <w:bookmarkEnd w:id="1649"/>
    </w:p>
    <w:p w14:paraId="70AAA9B8" w14:textId="77777777" w:rsidR="00F90BFA" w:rsidRPr="000B63FD" w:rsidRDefault="00F90BFA" w:rsidP="00433CEF">
      <w:pPr>
        <w:pStyle w:val="Heading4"/>
        <w:rPr>
          <w:lang w:eastAsia="zh-CN"/>
        </w:rPr>
      </w:pPr>
      <w:bookmarkStart w:id="1650" w:name="_Toc44847572"/>
      <w:bookmarkStart w:id="1651" w:name="_Toc51845227"/>
      <w:bookmarkStart w:id="1652" w:name="_Toc51845558"/>
      <w:bookmarkStart w:id="1653" w:name="_Toc57017628"/>
      <w:bookmarkStart w:id="1654" w:name="_Toc98267011"/>
      <w:r>
        <w:rPr>
          <w:lang w:eastAsia="zh-CN"/>
        </w:rPr>
        <w:t>6.10</w:t>
      </w:r>
      <w:r w:rsidRPr="000B63FD">
        <w:rPr>
          <w:lang w:eastAsia="zh-CN"/>
        </w:rPr>
        <w:t>.</w:t>
      </w:r>
      <w:r>
        <w:rPr>
          <w:lang w:eastAsia="zh-CN"/>
        </w:rPr>
        <w:t>9.1</w:t>
      </w:r>
      <w:r w:rsidRPr="000B63FD">
        <w:rPr>
          <w:lang w:eastAsia="zh-CN"/>
        </w:rPr>
        <w:tab/>
      </w:r>
      <w:r>
        <w:rPr>
          <w:lang w:eastAsia="zh-CN"/>
        </w:rPr>
        <w:t>General</w:t>
      </w:r>
      <w:bookmarkEnd w:id="1650"/>
      <w:bookmarkEnd w:id="1651"/>
      <w:bookmarkEnd w:id="1652"/>
      <w:bookmarkEnd w:id="1653"/>
      <w:bookmarkEnd w:id="1654"/>
    </w:p>
    <w:p w14:paraId="5E3DE2EA" w14:textId="77777777" w:rsidR="00F90BFA" w:rsidRDefault="00F90BFA" w:rsidP="00F90BFA">
      <w:pPr>
        <w:rPr>
          <w:lang w:eastAsia="zh-CN"/>
        </w:rPr>
      </w:pPr>
      <w:r>
        <w:rPr>
          <w:lang w:eastAsia="zh-CN"/>
        </w:rPr>
        <w:t>An HTTP request sent using indirect communication may be redirected to a different target NF service instance (from a same NF service set or NF set) and/or a different SCP.</w:t>
      </w:r>
    </w:p>
    <w:p w14:paraId="07371A94" w14:textId="77777777" w:rsidR="00A55AA5" w:rsidRDefault="00A55AA5" w:rsidP="00A55AA5">
      <w:pPr>
        <w:rPr>
          <w:lang w:eastAsia="zh-CN"/>
        </w:rPr>
      </w:pPr>
      <w:r>
        <w:rPr>
          <w:lang w:eastAsia="zh-CN"/>
        </w:rPr>
        <w:lastRenderedPageBreak/>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31F4AD07" w14:textId="77777777" w:rsidR="009A1010" w:rsidRDefault="009B24EA" w:rsidP="009A1010">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14:paraId="57201A80" w14:textId="129EAFCD" w:rsidR="009B24EA" w:rsidRDefault="009A1010" w:rsidP="009A1010">
      <w:pPr>
        <w:rPr>
          <w:lang w:eastAsia="zh-CN"/>
        </w:rPr>
      </w:pPr>
      <w:r>
        <w:rPr>
          <w:lang w:eastAsia="zh-CN"/>
        </w:rPr>
        <w:t>An SEPP may redirect an HTTP request towards a different SEPP by sending a 307 Temporary Redirect or 308 Permanent Redirect response to the HTTP client including a RedirectResponse data structure (see 3GPP TS 29.571 [13]) with the cause attribute set to "SEPP_REDIRECTION" and with the targetSEPP attribute indicating the apiRoot of the SEPP towards which the request is redirected. The HTTP client should then send the HTTP request towards the target NF service instance using the SEPP indicated in the response.</w:t>
      </w:r>
    </w:p>
    <w:p w14:paraId="5BCFEA83" w14:textId="5ABFA91F" w:rsidR="005D5711" w:rsidRDefault="005D5711" w:rsidP="00433CEF">
      <w:pPr>
        <w:pStyle w:val="Heading3"/>
        <w:rPr>
          <w:lang w:val="en-US" w:eastAsia="zh-CN"/>
        </w:rPr>
      </w:pPr>
      <w:bookmarkStart w:id="1655" w:name="_Toc98267012"/>
      <w:r>
        <w:rPr>
          <w:lang w:val="en-US" w:eastAsia="zh-CN"/>
        </w:rPr>
        <w:t>6.10.10</w:t>
      </w:r>
      <w:r>
        <w:rPr>
          <w:lang w:val="en-US" w:eastAsia="zh-CN"/>
        </w:rPr>
        <w:tab/>
        <w:t>Void</w:t>
      </w:r>
      <w:bookmarkEnd w:id="1655"/>
    </w:p>
    <w:p w14:paraId="613A05C3" w14:textId="5BB22204" w:rsidR="00EA532A" w:rsidRDefault="005D5711" w:rsidP="00433CEF">
      <w:pPr>
        <w:pStyle w:val="Heading3"/>
        <w:rPr>
          <w:lang w:val="en-US" w:eastAsia="zh-CN"/>
        </w:rPr>
      </w:pPr>
      <w:bookmarkStart w:id="1656" w:name="_Toc98267013"/>
      <w:r>
        <w:rPr>
          <w:lang w:val="en-US" w:eastAsia="zh-CN"/>
        </w:rPr>
        <w:t>6.10.11</w:t>
      </w:r>
      <w:r w:rsidR="00EA532A" w:rsidRPr="001A4C5F">
        <w:rPr>
          <w:lang w:val="en-US" w:eastAsia="zh-CN"/>
        </w:rPr>
        <w:tab/>
        <w:t>Authorization</w:t>
      </w:r>
      <w:r w:rsidR="00EA532A">
        <w:rPr>
          <w:lang w:val="en-US" w:eastAsia="zh-CN"/>
        </w:rPr>
        <w:t xml:space="preserve"> of NF service access</w:t>
      </w:r>
      <w:bookmarkEnd w:id="1656"/>
    </w:p>
    <w:p w14:paraId="09FBEC39" w14:textId="7F65CB9D" w:rsidR="00EA532A" w:rsidRDefault="005D5711" w:rsidP="00433CEF">
      <w:pPr>
        <w:pStyle w:val="Heading4"/>
        <w:rPr>
          <w:noProof/>
          <w:lang w:val="en-US"/>
        </w:rPr>
      </w:pPr>
      <w:bookmarkStart w:id="1657" w:name="_Toc98267014"/>
      <w:r>
        <w:rPr>
          <w:noProof/>
          <w:lang w:val="en-US"/>
        </w:rPr>
        <w:t>6.10.11</w:t>
      </w:r>
      <w:r w:rsidR="00EA532A">
        <w:rPr>
          <w:noProof/>
          <w:lang w:val="en-US"/>
        </w:rPr>
        <w:t>.1</w:t>
      </w:r>
      <w:r w:rsidR="00EA532A">
        <w:rPr>
          <w:noProof/>
          <w:lang w:val="en-US"/>
        </w:rPr>
        <w:tab/>
        <w:t>General</w:t>
      </w:r>
      <w:bookmarkEnd w:id="1657"/>
    </w:p>
    <w:p w14:paraId="10D36C4A" w14:textId="77777777" w:rsidR="00EE3E2B" w:rsidRDefault="00EA532A" w:rsidP="00EA532A">
      <w:r>
        <w:rPr>
          <w:noProof/>
          <w:lang w:val="en-US"/>
        </w:rPr>
        <w:t xml:space="preserve">Service access authorization for indirect communication shall be supported as specified in clause 13.4.1.3 of </w:t>
      </w:r>
      <w:r w:rsidRPr="00D1205D">
        <w:t>3GPP TS 33.501 [17]</w:t>
      </w:r>
      <w:r>
        <w:t>.</w:t>
      </w:r>
    </w:p>
    <w:p w14:paraId="03DEEE08" w14:textId="18968363" w:rsidR="00EA532A" w:rsidRDefault="005D5711" w:rsidP="00433CEF">
      <w:pPr>
        <w:pStyle w:val="Heading4"/>
        <w:rPr>
          <w:noProof/>
          <w:lang w:val="en-US"/>
        </w:rPr>
      </w:pPr>
      <w:bookmarkStart w:id="1658" w:name="_Toc98267015"/>
      <w:r>
        <w:rPr>
          <w:noProof/>
          <w:lang w:val="en-US"/>
        </w:rPr>
        <w:t>6.10.11</w:t>
      </w:r>
      <w:r w:rsidR="00EA532A">
        <w:rPr>
          <w:noProof/>
          <w:lang w:val="en-US"/>
        </w:rPr>
        <w:t>.2</w:t>
      </w:r>
      <w:r w:rsidR="00EA532A">
        <w:rPr>
          <w:noProof/>
          <w:lang w:val="en-US"/>
        </w:rPr>
        <w:tab/>
        <w:t>Authorization for indirect communication with delegated discovery</w:t>
      </w:r>
      <w:bookmarkEnd w:id="1658"/>
    </w:p>
    <w:p w14:paraId="1A5E551E" w14:textId="5CF10F9B" w:rsidR="00EA532A" w:rsidRDefault="005D5711" w:rsidP="00433CEF">
      <w:pPr>
        <w:pStyle w:val="Heading5"/>
        <w:rPr>
          <w:noProof/>
          <w:lang w:val="en-US"/>
        </w:rPr>
      </w:pPr>
      <w:bookmarkStart w:id="1659" w:name="_Toc98267016"/>
      <w:r>
        <w:rPr>
          <w:noProof/>
          <w:lang w:val="en-US"/>
        </w:rPr>
        <w:t>6.10.11</w:t>
      </w:r>
      <w:r w:rsidR="00EA532A">
        <w:rPr>
          <w:noProof/>
          <w:lang w:val="en-US"/>
        </w:rPr>
        <w:t>.2.1</w:t>
      </w:r>
      <w:r w:rsidR="00EA532A">
        <w:rPr>
          <w:noProof/>
          <w:lang w:val="en-US"/>
        </w:rPr>
        <w:tab/>
        <w:t>General</w:t>
      </w:r>
      <w:bookmarkEnd w:id="1659"/>
    </w:p>
    <w:p w14:paraId="3A19189D" w14:textId="77777777" w:rsidR="00EE3E2B" w:rsidRDefault="00EA532A" w:rsidP="00EA532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3B1798C0" w14:textId="77777777" w:rsidR="00EE3E2B" w:rsidRDefault="00EA532A" w:rsidP="00EA532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5441D2E0" w14:textId="77777777" w:rsidR="00EE3E2B" w:rsidRDefault="00EA532A" w:rsidP="00EA532A">
      <w:pPr>
        <w:pStyle w:val="B1"/>
      </w:pPr>
      <w:r>
        <w:t>-</w:t>
      </w:r>
      <w:r>
        <w:tab/>
        <w:t>it has a matching scope and a matching audience (i.e. matching producer's NF type or NF instance ID);</w:t>
      </w:r>
    </w:p>
    <w:p w14:paraId="08D78DEB" w14:textId="7C43C4F2" w:rsidR="00EA532A" w:rsidRDefault="00EA532A" w:rsidP="00EA532A">
      <w:pPr>
        <w:pStyle w:val="B1"/>
      </w:pPr>
      <w:r>
        <w:t>-</w:t>
      </w:r>
      <w:r>
        <w:tab/>
        <w:t>it has a matching producer's NF set ID, S-NSSAI, NSI and PLMN ID,</w:t>
      </w:r>
      <w:r w:rsidRPr="00CC6B36">
        <w:t xml:space="preserve"> </w:t>
      </w:r>
      <w:r>
        <w:t>if the access token contains a producer NF set ID, S-NSSAI, NSI and PLMN ID respectively; and</w:t>
      </w:r>
    </w:p>
    <w:p w14:paraId="506C19CE" w14:textId="77777777" w:rsidR="00EA532A" w:rsidRDefault="00EA532A" w:rsidP="00EA532A">
      <w:pPr>
        <w:pStyle w:val="B1"/>
      </w:pPr>
      <w:r>
        <w:t xml:space="preserve"> -</w:t>
      </w:r>
      <w:r>
        <w:tab/>
        <w:t>the access token has not expired.</w:t>
      </w:r>
    </w:p>
    <w:p w14:paraId="4E018841" w14:textId="77777777" w:rsidR="00EE3E2B" w:rsidRDefault="00EA532A" w:rsidP="00EA532A">
      <w:pPr>
        <w:pStyle w:val="NO"/>
      </w:pPr>
      <w:r>
        <w:t>NOTE:</w:t>
      </w:r>
      <w:r>
        <w:tab/>
        <w:t>If the NF service consumer has multiple cached access tokens that are valid for a service request, it is left for implementation how to select the access token to include in the request.</w:t>
      </w:r>
    </w:p>
    <w:p w14:paraId="143F79E8" w14:textId="2BD50D17" w:rsidR="00EA532A" w:rsidRDefault="00EA532A" w:rsidP="00EA532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2347BAA" w14:textId="77777777" w:rsidR="00EA532A" w:rsidRDefault="00EA532A" w:rsidP="00EA532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279266A" w14:textId="77777777" w:rsidR="00EA532A" w:rsidRDefault="00EA532A" w:rsidP="00EA532A">
      <w:pPr>
        <w:pStyle w:val="B1"/>
      </w:pPr>
      <w:r>
        <w:lastRenderedPageBreak/>
        <w:t>-</w:t>
      </w:r>
      <w:r>
        <w:tab/>
        <w:t>the 3gpp-Sbi-Access-Scope header indicating the access scope of the service request for access authorization.</w:t>
      </w:r>
    </w:p>
    <w:p w14:paraId="4CC37B70" w14:textId="77777777" w:rsidR="00EA532A" w:rsidRDefault="00EA532A" w:rsidP="00EA532A">
      <w:r>
        <w:t>The NF service consumer may also include its Client Credentials Assertion as specified in clause 6.7.5.</w:t>
      </w:r>
    </w:p>
    <w:p w14:paraId="026343BE" w14:textId="77777777" w:rsidR="00EA532A" w:rsidRDefault="00EA532A" w:rsidP="00EA532A">
      <w:r>
        <w:t>The SCP should use the access scope information received in the 3gpp-Sbi-Access-Scope header to determine the access scope required for access authorization for an incoming service request.</w:t>
      </w:r>
    </w:p>
    <w:p w14:paraId="6DC5DDC4" w14:textId="77777777" w:rsidR="00EE3E2B" w:rsidRDefault="00EA532A" w:rsidP="00EA532A">
      <w:r>
        <w:t>If the NF service consumer has included an access token in the service request, or if the SCP has a cached granted access token that matches the service request, the SCP should reuse the available access token.</w:t>
      </w:r>
    </w:p>
    <w:p w14:paraId="6A9D2288" w14:textId="5AD9A58F" w:rsidR="00EA532A" w:rsidRDefault="00EA532A" w:rsidP="00F90BF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6A947D1" w14:textId="1A0C23D1" w:rsidR="00EE3E2B" w:rsidRDefault="005D5711" w:rsidP="00433CEF">
      <w:pPr>
        <w:pStyle w:val="Heading5"/>
        <w:rPr>
          <w:noProof/>
          <w:lang w:val="en-US"/>
        </w:rPr>
      </w:pPr>
      <w:bookmarkStart w:id="1660" w:name="_Toc98267017"/>
      <w:r>
        <w:rPr>
          <w:noProof/>
          <w:lang w:val="en-US"/>
        </w:rPr>
        <w:t>6.10.11</w:t>
      </w:r>
      <w:r w:rsidR="006D64CD">
        <w:rPr>
          <w:noProof/>
          <w:lang w:val="en-US"/>
        </w:rPr>
        <w:t>.2.2</w:t>
      </w:r>
      <w:r w:rsidR="006D64CD">
        <w:rPr>
          <w:noProof/>
          <w:lang w:val="en-US"/>
        </w:rPr>
        <w:tab/>
        <w:t>Error handling when the SCP fails to obtain an access token</w:t>
      </w:r>
      <w:bookmarkEnd w:id="1660"/>
    </w:p>
    <w:p w14:paraId="242955F0" w14:textId="77777777" w:rsidR="00EE3E2B" w:rsidRDefault="006D64CD" w:rsidP="006D64CD">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54948C8D" w14:textId="60D29C72" w:rsidR="006D64CD" w:rsidRPr="00D1205D" w:rsidRDefault="006D64CD" w:rsidP="006D64CD">
      <w:pPr>
        <w:pStyle w:val="B1"/>
      </w:pPr>
      <w:r w:rsidRPr="00D1205D">
        <w:rPr>
          <w:lang w:eastAsia="zh-CN"/>
        </w:rPr>
        <w:t>-</w:t>
      </w:r>
      <w:r w:rsidRPr="00D1205D">
        <w:rPr>
          <w:lang w:eastAsia="zh-CN"/>
        </w:rPr>
        <w:tab/>
        <w:t xml:space="preserve">the cause attribute set to </w:t>
      </w:r>
      <w:r>
        <w:t>MISSING_ACCESS_TOKEN_INFO</w:t>
      </w:r>
      <w:r w:rsidRPr="00D1205D">
        <w:t>;</w:t>
      </w:r>
    </w:p>
    <w:p w14:paraId="33ACE669" w14:textId="77777777" w:rsidR="00EE3E2B" w:rsidRDefault="006D64CD" w:rsidP="006D64CD">
      <w:pPr>
        <w:rPr>
          <w:lang w:eastAsia="zh-CN"/>
        </w:rPr>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14892956" w14:textId="77777777" w:rsidR="00EE3E2B" w:rsidRDefault="006D64CD" w:rsidP="006D64C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2F4AF357" w14:textId="77777777" w:rsidR="00EE3E2B" w:rsidRDefault="006D64CD" w:rsidP="006D64CD">
      <w:pPr>
        <w:pStyle w:val="B1"/>
      </w:pPr>
      <w:r>
        <w:t>-</w:t>
      </w:r>
      <w:r>
        <w:tab/>
        <w:t>the accessTokenError attribute set to the accessTokenErr payload received from the NRF;</w:t>
      </w:r>
    </w:p>
    <w:p w14:paraId="55F98730" w14:textId="69662D24" w:rsidR="00EE3E2B" w:rsidRDefault="006D64CD" w:rsidP="006D64CD">
      <w:pPr>
        <w:rPr>
          <w:noProof/>
          <w:lang w:val="en-US"/>
        </w:rPr>
      </w:pPr>
      <w:r>
        <w:rPr>
          <w:noProof/>
          <w:lang w:val="en-US"/>
        </w:rPr>
        <w:t xml:space="preserve">and it may </w:t>
      </w:r>
      <w:r>
        <w:rPr>
          <w:lang w:eastAsia="zh-CN"/>
        </w:rPr>
        <w:t>contain:</w:t>
      </w:r>
    </w:p>
    <w:p w14:paraId="43697427" w14:textId="60C41FDE" w:rsidR="006D64CD" w:rsidRDefault="006D64CD" w:rsidP="006D64CD">
      <w:pPr>
        <w:pStyle w:val="B1"/>
        <w:rPr>
          <w:lang w:eastAsia="zh-CN"/>
        </w:rPr>
      </w:pPr>
      <w:r>
        <w:rPr>
          <w:lang w:eastAsia="zh-CN"/>
        </w:rPr>
        <w:t>-</w:t>
      </w:r>
      <w:r>
        <w:rPr>
          <w:lang w:eastAsia="zh-CN"/>
        </w:rPr>
        <w:tab/>
        <w:t>the accessTokenRequest attribute set to the Access Token Request payload sent to the NRF;</w:t>
      </w:r>
    </w:p>
    <w:p w14:paraId="58E7D2CC" w14:textId="77777777" w:rsidR="00EE3E2B" w:rsidRDefault="006D64CD" w:rsidP="00F90BFA">
      <w:pPr>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0A45DE3" w14:textId="46EBA362" w:rsidR="006D64CD" w:rsidRPr="006D64CD" w:rsidRDefault="006D64CD" w:rsidP="00F90BFA">
      <w:pPr>
        <w:rPr>
          <w:noProof/>
          <w:lang w:val="en-US"/>
        </w:rPr>
      </w:pPr>
      <w:r>
        <w:rPr>
          <w:noProof/>
          <w:lang w:val="en-US"/>
        </w:rPr>
        <w:t>In either case, the SCP shall include the Server header in the error response set with its own identity (i.e. SCP FQDN) as specified in clause 6.10.8.2.</w:t>
      </w:r>
    </w:p>
    <w:p w14:paraId="01066721" w14:textId="7471B0ED" w:rsidR="00EE3E2B" w:rsidRDefault="005D5711" w:rsidP="00433CEF">
      <w:pPr>
        <w:pStyle w:val="Heading5"/>
        <w:rPr>
          <w:noProof/>
          <w:lang w:val="en-US"/>
        </w:rPr>
      </w:pPr>
      <w:bookmarkStart w:id="1661" w:name="_Toc98267018"/>
      <w:r>
        <w:rPr>
          <w:noProof/>
          <w:lang w:val="en-US"/>
        </w:rPr>
        <w:t>6.10.11</w:t>
      </w:r>
      <w:r w:rsidR="006D64CD">
        <w:rPr>
          <w:noProof/>
          <w:lang w:val="en-US"/>
        </w:rPr>
        <w:t>.2.3</w:t>
      </w:r>
      <w:r w:rsidR="006D64CD">
        <w:rPr>
          <w:noProof/>
          <w:lang w:val="en-US"/>
        </w:rPr>
        <w:tab/>
        <w:t>Error handling when SCP receives a "401 Unauthorized" response or</w:t>
      </w:r>
      <w:r w:rsidR="006D64CD" w:rsidRPr="001A45FC">
        <w:rPr>
          <w:noProof/>
          <w:lang w:val="en-US"/>
        </w:rPr>
        <w:t xml:space="preserve"> </w:t>
      </w:r>
      <w:r w:rsidR="006D64CD">
        <w:rPr>
          <w:noProof/>
          <w:lang w:val="en-US"/>
        </w:rPr>
        <w:t xml:space="preserve">a "403 Forbidden" response </w:t>
      </w:r>
      <w:r w:rsidR="006D64CD">
        <w:t>with</w:t>
      </w:r>
      <w:r w:rsidR="006D64CD" w:rsidRPr="00D1205D">
        <w:rPr>
          <w:lang w:eastAsia="zh-CN"/>
        </w:rPr>
        <w:t xml:space="preserve"> a "WWW-Authenticate" header</w:t>
      </w:r>
      <w:bookmarkEnd w:id="1661"/>
    </w:p>
    <w:p w14:paraId="1159D427" w14:textId="77777777" w:rsidR="00EE3E2B" w:rsidRDefault="006D64CD" w:rsidP="006D64CD">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254CE6D8" w14:textId="77777777" w:rsidR="00EE3E2B" w:rsidRDefault="006D64CD" w:rsidP="006D64CD">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3C1D97A9" w14:textId="1240BED1" w:rsidR="00EE3E2B" w:rsidRDefault="006D64CD" w:rsidP="006D64CD">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7319140A" w14:textId="564FF6A0" w:rsidR="006D64CD" w:rsidRDefault="006D64CD" w:rsidP="006D64CD">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454013EB" w14:textId="607D2EE4" w:rsidR="006A2FDB" w:rsidRDefault="005D5711" w:rsidP="00433CEF">
      <w:pPr>
        <w:pStyle w:val="Heading4"/>
        <w:rPr>
          <w:noProof/>
          <w:lang w:val="en-US"/>
        </w:rPr>
      </w:pPr>
      <w:bookmarkStart w:id="1662" w:name="_Toc98267019"/>
      <w:r>
        <w:rPr>
          <w:noProof/>
          <w:lang w:val="en-US"/>
        </w:rPr>
        <w:t>6.10.11</w:t>
      </w:r>
      <w:r w:rsidR="006A2FDB">
        <w:rPr>
          <w:noProof/>
          <w:lang w:val="en-US"/>
        </w:rPr>
        <w:t>.3</w:t>
      </w:r>
      <w:r w:rsidR="006A2FDB">
        <w:rPr>
          <w:noProof/>
          <w:lang w:val="en-US"/>
        </w:rPr>
        <w:tab/>
        <w:t>Authorization for indirect communication without delegated discovery</w:t>
      </w:r>
      <w:bookmarkEnd w:id="1662"/>
    </w:p>
    <w:p w14:paraId="1E92A520" w14:textId="77777777" w:rsidR="00EE3E2B" w:rsidRDefault="006A2FDB" w:rsidP="006A2FDB">
      <w:r>
        <w:rPr>
          <w:noProof/>
          <w:lang w:val="en-US"/>
        </w:rPr>
        <w:t xml:space="preserve">Requirements in clause 13.4.1.3.1 of </w:t>
      </w:r>
      <w:r w:rsidRPr="00D1205D">
        <w:t>3GPP TS 33.501 [17]</w:t>
      </w:r>
      <w:r>
        <w:t xml:space="preserve"> shall apply with the following additions.</w:t>
      </w:r>
    </w:p>
    <w:p w14:paraId="425CFCE5" w14:textId="3D76B672" w:rsidR="006A2FDB" w:rsidRDefault="006A2FDB" w:rsidP="00F90BFA">
      <w:pPr>
        <w:rPr>
          <w:lang w:eastAsia="zh-CN"/>
        </w:rPr>
      </w:pPr>
      <w:r>
        <w:rPr>
          <w:lang w:eastAsia="zh-CN"/>
        </w:rPr>
        <w:lastRenderedPageBreak/>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6546848B" w14:textId="77777777" w:rsidR="00F90BFA" w:rsidRPr="000B63FD" w:rsidRDefault="00F90BFA" w:rsidP="00433CEF">
      <w:pPr>
        <w:pStyle w:val="Heading2"/>
        <w:rPr>
          <w:lang w:eastAsia="zh-CN"/>
        </w:rPr>
      </w:pPr>
      <w:bookmarkStart w:id="1663" w:name="_Toc35970055"/>
      <w:bookmarkStart w:id="1664" w:name="_Toc36050849"/>
      <w:bookmarkStart w:id="1665" w:name="_Toc44847573"/>
      <w:bookmarkStart w:id="1666" w:name="_Toc51845228"/>
      <w:bookmarkStart w:id="1667" w:name="_Toc51845559"/>
      <w:bookmarkStart w:id="1668" w:name="_Toc57017629"/>
      <w:bookmarkStart w:id="1669" w:name="_Toc98267020"/>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615"/>
      <w:bookmarkEnd w:id="1616"/>
      <w:bookmarkEnd w:id="1617"/>
      <w:bookmarkEnd w:id="1663"/>
      <w:bookmarkEnd w:id="1664"/>
      <w:bookmarkEnd w:id="1665"/>
      <w:bookmarkEnd w:id="1666"/>
      <w:bookmarkEnd w:id="1667"/>
      <w:bookmarkEnd w:id="1668"/>
      <w:bookmarkEnd w:id="1669"/>
    </w:p>
    <w:p w14:paraId="5D57B6A4" w14:textId="77777777" w:rsidR="00F90BFA" w:rsidRDefault="00F90BFA" w:rsidP="00433CEF">
      <w:pPr>
        <w:pStyle w:val="Heading3"/>
        <w:rPr>
          <w:lang w:eastAsia="zh-CN"/>
        </w:rPr>
      </w:pPr>
      <w:bookmarkStart w:id="1670" w:name="_Toc19709031"/>
      <w:bookmarkStart w:id="1671" w:name="_Toc27745117"/>
      <w:bookmarkStart w:id="1672" w:name="_Toc29803265"/>
      <w:bookmarkStart w:id="1673" w:name="_Toc35970056"/>
      <w:bookmarkStart w:id="1674" w:name="_Toc36050850"/>
      <w:bookmarkStart w:id="1675" w:name="_Toc44847574"/>
      <w:bookmarkStart w:id="1676" w:name="_Toc51845229"/>
      <w:bookmarkStart w:id="1677" w:name="_Toc51845560"/>
      <w:bookmarkStart w:id="1678" w:name="_Toc57017630"/>
      <w:bookmarkStart w:id="1679" w:name="_Toc98267021"/>
      <w:r>
        <w:rPr>
          <w:lang w:eastAsia="zh-CN"/>
        </w:rPr>
        <w:t>6.11</w:t>
      </w:r>
      <w:r w:rsidRPr="000B63FD">
        <w:rPr>
          <w:lang w:eastAsia="zh-CN"/>
        </w:rPr>
        <w:t>.1</w:t>
      </w:r>
      <w:r w:rsidRPr="000B63FD">
        <w:rPr>
          <w:lang w:eastAsia="zh-CN"/>
        </w:rPr>
        <w:tab/>
        <w:t>General</w:t>
      </w:r>
      <w:bookmarkEnd w:id="1670"/>
      <w:bookmarkEnd w:id="1671"/>
      <w:bookmarkEnd w:id="1672"/>
      <w:bookmarkEnd w:id="1673"/>
      <w:bookmarkEnd w:id="1674"/>
      <w:bookmarkEnd w:id="1675"/>
      <w:bookmarkEnd w:id="1676"/>
      <w:bookmarkEnd w:id="1677"/>
      <w:bookmarkEnd w:id="1678"/>
      <w:bookmarkEnd w:id="1679"/>
    </w:p>
    <w:p w14:paraId="09068BDF" w14:textId="5E208B06" w:rsidR="00F90BFA" w:rsidRPr="006C1437" w:rsidRDefault="00F90BFA" w:rsidP="00F90BFA">
      <w:r w:rsidRPr="006C1437">
        <w:t>The procedures specified in this clause aim at handling more efficiently requests which may arrive late at upstream entities, e.g. in networks experiencing processing or transport delays.</w:t>
      </w:r>
    </w:p>
    <w:p w14:paraId="5B3098C4" w14:textId="77777777" w:rsidR="00F90BFA" w:rsidRPr="006E0992" w:rsidRDefault="00F90BFA" w:rsidP="00F90BFA">
      <w:r w:rsidRPr="006C1437">
        <w:t>These procedures are optional to support. When supported, the use of these procedures is dependent on operator policy.</w:t>
      </w:r>
    </w:p>
    <w:p w14:paraId="72617E3A" w14:textId="77777777" w:rsidR="00F90BFA" w:rsidRPr="000B63FD" w:rsidRDefault="00F90BFA" w:rsidP="00433CEF">
      <w:pPr>
        <w:pStyle w:val="Heading3"/>
        <w:rPr>
          <w:lang w:eastAsia="zh-CN"/>
        </w:rPr>
      </w:pPr>
      <w:bookmarkStart w:id="1680" w:name="_Toc19709032"/>
      <w:bookmarkStart w:id="1681" w:name="_Toc27745118"/>
      <w:bookmarkStart w:id="1682" w:name="_Toc29803266"/>
      <w:bookmarkStart w:id="1683" w:name="_Toc35970057"/>
      <w:bookmarkStart w:id="1684" w:name="_Toc36050851"/>
      <w:bookmarkStart w:id="1685" w:name="_Toc44847575"/>
      <w:bookmarkStart w:id="1686" w:name="_Toc51845230"/>
      <w:bookmarkStart w:id="1687" w:name="_Toc51845561"/>
      <w:bookmarkStart w:id="1688" w:name="_Toc57017631"/>
      <w:bookmarkStart w:id="1689" w:name="_Toc98267022"/>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80"/>
      <w:bookmarkEnd w:id="1681"/>
      <w:bookmarkEnd w:id="1682"/>
      <w:bookmarkEnd w:id="1683"/>
      <w:bookmarkEnd w:id="1684"/>
      <w:bookmarkEnd w:id="1685"/>
      <w:bookmarkEnd w:id="1686"/>
      <w:bookmarkEnd w:id="1687"/>
      <w:bookmarkEnd w:id="1688"/>
      <w:bookmarkEnd w:id="1689"/>
    </w:p>
    <w:p w14:paraId="21346DE9" w14:textId="77777777" w:rsidR="00F90BFA" w:rsidRPr="006C1437" w:rsidRDefault="00F90BFA" w:rsidP="00433CEF">
      <w:pPr>
        <w:pStyle w:val="Heading4"/>
      </w:pPr>
      <w:bookmarkStart w:id="1690" w:name="_Toc19709033"/>
      <w:bookmarkStart w:id="1691" w:name="_Toc27745119"/>
      <w:bookmarkStart w:id="1692" w:name="_Toc29803267"/>
      <w:bookmarkStart w:id="1693" w:name="_Toc35970058"/>
      <w:bookmarkStart w:id="1694" w:name="_Toc36050852"/>
      <w:bookmarkStart w:id="1695" w:name="_Toc44847576"/>
      <w:bookmarkStart w:id="1696" w:name="_Toc51845231"/>
      <w:bookmarkStart w:id="1697" w:name="_Toc51845562"/>
      <w:bookmarkStart w:id="1698" w:name="_Toc57017632"/>
      <w:bookmarkStart w:id="1699" w:name="_Toc98267023"/>
      <w:r>
        <w:t>6</w:t>
      </w:r>
      <w:r w:rsidRPr="006C1437">
        <w:t>.</w:t>
      </w:r>
      <w:r>
        <w:t>11</w:t>
      </w:r>
      <w:r w:rsidRPr="006C1437">
        <w:t>.</w:t>
      </w:r>
      <w:r>
        <w:t>2.</w:t>
      </w:r>
      <w:r w:rsidRPr="006C1437">
        <w:t>1</w:t>
      </w:r>
      <w:r w:rsidRPr="006C1437">
        <w:tab/>
        <w:t>General</w:t>
      </w:r>
      <w:bookmarkEnd w:id="1690"/>
      <w:bookmarkEnd w:id="1691"/>
      <w:bookmarkEnd w:id="1692"/>
      <w:bookmarkEnd w:id="1693"/>
      <w:bookmarkEnd w:id="1694"/>
      <w:bookmarkEnd w:id="1695"/>
      <w:bookmarkEnd w:id="1696"/>
      <w:bookmarkEnd w:id="1697"/>
      <w:bookmarkEnd w:id="1698"/>
      <w:bookmarkEnd w:id="1699"/>
    </w:p>
    <w:p w14:paraId="73693A6A" w14:textId="77777777"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14:paraId="26F2EC3F" w14:textId="77777777"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14:paraId="505DEA8D" w14:textId="77777777" w:rsidR="00F90BFA" w:rsidRPr="006C1437" w:rsidRDefault="00F90BFA" w:rsidP="00433CEF">
      <w:pPr>
        <w:pStyle w:val="Heading4"/>
      </w:pPr>
      <w:bookmarkStart w:id="1700" w:name="_Toc19709034"/>
      <w:bookmarkStart w:id="1701" w:name="_Toc27745120"/>
      <w:bookmarkStart w:id="1702" w:name="_Toc29803268"/>
      <w:bookmarkStart w:id="1703" w:name="_Toc35970059"/>
      <w:bookmarkStart w:id="1704" w:name="_Toc36050853"/>
      <w:bookmarkStart w:id="1705" w:name="_Toc44847577"/>
      <w:bookmarkStart w:id="1706" w:name="_Toc51845232"/>
      <w:bookmarkStart w:id="1707" w:name="_Toc51845563"/>
      <w:bookmarkStart w:id="1708" w:name="_Toc57017633"/>
      <w:bookmarkStart w:id="1709" w:name="_Toc98267024"/>
      <w:r>
        <w:t>6.11.2</w:t>
      </w:r>
      <w:r w:rsidRPr="006C1437">
        <w:t>.2</w:t>
      </w:r>
      <w:r w:rsidRPr="006C1437">
        <w:tab/>
        <w:t>Principles</w:t>
      </w:r>
      <w:bookmarkEnd w:id="1700"/>
      <w:bookmarkEnd w:id="1701"/>
      <w:bookmarkEnd w:id="1702"/>
      <w:bookmarkEnd w:id="1703"/>
      <w:bookmarkEnd w:id="1704"/>
      <w:bookmarkEnd w:id="1705"/>
      <w:bookmarkEnd w:id="1706"/>
      <w:bookmarkEnd w:id="1707"/>
      <w:bookmarkEnd w:id="1708"/>
      <w:bookmarkEnd w:id="1709"/>
    </w:p>
    <w:p w14:paraId="3DFC0FDE" w14:textId="77777777"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09F9A007" w14:textId="27F18BA3"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w:t>
      </w:r>
      <w:r w:rsidR="009E1A9E" w:rsidRPr="009E1A9E">
        <w:rPr>
          <w:lang w:eastAsia="zh-CN"/>
        </w:rPr>
        <w:t xml:space="preserve"> or SEPP</w:t>
      </w:r>
      <w:r>
        <w:rPr>
          <w:lang w:eastAsia="zh-CN"/>
        </w:rPr>
        <w:t xml:space="preserve"> may forward these headers unmodified;</w:t>
      </w:r>
      <w:r>
        <w:t xml:space="preserve"> if the SCP</w:t>
      </w:r>
      <w:r w:rsidR="009E1A9E" w:rsidRPr="009E1A9E">
        <w:t xml:space="preserve"> or SEPP</w:t>
      </w:r>
      <w:r>
        <w:t xml:space="preserve"> modifies and sets the </w:t>
      </w:r>
      <w:r>
        <w:rPr>
          <w:lang w:eastAsia="zh-CN"/>
        </w:rPr>
        <w:t xml:space="preserve">3gpp-Sbi-Sender-Timestamp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14:paraId="487CE0FE" w14:textId="77777777"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79D04FCE" w14:textId="77777777"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7928261" w14:textId="77777777" w:rsidR="00F90BFA" w:rsidRPr="000B63FD" w:rsidRDefault="00F90BFA" w:rsidP="00433CEF">
      <w:pPr>
        <w:pStyle w:val="Heading2"/>
        <w:rPr>
          <w:lang w:eastAsia="zh-CN"/>
        </w:rPr>
      </w:pPr>
      <w:bookmarkStart w:id="1710" w:name="_Toc4121472"/>
      <w:bookmarkStart w:id="1711" w:name="_Toc27745121"/>
      <w:bookmarkStart w:id="1712" w:name="_Toc29803269"/>
      <w:bookmarkStart w:id="1713" w:name="_Toc35970060"/>
      <w:bookmarkStart w:id="1714" w:name="_Toc36050854"/>
      <w:bookmarkStart w:id="1715" w:name="_Toc44847578"/>
      <w:bookmarkStart w:id="1716" w:name="_Toc51845233"/>
      <w:bookmarkStart w:id="1717" w:name="_Toc51845564"/>
      <w:bookmarkStart w:id="1718" w:name="_Toc57017634"/>
      <w:bookmarkStart w:id="1719" w:name="_Toc98267025"/>
      <w:r w:rsidRPr="000B63FD">
        <w:rPr>
          <w:rFonts w:hint="eastAsia"/>
          <w:lang w:eastAsia="zh-CN"/>
        </w:rPr>
        <w:t>6</w:t>
      </w:r>
      <w:r w:rsidRPr="000B63FD">
        <w:t>.</w:t>
      </w:r>
      <w:r>
        <w:rPr>
          <w:lang w:eastAsia="zh-CN"/>
        </w:rPr>
        <w:t>12</w:t>
      </w:r>
      <w:r w:rsidRPr="000B63FD">
        <w:rPr>
          <w:lang w:eastAsia="zh-CN"/>
        </w:rPr>
        <w:tab/>
      </w:r>
      <w:bookmarkEnd w:id="1710"/>
      <w:r>
        <w:rPr>
          <w:lang w:eastAsia="zh-CN"/>
        </w:rPr>
        <w:t>Binding between an NF Service Consumer and an NF Service Resource</w:t>
      </w:r>
      <w:bookmarkEnd w:id="1711"/>
      <w:bookmarkEnd w:id="1712"/>
      <w:bookmarkEnd w:id="1713"/>
      <w:bookmarkEnd w:id="1714"/>
      <w:bookmarkEnd w:id="1715"/>
      <w:bookmarkEnd w:id="1716"/>
      <w:bookmarkEnd w:id="1717"/>
      <w:bookmarkEnd w:id="1718"/>
      <w:bookmarkEnd w:id="1719"/>
    </w:p>
    <w:p w14:paraId="5AA0967B" w14:textId="77777777" w:rsidR="00F90BFA" w:rsidRPr="000B63FD" w:rsidRDefault="00F90BFA" w:rsidP="00433CEF">
      <w:pPr>
        <w:pStyle w:val="Heading3"/>
        <w:rPr>
          <w:lang w:eastAsia="zh-CN"/>
        </w:rPr>
      </w:pPr>
      <w:bookmarkStart w:id="1720" w:name="_Toc4121473"/>
      <w:bookmarkStart w:id="1721" w:name="_Toc27745122"/>
      <w:bookmarkStart w:id="1722" w:name="_Toc29803270"/>
      <w:bookmarkStart w:id="1723" w:name="_Toc35970061"/>
      <w:bookmarkStart w:id="1724" w:name="_Toc36050855"/>
      <w:bookmarkStart w:id="1725" w:name="_Toc44847579"/>
      <w:bookmarkStart w:id="1726" w:name="_Toc51845234"/>
      <w:bookmarkStart w:id="1727" w:name="_Toc51845565"/>
      <w:bookmarkStart w:id="1728" w:name="_Toc57017635"/>
      <w:bookmarkStart w:id="1729" w:name="_Toc98267026"/>
      <w:r>
        <w:rPr>
          <w:lang w:eastAsia="zh-CN"/>
        </w:rPr>
        <w:t>6.12</w:t>
      </w:r>
      <w:r w:rsidRPr="000B63FD">
        <w:rPr>
          <w:lang w:eastAsia="zh-CN"/>
        </w:rPr>
        <w:t>.1</w:t>
      </w:r>
      <w:r w:rsidRPr="000B63FD">
        <w:rPr>
          <w:lang w:eastAsia="zh-CN"/>
        </w:rPr>
        <w:tab/>
        <w:t>General</w:t>
      </w:r>
      <w:bookmarkEnd w:id="1720"/>
      <w:bookmarkEnd w:id="1721"/>
      <w:bookmarkEnd w:id="1722"/>
      <w:bookmarkEnd w:id="1723"/>
      <w:bookmarkEnd w:id="1724"/>
      <w:bookmarkEnd w:id="1725"/>
      <w:bookmarkEnd w:id="1726"/>
      <w:bookmarkEnd w:id="1727"/>
      <w:bookmarkEnd w:id="1728"/>
      <w:bookmarkEnd w:id="1729"/>
    </w:p>
    <w:p w14:paraId="5DB9E551" w14:textId="1CB514BA" w:rsidR="00F90BFA" w:rsidRDefault="00F90BFA" w:rsidP="00F90BFA">
      <w:pPr>
        <w:rPr>
          <w:lang w:val="en-US" w:eastAsia="zh-CN"/>
        </w:rPr>
      </w:pPr>
      <w:bookmarkStart w:id="1730" w:name="_Toc27745123"/>
      <w:bookmarkStart w:id="1731"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w:t>
      </w:r>
      <w:r>
        <w:rPr>
          <w:lang w:val="en-US" w:eastAsia="zh-CN"/>
        </w:rPr>
        <w:lastRenderedPageBreak/>
        <w:t xml:space="preserve">NF service instance, NF instance, NF service set or NF set. </w:t>
      </w:r>
      <w:r>
        <w:rPr>
          <w:lang w:eastAsia="zh-CN"/>
        </w:rPr>
        <w:t xml:space="preserve">See </w:t>
      </w:r>
      <w:r w:rsidR="00EE3E2B">
        <w:rPr>
          <w:lang w:eastAsia="zh-CN"/>
        </w:rPr>
        <w:t>clause 6</w:t>
      </w:r>
      <w:r>
        <w:rPr>
          <w:lang w:eastAsia="zh-CN"/>
        </w:rPr>
        <w:t xml:space="preserve">.3.1.0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F9F3F33" w14:textId="77777777" w:rsidR="00F90BFA" w:rsidRDefault="00F90BFA" w:rsidP="00F90BFA">
      <w:pPr>
        <w:rPr>
          <w:lang w:val="en-US" w:eastAsia="zh-CN"/>
        </w:rPr>
      </w:pPr>
      <w:r>
        <w:rPr>
          <w:lang w:val="en-US" w:eastAsia="zh-CN"/>
        </w:rPr>
        <w:t>A binding may be established or updated as part of a:</w:t>
      </w:r>
    </w:p>
    <w:p w14:paraId="5B485B25" w14:textId="75AD92CE"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w:t>
      </w:r>
      <w:r w:rsidR="00EE3E2B">
        <w:rPr>
          <w:lang w:val="en-US" w:eastAsia="zh-CN"/>
        </w:rPr>
        <w:t>clause 4</w:t>
      </w:r>
      <w:r>
        <w:rPr>
          <w:lang w:val="en-US" w:eastAsia="zh-CN"/>
        </w:rPr>
        <w:t xml:space="preserve">.17.12.2 of </w:t>
      </w:r>
      <w:r w:rsidRPr="000B63FD">
        <w:rPr>
          <w:lang w:eastAsia="zh-CN"/>
        </w:rPr>
        <w:t>3GPP TS 23.502 [4]</w:t>
      </w:r>
      <w:r>
        <w:rPr>
          <w:lang w:val="en-US" w:eastAsia="zh-CN"/>
        </w:rPr>
        <w:t>), for any API that defines resources;</w:t>
      </w:r>
    </w:p>
    <w:p w14:paraId="01DD8F8F" w14:textId="63F88923"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2BD910C1" w14:textId="67760F13"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4164919C" w14:textId="38538F07" w:rsidR="00F90BFA" w:rsidRDefault="00F90BFA" w:rsidP="00F90BFA">
      <w:pPr>
        <w:pStyle w:val="B1"/>
        <w:rPr>
          <w:lang w:val="en-US" w:eastAsia="zh-CN"/>
        </w:rPr>
      </w:pPr>
      <w:r>
        <w:rPr>
          <w:lang w:val="en-US" w:eastAsia="zh-CN"/>
        </w:rPr>
        <w:t>4)</w:t>
      </w:r>
      <w:r>
        <w:rPr>
          <w:lang w:val="en-US" w:eastAsia="zh-CN"/>
        </w:rPr>
        <w:tab/>
        <w:t xml:space="preserve">service response creating an implicit or explicit subscription or updating a subscription, or as part of a notification request, to be used for subsequent operations on the subscription (see </w:t>
      </w:r>
      <w:r w:rsidR="00EE3E2B">
        <w:rPr>
          <w:lang w:val="en-US" w:eastAsia="zh-CN"/>
        </w:rPr>
        <w:t>clause 4</w:t>
      </w:r>
      <w:r>
        <w:rPr>
          <w:lang w:val="en-US" w:eastAsia="zh-CN"/>
        </w:rPr>
        <w:t xml:space="preserve">.17.12.4 of </w:t>
      </w:r>
      <w:r w:rsidRPr="000B63FD">
        <w:rPr>
          <w:lang w:eastAsia="zh-CN"/>
        </w:rPr>
        <w:t>3GPP TS 23.502 [4]</w:t>
      </w:r>
      <w:r>
        <w:rPr>
          <w:lang w:val="en-US" w:eastAsia="zh-CN"/>
        </w:rPr>
        <w:t>);</w:t>
      </w:r>
    </w:p>
    <w:p w14:paraId="4A32E1D1" w14:textId="77777777"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1D0DE818" w14:textId="77777777"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398D9A0A" w14:textId="77777777" w:rsidR="00F90BFA" w:rsidRDefault="00F90BFA" w:rsidP="00F90BFA">
      <w:r>
        <w:t>Two types of binding information are defined to manage the binding between an NF Service Consumer and an NF Service Resource:</w:t>
      </w:r>
    </w:p>
    <w:p w14:paraId="085B49C1" w14:textId="77777777"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129159B" w14:textId="77777777" w:rsidR="00F90BFA" w:rsidRDefault="00F90BFA" w:rsidP="00F90BF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02EA065" w14:textId="77777777" w:rsidR="00F90BFA" w:rsidRDefault="00F90BFA" w:rsidP="00F90BFA">
      <w:pPr>
        <w:rPr>
          <w:lang w:val="en-US" w:eastAsia="zh-CN"/>
        </w:rPr>
      </w:pPr>
      <w:r>
        <w:rPr>
          <w:lang w:val="en-US" w:eastAsia="zh-CN"/>
        </w:rPr>
        <w:t>A same service request may convey more than one Binding Indication, e.g.:</w:t>
      </w:r>
    </w:p>
    <w:p w14:paraId="67CC084C" w14:textId="77777777" w:rsidR="00F90BFA" w:rsidRDefault="00F90BFA" w:rsidP="00F90BF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9674200" w14:textId="735A165C" w:rsidR="00F90BFA" w:rsidRDefault="00F90BFA" w:rsidP="00F90BFA">
      <w:pPr>
        <w:pStyle w:val="B1"/>
        <w:rPr>
          <w:lang w:val="en-US" w:eastAsia="zh-CN"/>
        </w:rPr>
      </w:pPr>
      <w:r>
        <w:rPr>
          <w:lang w:val="en-US" w:eastAsia="zh-CN"/>
        </w:rPr>
        <w:t>-</w:t>
      </w:r>
      <w:r>
        <w:rPr>
          <w:lang w:val="en-US" w:eastAsia="zh-CN"/>
        </w:rPr>
        <w:tab/>
        <w:t xml:space="preserve">to provide binding information for different event notifications, when creating a subscription on behalf of another NF (see </w:t>
      </w:r>
      <w:r w:rsidR="00EE3E2B">
        <w:rPr>
          <w:lang w:val="en-US" w:eastAsia="zh-CN"/>
        </w:rPr>
        <w:t>clause 6</w:t>
      </w:r>
      <w:r>
        <w:rPr>
          <w:lang w:val="en-US" w:eastAsia="zh-CN"/>
        </w:rPr>
        <w:t>.12.4).</w:t>
      </w:r>
    </w:p>
    <w:p w14:paraId="5322FE85" w14:textId="77777777" w:rsidR="00F126C9" w:rsidRDefault="00F126C9" w:rsidP="00F126C9">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3D0F7383" w14:textId="77777777"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4CF2C1A" w14:textId="77777777"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5F77770D" w14:textId="09C20467" w:rsidR="002A2895" w:rsidRDefault="002A2895" w:rsidP="002A2895">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51F217E" w14:textId="12912C7D" w:rsidR="002A2895" w:rsidRDefault="002A2895" w:rsidP="002A2895">
      <w:pPr>
        <w:rPr>
          <w:lang w:eastAsia="zh-CN"/>
        </w:rPr>
      </w:pPr>
      <w:r>
        <w:rPr>
          <w:lang w:eastAsia="zh-CN"/>
        </w:rPr>
        <w:lastRenderedPageBreak/>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654843E" w14:textId="2887A135" w:rsidR="002A2895" w:rsidRDefault="002A2895" w:rsidP="002A2895">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6ADBAE2B" w14:textId="77777777"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08B5A7D4" w14:textId="77777777" w:rsidR="00F90BFA" w:rsidRDefault="00F90BFA" w:rsidP="00F90BF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BF41B66" w14:textId="77777777"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52256B92" w14:textId="34822824" w:rsidR="00D21137" w:rsidRDefault="00D21137" w:rsidP="00D21137">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F2566D">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1205C49D" w14:textId="77777777"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0254872B" w14:textId="77777777" w:rsidR="00473AB5" w:rsidRDefault="00F90BFA" w:rsidP="00473AB5">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7FD21EB6" w14:textId="77777777" w:rsidR="00473AB5" w:rsidRDefault="00473AB5" w:rsidP="00473AB5">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3AF11EC3" w14:textId="77777777" w:rsidR="00F90BFA" w:rsidRDefault="00473AB5" w:rsidP="00473AB5">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4F35E5F2" w14:textId="77777777"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61C35D36" w14:textId="77777777"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1EDBDAD4" w14:textId="6D20960B" w:rsidR="00F90BFA" w:rsidRDefault="00F90BFA" w:rsidP="00F90BFA">
      <w:pPr>
        <w:pStyle w:val="NO"/>
      </w:pPr>
      <w:r>
        <w:t>NOTE 2:</w:t>
      </w:r>
      <w:r>
        <w:tab/>
        <w:t xml:space="preserve">NF service instances from different NF instances are equivalent NF service instances if they share the same MCC, MNC, NID (for SNPN), ServiceName, API version, and, if applicable, NF Service Set ID (see </w:t>
      </w:r>
      <w:r w:rsidR="00EE3E2B">
        <w:t>clause 2</w:t>
      </w:r>
      <w:r>
        <w:t>8.13 of 3</w:t>
      </w:r>
      <w:r w:rsidRPr="000B63FD">
        <w:rPr>
          <w:lang w:val="en-US"/>
        </w:rPr>
        <w:t>GPP TS 23.003 [15]</w:t>
      </w:r>
      <w:r>
        <w:t>).</w:t>
      </w:r>
    </w:p>
    <w:p w14:paraId="72DD0446" w14:textId="77777777" w:rsidR="00F2566D" w:rsidRDefault="00F90BFA" w:rsidP="00F2566D">
      <w:pPr>
        <w:rPr>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rsidR="00EE3E2B">
        <w:t>clause 6</w:t>
      </w:r>
      <w:r>
        <w:t xml:space="preserve">.5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3F9EC50" w14:textId="77777777" w:rsidR="00F2566D" w:rsidRPr="00C361F9" w:rsidRDefault="00F2566D" w:rsidP="00F2566D">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p>
    <w:p w14:paraId="7366B44E" w14:textId="6AA68481" w:rsidR="00F90BFA" w:rsidRPr="006B3D3A" w:rsidRDefault="00F2566D" w:rsidP="00F90BFA">
      <w:pPr>
        <w:rPr>
          <w:lang w:val="en-US" w:eastAsia="zh-CN"/>
        </w:rPr>
      </w:pPr>
      <w:r>
        <w:rPr>
          <w:rFonts w:cs="Arial"/>
          <w:szCs w:val="18"/>
        </w:rPr>
        <w:lastRenderedPageBreak/>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46200481" w14:textId="77777777" w:rsidR="00F90BFA" w:rsidRPr="000B63FD" w:rsidRDefault="00F90BFA" w:rsidP="00433CEF">
      <w:pPr>
        <w:pStyle w:val="Heading3"/>
        <w:rPr>
          <w:lang w:eastAsia="zh-CN"/>
        </w:rPr>
      </w:pPr>
      <w:bookmarkStart w:id="1732" w:name="_Toc35970062"/>
      <w:bookmarkStart w:id="1733" w:name="_Toc36050856"/>
      <w:bookmarkStart w:id="1734" w:name="_Toc44847580"/>
      <w:bookmarkStart w:id="1735" w:name="_Toc51845235"/>
      <w:bookmarkStart w:id="1736" w:name="_Toc51845566"/>
      <w:bookmarkStart w:id="1737" w:name="_Toc57017636"/>
      <w:bookmarkStart w:id="1738" w:name="_Toc98267027"/>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730"/>
      <w:bookmarkEnd w:id="1731"/>
      <w:bookmarkEnd w:id="1732"/>
      <w:bookmarkEnd w:id="1733"/>
      <w:bookmarkEnd w:id="1734"/>
      <w:bookmarkEnd w:id="1735"/>
      <w:bookmarkEnd w:id="1736"/>
      <w:bookmarkEnd w:id="1737"/>
      <w:bookmarkEnd w:id="1738"/>
    </w:p>
    <w:p w14:paraId="55599F8E" w14:textId="40691250" w:rsidR="00F90BFA" w:rsidRDefault="00F90BFA" w:rsidP="00F90BFA">
      <w:pPr>
        <w:rPr>
          <w:lang w:val="en-US" w:eastAsia="zh-CN"/>
        </w:rPr>
      </w:pPr>
      <w:bookmarkStart w:id="1739" w:name="_Toc27745124"/>
      <w:bookmarkStart w:id="1740" w:name="_Toc29803272"/>
      <w:r>
        <w:rPr>
          <w:lang w:val="en-US" w:eastAsia="zh-CN"/>
        </w:rPr>
        <w:t xml:space="preserve">An NF Service Producer may provide a Binding Indication in a service response by including a 3gpp-Sbi-Binding header (see </w:t>
      </w:r>
      <w:r w:rsidR="00EE3E2B">
        <w:rPr>
          <w:lang w:val="en-US" w:eastAsia="zh-CN"/>
        </w:rPr>
        <w:t>clause </w:t>
      </w:r>
      <w:r w:rsidR="00EE3E2B" w:rsidRPr="000B63FD">
        <w:t>5</w:t>
      </w:r>
      <w:r w:rsidRPr="000B63FD">
        <w:t>.2.3.2.</w:t>
      </w:r>
      <w:r>
        <w:t>5</w:t>
      </w:r>
      <w:r>
        <w:rPr>
          <w:lang w:val="en-US" w:eastAsia="zh-CN"/>
        </w:rPr>
        <w:t>) in the HTTP response with:</w:t>
      </w:r>
    </w:p>
    <w:p w14:paraId="6A4AEA7E"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5712D0CB" w14:textId="77777777" w:rsidR="00F90BFA" w:rsidRPr="003A27A4"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07E0E09A" w14:textId="77777777"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9153A27" w14:textId="77777777"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1E64CB94" w14:textId="77777777" w:rsidR="00F90BFA" w:rsidRDefault="00F90BFA" w:rsidP="00433CEF">
      <w:pPr>
        <w:pStyle w:val="Heading3"/>
        <w:rPr>
          <w:lang w:eastAsia="zh-CN"/>
        </w:rPr>
      </w:pPr>
      <w:bookmarkStart w:id="1741" w:name="_Toc35970063"/>
      <w:bookmarkStart w:id="1742" w:name="_Toc36050857"/>
      <w:bookmarkStart w:id="1743" w:name="_Toc44847581"/>
      <w:bookmarkStart w:id="1744" w:name="_Toc51845236"/>
      <w:bookmarkStart w:id="1745" w:name="_Toc51845567"/>
      <w:bookmarkStart w:id="1746" w:name="_Toc57017637"/>
      <w:bookmarkStart w:id="1747" w:name="_Toc98267028"/>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39"/>
      <w:bookmarkEnd w:id="1740"/>
      <w:bookmarkEnd w:id="1741"/>
      <w:bookmarkEnd w:id="1742"/>
      <w:bookmarkEnd w:id="1743"/>
      <w:bookmarkEnd w:id="1744"/>
      <w:bookmarkEnd w:id="1745"/>
      <w:bookmarkEnd w:id="1746"/>
      <w:bookmarkEnd w:id="1747"/>
    </w:p>
    <w:p w14:paraId="1BE2A557" w14:textId="1FBF5E1D" w:rsidR="00F90BFA" w:rsidRDefault="00A74E5C" w:rsidP="00F90BFA">
      <w:pPr>
        <w:rPr>
          <w:lang w:val="en-US" w:eastAsia="zh-CN"/>
        </w:rPr>
      </w:pPr>
      <w:bookmarkStart w:id="1748" w:name="_Toc27745125"/>
      <w:bookmarkStart w:id="1749" w:name="_Toc29803273"/>
      <w:r>
        <w:rPr>
          <w:lang w:val="en-US" w:eastAsia="zh-CN"/>
        </w:rPr>
        <w:t xml:space="preserve">As specified in </w:t>
      </w:r>
      <w:r w:rsidR="00EE3E2B">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3gpp-Sbi-Binding header (see </w:t>
      </w:r>
      <w:r w:rsidR="00EE3E2B">
        <w:rPr>
          <w:lang w:val="en-US" w:eastAsia="zh-CN"/>
        </w:rPr>
        <w:t>clause </w:t>
      </w:r>
      <w:r w:rsidR="00EE3E2B">
        <w:t>5</w:t>
      </w:r>
      <w:r>
        <w:t>.2.3.2.6</w:t>
      </w:r>
      <w:r>
        <w:rPr>
          <w:lang w:val="en-US" w:eastAsia="zh-CN"/>
        </w:rPr>
        <w:t>) in an HTTP request with:</w:t>
      </w:r>
    </w:p>
    <w:p w14:paraId="60EDB366"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1A08441F"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4A2A1A99" w14:textId="77777777" w:rsidR="00F90BFA" w:rsidRDefault="00F90BFA" w:rsidP="00F90BFA">
      <w:pPr>
        <w:pStyle w:val="B1"/>
        <w:rPr>
          <w:lang w:eastAsia="zh-CN"/>
        </w:rPr>
      </w:pPr>
      <w:r>
        <w:rPr>
          <w:lang w:eastAsia="zh-CN"/>
        </w:rPr>
        <w:t>-</w:t>
      </w:r>
      <w:r>
        <w:rPr>
          <w:lang w:eastAsia="zh-CN"/>
        </w:rPr>
        <w:tab/>
        <w:t>the scope parameter indicating "other-service";</w:t>
      </w:r>
    </w:p>
    <w:p w14:paraId="4C4B4868" w14:textId="77777777" w:rsidR="00F90BFA" w:rsidRPr="005F0472" w:rsidRDefault="00F90BFA" w:rsidP="00F90BFA">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59C0A" w14:textId="77777777" w:rsidR="00A74E5C" w:rsidRDefault="00A74E5C" w:rsidP="00B47E80">
      <w:pPr>
        <w:rPr>
          <w:lang w:val="en-US"/>
        </w:rPr>
      </w:pPr>
      <w:r w:rsidRPr="00B47E80">
        <w:t>When receiving a service request from an NF Service Consumer with a Binding Indication with the scope set to "other-service", the V-SMF, the I-SMF or the (Home) SMF acting as the NF Service Producer shall use this binding information when sending later on service requests for the "other-service" for existing or new resource context(s) in the original NF service consumer that are related to:</w:t>
      </w:r>
    </w:p>
    <w:p w14:paraId="60E018CD" w14:textId="77777777"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10246357" w14:textId="77777777"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F03C58A"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2EBE1D2B" w14:textId="77777777" w:rsidR="00F90BFA" w:rsidRDefault="00F90BFA" w:rsidP="00433CEF">
      <w:pPr>
        <w:pStyle w:val="Heading3"/>
        <w:rPr>
          <w:lang w:eastAsia="zh-CN"/>
        </w:rPr>
      </w:pPr>
      <w:bookmarkStart w:id="1750" w:name="_Toc35970064"/>
      <w:bookmarkStart w:id="1751" w:name="_Toc36050858"/>
      <w:bookmarkStart w:id="1752" w:name="_Toc44847582"/>
      <w:bookmarkStart w:id="1753" w:name="_Toc51845237"/>
      <w:bookmarkStart w:id="1754" w:name="_Toc51845568"/>
      <w:bookmarkStart w:id="1755" w:name="_Toc57017638"/>
      <w:bookmarkStart w:id="1756" w:name="_Toc98267029"/>
      <w:r>
        <w:rPr>
          <w:lang w:eastAsia="zh-CN"/>
        </w:rPr>
        <w:lastRenderedPageBreak/>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48"/>
      <w:bookmarkEnd w:id="1749"/>
      <w:bookmarkEnd w:id="1750"/>
      <w:bookmarkEnd w:id="1751"/>
      <w:bookmarkEnd w:id="1752"/>
      <w:bookmarkEnd w:id="1753"/>
      <w:bookmarkEnd w:id="1754"/>
      <w:bookmarkEnd w:id="1755"/>
      <w:bookmarkEnd w:id="1756"/>
    </w:p>
    <w:p w14:paraId="0227DF23" w14:textId="77777777" w:rsidR="00EE3E2B" w:rsidRDefault="00F126C9" w:rsidP="00F126C9">
      <w:pPr>
        <w:rPr>
          <w:lang w:eastAsia="zh-CN"/>
        </w:rPr>
      </w:pPr>
      <w:bookmarkStart w:id="1757" w:name="_Toc19709035"/>
      <w:bookmarkStart w:id="1758" w:name="_Toc27745126"/>
      <w:bookmarkStart w:id="1759" w:name="_Toc29803274"/>
      <w:r>
        <w:rPr>
          <w:lang w:eastAsia="zh-CN"/>
        </w:rPr>
        <w:t>A NF Service Consumer may provide a Binding Indication:</w:t>
      </w:r>
    </w:p>
    <w:p w14:paraId="10623742" w14:textId="39F8566F" w:rsidR="00EE3E2B" w:rsidRDefault="00F126C9" w:rsidP="00F126C9">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 or response respectively; or</w:t>
      </w:r>
    </w:p>
    <w:p w14:paraId="26FF7404" w14:textId="22EE9CA5" w:rsidR="00F126C9" w:rsidRDefault="00F126C9" w:rsidP="00F126C9">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31128B14" w14:textId="00843E00" w:rsidR="00F126C9" w:rsidRDefault="00F126C9" w:rsidP="00EE3E2B">
      <w:pPr>
        <w:pStyle w:val="B1"/>
        <w:rPr>
          <w:lang w:val="en-US" w:eastAsia="zh-CN"/>
        </w:rPr>
      </w:pPr>
      <w:r>
        <w:rPr>
          <w:lang w:val="en-US" w:eastAsia="zh-CN"/>
        </w:rPr>
        <w:t>The Binding Indication shall contain:</w:t>
      </w:r>
    </w:p>
    <w:p w14:paraId="2F6E5F00" w14:textId="77777777" w:rsidR="00F126C9" w:rsidRDefault="00F126C9" w:rsidP="00F126C9">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D52CBD2"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2C61FDA6" w14:textId="1F2A7074"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w:t>
      </w:r>
      <w:r w:rsidR="00EE3E2B">
        <w:rPr>
          <w:lang w:eastAsia="zh-CN"/>
        </w:rPr>
        <w:t>clause 4</w:t>
      </w:r>
      <w:r>
        <w:rPr>
          <w:lang w:eastAsia="zh-CN"/>
        </w:rPr>
        <w:t xml:space="preserve">.17.12.4 of </w:t>
      </w:r>
      <w:r w:rsidRPr="000B63FD">
        <w:rPr>
          <w:lang w:eastAsia="zh-CN"/>
        </w:rPr>
        <w:t>3GPP TS 23.502 [4]</w:t>
      </w:r>
      <w:r>
        <w:rPr>
          <w:lang w:eastAsia="zh-CN"/>
        </w:rPr>
        <w:t>);</w:t>
      </w:r>
    </w:p>
    <w:p w14:paraId="464C9249" w14:textId="77777777"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0294D137" w14:textId="77777777"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22AE487" w14:textId="77777777"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14:paraId="628DD5B3"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764C2FE1"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63D5D49B" w14:textId="77777777" w:rsidR="00F90BFA" w:rsidRDefault="00F90BFA" w:rsidP="00F90BFA">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1D4A208B" w14:textId="77777777" w:rsidR="00F90BFA" w:rsidRDefault="00F90BFA" w:rsidP="00F90BFA">
      <w:pPr>
        <w:pStyle w:val="NO"/>
        <w:rPr>
          <w:lang w:eastAsia="zh-CN"/>
        </w:rPr>
      </w:pPr>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FCF2CFE" w14:textId="58AB3AD2" w:rsidR="00F90BFA" w:rsidRDefault="00F90BFA" w:rsidP="00F90BFA">
      <w:pPr>
        <w:pStyle w:val="NO"/>
        <w:rPr>
          <w:lang w:val="en-US" w:eastAsia="zh-CN"/>
        </w:rPr>
      </w:pPr>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w:t>
      </w:r>
      <w:r w:rsidR="00EE3E2B" w:rsidRPr="00823D59">
        <w:rPr>
          <w:lang w:eastAsia="zh-CN"/>
        </w:rPr>
        <w:t>clause</w:t>
      </w:r>
      <w:r w:rsidR="00EE3E2B">
        <w:rPr>
          <w:lang w:eastAsia="zh-CN"/>
        </w:rPr>
        <w:t> </w:t>
      </w:r>
      <w:r w:rsidR="00EE3E2B" w:rsidRPr="00823D59">
        <w:rPr>
          <w:lang w:eastAsia="zh-CN"/>
        </w:rPr>
        <w:t>6</w:t>
      </w:r>
      <w:r w:rsidRPr="00823D59">
        <w:rPr>
          <w:lang w:eastAsia="zh-CN"/>
        </w:rPr>
        <w:t xml:space="preserve">.3.1.0 of 3GPP </w:t>
      </w:r>
      <w:r w:rsidR="00EE3E2B" w:rsidRPr="00823D59">
        <w:rPr>
          <w:lang w:eastAsia="zh-CN"/>
        </w:rPr>
        <w:t>TS</w:t>
      </w:r>
      <w:r w:rsidR="00EE3E2B">
        <w:rPr>
          <w:lang w:eastAsia="zh-CN"/>
        </w:rPr>
        <w:t> </w:t>
      </w:r>
      <w:r w:rsidR="00EE3E2B" w:rsidRPr="00823D59">
        <w:rPr>
          <w:lang w:eastAsia="zh-CN"/>
        </w:rPr>
        <w:t>2</w:t>
      </w:r>
      <w:r w:rsidRPr="00823D59">
        <w:rPr>
          <w:lang w:eastAsia="zh-CN"/>
        </w:rPr>
        <w:t>3.501</w:t>
      </w:r>
      <w:r w:rsidR="00EE3E2B">
        <w:rPr>
          <w:lang w:eastAsia="zh-CN"/>
        </w:rPr>
        <w:t> </w:t>
      </w:r>
      <w:r w:rsidR="00EE3E2B" w:rsidRPr="00823D59">
        <w:rPr>
          <w:lang w:eastAsia="zh-CN"/>
        </w:rPr>
        <w:t>[</w:t>
      </w:r>
      <w:r>
        <w:rPr>
          <w:lang w:eastAsia="zh-CN"/>
        </w:rPr>
        <w:t>3</w:t>
      </w:r>
      <w:r w:rsidRPr="00823D59">
        <w:rPr>
          <w:lang w:eastAsia="zh-CN"/>
        </w:rPr>
        <w:t>]</w:t>
      </w:r>
      <w:r>
        <w:t>.</w:t>
      </w:r>
    </w:p>
    <w:p w14:paraId="09FDE478"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6C327B0D" w14:textId="77777777" w:rsidR="00F90BFA" w:rsidRDefault="00F90BFA" w:rsidP="00F90BFA">
      <w:pPr>
        <w:rPr>
          <w:lang w:eastAsia="zh-CN"/>
        </w:rPr>
      </w:pPr>
      <w:r>
        <w:rPr>
          <w:lang w:val="en-US" w:eastAsia="zh-CN"/>
        </w:rPr>
        <w:lastRenderedPageBreak/>
        <w:t xml:space="preserve">The NF Service Consumer may provide an updated Binding Indication to the NF Service Producer in a service request modifying the </w:t>
      </w:r>
      <w:r>
        <w:rPr>
          <w:lang w:val="en-US"/>
        </w:rPr>
        <w:t>subscription or in a notification response.</w:t>
      </w:r>
    </w:p>
    <w:p w14:paraId="191150A1" w14:textId="77777777" w:rsidR="002A2895" w:rsidRPr="00430D53" w:rsidRDefault="002A2895" w:rsidP="002A2895">
      <w:r>
        <w:rPr>
          <w:lang w:eastAsia="zh-CN"/>
        </w:rPr>
        <w:t xml:space="preserve">The NF Service Producer may also provide </w:t>
      </w:r>
      <w:r>
        <w:rPr>
          <w:lang w:val="en-US" w:eastAsia="zh-CN"/>
        </w:rPr>
        <w:t>a Binding Indication in a service response creating or modifying an explicit or an implicit subscription</w:t>
      </w:r>
      <w:r>
        <w:rPr>
          <w:lang w:eastAsia="zh-CN"/>
        </w:rPr>
        <w:t>, or in a notification request generated for this subscription,</w:t>
      </w:r>
      <w:r>
        <w:rPr>
          <w:lang w:val="en-US" w:eastAsia="zh-CN"/>
        </w:rPr>
        <w:t xml:space="preserve"> by including a 3gpp-Sbi-Binding header (see clause </w:t>
      </w:r>
      <w:r w:rsidRPr="000B63FD">
        <w:t>5.2.3.2.</w:t>
      </w:r>
      <w:r>
        <w:t>5</w:t>
      </w:r>
      <w:r>
        <w:rPr>
          <w:lang w:val="en-US" w:eastAsia="zh-CN"/>
        </w:rPr>
        <w:t>) in the HTTP response</w:t>
      </w:r>
      <w:r>
        <w:rPr>
          <w:lang w:eastAsia="zh-CN"/>
        </w:rPr>
        <w:t>, or in the HTTP request respectively (without the scope parameter),</w:t>
      </w:r>
      <w:r>
        <w:rPr>
          <w:lang w:val="en-US" w:eastAsia="zh-CN"/>
        </w:rPr>
        <w:t xml:space="preserv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21417DC8" w14:textId="77777777" w:rsidR="00F90BFA" w:rsidRDefault="00F90BFA" w:rsidP="00F90BFA">
      <w:r>
        <w:rPr>
          <w:lang w:val="en-US"/>
        </w:rPr>
        <w:t>For a default notification subscription, a NF Service Consumer shall update the Binding Indication value in NF profile when binding information of the default notification subscription has changed.</w:t>
      </w:r>
    </w:p>
    <w:p w14:paraId="68833520" w14:textId="77777777"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0C99F3CE" w14:textId="77777777" w:rsidR="00B90F60" w:rsidRDefault="00B90F60" w:rsidP="00B90F60">
      <w:pPr>
        <w:rPr>
          <w:lang w:val="en-US" w:eastAsia="zh-CN"/>
        </w:rPr>
      </w:pPr>
      <w:bookmarkStart w:id="1760" w:name="_Toc35970065"/>
      <w:bookmarkStart w:id="1761" w:name="_Toc36050859"/>
      <w:bookmarkStart w:id="1762" w:name="_Toc44847583"/>
      <w:bookmarkStart w:id="1763" w:name="_Toc51845238"/>
      <w:bookmarkStart w:id="1764"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092ADDE3" w14:textId="77777777"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20116934" w14:textId="3026829C" w:rsidR="00F126C9" w:rsidRDefault="00B90F60" w:rsidP="00F126C9">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56FDBFEA" w14:textId="77777777" w:rsidR="00F126C9" w:rsidRDefault="00F126C9" w:rsidP="00F126C9">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5FB84D8C" w14:textId="77777777" w:rsidR="00F126C9" w:rsidRDefault="00F126C9" w:rsidP="00F126C9">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6DF0A2EB" w14:textId="77777777" w:rsidR="00EE3E2B" w:rsidRDefault="00F126C9" w:rsidP="00F126C9">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378D6E6" w14:textId="10CAD405" w:rsidR="00EE3E2B" w:rsidRDefault="00F126C9" w:rsidP="00F126C9">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765" w:name="_Toc57017639"/>
    </w:p>
    <w:p w14:paraId="50348A79" w14:textId="3D930747" w:rsidR="002A2895" w:rsidRPr="002A2895" w:rsidRDefault="002A2895" w:rsidP="002A289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xml:space="preserve">), the NF service consumer shall delete any earlier binding indication received from the source AMF for the AMF event subscription resource and replace it by any new binding indication possibly received from the target NF in the notification request.  </w:t>
      </w:r>
    </w:p>
    <w:p w14:paraId="24607805" w14:textId="0DD90223" w:rsidR="00F90BFA" w:rsidRDefault="00F90BFA" w:rsidP="00433CEF">
      <w:pPr>
        <w:pStyle w:val="Heading3"/>
        <w:rPr>
          <w:lang w:eastAsia="zh-CN"/>
        </w:rPr>
      </w:pPr>
      <w:bookmarkStart w:id="1766" w:name="_Toc98267030"/>
      <w:r>
        <w:rPr>
          <w:lang w:eastAsia="zh-CN"/>
        </w:rPr>
        <w:lastRenderedPageBreak/>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60"/>
      <w:bookmarkEnd w:id="1761"/>
      <w:bookmarkEnd w:id="1762"/>
      <w:bookmarkEnd w:id="1763"/>
      <w:bookmarkEnd w:id="1764"/>
      <w:bookmarkEnd w:id="1765"/>
      <w:bookmarkEnd w:id="1766"/>
    </w:p>
    <w:p w14:paraId="23E91689" w14:textId="3512563F"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w:t>
      </w:r>
      <w:r w:rsidRPr="00C36E40">
        <w:rPr>
          <w:lang w:val="en-US" w:eastAsia="zh-CN"/>
        </w:rPr>
        <w:t xml:space="preserve"> </w:t>
      </w:r>
      <w:r>
        <w:rPr>
          <w:lang w:val="en-US" w:eastAsia="zh-CN"/>
        </w:rPr>
        <w:t xml:space="preserve">as specified in </w:t>
      </w:r>
      <w:r w:rsidR="00EE3E2B">
        <w:rPr>
          <w:lang w:val="en-US" w:eastAsia="zh-CN"/>
        </w:rPr>
        <w:t>clause 6</w:t>
      </w:r>
      <w:r>
        <w:rPr>
          <w:lang w:val="en-US" w:eastAsia="zh-CN"/>
        </w:rPr>
        <w:t>.12.4, with the scope parameter being absent or indicating "callback".</w:t>
      </w:r>
    </w:p>
    <w:p w14:paraId="40123A85" w14:textId="0C8D6BDB" w:rsidR="00F90BFA" w:rsidRDefault="00F90BFA" w:rsidP="00F90BFA">
      <w:pPr>
        <w:rPr>
          <w:lang w:val="en-US" w:eastAsia="zh-CN"/>
        </w:rPr>
      </w:pPr>
      <w:r>
        <w:rPr>
          <w:lang w:val="en-US" w:eastAsia="zh-CN"/>
        </w:rPr>
        <w:t xml:space="preserve">The NF Service Producer shall behave as specified in </w:t>
      </w:r>
      <w:r w:rsidR="00EE3E2B">
        <w:rPr>
          <w:lang w:val="en-US" w:eastAsia="zh-CN"/>
        </w:rPr>
        <w:t>clause 6</w:t>
      </w:r>
      <w:r>
        <w:rPr>
          <w:lang w:val="en-US" w:eastAsia="zh-CN"/>
        </w:rPr>
        <w:t>.12.4, with the "notification endpoint" being replaced by the callback endpoint.</w:t>
      </w:r>
    </w:p>
    <w:p w14:paraId="165BD55D" w14:textId="69D99C55" w:rsidR="00F90BFA" w:rsidRPr="00D15AFD" w:rsidRDefault="00F126C9"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p>
    <w:p w14:paraId="5C150A7B" w14:textId="77777777" w:rsidR="00F90BFA" w:rsidRPr="000B63FD" w:rsidRDefault="00F90BFA" w:rsidP="00433CEF">
      <w:pPr>
        <w:pStyle w:val="Heading8"/>
        <w:rPr>
          <w:lang w:val="en-US"/>
        </w:rPr>
      </w:pPr>
      <w:bookmarkStart w:id="1767" w:name="_Toc35970066"/>
      <w:bookmarkStart w:id="1768" w:name="_Toc36050860"/>
      <w:bookmarkStart w:id="1769" w:name="_Toc44847584"/>
      <w:bookmarkStart w:id="1770" w:name="_Toc51845239"/>
      <w:bookmarkStart w:id="1771" w:name="_Toc51845570"/>
      <w:bookmarkStart w:id="1772" w:name="_Toc57017640"/>
      <w:bookmarkStart w:id="1773" w:name="_Toc98267031"/>
      <w:r w:rsidRPr="000B63FD">
        <w:rPr>
          <w:lang w:val="en-US"/>
        </w:rPr>
        <w:t>Annex A (informative):</w:t>
      </w:r>
      <w:r w:rsidRPr="000B63FD">
        <w:rPr>
          <w:lang w:val="en-US"/>
        </w:rPr>
        <w:br/>
        <w:t>Client-side Adaptive Throttling for Overload Control</w:t>
      </w:r>
      <w:bookmarkEnd w:id="1757"/>
      <w:bookmarkEnd w:id="1758"/>
      <w:bookmarkEnd w:id="1759"/>
      <w:bookmarkEnd w:id="1767"/>
      <w:bookmarkEnd w:id="1768"/>
      <w:bookmarkEnd w:id="1769"/>
      <w:bookmarkEnd w:id="1770"/>
      <w:bookmarkEnd w:id="1771"/>
      <w:bookmarkEnd w:id="1772"/>
      <w:bookmarkEnd w:id="1773"/>
    </w:p>
    <w:p w14:paraId="2E3FE547" w14:textId="2108C1DC" w:rsidR="00F90BFA" w:rsidRPr="000B63FD" w:rsidRDefault="00F90BFA" w:rsidP="00F90BFA">
      <w:pPr>
        <w:rPr>
          <w:lang w:val="en-US"/>
        </w:rPr>
      </w:pPr>
      <w:bookmarkStart w:id="1774" w:name="_PERM_MCCTEMPBM_CRPT82990056___5"/>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snapToGrid w:val="0"/>
            <w:lang w:eastAsia="zh-CN"/>
          </w:rPr>
          <w:t>https://landing.google.com/sre/book.html</w:t>
        </w:r>
      </w:hyperlink>
      <w:r w:rsidRPr="000B63FD">
        <w:rPr>
          <w:snapToGrid w:val="0"/>
          <w:lang w:eastAsia="zh-CN"/>
        </w:rPr>
        <w:t>)</w:t>
      </w:r>
      <w:r w:rsidRPr="000B63FD">
        <w:rPr>
          <w:lang w:val="en-US"/>
        </w:rPr>
        <w:t xml:space="preserve">, </w:t>
      </w:r>
      <w:r w:rsidR="008D3085">
        <w:rPr>
          <w:lang w:val="en-US"/>
        </w:rPr>
        <w:t>clause</w:t>
      </w:r>
      <w:r w:rsidRPr="000B63FD">
        <w:rPr>
          <w:lang w:val="en-US"/>
        </w:rPr>
        <w:t xml:space="preserve"> 21, "Handling Overload".</w:t>
      </w:r>
    </w:p>
    <w:bookmarkEnd w:id="1774"/>
    <w:p w14:paraId="644BB167" w14:textId="77777777"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14:paraId="46E1A9BD" w14:textId="77777777" w:rsidR="00F90BFA" w:rsidRPr="000B63FD" w:rsidRDefault="00F90BFA" w:rsidP="00F90BFA">
      <w:pPr>
        <w:rPr>
          <w:lang w:val="en-US"/>
        </w:rPr>
      </w:pPr>
      <w:r w:rsidRPr="000B63FD">
        <w:rPr>
          <w:lang w:val="en-US"/>
        </w:rPr>
        <w:t>Each client (NF Service Consumer) keeps track of the following counters during a certain time window:</w:t>
      </w:r>
    </w:p>
    <w:p w14:paraId="5A399206" w14:textId="77777777"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6DA3CC44" w14:textId="77777777" w:rsidR="00F90BFA" w:rsidRPr="000B63FD" w:rsidRDefault="00F90BFA" w:rsidP="00F90BFA">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14:paraId="3FE02F9C" w14:textId="77777777" w:rsidR="00F90BFA" w:rsidRPr="000B63FD" w:rsidRDefault="00F90BFA" w:rsidP="00F90BFA">
      <w:pPr>
        <w:rPr>
          <w:lang w:val="en-US"/>
        </w:rPr>
      </w:pPr>
      <w:r w:rsidRPr="000B63FD">
        <w:rPr>
          <w:lang w:val="en-US"/>
        </w:rPr>
        <w:t>When there is no server overload, these values are equal.</w:t>
      </w:r>
    </w:p>
    <w:p w14:paraId="168F4486" w14:textId="77777777" w:rsidR="00F90BFA" w:rsidRPr="000B63FD" w:rsidRDefault="00F90BFA" w:rsidP="00F90BFA">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11447BC9" w14:textId="77777777" w:rsidR="00F90BFA" w:rsidRPr="000B63FD" w:rsidRDefault="00F90BFA" w:rsidP="00F90BFA">
      <w:pPr>
        <w:rPr>
          <w:lang w:val="en-US"/>
        </w:rPr>
      </w:pPr>
      <w:r w:rsidRPr="000B63FD">
        <w:rPr>
          <w:lang w:val="en-US"/>
        </w:rPr>
        <w:t>The local rejection of requests can be done by calculating a "Client request rejection probability", as:</w:t>
      </w:r>
    </w:p>
    <w:p w14:paraId="0B4D7CDA" w14:textId="77777777" w:rsidR="00F90BFA" w:rsidRPr="000B63FD" w:rsidRDefault="00F90BFA" w:rsidP="00F90BFA">
      <w:pPr>
        <w:pStyle w:val="TH"/>
        <w:rPr>
          <w:noProof/>
        </w:rPr>
      </w:pPr>
      <w:r>
        <w:object w:dxaOrig="5926" w:dyaOrig="1036" w14:anchorId="0D86177A">
          <v:shape id="_x0000_i1028" type="#_x0000_t75" style="width:296pt;height:52.5pt" o:ole="">
            <v:imagedata r:id="rId16" o:title=""/>
          </v:shape>
          <o:OLEObject Type="Embed" ProgID="Visio.Drawing.15" ShapeID="_x0000_i1028" DrawAspect="Content" ObjectID="_1708879782" r:id="rId17"/>
        </w:object>
      </w:r>
    </w:p>
    <w:p w14:paraId="36BB7ED4" w14:textId="77777777" w:rsidR="00F90BFA" w:rsidRPr="000B63FD" w:rsidRDefault="00F90BFA" w:rsidP="00F90BFA">
      <w:pPr>
        <w:pStyle w:val="TF"/>
        <w:rPr>
          <w:noProof/>
        </w:rPr>
      </w:pPr>
    </w:p>
    <w:p w14:paraId="51FD575E" w14:textId="77777777" w:rsidR="00F90BFA" w:rsidRPr="000B63FD" w:rsidRDefault="00F90BFA" w:rsidP="00F90BFA">
      <w:pPr>
        <w:rPr>
          <w:lang w:val="en-US"/>
        </w:rPr>
      </w:pPr>
      <w:r w:rsidRPr="000B63FD">
        <w:rPr>
          <w:lang w:val="en-US"/>
        </w:rPr>
        <w:t>So, for example, assuming that the K parameter is set at 1.5:</w:t>
      </w:r>
    </w:p>
    <w:p w14:paraId="7F0D8E81" w14:textId="77777777"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14:paraId="4620F781" w14:textId="77777777"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79C3E774" w14:textId="77777777" w:rsidR="00F90BFA" w:rsidRPr="000B63FD" w:rsidRDefault="00F90BFA" w:rsidP="00F90BFA">
      <w:pPr>
        <w:pStyle w:val="B1"/>
        <w:rPr>
          <w:lang w:val="en-US"/>
        </w:rPr>
      </w:pPr>
      <w:r w:rsidRPr="000B63FD">
        <w:rPr>
          <w:lang w:val="en-US"/>
        </w:rPr>
        <w:lastRenderedPageBreak/>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6B9333F1" w14:textId="77777777"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93C867C" w14:textId="77777777" w:rsidR="00F90BFA" w:rsidRDefault="00F90BFA" w:rsidP="00433CEF">
      <w:pPr>
        <w:pStyle w:val="Heading8"/>
        <w:rPr>
          <w:lang w:val="en-US"/>
        </w:rPr>
      </w:pPr>
      <w:bookmarkStart w:id="1775" w:name="_Toc19709036"/>
      <w:bookmarkStart w:id="1776" w:name="_Toc27745127"/>
      <w:bookmarkStart w:id="1777" w:name="_Toc29803275"/>
      <w:bookmarkStart w:id="1778" w:name="_Toc35970067"/>
      <w:bookmarkStart w:id="1779" w:name="_Toc36050861"/>
      <w:bookmarkStart w:id="1780" w:name="_Toc44847585"/>
      <w:bookmarkStart w:id="1781" w:name="_Toc51845240"/>
      <w:bookmarkStart w:id="1782" w:name="_Toc51845571"/>
      <w:bookmarkStart w:id="1783" w:name="_Toc57017641"/>
      <w:bookmarkStart w:id="1784" w:name="_Toc98267032"/>
      <w:r w:rsidRPr="000B63FD">
        <w:rPr>
          <w:lang w:val="en-US"/>
        </w:rPr>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75"/>
      <w:bookmarkEnd w:id="1776"/>
      <w:bookmarkEnd w:id="1777"/>
      <w:bookmarkEnd w:id="1778"/>
      <w:bookmarkEnd w:id="1779"/>
      <w:bookmarkEnd w:id="1780"/>
      <w:bookmarkEnd w:id="1781"/>
      <w:bookmarkEnd w:id="1782"/>
      <w:bookmarkEnd w:id="1783"/>
      <w:bookmarkEnd w:id="1784"/>
    </w:p>
    <w:p w14:paraId="7200061B" w14:textId="77777777" w:rsidR="00F90BFA" w:rsidRDefault="00F90BFA" w:rsidP="00F90BFA">
      <w:pPr>
        <w:rPr>
          <w:lang w:val="en-US"/>
        </w:rPr>
      </w:pPr>
      <w:bookmarkStart w:id="1785" w:name="_Toc9501083"/>
      <w:bookmarkStart w:id="1786" w:name="_Toc27745128"/>
      <w:bookmarkStart w:id="1787" w:name="_Toc29803276"/>
      <w:bookmarkStart w:id="1788" w:name="historyclause"/>
      <w:r>
        <w:rPr>
          <w:rFonts w:hint="eastAsia"/>
          <w:lang w:val="en-US"/>
        </w:rPr>
        <w:t xml:space="preserve">This </w:t>
      </w:r>
      <w:r>
        <w:rPr>
          <w:lang w:val="en-US"/>
        </w:rPr>
        <w:t>annex specifies the list of allowed 3GPP SBI callback type values for the 3gpp-Sbi-Callback HTTP custom header specified in clause 5.2.3.2.3.</w:t>
      </w:r>
    </w:p>
    <w:p w14:paraId="05F72975" w14:textId="77777777" w:rsidR="00F90BFA" w:rsidRDefault="00F90BFA" w:rsidP="00F90BFA">
      <w:pPr>
        <w:rPr>
          <w:lang w:val="en-US"/>
        </w:rPr>
      </w:pPr>
      <w:r>
        <w:rPr>
          <w:lang w:val="en-US"/>
        </w:rPr>
        <w:t>Table B-1 specifies callbacks that are invoked across PLMN.</w:t>
      </w:r>
    </w:p>
    <w:p w14:paraId="75FE137D" w14:textId="77777777" w:rsidR="00F90BFA" w:rsidRPr="0047713D" w:rsidRDefault="00F90BFA" w:rsidP="00F90BFA">
      <w:pPr>
        <w:pStyle w:val="TH"/>
      </w:pPr>
      <w:r w:rsidRPr="0047713D">
        <w:t xml:space="preserve">Table </w:t>
      </w:r>
      <w:r>
        <w:t>B-1: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14:paraId="4F2653BF" w14:textId="77777777" w:rsidTr="006254F7">
        <w:tc>
          <w:tcPr>
            <w:tcW w:w="5353" w:type="dxa"/>
            <w:shd w:val="clear" w:color="auto" w:fill="auto"/>
          </w:tcPr>
          <w:p w14:paraId="2F3EA623" w14:textId="77777777"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14:paraId="11784CC8" w14:textId="77777777" w:rsidR="00F90BFA" w:rsidRPr="00BD78E0" w:rsidRDefault="00F90BFA" w:rsidP="006254F7">
            <w:pPr>
              <w:pStyle w:val="TAH"/>
            </w:pPr>
            <w:r w:rsidRPr="00BD78E0">
              <w:rPr>
                <w:rFonts w:hint="eastAsia"/>
              </w:rPr>
              <w:t>Reference</w:t>
            </w:r>
          </w:p>
        </w:tc>
      </w:tr>
      <w:tr w:rsidR="00F90BFA" w:rsidRPr="00BD78E0" w14:paraId="5581C3B1" w14:textId="77777777" w:rsidTr="006254F7">
        <w:tc>
          <w:tcPr>
            <w:tcW w:w="5353" w:type="dxa"/>
            <w:shd w:val="clear" w:color="auto" w:fill="auto"/>
          </w:tcPr>
          <w:p w14:paraId="0C679DFB" w14:textId="77777777" w:rsidR="00F90BFA" w:rsidRPr="00BD78E0" w:rsidRDefault="00F90BFA" w:rsidP="006254F7">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14:paraId="7E24669E" w14:textId="77777777"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14:paraId="06AC758D" w14:textId="77777777" w:rsidTr="006254F7">
        <w:tc>
          <w:tcPr>
            <w:tcW w:w="5353" w:type="dxa"/>
            <w:shd w:val="clear" w:color="auto" w:fill="auto"/>
          </w:tcPr>
          <w:p w14:paraId="6E3D46B9" w14:textId="77777777" w:rsidR="00F90BFA" w:rsidRPr="00BD78E0" w:rsidRDefault="00F90BFA" w:rsidP="006254F7">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14:paraId="3FCF16DA" w14:textId="77777777"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14:paraId="58AD6E47" w14:textId="77777777" w:rsidTr="006254F7">
        <w:tc>
          <w:tcPr>
            <w:tcW w:w="5353" w:type="dxa"/>
            <w:shd w:val="clear" w:color="auto" w:fill="auto"/>
          </w:tcPr>
          <w:p w14:paraId="21265939" w14:textId="77777777" w:rsidR="00F90BFA" w:rsidRPr="00BD78E0" w:rsidRDefault="00F90BFA" w:rsidP="006254F7">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14:paraId="57399F9F"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14:paraId="32390853" w14:textId="77777777" w:rsidTr="006254F7">
        <w:tc>
          <w:tcPr>
            <w:tcW w:w="5353" w:type="dxa"/>
            <w:shd w:val="clear" w:color="auto" w:fill="auto"/>
          </w:tcPr>
          <w:p w14:paraId="106C79A1" w14:textId="77777777" w:rsidR="00F90BFA" w:rsidRPr="00BD78E0" w:rsidRDefault="00F90BFA" w:rsidP="006254F7">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14:paraId="2C82D52E"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14:paraId="10BEE280" w14:textId="77777777" w:rsidTr="006254F7">
        <w:tc>
          <w:tcPr>
            <w:tcW w:w="5353" w:type="dxa"/>
            <w:shd w:val="clear" w:color="auto" w:fill="auto"/>
          </w:tcPr>
          <w:p w14:paraId="51011DFC" w14:textId="77777777" w:rsidR="00F90BFA" w:rsidRPr="00BD78E0" w:rsidRDefault="00F90BFA" w:rsidP="006254F7">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14:paraId="32E8317A"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14:paraId="3229FD22" w14:textId="77777777" w:rsidTr="006254F7">
        <w:tc>
          <w:tcPr>
            <w:tcW w:w="5353" w:type="dxa"/>
            <w:shd w:val="clear" w:color="auto" w:fill="auto"/>
          </w:tcPr>
          <w:p w14:paraId="0603FF6D" w14:textId="77777777" w:rsidR="00F90BFA" w:rsidRPr="00BD78E0" w:rsidRDefault="00F90BFA" w:rsidP="006254F7">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14:paraId="626AB18B" w14:textId="77777777"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14:paraId="1C63D926" w14:textId="77777777" w:rsidTr="006254F7">
        <w:tc>
          <w:tcPr>
            <w:tcW w:w="5353" w:type="dxa"/>
            <w:shd w:val="clear" w:color="auto" w:fill="auto"/>
          </w:tcPr>
          <w:p w14:paraId="0FE0E0D0" w14:textId="77777777" w:rsidR="00F90BFA" w:rsidRDefault="00F90BFA" w:rsidP="006254F7">
            <w:pPr>
              <w:pStyle w:val="TAL"/>
              <w:rPr>
                <w:lang w:eastAsia="zh-CN"/>
              </w:rPr>
            </w:pPr>
            <w:r>
              <w:rPr>
                <w:rFonts w:hint="eastAsia"/>
                <w:lang w:eastAsia="zh-CN"/>
              </w:rPr>
              <w:t>"Namf_EventExposure_Notify"</w:t>
            </w:r>
          </w:p>
        </w:tc>
        <w:tc>
          <w:tcPr>
            <w:tcW w:w="4678" w:type="dxa"/>
            <w:shd w:val="clear" w:color="auto" w:fill="auto"/>
          </w:tcPr>
          <w:p w14:paraId="411D4EC6" w14:textId="77777777"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14:paraId="53C2775A" w14:textId="77777777" w:rsidTr="006254F7">
        <w:tc>
          <w:tcPr>
            <w:tcW w:w="5353" w:type="dxa"/>
            <w:shd w:val="clear" w:color="auto" w:fill="auto"/>
          </w:tcPr>
          <w:p w14:paraId="3D8E4AC4" w14:textId="77777777"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16D71161" w14:textId="77777777"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14:paraId="69A64913" w14:textId="77777777" w:rsidTr="006254F7">
        <w:tc>
          <w:tcPr>
            <w:tcW w:w="5353" w:type="dxa"/>
            <w:shd w:val="clear" w:color="auto" w:fill="auto"/>
          </w:tcPr>
          <w:p w14:paraId="66698B9D" w14:textId="77777777" w:rsidR="00F90BFA" w:rsidRDefault="00F90BFA" w:rsidP="006254F7">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14:paraId="7A1DF0A8" w14:textId="77777777"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14:paraId="6D147B02" w14:textId="77777777" w:rsidTr="006254F7">
        <w:tc>
          <w:tcPr>
            <w:tcW w:w="5353" w:type="dxa"/>
            <w:shd w:val="clear" w:color="auto" w:fill="auto"/>
          </w:tcPr>
          <w:p w14:paraId="2B4E5B69" w14:textId="77777777" w:rsidR="00F90BFA" w:rsidRDefault="00F90BFA" w:rsidP="006254F7">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14:paraId="78158822" w14:textId="77777777"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14:paraId="1346C922" w14:textId="77777777" w:rsidTr="006254F7">
        <w:tc>
          <w:tcPr>
            <w:tcW w:w="5353" w:type="dxa"/>
            <w:shd w:val="clear" w:color="auto" w:fill="auto"/>
          </w:tcPr>
          <w:p w14:paraId="45BFE2E7" w14:textId="77777777" w:rsidR="00F90BFA" w:rsidRDefault="00F90BFA" w:rsidP="006254F7">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14:paraId="6D709666" w14:textId="77777777"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14:paraId="281484F6" w14:textId="77777777" w:rsidTr="006254F7">
        <w:tc>
          <w:tcPr>
            <w:tcW w:w="5353" w:type="dxa"/>
            <w:shd w:val="clear" w:color="auto" w:fill="auto"/>
          </w:tcPr>
          <w:p w14:paraId="1D9EDD6B" w14:textId="77777777" w:rsidR="00F90BFA" w:rsidRDefault="00F90BFA" w:rsidP="006254F7">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14:paraId="72A110F5" w14:textId="77777777"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14:paraId="20394B72" w14:textId="77777777" w:rsidTr="006254F7">
        <w:tc>
          <w:tcPr>
            <w:tcW w:w="5353" w:type="dxa"/>
            <w:shd w:val="clear" w:color="auto" w:fill="auto"/>
          </w:tcPr>
          <w:p w14:paraId="363D91E2"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14:paraId="73124DA3"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14:paraId="08767497" w14:textId="77777777" w:rsidTr="006254F7">
        <w:tc>
          <w:tcPr>
            <w:tcW w:w="5353" w:type="dxa"/>
            <w:shd w:val="clear" w:color="auto" w:fill="auto"/>
          </w:tcPr>
          <w:p w14:paraId="5110172D"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14:paraId="7155ED1D"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14:paraId="43636C7E" w14:textId="77777777" w:rsidR="00F90BFA" w:rsidRDefault="00F90BFA" w:rsidP="00F90BFA"/>
    <w:p w14:paraId="5845FAFC" w14:textId="77777777" w:rsidR="00F90BFA" w:rsidRDefault="00F90BFA" w:rsidP="00F90BFA">
      <w:r>
        <w:t>For notification and callback service operations (used across PLMNs or within a PLMN) that are not part of Table B.1, the value of the header shall be constructed as follows:</w:t>
      </w:r>
    </w:p>
    <w:p w14:paraId="0FBA6DE4" w14:textId="77777777" w:rsidR="00F90BFA" w:rsidRDefault="00F90BFA" w:rsidP="00F90BFA">
      <w:r>
        <w:t>"N&lt;NF&gt;_&lt;service name&gt;_&lt;name of the callback service operation in the corresponding OpenAPI specification file&gt;"</w:t>
      </w:r>
    </w:p>
    <w:p w14:paraId="7E167D38" w14:textId="77777777" w:rsidR="00F90BFA" w:rsidRDefault="00F90BFA" w:rsidP="00F90BFA">
      <w:pPr>
        <w:rPr>
          <w:lang w:eastAsia="zh-CN"/>
        </w:rPr>
      </w:pPr>
      <w:bookmarkStart w:id="1789" w:name="_Toc35970068"/>
      <w:r>
        <w:rPr>
          <w:lang w:eastAsia="zh-CN"/>
        </w:rPr>
        <w:t>EXAMPLE:</w:t>
      </w:r>
      <w:r>
        <w:rPr>
          <w:lang w:eastAsia="zh-CN"/>
        </w:rPr>
        <w:tab/>
        <w:t>Nsmf_PDUSession_smContextStatusNotification (for the Notify SM Context Status service operation)</w:t>
      </w:r>
    </w:p>
    <w:p w14:paraId="3FCED2CB" w14:textId="77777777" w:rsidR="00F90BFA" w:rsidRDefault="00F90BFA" w:rsidP="00433CEF">
      <w:pPr>
        <w:pStyle w:val="Heading8"/>
        <w:rPr>
          <w:lang w:val="en-US"/>
        </w:rPr>
      </w:pPr>
      <w:bookmarkStart w:id="1790" w:name="_Toc36050862"/>
      <w:bookmarkStart w:id="1791" w:name="_Toc44847586"/>
      <w:bookmarkStart w:id="1792" w:name="_Toc51845241"/>
      <w:bookmarkStart w:id="1793" w:name="_Toc51845572"/>
      <w:bookmarkStart w:id="1794" w:name="_Toc57017642"/>
      <w:bookmarkStart w:id="1795" w:name="_Toc98267033"/>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85"/>
      <w:r>
        <w:rPr>
          <w:lang w:val="en-US"/>
        </w:rPr>
        <w:t>Internal NF Routing of HTTP Requests</w:t>
      </w:r>
      <w:bookmarkEnd w:id="1786"/>
      <w:bookmarkEnd w:id="1787"/>
      <w:bookmarkEnd w:id="1789"/>
      <w:bookmarkEnd w:id="1790"/>
      <w:bookmarkEnd w:id="1791"/>
      <w:bookmarkEnd w:id="1792"/>
      <w:bookmarkEnd w:id="1793"/>
      <w:bookmarkEnd w:id="1794"/>
      <w:bookmarkEnd w:id="1795"/>
    </w:p>
    <w:p w14:paraId="7C797C8D" w14:textId="77777777"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14:paraId="5BAC2003" w14:textId="77777777"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14:paraId="7554F76A" w14:textId="77777777" w:rsidR="00F90BFA" w:rsidRPr="007F4DE4" w:rsidRDefault="00F90BFA" w:rsidP="00F90BFA">
      <w:pPr>
        <w:pStyle w:val="TH"/>
        <w:rPr>
          <w:lang w:val="en-US"/>
        </w:rPr>
      </w:pPr>
      <w:r>
        <w:rPr>
          <w:lang w:val="en-US"/>
        </w:rPr>
        <w:object w:dxaOrig="7235" w:dyaOrig="4355" w14:anchorId="6C3F52D3">
          <v:shape id="_x0000_i1029" type="#_x0000_t75" style="width:361.5pt;height:218.5pt" o:ole="" o:preferrelative="f">
            <v:imagedata r:id="rId18" o:title=""/>
            <o:lock v:ext="edit" aspectratio="f"/>
          </v:shape>
          <o:OLEObject Type="Embed" ProgID="Visio.Drawing.15" ShapeID="_x0000_i1029" DrawAspect="Content" ObjectID="_1708879783" r:id="rId19"/>
        </w:object>
      </w:r>
    </w:p>
    <w:p w14:paraId="57A4A607" w14:textId="77777777"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14:paraId="62823295" w14:textId="77777777" w:rsidR="00F90BFA" w:rsidRDefault="00F90BFA" w:rsidP="00F90BFA">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37DB6861" w14:textId="77777777" w:rsidR="00F90BFA" w:rsidRDefault="00F90BFA" w:rsidP="00F90BFA">
      <w:r>
        <w:t>The path component of the URI contains the service name of the requested SBA service, so frequently the routing is done based on this component.</w:t>
      </w:r>
    </w:p>
    <w:p w14:paraId="77401A71" w14:textId="77777777" w:rsidR="00F90BFA" w:rsidRDefault="00F90BFA" w:rsidP="00F90BFA">
      <w:r>
        <w:t>It is also frequent to inspect other components of the path (i.e. path segments), to do a more fine-grained routing and direct requests done on a specific HTTP resource(s) towards a given computing resource(s).</w:t>
      </w:r>
    </w:p>
    <w:p w14:paraId="71434CA5" w14:textId="77777777"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3DE04FDA" w14:textId="77777777" w:rsidR="00F90BFA" w:rsidRPr="000B63FD" w:rsidRDefault="00F90BFA" w:rsidP="00433CEF">
      <w:pPr>
        <w:pStyle w:val="Heading8"/>
      </w:pPr>
      <w:bookmarkStart w:id="1796" w:name="_Toc19709037"/>
      <w:bookmarkStart w:id="1797" w:name="_Toc27745129"/>
      <w:bookmarkStart w:id="1798" w:name="_Toc29803277"/>
      <w:bookmarkStart w:id="1799" w:name="_Toc35970069"/>
      <w:bookmarkStart w:id="1800" w:name="_Toc36050863"/>
      <w:bookmarkStart w:id="1801" w:name="_Toc44847587"/>
      <w:bookmarkStart w:id="1802" w:name="_Toc51845242"/>
      <w:bookmarkStart w:id="1803" w:name="_Toc51845573"/>
      <w:bookmarkStart w:id="1804" w:name="_Toc57017643"/>
      <w:bookmarkStart w:id="1805" w:name="_Toc98267034"/>
      <w:r w:rsidRPr="000B63FD">
        <w:t xml:space="preserve">Annex </w:t>
      </w:r>
      <w:r>
        <w:rPr>
          <w:lang w:eastAsia="zh-CN"/>
        </w:rPr>
        <w:t>D</w:t>
      </w:r>
      <w:r w:rsidRPr="000B63FD">
        <w:t xml:space="preserve"> (informative):</w:t>
      </w:r>
      <w:r w:rsidRPr="000B63FD">
        <w:br/>
        <w:t>Change history</w:t>
      </w:r>
      <w:bookmarkEnd w:id="1796"/>
      <w:bookmarkEnd w:id="1797"/>
      <w:bookmarkEnd w:id="1798"/>
      <w:bookmarkEnd w:id="1799"/>
      <w:bookmarkEnd w:id="1800"/>
      <w:bookmarkEnd w:id="1801"/>
      <w:bookmarkEnd w:id="1802"/>
      <w:bookmarkEnd w:id="1803"/>
      <w:bookmarkEnd w:id="1804"/>
      <w:bookmarkEnd w:id="1805"/>
    </w:p>
    <w:bookmarkEnd w:id="1788"/>
    <w:p w14:paraId="6164260D" w14:textId="77777777" w:rsidR="00F90BFA" w:rsidRPr="000B63F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0B63FD" w14:paraId="6496EB2E" w14:textId="77777777" w:rsidTr="006254F7">
        <w:trPr>
          <w:cantSplit/>
        </w:trPr>
        <w:tc>
          <w:tcPr>
            <w:tcW w:w="9639" w:type="dxa"/>
            <w:gridSpan w:val="8"/>
            <w:tcBorders>
              <w:bottom w:val="nil"/>
            </w:tcBorders>
            <w:shd w:val="solid" w:color="FFFFFF" w:fill="auto"/>
          </w:tcPr>
          <w:p w14:paraId="5A14A1FA" w14:textId="77777777" w:rsidR="00F90BFA" w:rsidRPr="000B63FD" w:rsidRDefault="00F90BFA" w:rsidP="006254F7">
            <w:pPr>
              <w:pStyle w:val="TAL"/>
              <w:jc w:val="center"/>
              <w:rPr>
                <w:b/>
                <w:sz w:val="16"/>
              </w:rPr>
            </w:pPr>
            <w:r w:rsidRPr="000B63FD">
              <w:rPr>
                <w:b/>
              </w:rPr>
              <w:t>Change history</w:t>
            </w:r>
          </w:p>
        </w:tc>
      </w:tr>
      <w:tr w:rsidR="00F90BFA" w:rsidRPr="000B63FD" w14:paraId="2440F4A7" w14:textId="77777777" w:rsidTr="006254F7">
        <w:tc>
          <w:tcPr>
            <w:tcW w:w="800" w:type="dxa"/>
            <w:shd w:val="pct10" w:color="auto" w:fill="FFFFFF"/>
          </w:tcPr>
          <w:p w14:paraId="0CC92B1E" w14:textId="77777777" w:rsidR="00F90BFA" w:rsidRPr="000B63FD" w:rsidRDefault="00F90BFA" w:rsidP="006254F7">
            <w:pPr>
              <w:pStyle w:val="TAL"/>
              <w:rPr>
                <w:b/>
                <w:sz w:val="16"/>
              </w:rPr>
            </w:pPr>
            <w:r w:rsidRPr="000B63FD">
              <w:rPr>
                <w:b/>
                <w:sz w:val="16"/>
              </w:rPr>
              <w:t>Date</w:t>
            </w:r>
          </w:p>
        </w:tc>
        <w:tc>
          <w:tcPr>
            <w:tcW w:w="800" w:type="dxa"/>
            <w:shd w:val="pct10" w:color="auto" w:fill="FFFFFF"/>
          </w:tcPr>
          <w:p w14:paraId="1C87C47D" w14:textId="77777777" w:rsidR="00F90BFA" w:rsidRPr="000B63FD" w:rsidRDefault="00F90BFA" w:rsidP="006254F7">
            <w:pPr>
              <w:pStyle w:val="TAL"/>
              <w:rPr>
                <w:b/>
                <w:sz w:val="16"/>
              </w:rPr>
            </w:pPr>
            <w:r w:rsidRPr="000B63FD">
              <w:rPr>
                <w:b/>
                <w:sz w:val="16"/>
              </w:rPr>
              <w:t>Meeting</w:t>
            </w:r>
          </w:p>
        </w:tc>
        <w:tc>
          <w:tcPr>
            <w:tcW w:w="1094" w:type="dxa"/>
            <w:shd w:val="pct10" w:color="auto" w:fill="FFFFFF"/>
          </w:tcPr>
          <w:p w14:paraId="1F89B7CB" w14:textId="77777777" w:rsidR="00F90BFA" w:rsidRPr="000B63FD" w:rsidRDefault="00F90BFA" w:rsidP="006254F7">
            <w:pPr>
              <w:pStyle w:val="TAL"/>
              <w:rPr>
                <w:b/>
                <w:sz w:val="16"/>
              </w:rPr>
            </w:pPr>
            <w:r w:rsidRPr="000B63FD">
              <w:rPr>
                <w:b/>
                <w:sz w:val="16"/>
              </w:rPr>
              <w:t>TDoc</w:t>
            </w:r>
          </w:p>
        </w:tc>
        <w:tc>
          <w:tcPr>
            <w:tcW w:w="567" w:type="dxa"/>
            <w:shd w:val="pct10" w:color="auto" w:fill="FFFFFF"/>
          </w:tcPr>
          <w:p w14:paraId="015CAC0F" w14:textId="77777777" w:rsidR="00F90BFA" w:rsidRPr="000B63FD" w:rsidRDefault="00F90BFA" w:rsidP="006254F7">
            <w:pPr>
              <w:pStyle w:val="TAL"/>
              <w:rPr>
                <w:b/>
                <w:sz w:val="16"/>
              </w:rPr>
            </w:pPr>
            <w:r w:rsidRPr="000B63FD">
              <w:rPr>
                <w:b/>
                <w:sz w:val="16"/>
              </w:rPr>
              <w:t>CR</w:t>
            </w:r>
          </w:p>
        </w:tc>
        <w:tc>
          <w:tcPr>
            <w:tcW w:w="283" w:type="dxa"/>
            <w:shd w:val="pct10" w:color="auto" w:fill="FFFFFF"/>
          </w:tcPr>
          <w:p w14:paraId="5B416F99" w14:textId="77777777" w:rsidR="00F90BFA" w:rsidRPr="000B63FD" w:rsidRDefault="00F90BFA" w:rsidP="006254F7">
            <w:pPr>
              <w:pStyle w:val="TAL"/>
              <w:rPr>
                <w:b/>
                <w:sz w:val="16"/>
              </w:rPr>
            </w:pPr>
            <w:r w:rsidRPr="000B63FD">
              <w:rPr>
                <w:b/>
                <w:sz w:val="16"/>
              </w:rPr>
              <w:t>Rev</w:t>
            </w:r>
          </w:p>
        </w:tc>
        <w:tc>
          <w:tcPr>
            <w:tcW w:w="425" w:type="dxa"/>
            <w:shd w:val="pct10" w:color="auto" w:fill="FFFFFF"/>
          </w:tcPr>
          <w:p w14:paraId="78632A9B" w14:textId="77777777" w:rsidR="00F90BFA" w:rsidRPr="000B63FD" w:rsidRDefault="00F90BFA" w:rsidP="006254F7">
            <w:pPr>
              <w:pStyle w:val="TAL"/>
              <w:rPr>
                <w:b/>
                <w:sz w:val="16"/>
              </w:rPr>
            </w:pPr>
            <w:r w:rsidRPr="000B63FD">
              <w:rPr>
                <w:b/>
                <w:sz w:val="16"/>
              </w:rPr>
              <w:t>Cat</w:t>
            </w:r>
          </w:p>
        </w:tc>
        <w:tc>
          <w:tcPr>
            <w:tcW w:w="4962" w:type="dxa"/>
            <w:shd w:val="pct10" w:color="auto" w:fill="FFFFFF"/>
          </w:tcPr>
          <w:p w14:paraId="0F666270" w14:textId="77777777" w:rsidR="00F90BFA" w:rsidRPr="000B63FD" w:rsidRDefault="00F90BFA" w:rsidP="006254F7">
            <w:pPr>
              <w:pStyle w:val="TAL"/>
              <w:rPr>
                <w:b/>
                <w:sz w:val="16"/>
              </w:rPr>
            </w:pPr>
            <w:r w:rsidRPr="000B63FD">
              <w:rPr>
                <w:b/>
                <w:sz w:val="16"/>
              </w:rPr>
              <w:t>Subject/Comment</w:t>
            </w:r>
          </w:p>
        </w:tc>
        <w:tc>
          <w:tcPr>
            <w:tcW w:w="708" w:type="dxa"/>
            <w:shd w:val="pct10" w:color="auto" w:fill="FFFFFF"/>
          </w:tcPr>
          <w:p w14:paraId="65DB2C57" w14:textId="77777777" w:rsidR="00F90BFA" w:rsidRPr="000B63FD" w:rsidRDefault="00F90BFA" w:rsidP="006254F7">
            <w:pPr>
              <w:pStyle w:val="TAL"/>
              <w:rPr>
                <w:b/>
                <w:sz w:val="16"/>
              </w:rPr>
            </w:pPr>
            <w:r w:rsidRPr="000B63FD">
              <w:rPr>
                <w:b/>
                <w:sz w:val="16"/>
              </w:rPr>
              <w:t>New version</w:t>
            </w:r>
          </w:p>
        </w:tc>
      </w:tr>
      <w:tr w:rsidR="00F90BFA" w:rsidRPr="000B63FD" w14:paraId="0D6AE3FA" w14:textId="77777777" w:rsidTr="006254F7">
        <w:tc>
          <w:tcPr>
            <w:tcW w:w="800" w:type="dxa"/>
            <w:shd w:val="solid" w:color="FFFFFF" w:fill="auto"/>
          </w:tcPr>
          <w:p w14:paraId="6AF6657C"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09A03671"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62555235" w14:textId="77777777"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14:paraId="7E3FAE31" w14:textId="77777777" w:rsidR="00F90BFA" w:rsidRPr="000B63FD" w:rsidRDefault="00F90BFA" w:rsidP="006254F7">
            <w:pPr>
              <w:spacing w:after="0"/>
              <w:rPr>
                <w:snapToGrid w:val="0"/>
              </w:rPr>
            </w:pPr>
          </w:p>
        </w:tc>
        <w:tc>
          <w:tcPr>
            <w:tcW w:w="283" w:type="dxa"/>
            <w:shd w:val="solid" w:color="FFFFFF" w:fill="auto"/>
          </w:tcPr>
          <w:p w14:paraId="6C0A8010" w14:textId="77777777" w:rsidR="00F90BFA" w:rsidRPr="000B63FD" w:rsidRDefault="00F90BFA" w:rsidP="006254F7">
            <w:pPr>
              <w:spacing w:after="0"/>
              <w:rPr>
                <w:snapToGrid w:val="0"/>
              </w:rPr>
            </w:pPr>
          </w:p>
        </w:tc>
        <w:tc>
          <w:tcPr>
            <w:tcW w:w="425" w:type="dxa"/>
            <w:shd w:val="solid" w:color="FFFFFF" w:fill="auto"/>
          </w:tcPr>
          <w:p w14:paraId="69DFE62A" w14:textId="77777777" w:rsidR="00F90BFA" w:rsidRPr="000B63FD" w:rsidRDefault="00F90BFA" w:rsidP="006254F7">
            <w:pPr>
              <w:spacing w:after="0"/>
              <w:rPr>
                <w:snapToGrid w:val="0"/>
              </w:rPr>
            </w:pPr>
          </w:p>
        </w:tc>
        <w:tc>
          <w:tcPr>
            <w:tcW w:w="4962" w:type="dxa"/>
            <w:shd w:val="solid" w:color="FFFFFF" w:fill="auto"/>
          </w:tcPr>
          <w:p w14:paraId="4D8DB8F1" w14:textId="77777777" w:rsidR="00F90BFA" w:rsidRPr="000B63FD" w:rsidRDefault="00F90BFA" w:rsidP="006254F7">
            <w:pPr>
              <w:spacing w:after="0"/>
              <w:rPr>
                <w:snapToGrid w:val="0"/>
              </w:rPr>
            </w:pPr>
            <w:r w:rsidRPr="000B63FD">
              <w:rPr>
                <w:snapToGrid w:val="0"/>
              </w:rPr>
              <w:t>TR skeleton</w:t>
            </w:r>
          </w:p>
        </w:tc>
        <w:tc>
          <w:tcPr>
            <w:tcW w:w="708" w:type="dxa"/>
            <w:shd w:val="solid" w:color="FFFFFF" w:fill="auto"/>
          </w:tcPr>
          <w:p w14:paraId="50FCCDAA" w14:textId="77777777" w:rsidR="00F90BFA" w:rsidRPr="000B63FD" w:rsidRDefault="00F90BFA" w:rsidP="006254F7">
            <w:pPr>
              <w:spacing w:after="0"/>
              <w:rPr>
                <w:snapToGrid w:val="0"/>
              </w:rPr>
            </w:pPr>
            <w:r w:rsidRPr="000B63FD">
              <w:rPr>
                <w:rFonts w:hint="eastAsia"/>
                <w:snapToGrid w:val="0"/>
              </w:rPr>
              <w:t>0.1.0</w:t>
            </w:r>
          </w:p>
        </w:tc>
      </w:tr>
      <w:tr w:rsidR="00F90BFA" w:rsidRPr="000B63FD" w14:paraId="26F347B6" w14:textId="77777777" w:rsidTr="006254F7">
        <w:tc>
          <w:tcPr>
            <w:tcW w:w="800" w:type="dxa"/>
            <w:shd w:val="solid" w:color="FFFFFF" w:fill="auto"/>
          </w:tcPr>
          <w:p w14:paraId="58B8B2E7"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40B433E4"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5C3781DA" w14:textId="77777777" w:rsidR="00F90BFA" w:rsidRPr="000B63FD" w:rsidRDefault="00F90BFA" w:rsidP="006254F7">
            <w:pPr>
              <w:spacing w:after="0"/>
              <w:rPr>
                <w:snapToGrid w:val="0"/>
              </w:rPr>
            </w:pPr>
            <w:r w:rsidRPr="000B63FD">
              <w:rPr>
                <w:snapToGrid w:val="0"/>
              </w:rPr>
              <w:t>C4-175390</w:t>
            </w:r>
          </w:p>
        </w:tc>
        <w:tc>
          <w:tcPr>
            <w:tcW w:w="567" w:type="dxa"/>
            <w:shd w:val="solid" w:color="FFFFFF" w:fill="auto"/>
          </w:tcPr>
          <w:p w14:paraId="587D61BC" w14:textId="77777777" w:rsidR="00F90BFA" w:rsidRPr="000B63FD" w:rsidRDefault="00F90BFA" w:rsidP="006254F7">
            <w:pPr>
              <w:spacing w:after="0"/>
              <w:rPr>
                <w:snapToGrid w:val="0"/>
              </w:rPr>
            </w:pPr>
          </w:p>
        </w:tc>
        <w:tc>
          <w:tcPr>
            <w:tcW w:w="283" w:type="dxa"/>
            <w:shd w:val="solid" w:color="FFFFFF" w:fill="auto"/>
          </w:tcPr>
          <w:p w14:paraId="5D1B4575" w14:textId="77777777" w:rsidR="00F90BFA" w:rsidRPr="000B63FD" w:rsidRDefault="00F90BFA" w:rsidP="006254F7">
            <w:pPr>
              <w:spacing w:after="0"/>
              <w:rPr>
                <w:snapToGrid w:val="0"/>
              </w:rPr>
            </w:pPr>
          </w:p>
        </w:tc>
        <w:tc>
          <w:tcPr>
            <w:tcW w:w="425" w:type="dxa"/>
            <w:shd w:val="solid" w:color="FFFFFF" w:fill="auto"/>
          </w:tcPr>
          <w:p w14:paraId="7A448360" w14:textId="77777777" w:rsidR="00F90BFA" w:rsidRPr="000B63FD" w:rsidRDefault="00F90BFA" w:rsidP="006254F7">
            <w:pPr>
              <w:spacing w:after="0"/>
              <w:rPr>
                <w:snapToGrid w:val="0"/>
              </w:rPr>
            </w:pPr>
          </w:p>
        </w:tc>
        <w:tc>
          <w:tcPr>
            <w:tcW w:w="4962" w:type="dxa"/>
            <w:shd w:val="solid" w:color="FFFFFF" w:fill="auto"/>
          </w:tcPr>
          <w:p w14:paraId="3170ECF7"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14:paraId="543F9992" w14:textId="77777777" w:rsidR="00F90BFA" w:rsidRPr="000B63FD" w:rsidRDefault="00F90BFA" w:rsidP="006254F7">
            <w:pPr>
              <w:spacing w:after="0"/>
              <w:rPr>
                <w:snapToGrid w:val="0"/>
              </w:rPr>
            </w:pPr>
            <w:r w:rsidRPr="000B63FD">
              <w:rPr>
                <w:rFonts w:hint="eastAsia"/>
                <w:snapToGrid w:val="0"/>
              </w:rPr>
              <w:t>0.2.0</w:t>
            </w:r>
          </w:p>
        </w:tc>
      </w:tr>
      <w:tr w:rsidR="00F90BFA" w:rsidRPr="000B63FD" w14:paraId="562EDDB8" w14:textId="77777777" w:rsidTr="006254F7">
        <w:tc>
          <w:tcPr>
            <w:tcW w:w="800" w:type="dxa"/>
            <w:shd w:val="solid" w:color="FFFFFF" w:fill="auto"/>
          </w:tcPr>
          <w:p w14:paraId="5E12EA81" w14:textId="77777777"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14:paraId="16BB4B74" w14:textId="77777777"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14:paraId="2A4A6CE5" w14:textId="77777777"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14:paraId="0440592C" w14:textId="77777777" w:rsidR="00F90BFA" w:rsidRPr="000B63FD" w:rsidRDefault="00F90BFA" w:rsidP="006254F7">
            <w:pPr>
              <w:spacing w:after="0"/>
              <w:rPr>
                <w:snapToGrid w:val="0"/>
              </w:rPr>
            </w:pPr>
          </w:p>
        </w:tc>
        <w:tc>
          <w:tcPr>
            <w:tcW w:w="283" w:type="dxa"/>
            <w:shd w:val="solid" w:color="FFFFFF" w:fill="auto"/>
          </w:tcPr>
          <w:p w14:paraId="33A9A781" w14:textId="77777777" w:rsidR="00F90BFA" w:rsidRPr="000B63FD" w:rsidRDefault="00F90BFA" w:rsidP="006254F7">
            <w:pPr>
              <w:spacing w:after="0"/>
              <w:rPr>
                <w:snapToGrid w:val="0"/>
              </w:rPr>
            </w:pPr>
          </w:p>
        </w:tc>
        <w:tc>
          <w:tcPr>
            <w:tcW w:w="425" w:type="dxa"/>
            <w:shd w:val="solid" w:color="FFFFFF" w:fill="auto"/>
          </w:tcPr>
          <w:p w14:paraId="0E8BD463" w14:textId="77777777" w:rsidR="00F90BFA" w:rsidRPr="000B63FD" w:rsidRDefault="00F90BFA" w:rsidP="006254F7">
            <w:pPr>
              <w:spacing w:after="0"/>
              <w:rPr>
                <w:snapToGrid w:val="0"/>
              </w:rPr>
            </w:pPr>
          </w:p>
        </w:tc>
        <w:tc>
          <w:tcPr>
            <w:tcW w:w="4962" w:type="dxa"/>
            <w:shd w:val="solid" w:color="FFFFFF" w:fill="auto"/>
          </w:tcPr>
          <w:p w14:paraId="255F893F"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14:paraId="5D2100F7" w14:textId="77777777"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14:paraId="130CCDEB" w14:textId="77777777" w:rsidTr="006254F7">
        <w:tc>
          <w:tcPr>
            <w:tcW w:w="800" w:type="dxa"/>
            <w:shd w:val="solid" w:color="FFFFFF" w:fill="auto"/>
          </w:tcPr>
          <w:p w14:paraId="5EFCBB73" w14:textId="77777777"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14:paraId="20B0224A" w14:textId="77777777" w:rsidR="00F90BFA" w:rsidRPr="000B63FD" w:rsidRDefault="00F90BFA" w:rsidP="006254F7">
            <w:pPr>
              <w:spacing w:after="0"/>
              <w:rPr>
                <w:snapToGrid w:val="0"/>
              </w:rPr>
            </w:pPr>
            <w:r w:rsidRPr="000B63FD">
              <w:rPr>
                <w:snapToGrid w:val="0"/>
              </w:rPr>
              <w:t>CT4#82</w:t>
            </w:r>
          </w:p>
        </w:tc>
        <w:tc>
          <w:tcPr>
            <w:tcW w:w="1094" w:type="dxa"/>
            <w:shd w:val="solid" w:color="FFFFFF" w:fill="auto"/>
          </w:tcPr>
          <w:p w14:paraId="20203FDC" w14:textId="77777777"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14:paraId="103E9FA2" w14:textId="77777777" w:rsidR="00F90BFA" w:rsidRPr="000B63FD" w:rsidRDefault="00F90BFA" w:rsidP="006254F7">
            <w:pPr>
              <w:spacing w:after="0"/>
              <w:rPr>
                <w:snapToGrid w:val="0"/>
              </w:rPr>
            </w:pPr>
          </w:p>
        </w:tc>
        <w:tc>
          <w:tcPr>
            <w:tcW w:w="283" w:type="dxa"/>
            <w:shd w:val="solid" w:color="FFFFFF" w:fill="auto"/>
          </w:tcPr>
          <w:p w14:paraId="4D7ED2FB" w14:textId="77777777" w:rsidR="00F90BFA" w:rsidRPr="000B63FD" w:rsidRDefault="00F90BFA" w:rsidP="006254F7">
            <w:pPr>
              <w:spacing w:after="0"/>
              <w:rPr>
                <w:snapToGrid w:val="0"/>
              </w:rPr>
            </w:pPr>
          </w:p>
        </w:tc>
        <w:tc>
          <w:tcPr>
            <w:tcW w:w="425" w:type="dxa"/>
            <w:shd w:val="solid" w:color="FFFFFF" w:fill="auto"/>
          </w:tcPr>
          <w:p w14:paraId="1570CBD1" w14:textId="77777777" w:rsidR="00F90BFA" w:rsidRPr="000B63FD" w:rsidRDefault="00F90BFA" w:rsidP="006254F7">
            <w:pPr>
              <w:spacing w:after="0"/>
              <w:rPr>
                <w:snapToGrid w:val="0"/>
              </w:rPr>
            </w:pPr>
          </w:p>
        </w:tc>
        <w:tc>
          <w:tcPr>
            <w:tcW w:w="4962" w:type="dxa"/>
            <w:shd w:val="solid" w:color="FFFFFF" w:fill="auto"/>
          </w:tcPr>
          <w:p w14:paraId="2347C23B"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14:paraId="12F318D8" w14:textId="77777777" w:rsidR="00F90BFA" w:rsidRPr="000B63FD" w:rsidRDefault="00F90BFA" w:rsidP="006254F7">
            <w:pPr>
              <w:spacing w:after="0"/>
              <w:rPr>
                <w:snapToGrid w:val="0"/>
                <w:lang w:eastAsia="zh-CN"/>
              </w:rPr>
            </w:pPr>
            <w:r w:rsidRPr="000B63FD">
              <w:rPr>
                <w:snapToGrid w:val="0"/>
                <w:lang w:eastAsia="zh-CN"/>
              </w:rPr>
              <w:t>0.4.0</w:t>
            </w:r>
          </w:p>
        </w:tc>
      </w:tr>
      <w:tr w:rsidR="00F90BFA" w:rsidRPr="000B63FD" w14:paraId="31822225" w14:textId="77777777" w:rsidTr="006254F7">
        <w:tc>
          <w:tcPr>
            <w:tcW w:w="800" w:type="dxa"/>
            <w:shd w:val="solid" w:color="FFFFFF" w:fill="auto"/>
          </w:tcPr>
          <w:p w14:paraId="6D4473BB"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618B215" w14:textId="77777777" w:rsidR="00F90BFA" w:rsidRPr="000B63FD" w:rsidRDefault="00F90BFA" w:rsidP="006254F7">
            <w:pPr>
              <w:spacing w:after="0"/>
              <w:rPr>
                <w:snapToGrid w:val="0"/>
              </w:rPr>
            </w:pPr>
            <w:r w:rsidRPr="000B63FD">
              <w:rPr>
                <w:snapToGrid w:val="0"/>
              </w:rPr>
              <w:t>CT4#83</w:t>
            </w:r>
          </w:p>
        </w:tc>
        <w:tc>
          <w:tcPr>
            <w:tcW w:w="1094" w:type="dxa"/>
            <w:shd w:val="solid" w:color="FFFFFF" w:fill="auto"/>
          </w:tcPr>
          <w:p w14:paraId="2C74D83A" w14:textId="77777777"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14:paraId="1997E1A5" w14:textId="77777777" w:rsidR="00F90BFA" w:rsidRPr="000B63FD" w:rsidRDefault="00F90BFA" w:rsidP="006254F7">
            <w:pPr>
              <w:spacing w:after="0"/>
              <w:rPr>
                <w:snapToGrid w:val="0"/>
              </w:rPr>
            </w:pPr>
          </w:p>
        </w:tc>
        <w:tc>
          <w:tcPr>
            <w:tcW w:w="283" w:type="dxa"/>
            <w:shd w:val="solid" w:color="FFFFFF" w:fill="auto"/>
          </w:tcPr>
          <w:p w14:paraId="72B82FBC" w14:textId="77777777" w:rsidR="00F90BFA" w:rsidRPr="000B63FD" w:rsidRDefault="00F90BFA" w:rsidP="006254F7">
            <w:pPr>
              <w:spacing w:after="0"/>
              <w:rPr>
                <w:snapToGrid w:val="0"/>
              </w:rPr>
            </w:pPr>
          </w:p>
        </w:tc>
        <w:tc>
          <w:tcPr>
            <w:tcW w:w="425" w:type="dxa"/>
            <w:shd w:val="solid" w:color="FFFFFF" w:fill="auto"/>
          </w:tcPr>
          <w:p w14:paraId="1F0C335D" w14:textId="77777777" w:rsidR="00F90BFA" w:rsidRPr="000B63FD" w:rsidRDefault="00F90BFA" w:rsidP="006254F7">
            <w:pPr>
              <w:spacing w:after="0"/>
              <w:rPr>
                <w:snapToGrid w:val="0"/>
              </w:rPr>
            </w:pPr>
          </w:p>
        </w:tc>
        <w:tc>
          <w:tcPr>
            <w:tcW w:w="4962" w:type="dxa"/>
            <w:shd w:val="solid" w:color="FFFFFF" w:fill="auto"/>
          </w:tcPr>
          <w:p w14:paraId="321B383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14:paraId="5947C5F5" w14:textId="77777777" w:rsidR="00F90BFA" w:rsidRPr="000B63FD" w:rsidRDefault="00F90BFA" w:rsidP="006254F7">
            <w:pPr>
              <w:spacing w:after="0"/>
              <w:rPr>
                <w:snapToGrid w:val="0"/>
                <w:lang w:eastAsia="zh-CN"/>
              </w:rPr>
            </w:pPr>
            <w:r w:rsidRPr="000B63FD">
              <w:rPr>
                <w:snapToGrid w:val="0"/>
                <w:lang w:eastAsia="zh-CN"/>
              </w:rPr>
              <w:t>0.5.0</w:t>
            </w:r>
          </w:p>
        </w:tc>
      </w:tr>
      <w:tr w:rsidR="00F90BFA" w:rsidRPr="000B63FD" w14:paraId="1C784D0C" w14:textId="77777777" w:rsidTr="006254F7">
        <w:tc>
          <w:tcPr>
            <w:tcW w:w="800" w:type="dxa"/>
            <w:shd w:val="solid" w:color="FFFFFF" w:fill="auto"/>
          </w:tcPr>
          <w:p w14:paraId="6864AC9F"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93F3F07" w14:textId="77777777" w:rsidR="00F90BFA" w:rsidRPr="000B63FD" w:rsidRDefault="00F90BFA" w:rsidP="006254F7">
            <w:pPr>
              <w:spacing w:after="0"/>
              <w:rPr>
                <w:snapToGrid w:val="0"/>
              </w:rPr>
            </w:pPr>
            <w:r w:rsidRPr="000B63FD">
              <w:rPr>
                <w:snapToGrid w:val="0"/>
              </w:rPr>
              <w:t>CT#79</w:t>
            </w:r>
          </w:p>
        </w:tc>
        <w:tc>
          <w:tcPr>
            <w:tcW w:w="1094" w:type="dxa"/>
            <w:shd w:val="solid" w:color="FFFFFF" w:fill="auto"/>
          </w:tcPr>
          <w:p w14:paraId="0A61E5A2" w14:textId="77777777"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14:paraId="68B33584" w14:textId="77777777" w:rsidR="00F90BFA" w:rsidRPr="000B63FD" w:rsidRDefault="00F90BFA" w:rsidP="006254F7">
            <w:pPr>
              <w:spacing w:after="0"/>
              <w:rPr>
                <w:snapToGrid w:val="0"/>
              </w:rPr>
            </w:pPr>
          </w:p>
        </w:tc>
        <w:tc>
          <w:tcPr>
            <w:tcW w:w="283" w:type="dxa"/>
            <w:shd w:val="solid" w:color="FFFFFF" w:fill="auto"/>
          </w:tcPr>
          <w:p w14:paraId="3E18F599" w14:textId="77777777" w:rsidR="00F90BFA" w:rsidRPr="000B63FD" w:rsidRDefault="00F90BFA" w:rsidP="006254F7">
            <w:pPr>
              <w:spacing w:after="0"/>
              <w:rPr>
                <w:snapToGrid w:val="0"/>
              </w:rPr>
            </w:pPr>
          </w:p>
        </w:tc>
        <w:tc>
          <w:tcPr>
            <w:tcW w:w="425" w:type="dxa"/>
            <w:shd w:val="solid" w:color="FFFFFF" w:fill="auto"/>
          </w:tcPr>
          <w:p w14:paraId="5E92D6F5" w14:textId="77777777" w:rsidR="00F90BFA" w:rsidRPr="000B63FD" w:rsidRDefault="00F90BFA" w:rsidP="006254F7">
            <w:pPr>
              <w:spacing w:after="0"/>
              <w:rPr>
                <w:snapToGrid w:val="0"/>
              </w:rPr>
            </w:pPr>
          </w:p>
        </w:tc>
        <w:tc>
          <w:tcPr>
            <w:tcW w:w="4962" w:type="dxa"/>
            <w:shd w:val="solid" w:color="FFFFFF" w:fill="auto"/>
          </w:tcPr>
          <w:p w14:paraId="424D4FD1" w14:textId="77777777" w:rsidR="00F90BFA" w:rsidRPr="000B63FD" w:rsidRDefault="00F90BFA" w:rsidP="006254F7">
            <w:pPr>
              <w:spacing w:after="0"/>
              <w:rPr>
                <w:snapToGrid w:val="0"/>
              </w:rPr>
            </w:pPr>
            <w:r w:rsidRPr="000B63FD">
              <w:rPr>
                <w:snapToGrid w:val="0"/>
              </w:rPr>
              <w:t>Presented for information</w:t>
            </w:r>
          </w:p>
        </w:tc>
        <w:tc>
          <w:tcPr>
            <w:tcW w:w="708" w:type="dxa"/>
            <w:shd w:val="solid" w:color="FFFFFF" w:fill="auto"/>
          </w:tcPr>
          <w:p w14:paraId="2AFBE476" w14:textId="77777777" w:rsidR="00F90BFA" w:rsidRPr="000B63FD" w:rsidRDefault="00F90BFA" w:rsidP="006254F7">
            <w:pPr>
              <w:spacing w:after="0"/>
              <w:rPr>
                <w:snapToGrid w:val="0"/>
                <w:lang w:eastAsia="zh-CN"/>
              </w:rPr>
            </w:pPr>
            <w:r w:rsidRPr="000B63FD">
              <w:rPr>
                <w:snapToGrid w:val="0"/>
                <w:lang w:eastAsia="zh-CN"/>
              </w:rPr>
              <w:t>1.0.0</w:t>
            </w:r>
          </w:p>
        </w:tc>
      </w:tr>
      <w:tr w:rsidR="00F90BFA" w:rsidRPr="000B63FD" w14:paraId="160421B2" w14:textId="77777777" w:rsidTr="006254F7">
        <w:tc>
          <w:tcPr>
            <w:tcW w:w="800" w:type="dxa"/>
            <w:shd w:val="solid" w:color="FFFFFF" w:fill="auto"/>
          </w:tcPr>
          <w:p w14:paraId="4E309874" w14:textId="77777777"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14:paraId="395584D7" w14:textId="77777777"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14:paraId="20D5F8C2" w14:textId="77777777"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14:paraId="4BB4FD59" w14:textId="77777777" w:rsidR="00F90BFA" w:rsidRPr="000B63FD" w:rsidRDefault="00F90BFA" w:rsidP="006254F7">
            <w:pPr>
              <w:spacing w:after="0"/>
              <w:rPr>
                <w:snapToGrid w:val="0"/>
              </w:rPr>
            </w:pPr>
          </w:p>
        </w:tc>
        <w:tc>
          <w:tcPr>
            <w:tcW w:w="283" w:type="dxa"/>
            <w:shd w:val="solid" w:color="FFFFFF" w:fill="auto"/>
          </w:tcPr>
          <w:p w14:paraId="7968151F" w14:textId="77777777" w:rsidR="00F90BFA" w:rsidRPr="000B63FD" w:rsidRDefault="00F90BFA" w:rsidP="006254F7">
            <w:pPr>
              <w:spacing w:after="0"/>
              <w:rPr>
                <w:snapToGrid w:val="0"/>
              </w:rPr>
            </w:pPr>
          </w:p>
        </w:tc>
        <w:tc>
          <w:tcPr>
            <w:tcW w:w="425" w:type="dxa"/>
            <w:shd w:val="solid" w:color="FFFFFF" w:fill="auto"/>
          </w:tcPr>
          <w:p w14:paraId="28FF45A4" w14:textId="77777777" w:rsidR="00F90BFA" w:rsidRPr="000B63FD" w:rsidRDefault="00F90BFA" w:rsidP="006254F7">
            <w:pPr>
              <w:spacing w:after="0"/>
              <w:rPr>
                <w:snapToGrid w:val="0"/>
              </w:rPr>
            </w:pPr>
          </w:p>
        </w:tc>
        <w:tc>
          <w:tcPr>
            <w:tcW w:w="4962" w:type="dxa"/>
            <w:shd w:val="solid" w:color="FFFFFF" w:fill="auto"/>
          </w:tcPr>
          <w:p w14:paraId="641F765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14:paraId="260B2E83" w14:textId="77777777" w:rsidR="00F90BFA" w:rsidRPr="000B63FD" w:rsidRDefault="00F90BFA" w:rsidP="006254F7">
            <w:pPr>
              <w:spacing w:after="0"/>
              <w:rPr>
                <w:snapToGrid w:val="0"/>
                <w:lang w:eastAsia="zh-CN"/>
              </w:rPr>
            </w:pPr>
            <w:r w:rsidRPr="000B63FD">
              <w:rPr>
                <w:snapToGrid w:val="0"/>
                <w:lang w:eastAsia="zh-CN"/>
              </w:rPr>
              <w:t>1.1.0</w:t>
            </w:r>
          </w:p>
        </w:tc>
      </w:tr>
      <w:tr w:rsidR="00F90BFA" w:rsidRPr="000B63FD" w14:paraId="1FB67572" w14:textId="77777777" w:rsidTr="006254F7">
        <w:tc>
          <w:tcPr>
            <w:tcW w:w="800" w:type="dxa"/>
            <w:shd w:val="solid" w:color="FFFFFF" w:fill="auto"/>
          </w:tcPr>
          <w:p w14:paraId="378D75CB" w14:textId="77777777"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14:paraId="48ECB534" w14:textId="77777777"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14:paraId="3BF0582B" w14:textId="77777777"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14:paraId="0E734004" w14:textId="77777777" w:rsidR="00F90BFA" w:rsidRPr="000B63FD" w:rsidRDefault="00F90BFA" w:rsidP="006254F7">
            <w:pPr>
              <w:spacing w:after="0"/>
              <w:rPr>
                <w:snapToGrid w:val="0"/>
              </w:rPr>
            </w:pPr>
          </w:p>
        </w:tc>
        <w:tc>
          <w:tcPr>
            <w:tcW w:w="283" w:type="dxa"/>
            <w:shd w:val="solid" w:color="FFFFFF" w:fill="auto"/>
          </w:tcPr>
          <w:p w14:paraId="766B9D7C" w14:textId="77777777" w:rsidR="00F90BFA" w:rsidRPr="000B63FD" w:rsidRDefault="00F90BFA" w:rsidP="006254F7">
            <w:pPr>
              <w:spacing w:after="0"/>
              <w:rPr>
                <w:snapToGrid w:val="0"/>
              </w:rPr>
            </w:pPr>
          </w:p>
        </w:tc>
        <w:tc>
          <w:tcPr>
            <w:tcW w:w="425" w:type="dxa"/>
            <w:shd w:val="solid" w:color="FFFFFF" w:fill="auto"/>
          </w:tcPr>
          <w:p w14:paraId="19859B8E" w14:textId="77777777" w:rsidR="00F90BFA" w:rsidRPr="000B63FD" w:rsidRDefault="00F90BFA" w:rsidP="006254F7">
            <w:pPr>
              <w:spacing w:after="0"/>
              <w:rPr>
                <w:snapToGrid w:val="0"/>
              </w:rPr>
            </w:pPr>
          </w:p>
        </w:tc>
        <w:tc>
          <w:tcPr>
            <w:tcW w:w="4962" w:type="dxa"/>
            <w:shd w:val="solid" w:color="FFFFFF" w:fill="auto"/>
          </w:tcPr>
          <w:p w14:paraId="35AD53A7" w14:textId="77777777"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14:paraId="556F08EE" w14:textId="77777777"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14:paraId="213A87EC" w14:textId="77777777" w:rsidTr="00524F45">
        <w:tc>
          <w:tcPr>
            <w:tcW w:w="800" w:type="dxa"/>
            <w:tcBorders>
              <w:bottom w:val="single" w:sz="4" w:space="0" w:color="auto"/>
            </w:tcBorders>
            <w:shd w:val="solid" w:color="FFFFFF" w:fill="auto"/>
          </w:tcPr>
          <w:p w14:paraId="35C447DE"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bottom w:val="single" w:sz="4" w:space="0" w:color="auto"/>
            </w:tcBorders>
            <w:shd w:val="solid" w:color="FFFFFF" w:fill="auto"/>
          </w:tcPr>
          <w:p w14:paraId="4605E4FE" w14:textId="77777777" w:rsidR="00F90BFA" w:rsidRPr="000B63FD" w:rsidRDefault="00F90BFA" w:rsidP="006254F7">
            <w:pPr>
              <w:spacing w:after="0"/>
              <w:rPr>
                <w:snapToGrid w:val="0"/>
              </w:rPr>
            </w:pPr>
            <w:r w:rsidRPr="000B63FD">
              <w:rPr>
                <w:snapToGrid w:val="0"/>
              </w:rPr>
              <w:t>CT#80</w:t>
            </w:r>
          </w:p>
        </w:tc>
        <w:tc>
          <w:tcPr>
            <w:tcW w:w="1094" w:type="dxa"/>
            <w:tcBorders>
              <w:bottom w:val="single" w:sz="4" w:space="0" w:color="auto"/>
            </w:tcBorders>
            <w:shd w:val="solid" w:color="FFFFFF" w:fill="auto"/>
          </w:tcPr>
          <w:p w14:paraId="6B2EB9D7" w14:textId="77777777" w:rsidR="00F90BFA" w:rsidRPr="000B63FD" w:rsidRDefault="00F90BFA" w:rsidP="006254F7">
            <w:pPr>
              <w:spacing w:after="0"/>
              <w:rPr>
                <w:snapToGrid w:val="0"/>
                <w:lang w:eastAsia="zh-CN"/>
              </w:rPr>
            </w:pPr>
            <w:r w:rsidRPr="000B63FD">
              <w:rPr>
                <w:snapToGrid w:val="0"/>
                <w:lang w:eastAsia="zh-CN"/>
              </w:rPr>
              <w:t>CP-181098</w:t>
            </w:r>
          </w:p>
        </w:tc>
        <w:tc>
          <w:tcPr>
            <w:tcW w:w="567" w:type="dxa"/>
            <w:tcBorders>
              <w:bottom w:val="single" w:sz="4" w:space="0" w:color="auto"/>
            </w:tcBorders>
            <w:shd w:val="solid" w:color="FFFFFF" w:fill="auto"/>
          </w:tcPr>
          <w:p w14:paraId="7A9C5793" w14:textId="77777777" w:rsidR="00F90BFA" w:rsidRPr="000B63FD" w:rsidRDefault="00F90BFA" w:rsidP="006254F7">
            <w:pPr>
              <w:spacing w:after="0"/>
              <w:rPr>
                <w:snapToGrid w:val="0"/>
              </w:rPr>
            </w:pPr>
          </w:p>
        </w:tc>
        <w:tc>
          <w:tcPr>
            <w:tcW w:w="283" w:type="dxa"/>
            <w:tcBorders>
              <w:bottom w:val="single" w:sz="4" w:space="0" w:color="auto"/>
            </w:tcBorders>
            <w:shd w:val="solid" w:color="FFFFFF" w:fill="auto"/>
          </w:tcPr>
          <w:p w14:paraId="5AD8A6F3" w14:textId="77777777" w:rsidR="00F90BFA" w:rsidRPr="000B63FD" w:rsidRDefault="00F90BFA" w:rsidP="006254F7">
            <w:pPr>
              <w:spacing w:after="0"/>
              <w:rPr>
                <w:snapToGrid w:val="0"/>
              </w:rPr>
            </w:pPr>
          </w:p>
        </w:tc>
        <w:tc>
          <w:tcPr>
            <w:tcW w:w="425" w:type="dxa"/>
            <w:tcBorders>
              <w:bottom w:val="single" w:sz="4" w:space="0" w:color="auto"/>
            </w:tcBorders>
            <w:shd w:val="solid" w:color="FFFFFF" w:fill="auto"/>
          </w:tcPr>
          <w:p w14:paraId="44899E8E" w14:textId="77777777" w:rsidR="00F90BFA" w:rsidRPr="000B63FD" w:rsidRDefault="00F90BFA" w:rsidP="006254F7">
            <w:pPr>
              <w:spacing w:after="0"/>
              <w:rPr>
                <w:snapToGrid w:val="0"/>
              </w:rPr>
            </w:pPr>
          </w:p>
        </w:tc>
        <w:tc>
          <w:tcPr>
            <w:tcW w:w="4962" w:type="dxa"/>
            <w:tcBorders>
              <w:bottom w:val="single" w:sz="4" w:space="0" w:color="auto"/>
            </w:tcBorders>
            <w:shd w:val="solid" w:color="FFFFFF" w:fill="auto"/>
          </w:tcPr>
          <w:p w14:paraId="6E94851A" w14:textId="77777777" w:rsidR="00F90BFA" w:rsidRPr="000B63FD" w:rsidRDefault="00F90BFA" w:rsidP="006254F7">
            <w:pPr>
              <w:spacing w:after="0"/>
              <w:rPr>
                <w:snapToGrid w:val="0"/>
              </w:rPr>
            </w:pPr>
            <w:r w:rsidRPr="000B63FD">
              <w:rPr>
                <w:snapToGrid w:val="0"/>
              </w:rPr>
              <w:t>Presented for approval</w:t>
            </w:r>
          </w:p>
        </w:tc>
        <w:tc>
          <w:tcPr>
            <w:tcW w:w="708" w:type="dxa"/>
            <w:tcBorders>
              <w:bottom w:val="single" w:sz="4" w:space="0" w:color="auto"/>
            </w:tcBorders>
            <w:shd w:val="solid" w:color="FFFFFF" w:fill="auto"/>
          </w:tcPr>
          <w:p w14:paraId="52C31647" w14:textId="77777777" w:rsidR="00F90BFA" w:rsidRPr="000B63FD" w:rsidRDefault="00F90BFA" w:rsidP="006254F7">
            <w:pPr>
              <w:spacing w:after="0"/>
              <w:rPr>
                <w:snapToGrid w:val="0"/>
                <w:lang w:eastAsia="zh-CN"/>
              </w:rPr>
            </w:pPr>
            <w:r w:rsidRPr="000B63FD">
              <w:rPr>
                <w:snapToGrid w:val="0"/>
                <w:lang w:eastAsia="zh-CN"/>
              </w:rPr>
              <w:t>2.0.0</w:t>
            </w:r>
          </w:p>
        </w:tc>
      </w:tr>
      <w:tr w:rsidR="00F90BFA" w:rsidRPr="000B63FD" w14:paraId="3BF281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D7D3250"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00F24" w14:textId="77777777" w:rsidR="00F90BFA" w:rsidRPr="000B63FD" w:rsidRDefault="00F90BFA" w:rsidP="006254F7">
            <w:pPr>
              <w:spacing w:after="0"/>
              <w:rPr>
                <w:snapToGrid w:val="0"/>
              </w:rPr>
            </w:pPr>
            <w:r w:rsidRPr="000B63F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9705" w14:textId="77777777" w:rsidR="00F90BFA" w:rsidRPr="000B63FD"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B6478" w14:textId="77777777" w:rsidR="00F90BFA" w:rsidRPr="000B63FD"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3EA4"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1D48D" w14:textId="77777777" w:rsidR="00F90BFA" w:rsidRPr="000B63FD"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3D6D2" w14:textId="77777777" w:rsidR="00F90BFA" w:rsidRPr="000B63FD" w:rsidRDefault="00F90BFA" w:rsidP="006254F7">
            <w:pPr>
              <w:spacing w:after="0"/>
              <w:rPr>
                <w:snapToGrid w:val="0"/>
              </w:rPr>
            </w:pPr>
            <w:r w:rsidRPr="000B63F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53FEF" w14:textId="77777777" w:rsidR="00F90BFA" w:rsidRPr="000B63FD" w:rsidRDefault="00F90BFA" w:rsidP="006254F7">
            <w:pPr>
              <w:spacing w:after="0"/>
              <w:rPr>
                <w:snapToGrid w:val="0"/>
                <w:lang w:eastAsia="zh-CN"/>
              </w:rPr>
            </w:pPr>
            <w:r w:rsidRPr="000B63FD">
              <w:rPr>
                <w:snapToGrid w:val="0"/>
                <w:lang w:eastAsia="zh-CN"/>
              </w:rPr>
              <w:t>15.0.0</w:t>
            </w:r>
          </w:p>
        </w:tc>
      </w:tr>
      <w:tr w:rsidR="00F90BFA" w:rsidRPr="000B63FD" w14:paraId="6604C97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15459E5" w14:textId="77777777" w:rsidR="00F90BFA" w:rsidRPr="000B63FD" w:rsidRDefault="00F90BFA" w:rsidP="006254F7">
            <w:pPr>
              <w:spacing w:after="0"/>
              <w:rPr>
                <w:snapToGrid w:val="0"/>
                <w:lang w:eastAsia="zh-CN"/>
              </w:rPr>
            </w:pPr>
            <w:r w:rsidRPr="000B63FD">
              <w:rPr>
                <w:rFonts w:hint="eastAsia"/>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99F7F"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8CE44"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DB562" w14:textId="77777777"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3450A8" w14:textId="77777777" w:rsidR="00F90BFA" w:rsidRPr="000B63FD" w:rsidRDefault="00F90BFA" w:rsidP="006254F7">
            <w:pPr>
              <w:spacing w:after="0"/>
              <w:rPr>
                <w:snapToGrid w:val="0"/>
              </w:rPr>
            </w:pPr>
            <w:r w:rsidRPr="000B63FD">
              <w:rPr>
                <w:rFonts w:hint="eastAsia"/>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37FD"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FBC19A" w14:textId="77777777" w:rsidR="00F90BFA" w:rsidRPr="000B63FD" w:rsidRDefault="00F90BFA" w:rsidP="006254F7">
            <w:pPr>
              <w:spacing w:after="0"/>
              <w:rPr>
                <w:snapToGrid w:val="0"/>
              </w:rPr>
            </w:pPr>
            <w:r w:rsidRPr="000B63F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ED881"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72C3A10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B1DD0E"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A4179"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E7B33"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2EDD" w14:textId="77777777"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C7BE3B"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9D77F"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2CD291" w14:textId="77777777" w:rsidR="00F90BFA" w:rsidRPr="000B63FD" w:rsidRDefault="00F90BFA" w:rsidP="006254F7">
            <w:pPr>
              <w:spacing w:after="0"/>
              <w:rPr>
                <w:snapToGrid w:val="0"/>
              </w:rPr>
            </w:pPr>
            <w:r w:rsidRPr="000B63F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6DDB0"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A539AA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0629CB"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E21E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71D2B"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6BF55" w14:textId="77777777"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902" w14:textId="77777777" w:rsidR="00F90BFA" w:rsidRPr="000B63FD" w:rsidRDefault="00F90BFA" w:rsidP="006254F7">
            <w:pPr>
              <w:spacing w:after="0"/>
              <w:rPr>
                <w:snapToGrid w:val="0"/>
              </w:rPr>
            </w:pPr>
            <w:r w:rsidRPr="000B63FD">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5D65B"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0D38BA" w14:textId="77777777" w:rsidR="00F90BFA" w:rsidRPr="000B63FD" w:rsidRDefault="00F90BFA" w:rsidP="006254F7">
            <w:pPr>
              <w:spacing w:after="0"/>
              <w:rPr>
                <w:snapToGrid w:val="0"/>
              </w:rPr>
            </w:pPr>
            <w:r w:rsidRPr="000B63F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5FEFA"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684DD5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45FFC37"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B88C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ACFA5"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E44D" w14:textId="77777777"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F455F" w14:textId="77777777" w:rsidR="00F90BFA" w:rsidRPr="000B63FD" w:rsidRDefault="00F90BFA" w:rsidP="006254F7">
            <w:pPr>
              <w:spacing w:after="0"/>
              <w:rPr>
                <w:snapToGrid w:val="0"/>
              </w:rPr>
            </w:pPr>
            <w:r w:rsidRPr="000B63FD">
              <w:rPr>
                <w:rFonts w:hint="eastAsia"/>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540D4"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4CD66" w14:textId="77777777" w:rsidR="00F90BFA" w:rsidRPr="000B63FD" w:rsidRDefault="00F90BFA" w:rsidP="006254F7">
            <w:pPr>
              <w:spacing w:after="0"/>
              <w:rPr>
                <w:snapToGrid w:val="0"/>
              </w:rPr>
            </w:pPr>
            <w:r w:rsidRPr="000B63F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8875E"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FF8571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EA3"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C45784"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E348E"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2D7A5" w14:textId="77777777"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7A74A"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98D42"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7D12D8" w14:textId="77777777" w:rsidR="00F90BFA" w:rsidRPr="000B63FD" w:rsidRDefault="00F90BFA" w:rsidP="006254F7">
            <w:pPr>
              <w:spacing w:after="0"/>
              <w:rPr>
                <w:snapToGrid w:val="0"/>
              </w:rPr>
            </w:pPr>
            <w:r w:rsidRPr="000B63F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8913B"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03856A1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CFC"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A568B"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6F8C7"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29B72" w14:textId="77777777"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2443F"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10AF1"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ED8250" w14:textId="77777777" w:rsidR="00F90BFA" w:rsidRPr="000B63FD" w:rsidRDefault="00F90BFA" w:rsidP="006254F7">
            <w:pPr>
              <w:spacing w:after="0"/>
              <w:rPr>
                <w:snapToGrid w:val="0"/>
              </w:rPr>
            </w:pPr>
            <w:r w:rsidRPr="000B63F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D0AD5"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3F9914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42DC1A" w14:textId="77777777"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A7B1" w14:textId="77777777" w:rsidR="00F90BFA" w:rsidRPr="000B63FD"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7E766" w14:textId="77777777"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51370" w14:textId="77777777" w:rsidR="00F90BFA" w:rsidRPr="000B63FD" w:rsidRDefault="00F90BFA" w:rsidP="006254F7">
            <w:pPr>
              <w:spacing w:after="0"/>
              <w:rPr>
                <w:snapToGrid w:val="0"/>
              </w:rPr>
            </w:pPr>
            <w:r>
              <w:rPr>
                <w:rFonts w:hint="eastAsia"/>
                <w:snapToGrid w:val="0"/>
              </w:rPr>
              <w:t>0</w:t>
            </w:r>
            <w:r>
              <w:rPr>
                <w:snapToGrid w:val="0"/>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7924B" w14:textId="77777777" w:rsidR="00F90BFA" w:rsidRPr="000B63FD"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42295" w14:textId="77777777" w:rsidR="00F90BFA" w:rsidRPr="000B63FD"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0F9815" w14:textId="77777777" w:rsidR="00F90BFA" w:rsidRPr="000B63FD" w:rsidRDefault="00F90BFA" w:rsidP="006254F7">
            <w:pPr>
              <w:spacing w:after="0"/>
              <w:rPr>
                <w:snapToGrid w:val="0"/>
              </w:rPr>
            </w:pPr>
            <w:r w:rsidRPr="00E521C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A0B1B" w14:textId="77777777"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986AE3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C0D2F8"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A58A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7A926"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116B5" w14:textId="77777777" w:rsidR="00F90BFA" w:rsidRDefault="00F90BFA" w:rsidP="006254F7">
            <w:pPr>
              <w:spacing w:after="0"/>
              <w:rPr>
                <w:snapToGrid w:val="0"/>
              </w:rPr>
            </w:pPr>
            <w:r>
              <w:rPr>
                <w:rFonts w:hint="eastAsia"/>
                <w:snapToGrid w:val="0"/>
              </w:rPr>
              <w:t>0</w:t>
            </w:r>
            <w:r>
              <w:rPr>
                <w:snapToGrid w:val="0"/>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0F9EA"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E1"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0FDD4" w14:textId="77777777"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687DA"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2580C4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ED6E6D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FAE1"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2557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68EC1" w14:textId="77777777" w:rsidR="00F90BFA" w:rsidRDefault="00F90BFA" w:rsidP="006254F7">
            <w:pPr>
              <w:spacing w:after="0"/>
              <w:rPr>
                <w:snapToGrid w:val="0"/>
              </w:rPr>
            </w:pPr>
            <w:r>
              <w:rPr>
                <w:rFonts w:hint="eastAsia"/>
                <w:snapToGrid w:val="0"/>
              </w:rPr>
              <w:t>0</w:t>
            </w:r>
            <w:r>
              <w:rPr>
                <w:snapToGrid w:val="0"/>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CF3CA1"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5E75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9FD29"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B2A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75531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0070E4"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2B7"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81E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4844A" w14:textId="77777777" w:rsidR="00F90BFA" w:rsidRDefault="00F90BFA" w:rsidP="006254F7">
            <w:pPr>
              <w:spacing w:after="0"/>
              <w:rPr>
                <w:snapToGrid w:val="0"/>
              </w:rPr>
            </w:pPr>
            <w:r>
              <w:rPr>
                <w:rFonts w:hint="eastAsia"/>
                <w:snapToGrid w:val="0"/>
              </w:rPr>
              <w:t>001</w:t>
            </w:r>
            <w:r>
              <w:rPr>
                <w:snapToGrid w:val="0"/>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FC6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B60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516C95"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3B5C"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5539FED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4D909A"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2F53"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152A7"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C9FCB" w14:textId="77777777" w:rsidR="00F90BFA" w:rsidRDefault="00F90BFA" w:rsidP="006254F7">
            <w:pPr>
              <w:spacing w:after="0"/>
              <w:rPr>
                <w:snapToGrid w:val="0"/>
              </w:rPr>
            </w:pPr>
            <w:r>
              <w:rPr>
                <w:rFonts w:hint="eastAsia"/>
                <w:snapToGrid w:val="0"/>
              </w:rPr>
              <w:t>0</w:t>
            </w:r>
            <w:r>
              <w:rPr>
                <w:snapToGrid w:val="0"/>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0B0165"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409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75324" w14:textId="77777777" w:rsidR="00F90BFA" w:rsidRDefault="00F90BFA" w:rsidP="006254F7">
            <w:pPr>
              <w:spacing w:after="0"/>
              <w:rPr>
                <w:snapToGrid w:val="0"/>
              </w:rPr>
            </w:pPr>
            <w:r w:rsidRPr="00D66ADB">
              <w:rPr>
                <w:rFonts w:hint="eastAsia"/>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D8312"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C706B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F15106"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E1664"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DD18B"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CABD2" w14:textId="77777777" w:rsidR="00F90BFA" w:rsidRDefault="00F90BFA" w:rsidP="006254F7">
            <w:pPr>
              <w:spacing w:after="0"/>
              <w:rPr>
                <w:snapToGrid w:val="0"/>
              </w:rPr>
            </w:pPr>
            <w:r>
              <w:rPr>
                <w:rFonts w:hint="eastAsia"/>
                <w:snapToGrid w:val="0"/>
              </w:rPr>
              <w:t>001</w:t>
            </w:r>
            <w:r>
              <w:rPr>
                <w:snapToGrid w:val="0"/>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286777" w14:textId="77777777" w:rsidR="00F90BFA"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0158"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3E60E3" w14:textId="77777777" w:rsidR="00F90BFA" w:rsidRDefault="00F90BFA" w:rsidP="006254F7">
            <w:pPr>
              <w:spacing w:after="0"/>
              <w:rPr>
                <w:snapToGrid w:val="0"/>
              </w:rPr>
            </w:pPr>
            <w:r w:rsidRPr="00D66ADB">
              <w:rPr>
                <w:rFonts w:hint="eastAsia"/>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7CF17"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5A51EE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CA157F"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77A70"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0D13D"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CDA0" w14:textId="77777777" w:rsidR="00F90BFA" w:rsidRDefault="00F90BFA" w:rsidP="006254F7">
            <w:pPr>
              <w:spacing w:after="0"/>
              <w:rPr>
                <w:snapToGrid w:val="0"/>
              </w:rPr>
            </w:pPr>
            <w:r>
              <w:rPr>
                <w:rFonts w:hint="eastAsia"/>
                <w:snapToGrid w:val="0"/>
              </w:rPr>
              <w:t>001</w:t>
            </w:r>
            <w:r>
              <w:rPr>
                <w:snapToGrid w:val="0"/>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635F"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01B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747B69" w14:textId="77777777" w:rsidR="00F90BFA" w:rsidRDefault="00F90BFA" w:rsidP="006254F7">
            <w:pPr>
              <w:spacing w:after="0"/>
              <w:rPr>
                <w:snapToGrid w:val="0"/>
              </w:rPr>
            </w:pPr>
            <w:r w:rsidRPr="00D66ADB">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AF5D8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3F8E0A9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9E4EBD"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FA0EB"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D45AA"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FC" w14:textId="77777777" w:rsidR="00F90BFA" w:rsidRDefault="00F90BFA" w:rsidP="006254F7">
            <w:pPr>
              <w:spacing w:after="0"/>
              <w:rPr>
                <w:snapToGrid w:val="0"/>
              </w:rPr>
            </w:pPr>
            <w:r>
              <w:rPr>
                <w:rFonts w:hint="eastAsia"/>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5FA6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4E903"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2BE198" w14:textId="77777777" w:rsidR="00F90BFA" w:rsidRDefault="00F90BFA" w:rsidP="006254F7">
            <w:pPr>
              <w:spacing w:after="0"/>
              <w:rPr>
                <w:snapToGrid w:val="0"/>
              </w:rPr>
            </w:pPr>
            <w:r w:rsidRPr="00D66ADB">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A6554"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219ACF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38990C"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2D8F"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4BCBC"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966D1" w14:textId="77777777" w:rsidR="00F90BFA" w:rsidRDefault="00F90BFA" w:rsidP="006254F7">
            <w:pPr>
              <w:spacing w:after="0"/>
              <w:rPr>
                <w:snapToGrid w:val="0"/>
              </w:rPr>
            </w:pPr>
            <w:r>
              <w:rPr>
                <w:rFonts w:hint="eastAsia"/>
                <w:snapToGrid w:val="0"/>
              </w:rPr>
              <w:t>0</w:t>
            </w:r>
            <w:r>
              <w:rPr>
                <w:snapToGrid w:val="0"/>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A36C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3EB0D"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0D1023" w14:textId="77777777" w:rsidR="00F90BFA" w:rsidRPr="00D66ADB" w:rsidRDefault="00F90BFA" w:rsidP="006254F7">
            <w:pPr>
              <w:spacing w:after="0"/>
              <w:rPr>
                <w:snapToGrid w:val="0"/>
              </w:rPr>
            </w:pPr>
            <w:r w:rsidRPr="00D66ADB">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0F452"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C7A446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0CEB3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7E636"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761A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970A7" w14:textId="77777777" w:rsidR="00F90BFA" w:rsidRDefault="00F90BFA" w:rsidP="006254F7">
            <w:pPr>
              <w:spacing w:after="0"/>
              <w:rPr>
                <w:snapToGrid w:val="0"/>
              </w:rPr>
            </w:pPr>
            <w:r>
              <w:rPr>
                <w:rFonts w:hint="eastAsia"/>
                <w:snapToGrid w:val="0"/>
              </w:rPr>
              <w:t>0</w:t>
            </w:r>
            <w:r>
              <w:rPr>
                <w:snapToGrid w:val="0"/>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536BB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3C6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11E4A0" w14:textId="77777777" w:rsidR="00F90BFA" w:rsidRPr="00D66ADB" w:rsidRDefault="00F90BFA" w:rsidP="006254F7">
            <w:pPr>
              <w:spacing w:after="0"/>
              <w:rPr>
                <w:snapToGrid w:val="0"/>
              </w:rPr>
            </w:pPr>
            <w:r w:rsidRPr="00D66ADB">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CCABC"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B6374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9EB612"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D99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70B8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16705" w14:textId="77777777" w:rsidR="00F90BFA" w:rsidRDefault="00F90BFA" w:rsidP="006254F7">
            <w:pPr>
              <w:spacing w:after="0"/>
              <w:rPr>
                <w:snapToGrid w:val="0"/>
              </w:rPr>
            </w:pPr>
            <w:r>
              <w:rPr>
                <w:rFonts w:hint="eastAsia"/>
                <w:snapToGrid w:val="0"/>
              </w:rPr>
              <w:t>0</w:t>
            </w:r>
            <w:r>
              <w:rPr>
                <w:snapToGrid w:val="0"/>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FA212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C1A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724B1A" w14:textId="77777777" w:rsidR="00F90BFA" w:rsidRPr="00D66ADB" w:rsidRDefault="00F90BFA" w:rsidP="006254F7">
            <w:pPr>
              <w:spacing w:after="0"/>
              <w:rPr>
                <w:snapToGrid w:val="0"/>
              </w:rPr>
            </w:pPr>
            <w:r w:rsidRPr="00D66ADB">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809F9"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3217450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698001"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084B3"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F94CE"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6B2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728C8"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45F4B"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88388" w14:textId="77777777" w:rsidR="00F90BFA" w:rsidRPr="00D66ADB" w:rsidRDefault="00F90BFA" w:rsidP="006254F7">
            <w:pPr>
              <w:spacing w:after="0"/>
              <w:rPr>
                <w:snapToGrid w:val="0"/>
              </w:rPr>
            </w:pPr>
            <w:r w:rsidRPr="00D66ADB">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AD697" w14:textId="77777777" w:rsidR="00F90BFA" w:rsidRDefault="00F90BFA" w:rsidP="006254F7">
            <w:pPr>
              <w:spacing w:after="0"/>
              <w:rPr>
                <w:snapToGrid w:val="0"/>
                <w:lang w:eastAsia="zh-CN"/>
              </w:rPr>
            </w:pPr>
            <w:r>
              <w:rPr>
                <w:snapToGrid w:val="0"/>
                <w:lang w:eastAsia="zh-CN"/>
              </w:rPr>
              <w:t>15.2.1</w:t>
            </w:r>
          </w:p>
        </w:tc>
      </w:tr>
      <w:tr w:rsidR="00F90BFA" w:rsidRPr="000B63FD" w14:paraId="20EF7E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C120F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BA98"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2188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405E7" w14:textId="77777777" w:rsidR="00F90BFA" w:rsidRDefault="00F90BFA" w:rsidP="006254F7">
            <w:pPr>
              <w:spacing w:after="0"/>
              <w:rPr>
                <w:snapToGrid w:val="0"/>
              </w:rPr>
            </w:pPr>
            <w:r>
              <w:rPr>
                <w:rFonts w:hint="eastAsia"/>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3495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20B1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713651" w14:textId="77777777" w:rsidR="00F90BFA" w:rsidRDefault="00F90BFA" w:rsidP="006254F7">
            <w:pPr>
              <w:spacing w:after="0"/>
            </w:pPr>
            <w:r>
              <w:rPr>
                <w:noProof/>
              </w:rPr>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DB902"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4DAA52D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C2DFE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5A44C"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4CD4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B505" w14:textId="77777777" w:rsidR="00F90BFA" w:rsidRDefault="00F90BFA" w:rsidP="006254F7">
            <w:pPr>
              <w:spacing w:after="0"/>
              <w:rPr>
                <w:snapToGrid w:val="0"/>
              </w:rPr>
            </w:pPr>
            <w:r>
              <w:rPr>
                <w:rFonts w:hint="eastAsia"/>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21469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D535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93E815" w14:textId="77777777" w:rsidR="00F90BFA" w:rsidRDefault="00F90BFA" w:rsidP="006254F7">
            <w:pPr>
              <w:spacing w:after="0"/>
              <w:rPr>
                <w:noProof/>
              </w:rPr>
            </w:pPr>
            <w:r>
              <w:rPr>
                <w:rFonts w:hint="eastAsia"/>
                <w:noProof/>
              </w:rPr>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B4A9E"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F771D5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A38A181"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8977"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E452A"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0392B" w14:textId="77777777" w:rsidR="00F90BFA" w:rsidRDefault="00F90BFA" w:rsidP="006254F7">
            <w:pPr>
              <w:spacing w:after="0"/>
              <w:rPr>
                <w:snapToGrid w:val="0"/>
              </w:rPr>
            </w:pPr>
            <w:r>
              <w:rPr>
                <w:rFonts w:hint="eastAsia"/>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E097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710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AA68" w14:textId="77777777" w:rsidR="00F90BFA" w:rsidRDefault="00F90BFA" w:rsidP="006254F7">
            <w:pPr>
              <w:spacing w:after="0"/>
              <w:rPr>
                <w:noProof/>
              </w:rPr>
            </w:pPr>
            <w:r>
              <w:rPr>
                <w:rFonts w:hint="eastAsia"/>
                <w:noProof/>
              </w:rPr>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7063D"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3459D5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AC6705"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674"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96F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B2A28" w14:textId="77777777" w:rsidR="00F90BFA" w:rsidRDefault="00F90BFA" w:rsidP="006254F7">
            <w:pPr>
              <w:spacing w:after="0"/>
              <w:rPr>
                <w:snapToGrid w:val="0"/>
              </w:rPr>
            </w:pPr>
            <w:r>
              <w:rPr>
                <w:rFonts w:hint="eastAsia"/>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D17C0"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E4B7"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16EA4A" w14:textId="77777777" w:rsidR="00F90BFA" w:rsidRDefault="00F90BFA" w:rsidP="006254F7">
            <w:pPr>
              <w:spacing w:after="0"/>
              <w:rPr>
                <w:noProof/>
              </w:rPr>
            </w:pPr>
            <w:r w:rsidRPr="008539CA">
              <w:rPr>
                <w:noProof/>
              </w:rPr>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7005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1579B7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B1FD3C"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C861E"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203E4"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22B5" w14:textId="77777777" w:rsidR="00F90BFA" w:rsidRDefault="00F90BFA" w:rsidP="006254F7">
            <w:pPr>
              <w:spacing w:after="0"/>
              <w:rPr>
                <w:snapToGrid w:val="0"/>
              </w:rPr>
            </w:pPr>
            <w:r>
              <w:rPr>
                <w:rFonts w:hint="eastAsia"/>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C74A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366D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D100" w14:textId="77777777" w:rsidR="00F90BFA" w:rsidRDefault="00F90BFA" w:rsidP="006254F7">
            <w:pPr>
              <w:spacing w:after="0"/>
              <w:rPr>
                <w:noProof/>
              </w:rPr>
            </w:pPr>
            <w:r>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C6F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5E9A207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823A76"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B635"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FD41D"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9339A" w14:textId="77777777" w:rsidR="00F90BFA" w:rsidRDefault="00F90BFA" w:rsidP="006254F7">
            <w:pPr>
              <w:spacing w:after="0"/>
              <w:rPr>
                <w:snapToGrid w:val="0"/>
              </w:rPr>
            </w:pPr>
            <w:r>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5D77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7D04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EB3F8" w14:textId="77777777" w:rsidR="00F90BFA" w:rsidRDefault="00F90BFA" w:rsidP="006254F7">
            <w:pPr>
              <w:spacing w:after="0"/>
            </w:pPr>
            <w:r>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B326C" w14:textId="77777777" w:rsidR="00F90BFA" w:rsidRDefault="00F90BFA" w:rsidP="006254F7">
            <w:pPr>
              <w:spacing w:after="0"/>
              <w:rPr>
                <w:snapToGrid w:val="0"/>
                <w:lang w:eastAsia="zh-CN"/>
              </w:rPr>
            </w:pPr>
            <w:r>
              <w:rPr>
                <w:snapToGrid w:val="0"/>
                <w:lang w:eastAsia="zh-CN"/>
              </w:rPr>
              <w:t>15.4.0</w:t>
            </w:r>
          </w:p>
        </w:tc>
      </w:tr>
      <w:tr w:rsidR="00F90BFA" w:rsidRPr="000B63FD" w14:paraId="72804E6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9DD51A5"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218E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D260AF"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402B3" w14:textId="77777777" w:rsidR="00F90BFA" w:rsidRDefault="00F90BFA" w:rsidP="006254F7">
            <w:pPr>
              <w:spacing w:after="0"/>
              <w:rPr>
                <w:snapToGrid w:val="0"/>
              </w:rPr>
            </w:pPr>
            <w:r>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7860E0"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92EA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F01FEC" w14:textId="77777777" w:rsidR="00F90BFA" w:rsidRDefault="00F90BFA" w:rsidP="006254F7">
            <w:pPr>
              <w:spacing w:after="0"/>
            </w:pPr>
            <w:r>
              <w:rPr>
                <w:noProof/>
              </w:rPr>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59DB8" w14:textId="77777777" w:rsidR="00F90BFA" w:rsidRDefault="00F90BFA" w:rsidP="006254F7">
            <w:pPr>
              <w:spacing w:after="0"/>
              <w:rPr>
                <w:snapToGrid w:val="0"/>
                <w:lang w:eastAsia="zh-CN"/>
              </w:rPr>
            </w:pPr>
            <w:r>
              <w:rPr>
                <w:snapToGrid w:val="0"/>
                <w:lang w:eastAsia="zh-CN"/>
              </w:rPr>
              <w:t>15.4.0</w:t>
            </w:r>
          </w:p>
        </w:tc>
      </w:tr>
      <w:tr w:rsidR="00F90BFA" w:rsidRPr="000B63FD" w14:paraId="48F9CDB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F4D5004"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7582"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FBDB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DE5E1" w14:textId="77777777" w:rsidR="00F90BFA" w:rsidRDefault="00F90BFA" w:rsidP="006254F7">
            <w:pPr>
              <w:spacing w:after="0"/>
              <w:rPr>
                <w:snapToGrid w:val="0"/>
              </w:rPr>
            </w:pPr>
            <w:r>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8BEC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E00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7EA7" w14:textId="77777777" w:rsidR="00F90BFA" w:rsidRDefault="00F90BFA" w:rsidP="006254F7">
            <w:pPr>
              <w:spacing w:after="0"/>
            </w:pPr>
            <w:r>
              <w:rPr>
                <w:noProof/>
              </w:rPr>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4AE25" w14:textId="77777777" w:rsidR="00F90BFA" w:rsidRDefault="00F90BFA" w:rsidP="006254F7">
            <w:pPr>
              <w:spacing w:after="0"/>
              <w:rPr>
                <w:snapToGrid w:val="0"/>
                <w:lang w:eastAsia="zh-CN"/>
              </w:rPr>
            </w:pPr>
            <w:r>
              <w:rPr>
                <w:snapToGrid w:val="0"/>
                <w:lang w:eastAsia="zh-CN"/>
              </w:rPr>
              <w:t>15.4.0</w:t>
            </w:r>
          </w:p>
        </w:tc>
      </w:tr>
      <w:tr w:rsidR="00F90BFA" w:rsidRPr="000B63FD" w14:paraId="731E72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573CB"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800D3"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45C78"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3BD0" w14:textId="77777777" w:rsidR="00F90BFA" w:rsidRDefault="00F90BFA" w:rsidP="006254F7">
            <w:pPr>
              <w:spacing w:after="0"/>
              <w:rPr>
                <w:snapToGrid w:val="0"/>
              </w:rPr>
            </w:pPr>
            <w:r>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F7AB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DA3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8ABB8F" w14:textId="77777777"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A4AA5" w14:textId="77777777" w:rsidR="00F90BFA" w:rsidRDefault="00F90BFA" w:rsidP="006254F7">
            <w:pPr>
              <w:spacing w:after="0"/>
              <w:rPr>
                <w:snapToGrid w:val="0"/>
                <w:lang w:eastAsia="zh-CN"/>
              </w:rPr>
            </w:pPr>
            <w:r>
              <w:rPr>
                <w:snapToGrid w:val="0"/>
                <w:lang w:eastAsia="zh-CN"/>
              </w:rPr>
              <w:t>15.4.0</w:t>
            </w:r>
          </w:p>
        </w:tc>
      </w:tr>
      <w:tr w:rsidR="00F90BFA" w:rsidRPr="000B63FD" w14:paraId="5E60BE7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265080"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B236E"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B003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3FBE0" w14:textId="77777777" w:rsidR="00F90BFA" w:rsidRDefault="00F90BFA" w:rsidP="006254F7">
            <w:pPr>
              <w:spacing w:after="0"/>
              <w:rPr>
                <w:snapToGrid w:val="0"/>
              </w:rPr>
            </w:pPr>
            <w:r>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753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7018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2E711" w14:textId="77777777" w:rsidR="00F90BFA" w:rsidRDefault="00F90BFA" w:rsidP="006254F7">
            <w:pPr>
              <w:spacing w:after="0"/>
            </w:pPr>
            <w:r>
              <w:rPr>
                <w:rFonts w:hint="eastAsia"/>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7283" w14:textId="77777777" w:rsidR="00F90BFA" w:rsidRDefault="00F90BFA" w:rsidP="006254F7">
            <w:pPr>
              <w:spacing w:after="0"/>
              <w:rPr>
                <w:snapToGrid w:val="0"/>
                <w:lang w:eastAsia="zh-CN"/>
              </w:rPr>
            </w:pPr>
            <w:r>
              <w:rPr>
                <w:snapToGrid w:val="0"/>
                <w:lang w:eastAsia="zh-CN"/>
              </w:rPr>
              <w:t>15.4.0</w:t>
            </w:r>
          </w:p>
        </w:tc>
      </w:tr>
      <w:tr w:rsidR="00F90BFA" w:rsidRPr="000B63FD" w14:paraId="680E0B6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77C1E2"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5CF18"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6BD4F"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9679F" w14:textId="77777777" w:rsidR="00F90BFA" w:rsidRDefault="00F90BFA" w:rsidP="006254F7">
            <w:pPr>
              <w:spacing w:after="0"/>
              <w:rPr>
                <w:snapToGrid w:val="0"/>
              </w:rPr>
            </w:pPr>
            <w:r>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93C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5F8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1F1B4E"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76803" w14:textId="77777777" w:rsidR="00F90BFA" w:rsidRDefault="00F90BFA" w:rsidP="006254F7">
            <w:pPr>
              <w:spacing w:after="0"/>
              <w:rPr>
                <w:snapToGrid w:val="0"/>
                <w:lang w:eastAsia="zh-CN"/>
              </w:rPr>
            </w:pPr>
            <w:r>
              <w:rPr>
                <w:snapToGrid w:val="0"/>
                <w:lang w:eastAsia="zh-CN"/>
              </w:rPr>
              <w:t>16.0.0</w:t>
            </w:r>
          </w:p>
        </w:tc>
      </w:tr>
      <w:tr w:rsidR="00F90BFA" w:rsidRPr="000B63FD" w14:paraId="64AB2F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D8B08E"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A29A0"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BCAA6"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A0EF5" w14:textId="77777777" w:rsidR="00F90BFA" w:rsidRDefault="00F90BFA" w:rsidP="006254F7">
            <w:pPr>
              <w:spacing w:after="0"/>
              <w:rPr>
                <w:snapToGrid w:val="0"/>
              </w:rPr>
            </w:pPr>
            <w:r>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C9FE0"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2A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48CA3"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A41AF6" w14:textId="77777777" w:rsidR="00F90BFA" w:rsidRDefault="00F90BFA" w:rsidP="006254F7">
            <w:pPr>
              <w:spacing w:after="0"/>
              <w:rPr>
                <w:snapToGrid w:val="0"/>
                <w:lang w:eastAsia="zh-CN"/>
              </w:rPr>
            </w:pPr>
            <w:r>
              <w:rPr>
                <w:snapToGrid w:val="0"/>
                <w:lang w:eastAsia="zh-CN"/>
              </w:rPr>
              <w:t>16.0.0</w:t>
            </w:r>
          </w:p>
        </w:tc>
      </w:tr>
      <w:tr w:rsidR="00F90BFA" w:rsidRPr="000B63FD" w14:paraId="6848ABD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52BCAD"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D04F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4B347"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E7726" w14:textId="77777777" w:rsidR="00F90BFA" w:rsidRDefault="00F90BFA" w:rsidP="006254F7">
            <w:pPr>
              <w:spacing w:after="0"/>
              <w:rPr>
                <w:snapToGrid w:val="0"/>
              </w:rPr>
            </w:pPr>
            <w:r>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DA3C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D5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1FE45"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4568A" w14:textId="77777777" w:rsidR="00F90BFA" w:rsidRDefault="00F90BFA" w:rsidP="006254F7">
            <w:pPr>
              <w:spacing w:after="0"/>
              <w:rPr>
                <w:snapToGrid w:val="0"/>
                <w:lang w:eastAsia="zh-CN"/>
              </w:rPr>
            </w:pPr>
            <w:r>
              <w:rPr>
                <w:snapToGrid w:val="0"/>
                <w:lang w:eastAsia="zh-CN"/>
              </w:rPr>
              <w:t>16.0.0</w:t>
            </w:r>
          </w:p>
        </w:tc>
      </w:tr>
      <w:tr w:rsidR="00F90BFA" w:rsidRPr="000B63FD" w14:paraId="5A02F5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F48043"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768A"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54AB3" w14:textId="77777777" w:rsidR="00F90BFA" w:rsidRDefault="00F90BFA" w:rsidP="006254F7">
            <w:pPr>
              <w:spacing w:after="0"/>
              <w:rPr>
                <w:snapToGrid w:val="0"/>
                <w:lang w:eastAsia="zh-CN"/>
              </w:rPr>
            </w:pPr>
            <w:r>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F8235" w14:textId="77777777" w:rsidR="00F90BFA" w:rsidRDefault="00F90BFA" w:rsidP="006254F7">
            <w:pPr>
              <w:spacing w:after="0"/>
              <w:rPr>
                <w:snapToGrid w:val="0"/>
              </w:rPr>
            </w:pPr>
            <w:r>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2E22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B7A7"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183AB" w14:textId="77777777" w:rsidR="00F90BFA" w:rsidRDefault="00F90BFA" w:rsidP="006254F7">
            <w:pPr>
              <w:spacing w:after="0"/>
              <w:rPr>
                <w:lang w:eastAsia="zh-CN"/>
              </w:rPr>
            </w:pPr>
            <w:r>
              <w:rPr>
                <w:rFonts w:hint="eastAsia"/>
                <w:noProof/>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16A8" w14:textId="77777777" w:rsidR="00F90BFA" w:rsidRDefault="00F90BFA" w:rsidP="006254F7">
            <w:pPr>
              <w:spacing w:after="0"/>
              <w:rPr>
                <w:snapToGrid w:val="0"/>
                <w:lang w:eastAsia="zh-CN"/>
              </w:rPr>
            </w:pPr>
            <w:r>
              <w:rPr>
                <w:snapToGrid w:val="0"/>
                <w:lang w:eastAsia="zh-CN"/>
              </w:rPr>
              <w:t>16.0.0</w:t>
            </w:r>
          </w:p>
        </w:tc>
      </w:tr>
      <w:tr w:rsidR="00F90BFA" w:rsidRPr="000B63FD" w14:paraId="29DF2E3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E85EBB7"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08FD1"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A119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12DA3" w14:textId="77777777" w:rsidR="00F90BFA" w:rsidRDefault="00F90BFA" w:rsidP="006254F7">
            <w:pPr>
              <w:spacing w:after="0"/>
              <w:rPr>
                <w:snapToGrid w:val="0"/>
              </w:rPr>
            </w:pPr>
            <w:r>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D09C0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DD1B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437C6" w14:textId="77777777" w:rsidR="00F90BFA" w:rsidRDefault="00F90BFA" w:rsidP="006254F7">
            <w:pPr>
              <w:spacing w:after="0"/>
              <w:rPr>
                <w:noProof/>
                <w:lang w:eastAsia="zh-CN"/>
              </w:rPr>
            </w:pPr>
            <w:r>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C60EC" w14:textId="77777777" w:rsidR="00F90BFA" w:rsidRDefault="00F90BFA" w:rsidP="006254F7">
            <w:pPr>
              <w:spacing w:after="0"/>
              <w:rPr>
                <w:snapToGrid w:val="0"/>
                <w:lang w:eastAsia="zh-CN"/>
              </w:rPr>
            </w:pPr>
            <w:r>
              <w:rPr>
                <w:snapToGrid w:val="0"/>
                <w:lang w:eastAsia="zh-CN"/>
              </w:rPr>
              <w:t>16.1.0</w:t>
            </w:r>
          </w:p>
        </w:tc>
      </w:tr>
      <w:tr w:rsidR="00F90BFA" w:rsidRPr="000B63FD" w14:paraId="13635A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FC4D0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38145"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26C9"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3A417" w14:textId="77777777" w:rsidR="00F90BFA" w:rsidRDefault="00F90BFA" w:rsidP="006254F7">
            <w:pPr>
              <w:spacing w:after="0"/>
              <w:rPr>
                <w:snapToGrid w:val="0"/>
              </w:rPr>
            </w:pPr>
            <w:r>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AF39A"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02E5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9FD1" w14:textId="77777777" w:rsidR="00F90BFA" w:rsidRDefault="00F90BFA" w:rsidP="006254F7">
            <w:pPr>
              <w:spacing w:after="0"/>
              <w:rPr>
                <w:noProof/>
                <w:lang w:eastAsia="zh-CN"/>
              </w:rPr>
            </w:pPr>
            <w:r>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5D119" w14:textId="77777777" w:rsidR="00F90BFA" w:rsidRDefault="00F90BFA" w:rsidP="006254F7">
            <w:pPr>
              <w:spacing w:after="0"/>
              <w:rPr>
                <w:snapToGrid w:val="0"/>
                <w:lang w:eastAsia="zh-CN"/>
              </w:rPr>
            </w:pPr>
            <w:r>
              <w:rPr>
                <w:snapToGrid w:val="0"/>
                <w:lang w:eastAsia="zh-CN"/>
              </w:rPr>
              <w:t>16.1.0</w:t>
            </w:r>
          </w:p>
        </w:tc>
      </w:tr>
      <w:tr w:rsidR="00F90BFA" w:rsidRPr="000B63FD" w14:paraId="0A1896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583EC0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3F52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DFF29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A7182" w14:textId="77777777" w:rsidR="00F90BFA" w:rsidRDefault="00F90BFA" w:rsidP="006254F7">
            <w:pPr>
              <w:spacing w:after="0"/>
              <w:rPr>
                <w:snapToGrid w:val="0"/>
              </w:rPr>
            </w:pPr>
            <w:r>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15C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BC1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BD5BF" w14:textId="77777777" w:rsidR="00F90BFA" w:rsidRDefault="00F90BFA" w:rsidP="006254F7">
            <w:pPr>
              <w:spacing w:after="0"/>
              <w:rPr>
                <w:noProof/>
                <w:lang w:eastAsia="zh-CN"/>
              </w:rPr>
            </w:pPr>
            <w:r>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3FE1F" w14:textId="77777777" w:rsidR="00F90BFA" w:rsidRDefault="00F90BFA" w:rsidP="006254F7">
            <w:pPr>
              <w:spacing w:after="0"/>
              <w:rPr>
                <w:snapToGrid w:val="0"/>
                <w:lang w:eastAsia="zh-CN"/>
              </w:rPr>
            </w:pPr>
            <w:r>
              <w:rPr>
                <w:snapToGrid w:val="0"/>
                <w:lang w:eastAsia="zh-CN"/>
              </w:rPr>
              <w:t>16.1.0</w:t>
            </w:r>
          </w:p>
        </w:tc>
      </w:tr>
      <w:tr w:rsidR="00F90BFA" w:rsidRPr="000B63FD" w14:paraId="54A174E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5DD80A"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5DFDB"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9C7E0"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5A4C1" w14:textId="77777777" w:rsidR="00F90BFA" w:rsidRDefault="00F90BFA" w:rsidP="006254F7">
            <w:pPr>
              <w:spacing w:after="0"/>
              <w:rPr>
                <w:snapToGrid w:val="0"/>
              </w:rPr>
            </w:pPr>
            <w:r>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E6BC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89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7A34D" w14:textId="77777777" w:rsidR="00F90BFA" w:rsidRDefault="00F90BFA" w:rsidP="006254F7">
            <w:pPr>
              <w:spacing w:after="0"/>
              <w:rPr>
                <w:noProof/>
                <w:lang w:eastAsia="zh-CN"/>
              </w:rPr>
            </w:pPr>
            <w:r>
              <w:t>Authority and/or deployment-specific string</w:t>
            </w:r>
            <w:r w:rsidRPr="009F195B">
              <w:t xml:space="preserve"> </w:t>
            </w:r>
            <w:r>
              <w:t>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09784" w14:textId="77777777" w:rsidR="00F90BFA" w:rsidRDefault="00F90BFA" w:rsidP="006254F7">
            <w:pPr>
              <w:spacing w:after="0"/>
              <w:rPr>
                <w:snapToGrid w:val="0"/>
                <w:lang w:eastAsia="zh-CN"/>
              </w:rPr>
            </w:pPr>
            <w:r>
              <w:rPr>
                <w:snapToGrid w:val="0"/>
                <w:lang w:eastAsia="zh-CN"/>
              </w:rPr>
              <w:t>16.1.0</w:t>
            </w:r>
          </w:p>
        </w:tc>
      </w:tr>
      <w:tr w:rsidR="00F90BFA" w:rsidRPr="000B63FD" w14:paraId="0AB258E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0F76F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F8BD"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75E4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87B0" w14:textId="77777777" w:rsidR="00F90BFA" w:rsidRDefault="00F90BFA" w:rsidP="006254F7">
            <w:pPr>
              <w:spacing w:after="0"/>
              <w:rPr>
                <w:snapToGrid w:val="0"/>
              </w:rPr>
            </w:pPr>
            <w:r>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8A1FC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157D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43085" w14:textId="77777777"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2E7D" w14:textId="77777777" w:rsidR="00F90BFA" w:rsidRDefault="00F90BFA" w:rsidP="006254F7">
            <w:pPr>
              <w:spacing w:after="0"/>
              <w:rPr>
                <w:snapToGrid w:val="0"/>
                <w:lang w:eastAsia="zh-CN"/>
              </w:rPr>
            </w:pPr>
            <w:r>
              <w:rPr>
                <w:snapToGrid w:val="0"/>
                <w:lang w:eastAsia="zh-CN"/>
              </w:rPr>
              <w:t>16.1.0</w:t>
            </w:r>
          </w:p>
        </w:tc>
      </w:tr>
      <w:tr w:rsidR="00F90BFA" w:rsidRPr="000B63FD" w14:paraId="2B1B18C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08D06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2A3A"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3B8D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7AFA" w14:textId="77777777" w:rsidR="00F90BFA" w:rsidRDefault="00F90BFA" w:rsidP="006254F7">
            <w:pPr>
              <w:spacing w:after="0"/>
              <w:rPr>
                <w:snapToGrid w:val="0"/>
              </w:rPr>
            </w:pPr>
            <w:r>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89A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D4DD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EE109" w14:textId="77777777" w:rsidR="00F90BFA" w:rsidRDefault="00F90BFA" w:rsidP="006254F7">
            <w:pPr>
              <w:spacing w:after="0"/>
              <w:rPr>
                <w:noProof/>
                <w:lang w:eastAsia="zh-CN"/>
              </w:rPr>
            </w:pPr>
            <w:r>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C82D" w14:textId="77777777" w:rsidR="00F90BFA" w:rsidRDefault="00F90BFA" w:rsidP="006254F7">
            <w:pPr>
              <w:spacing w:after="0"/>
              <w:rPr>
                <w:snapToGrid w:val="0"/>
                <w:lang w:eastAsia="zh-CN"/>
              </w:rPr>
            </w:pPr>
            <w:r>
              <w:rPr>
                <w:snapToGrid w:val="0"/>
                <w:lang w:eastAsia="zh-CN"/>
              </w:rPr>
              <w:t>16.1.0</w:t>
            </w:r>
          </w:p>
        </w:tc>
      </w:tr>
      <w:tr w:rsidR="00F90BFA" w:rsidRPr="000B63FD" w14:paraId="50FB0A0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92472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FD01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E31E2"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C81CB" w14:textId="77777777" w:rsidR="00F90BFA" w:rsidRDefault="00F90BFA" w:rsidP="006254F7">
            <w:pPr>
              <w:spacing w:after="0"/>
              <w:rPr>
                <w:snapToGrid w:val="0"/>
              </w:rPr>
            </w:pPr>
            <w:r>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3C28A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07BB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C5F3CA" w14:textId="77777777" w:rsidR="00F90BFA" w:rsidRDefault="00F90BFA" w:rsidP="006254F7">
            <w:pPr>
              <w:spacing w:after="0"/>
              <w:rPr>
                <w:noProof/>
                <w:lang w:eastAsia="zh-CN"/>
              </w:rPr>
            </w:pPr>
            <w:r w:rsidRPr="002E18F1">
              <w:rPr>
                <w:noProof/>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678F5" w14:textId="77777777" w:rsidR="00F90BFA" w:rsidRDefault="00F90BFA" w:rsidP="006254F7">
            <w:pPr>
              <w:spacing w:after="0"/>
              <w:rPr>
                <w:snapToGrid w:val="0"/>
                <w:lang w:eastAsia="zh-CN"/>
              </w:rPr>
            </w:pPr>
            <w:r>
              <w:rPr>
                <w:snapToGrid w:val="0"/>
                <w:lang w:eastAsia="zh-CN"/>
              </w:rPr>
              <w:t>16.1.0</w:t>
            </w:r>
          </w:p>
        </w:tc>
      </w:tr>
      <w:tr w:rsidR="00F90BFA" w:rsidRPr="000B63FD" w14:paraId="0ACE81A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BD4D4B"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B1567"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1047C" w14:textId="77777777" w:rsidR="00F90BFA" w:rsidRDefault="00F90BFA" w:rsidP="006254F7">
            <w:pPr>
              <w:spacing w:after="0"/>
              <w:rPr>
                <w:snapToGrid w:val="0"/>
                <w:lang w:eastAsia="zh-CN"/>
              </w:rPr>
            </w:pPr>
            <w:r>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5CA75" w14:textId="77777777" w:rsidR="00F90BFA" w:rsidRDefault="00F90BFA" w:rsidP="006254F7">
            <w:pPr>
              <w:spacing w:after="0"/>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4DA4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6F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6DFF0" w14:textId="77777777" w:rsidR="00F90BFA" w:rsidRDefault="00F90BFA" w:rsidP="006254F7">
            <w:pPr>
              <w:spacing w:after="0"/>
              <w:rPr>
                <w:noProof/>
                <w:lang w:eastAsia="zh-CN"/>
              </w:rPr>
            </w:pPr>
            <w:r>
              <w:rPr>
                <w:lang w:val="en-US"/>
              </w:rPr>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99CBC" w14:textId="77777777" w:rsidR="00F90BFA" w:rsidRDefault="00F90BFA" w:rsidP="006254F7">
            <w:pPr>
              <w:spacing w:after="0"/>
              <w:rPr>
                <w:snapToGrid w:val="0"/>
                <w:lang w:eastAsia="zh-CN"/>
              </w:rPr>
            </w:pPr>
            <w:r>
              <w:rPr>
                <w:snapToGrid w:val="0"/>
                <w:lang w:eastAsia="zh-CN"/>
              </w:rPr>
              <w:t>16.1.0</w:t>
            </w:r>
          </w:p>
        </w:tc>
      </w:tr>
      <w:tr w:rsidR="00F90BFA" w:rsidRPr="000B63FD" w14:paraId="1E5BA07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50EE10"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A218"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C5B1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F8287" w14:textId="77777777" w:rsidR="00F90BFA" w:rsidRDefault="00F90BFA" w:rsidP="006254F7">
            <w:pPr>
              <w:spacing w:after="0"/>
              <w:rPr>
                <w:snapToGrid w:val="0"/>
              </w:rPr>
            </w:pPr>
            <w:r>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7AF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C39C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C26DE5" w14:textId="77777777" w:rsidR="00F90BFA" w:rsidRPr="002772D0" w:rsidRDefault="00F90BFA" w:rsidP="006254F7">
            <w:pPr>
              <w:spacing w:after="0"/>
              <w:rPr>
                <w:b/>
                <w:noProof/>
                <w:lang w:eastAsia="zh-CN"/>
              </w:rPr>
            </w:pPr>
            <w:r>
              <w:rPr>
                <w:lang w:val="en-US"/>
              </w:rPr>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EF722" w14:textId="77777777" w:rsidR="00F90BFA" w:rsidRDefault="00F90BFA" w:rsidP="006254F7">
            <w:pPr>
              <w:spacing w:after="0"/>
              <w:rPr>
                <w:snapToGrid w:val="0"/>
                <w:lang w:eastAsia="zh-CN"/>
              </w:rPr>
            </w:pPr>
            <w:r>
              <w:rPr>
                <w:snapToGrid w:val="0"/>
                <w:lang w:eastAsia="zh-CN"/>
              </w:rPr>
              <w:t>16.1.0</w:t>
            </w:r>
          </w:p>
        </w:tc>
      </w:tr>
      <w:tr w:rsidR="00F90BFA" w:rsidRPr="000B63FD" w14:paraId="5E9C34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C275875"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963E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BA316"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C65F9" w14:textId="77777777" w:rsidR="00F90BFA" w:rsidRDefault="00F90BFA" w:rsidP="006254F7">
            <w:pPr>
              <w:spacing w:after="0"/>
              <w:rPr>
                <w:snapToGrid w:val="0"/>
              </w:rPr>
            </w:pPr>
            <w:r>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0D9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C27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FEAC80" w14:textId="77777777" w:rsidR="00F90BFA" w:rsidRDefault="00F90BFA" w:rsidP="006254F7">
            <w:pPr>
              <w:spacing w:after="0"/>
              <w:rPr>
                <w:noProof/>
                <w:lang w:eastAsia="zh-CN"/>
              </w:rPr>
            </w:pPr>
            <w:r>
              <w:rPr>
                <w:rFonts w:hint="eastAsia"/>
                <w:noProof/>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C6E9C" w14:textId="77777777" w:rsidR="00F90BFA" w:rsidRDefault="00F90BFA" w:rsidP="006254F7">
            <w:pPr>
              <w:spacing w:after="0"/>
              <w:rPr>
                <w:snapToGrid w:val="0"/>
                <w:lang w:eastAsia="zh-CN"/>
              </w:rPr>
            </w:pPr>
            <w:r>
              <w:rPr>
                <w:snapToGrid w:val="0"/>
                <w:lang w:eastAsia="zh-CN"/>
              </w:rPr>
              <w:t>16.1.0</w:t>
            </w:r>
          </w:p>
        </w:tc>
      </w:tr>
      <w:tr w:rsidR="00F90BFA" w:rsidRPr="000B63FD" w14:paraId="3F73CC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9A1BBE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1EE7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1761B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C92AE" w14:textId="77777777" w:rsidR="00F90BFA" w:rsidRDefault="00F90BFA" w:rsidP="006254F7">
            <w:pPr>
              <w:spacing w:after="0"/>
              <w:rPr>
                <w:snapToGrid w:val="0"/>
              </w:rPr>
            </w:pPr>
            <w:r>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F7F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BFDD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615C5" w14:textId="77777777" w:rsidR="00F90BFA" w:rsidRDefault="00F90BFA" w:rsidP="006254F7">
            <w:pPr>
              <w:spacing w:after="0"/>
              <w:rPr>
                <w:noProof/>
                <w:lang w:eastAsia="zh-CN"/>
              </w:rPr>
            </w:pPr>
            <w:r w:rsidRPr="005B2987">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E104A" w14:textId="77777777" w:rsidR="00F90BFA" w:rsidRDefault="00F90BFA" w:rsidP="006254F7">
            <w:pPr>
              <w:spacing w:after="0"/>
              <w:rPr>
                <w:snapToGrid w:val="0"/>
                <w:lang w:eastAsia="zh-CN"/>
              </w:rPr>
            </w:pPr>
            <w:r>
              <w:rPr>
                <w:snapToGrid w:val="0"/>
                <w:lang w:eastAsia="zh-CN"/>
              </w:rPr>
              <w:t>16.1.0</w:t>
            </w:r>
          </w:p>
        </w:tc>
      </w:tr>
      <w:tr w:rsidR="00F90BFA" w:rsidRPr="000B63FD" w14:paraId="1BAB91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67575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EE89F"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7ED5D4"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E1D74" w14:textId="77777777" w:rsidR="00F90BFA" w:rsidRDefault="00F90BFA" w:rsidP="006254F7">
            <w:pPr>
              <w:spacing w:after="0"/>
              <w:rPr>
                <w:snapToGrid w:val="0"/>
              </w:rPr>
            </w:pPr>
            <w:r>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1CB34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4161"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33E6C0" w14:textId="77777777" w:rsidR="00F90BFA" w:rsidRPr="005B2987" w:rsidRDefault="00F90BFA" w:rsidP="006254F7">
            <w:pPr>
              <w:spacing w:after="0"/>
            </w:pPr>
            <w:r w:rsidRPr="00430D53">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83CA6" w14:textId="77777777" w:rsidR="00F90BFA" w:rsidRDefault="00F90BFA" w:rsidP="006254F7">
            <w:pPr>
              <w:spacing w:after="0"/>
              <w:rPr>
                <w:snapToGrid w:val="0"/>
                <w:lang w:eastAsia="zh-CN"/>
              </w:rPr>
            </w:pPr>
            <w:r>
              <w:rPr>
                <w:snapToGrid w:val="0"/>
                <w:lang w:eastAsia="zh-CN"/>
              </w:rPr>
              <w:t>16.2.0</w:t>
            </w:r>
          </w:p>
        </w:tc>
      </w:tr>
      <w:tr w:rsidR="00F90BFA" w:rsidRPr="000B63FD" w14:paraId="77B0817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FAF7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4104D"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26125"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595FD" w14:textId="77777777" w:rsidR="00F90BFA" w:rsidRDefault="00F90BFA" w:rsidP="006254F7">
            <w:pPr>
              <w:spacing w:after="0"/>
              <w:rPr>
                <w:snapToGrid w:val="0"/>
              </w:rPr>
            </w:pPr>
            <w:r>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880B0B"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C497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C057F" w14:textId="77777777" w:rsidR="00F90BFA" w:rsidRPr="005B2987" w:rsidRDefault="00F90BFA" w:rsidP="006254F7">
            <w:pPr>
              <w:spacing w:after="0"/>
            </w:pPr>
            <w:r>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BAA48" w14:textId="77777777" w:rsidR="00F90BFA" w:rsidRDefault="00F90BFA" w:rsidP="006254F7">
            <w:pPr>
              <w:spacing w:after="0"/>
              <w:rPr>
                <w:snapToGrid w:val="0"/>
                <w:lang w:eastAsia="zh-CN"/>
              </w:rPr>
            </w:pPr>
            <w:r>
              <w:rPr>
                <w:snapToGrid w:val="0"/>
                <w:lang w:eastAsia="zh-CN"/>
              </w:rPr>
              <w:t>16.2.0</w:t>
            </w:r>
          </w:p>
        </w:tc>
      </w:tr>
      <w:tr w:rsidR="00F90BFA" w:rsidRPr="000B63FD" w14:paraId="67E825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64A9F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A72C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21FA7"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4F799" w14:textId="77777777" w:rsidR="00F90BFA" w:rsidRDefault="00F90BFA" w:rsidP="006254F7">
            <w:pPr>
              <w:spacing w:after="0"/>
              <w:rPr>
                <w:snapToGrid w:val="0"/>
              </w:rPr>
            </w:pPr>
            <w:r>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B8FAF" w14:textId="77777777" w:rsidR="00F90BFA" w:rsidRDefault="00F90BFA" w:rsidP="006254F7">
            <w:pPr>
              <w:spacing w:after="0"/>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40403"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AE651" w14:textId="77777777" w:rsidR="00F90BFA" w:rsidRPr="005B2987" w:rsidRDefault="00B43B15" w:rsidP="006254F7">
            <w:pPr>
              <w:spacing w:after="0"/>
            </w:pPr>
            <w:r>
              <w:fldChar w:fldCharType="begin"/>
            </w:r>
            <w:r>
              <w:instrText xml:space="preserve"> DOCPROPERTY  CrTitle  \* MERGEFORMAT </w:instrText>
            </w:r>
            <w:r>
              <w:fldChar w:fldCharType="separate"/>
            </w:r>
            <w:r w:rsidR="00F90BFA">
              <w:t>Binding between NF Service Consumer and NF Service Producer</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29B99" w14:textId="77777777" w:rsidR="00F90BFA" w:rsidRDefault="00F90BFA" w:rsidP="006254F7">
            <w:pPr>
              <w:spacing w:after="0"/>
              <w:rPr>
                <w:snapToGrid w:val="0"/>
                <w:lang w:eastAsia="zh-CN"/>
              </w:rPr>
            </w:pPr>
            <w:r>
              <w:rPr>
                <w:snapToGrid w:val="0"/>
                <w:lang w:eastAsia="zh-CN"/>
              </w:rPr>
              <w:t>16.2.0</w:t>
            </w:r>
          </w:p>
        </w:tc>
      </w:tr>
      <w:tr w:rsidR="00F90BFA" w:rsidRPr="000B63FD" w14:paraId="6BF003F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FE7456E"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F602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7C3A8"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9CCA4" w14:textId="77777777" w:rsidR="00F90BFA" w:rsidRDefault="00F90BFA" w:rsidP="006254F7">
            <w:pPr>
              <w:spacing w:after="0"/>
              <w:rPr>
                <w:snapToGrid w:val="0"/>
              </w:rPr>
            </w:pPr>
            <w:r>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CC636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411D"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1BA52" w14:textId="77777777" w:rsidR="00F90BFA" w:rsidRDefault="00F90BFA" w:rsidP="006254F7">
            <w:pPr>
              <w:spacing w:after="0"/>
            </w:pPr>
            <w:r>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5ABE3" w14:textId="77777777" w:rsidR="00F90BFA" w:rsidRDefault="00F90BFA" w:rsidP="006254F7">
            <w:pPr>
              <w:spacing w:after="0"/>
              <w:rPr>
                <w:snapToGrid w:val="0"/>
                <w:lang w:eastAsia="zh-CN"/>
              </w:rPr>
            </w:pPr>
            <w:r>
              <w:rPr>
                <w:snapToGrid w:val="0"/>
                <w:lang w:eastAsia="zh-CN"/>
              </w:rPr>
              <w:t>16.2.0</w:t>
            </w:r>
          </w:p>
        </w:tc>
      </w:tr>
      <w:tr w:rsidR="00F90BFA" w:rsidRPr="000B63FD" w14:paraId="591BD72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D53F7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D576"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6E01F"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0A6FB" w14:textId="77777777" w:rsidR="00F90BFA" w:rsidRDefault="00F90BFA" w:rsidP="006254F7">
            <w:pPr>
              <w:spacing w:after="0"/>
              <w:rPr>
                <w:snapToGrid w:val="0"/>
              </w:rPr>
            </w:pPr>
            <w:r>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B2BAF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1A2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53F3C" w14:textId="77777777" w:rsidR="00F90BFA" w:rsidRPr="005B2987" w:rsidRDefault="00F90BFA" w:rsidP="006254F7">
            <w:pPr>
              <w:spacing w:after="0"/>
            </w:pPr>
            <w:r>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7C98D" w14:textId="77777777" w:rsidR="00F90BFA" w:rsidRDefault="00F90BFA" w:rsidP="006254F7">
            <w:pPr>
              <w:spacing w:after="0"/>
              <w:rPr>
                <w:snapToGrid w:val="0"/>
                <w:lang w:eastAsia="zh-CN"/>
              </w:rPr>
            </w:pPr>
            <w:r>
              <w:rPr>
                <w:snapToGrid w:val="0"/>
                <w:lang w:eastAsia="zh-CN"/>
              </w:rPr>
              <w:t>16.2.0</w:t>
            </w:r>
          </w:p>
        </w:tc>
      </w:tr>
      <w:tr w:rsidR="00F90BFA" w:rsidRPr="000B63FD" w14:paraId="72B9C0E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C19BE19" w14:textId="77777777" w:rsidR="00F90BFA" w:rsidRDefault="00F90BFA" w:rsidP="006254F7">
            <w:pPr>
              <w:spacing w:after="0"/>
              <w:rPr>
                <w:snapToGrid w:val="0"/>
                <w:lang w:eastAsia="zh-CN"/>
              </w:rPr>
            </w:pPr>
            <w:r>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E912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AD3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B744B" w14:textId="77777777" w:rsidR="00F90BFA" w:rsidRDefault="00F90BFA" w:rsidP="006254F7">
            <w:pPr>
              <w:spacing w:after="0"/>
              <w:rPr>
                <w:snapToGrid w:val="0"/>
              </w:rPr>
            </w:pPr>
            <w:r>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910E7"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A3579"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24EB4" w14:textId="77777777" w:rsidR="00F90BFA" w:rsidRPr="005B2987" w:rsidRDefault="00F90BFA" w:rsidP="006254F7">
            <w:pPr>
              <w:spacing w:after="0"/>
            </w:pPr>
            <w:r>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30E0" w14:textId="77777777" w:rsidR="00F90BFA" w:rsidRDefault="00F90BFA" w:rsidP="006254F7">
            <w:pPr>
              <w:spacing w:after="0"/>
              <w:rPr>
                <w:snapToGrid w:val="0"/>
                <w:lang w:eastAsia="zh-CN"/>
              </w:rPr>
            </w:pPr>
            <w:r>
              <w:rPr>
                <w:snapToGrid w:val="0"/>
                <w:lang w:eastAsia="zh-CN"/>
              </w:rPr>
              <w:t>16.2.0</w:t>
            </w:r>
          </w:p>
        </w:tc>
      </w:tr>
      <w:tr w:rsidR="00F90BFA" w:rsidRPr="000B63FD" w14:paraId="415658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AAC0B"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68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76461"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86FA" w14:textId="77777777" w:rsidR="00F90BFA" w:rsidRDefault="00F90BFA" w:rsidP="006254F7">
            <w:pPr>
              <w:spacing w:after="0"/>
              <w:rPr>
                <w:snapToGrid w:val="0"/>
              </w:rPr>
            </w:pPr>
            <w:r>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0DEF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681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3D4CD0" w14:textId="77777777" w:rsidR="00F90BFA" w:rsidRPr="005B2987" w:rsidRDefault="00F90BFA" w:rsidP="006254F7">
            <w:pPr>
              <w:spacing w:after="0"/>
            </w:pPr>
            <w:r>
              <w:rPr>
                <w:noProof/>
              </w:rPr>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8B721" w14:textId="77777777" w:rsidR="00F90BFA" w:rsidRDefault="00F90BFA" w:rsidP="006254F7">
            <w:pPr>
              <w:spacing w:after="0"/>
              <w:rPr>
                <w:snapToGrid w:val="0"/>
                <w:lang w:eastAsia="zh-CN"/>
              </w:rPr>
            </w:pPr>
            <w:r>
              <w:rPr>
                <w:snapToGrid w:val="0"/>
                <w:lang w:eastAsia="zh-CN"/>
              </w:rPr>
              <w:t>16.2.0</w:t>
            </w:r>
          </w:p>
        </w:tc>
      </w:tr>
      <w:tr w:rsidR="00F90BFA" w:rsidRPr="000B63FD" w14:paraId="6331671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89146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8B5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47DC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D03A" w14:textId="77777777" w:rsidR="00F90BFA" w:rsidRDefault="00F90BFA" w:rsidP="006254F7">
            <w:pPr>
              <w:spacing w:after="0"/>
              <w:rPr>
                <w:snapToGrid w:val="0"/>
              </w:rPr>
            </w:pPr>
            <w:r>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03281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617A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55F72" w14:textId="77777777" w:rsidR="00F90BFA" w:rsidRPr="005B2987" w:rsidRDefault="00F90BFA" w:rsidP="006254F7">
            <w:pPr>
              <w:spacing w:after="0"/>
            </w:pPr>
            <w:r>
              <w:rPr>
                <w:noProof/>
              </w:rPr>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B57BB" w14:textId="77777777" w:rsidR="00F90BFA" w:rsidRDefault="00F90BFA" w:rsidP="006254F7">
            <w:pPr>
              <w:spacing w:after="0"/>
              <w:rPr>
                <w:snapToGrid w:val="0"/>
                <w:lang w:eastAsia="zh-CN"/>
              </w:rPr>
            </w:pPr>
            <w:r>
              <w:rPr>
                <w:snapToGrid w:val="0"/>
                <w:lang w:eastAsia="zh-CN"/>
              </w:rPr>
              <w:t>16.2.0</w:t>
            </w:r>
          </w:p>
        </w:tc>
      </w:tr>
      <w:tr w:rsidR="00F90BFA" w:rsidRPr="000B63FD" w14:paraId="3F04D2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4BD19C"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571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AEC4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7B21F" w14:textId="77777777" w:rsidR="00F90BFA" w:rsidRDefault="00F90BFA" w:rsidP="006254F7">
            <w:pPr>
              <w:spacing w:after="0"/>
              <w:rPr>
                <w:snapToGrid w:val="0"/>
              </w:rPr>
            </w:pPr>
            <w:r>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8FD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4874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5BD47" w14:textId="77777777" w:rsidR="00F90BFA" w:rsidRPr="005B2987" w:rsidRDefault="00F90BFA" w:rsidP="006254F7">
            <w:pPr>
              <w:spacing w:after="0"/>
            </w:pPr>
            <w:r>
              <w:rPr>
                <w:noProof/>
              </w:rPr>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1F83" w14:textId="77777777" w:rsidR="00F90BFA" w:rsidRDefault="00F90BFA" w:rsidP="006254F7">
            <w:pPr>
              <w:spacing w:after="0"/>
              <w:rPr>
                <w:snapToGrid w:val="0"/>
                <w:lang w:eastAsia="zh-CN"/>
              </w:rPr>
            </w:pPr>
            <w:r>
              <w:rPr>
                <w:snapToGrid w:val="0"/>
                <w:lang w:eastAsia="zh-CN"/>
              </w:rPr>
              <w:t>16.2.0</w:t>
            </w:r>
          </w:p>
        </w:tc>
      </w:tr>
      <w:tr w:rsidR="00F90BFA" w:rsidRPr="000B63FD" w14:paraId="4B8A4B9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71830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7C98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A1AE6"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6DCDE" w14:textId="77777777" w:rsidR="00F90BFA" w:rsidRDefault="00F90BFA" w:rsidP="006254F7">
            <w:pPr>
              <w:spacing w:after="0"/>
              <w:rPr>
                <w:snapToGrid w:val="0"/>
              </w:rPr>
            </w:pPr>
            <w:r>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1F6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2B0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F7997" w14:textId="77777777"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607B" w14:textId="77777777" w:rsidR="00F90BFA" w:rsidRDefault="00F90BFA" w:rsidP="006254F7">
            <w:pPr>
              <w:spacing w:after="0"/>
              <w:rPr>
                <w:snapToGrid w:val="0"/>
                <w:lang w:eastAsia="zh-CN"/>
              </w:rPr>
            </w:pPr>
            <w:r>
              <w:rPr>
                <w:snapToGrid w:val="0"/>
                <w:lang w:eastAsia="zh-CN"/>
              </w:rPr>
              <w:t>16.2.0</w:t>
            </w:r>
          </w:p>
        </w:tc>
      </w:tr>
      <w:tr w:rsidR="00F90BFA" w:rsidRPr="000B63FD" w14:paraId="371742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82B1E8"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FC0CA"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BF00"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56FD" w14:textId="77777777" w:rsidR="00F90BFA" w:rsidRDefault="00F90BFA" w:rsidP="006254F7">
            <w:pPr>
              <w:spacing w:after="0"/>
              <w:rPr>
                <w:snapToGrid w:val="0"/>
              </w:rPr>
            </w:pPr>
            <w:r>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AD08A5"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688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BA91" w14:textId="77777777" w:rsidR="00F90BFA" w:rsidRPr="005B2987" w:rsidRDefault="00F90BFA" w:rsidP="006254F7">
            <w:pPr>
              <w:spacing w:after="0"/>
            </w:pPr>
            <w:r>
              <w:rPr>
                <w:noProof/>
              </w:rPr>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91715" w14:textId="77777777" w:rsidR="00F90BFA" w:rsidRDefault="00F90BFA" w:rsidP="006254F7">
            <w:pPr>
              <w:spacing w:after="0"/>
              <w:rPr>
                <w:snapToGrid w:val="0"/>
                <w:lang w:eastAsia="zh-CN"/>
              </w:rPr>
            </w:pPr>
            <w:r>
              <w:rPr>
                <w:snapToGrid w:val="0"/>
                <w:lang w:eastAsia="zh-CN"/>
              </w:rPr>
              <w:t>16.2.0</w:t>
            </w:r>
          </w:p>
        </w:tc>
      </w:tr>
      <w:tr w:rsidR="00F90BFA" w:rsidRPr="000B63FD" w14:paraId="2C5E13E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25609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592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E8E7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BB67A" w14:textId="77777777" w:rsidR="00F90BFA" w:rsidRDefault="00F90BFA" w:rsidP="006254F7">
            <w:pPr>
              <w:spacing w:after="0"/>
              <w:rPr>
                <w:snapToGrid w:val="0"/>
              </w:rPr>
            </w:pPr>
            <w:r>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F46B5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EC26"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0152F5" w14:textId="77777777" w:rsidR="00F90BFA" w:rsidRPr="005B2987" w:rsidRDefault="00F90BFA" w:rsidP="006254F7">
            <w:pPr>
              <w:spacing w:after="0"/>
              <w:rPr>
                <w:noProof/>
              </w:rPr>
            </w:pPr>
            <w:r>
              <w:rPr>
                <w:noProof/>
              </w:rPr>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86315" w14:textId="77777777" w:rsidR="00F90BFA" w:rsidRDefault="00F90BFA" w:rsidP="006254F7">
            <w:pPr>
              <w:spacing w:after="0"/>
              <w:rPr>
                <w:snapToGrid w:val="0"/>
                <w:lang w:eastAsia="zh-CN"/>
              </w:rPr>
            </w:pPr>
            <w:r>
              <w:rPr>
                <w:snapToGrid w:val="0"/>
                <w:lang w:eastAsia="zh-CN"/>
              </w:rPr>
              <w:t>16.2.0</w:t>
            </w:r>
          </w:p>
        </w:tc>
      </w:tr>
      <w:tr w:rsidR="00F90BFA" w:rsidRPr="000B63FD" w14:paraId="57EEB3F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2ED871"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3820"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FEBA1" w14:textId="77777777" w:rsidR="00F90BFA" w:rsidRDefault="00F90BFA" w:rsidP="006254F7">
            <w:pPr>
              <w:spacing w:after="0"/>
              <w:rPr>
                <w:snapToGrid w:val="0"/>
                <w:lang w:eastAsia="zh-CN"/>
              </w:rPr>
            </w:pPr>
            <w:r>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F6EAF" w14:textId="77777777" w:rsidR="00F90BFA" w:rsidRDefault="00F90BFA" w:rsidP="006254F7">
            <w:pPr>
              <w:spacing w:after="0"/>
              <w:rPr>
                <w:snapToGrid w:val="0"/>
              </w:rPr>
            </w:pPr>
            <w:r>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E5F8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496A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4E408" w14:textId="77777777" w:rsidR="00F90BFA" w:rsidRPr="005B2987" w:rsidRDefault="00F90BFA" w:rsidP="006254F7">
            <w:pPr>
              <w:spacing w:after="0"/>
              <w:rPr>
                <w:noProof/>
              </w:rPr>
            </w:pPr>
            <w:r w:rsidRPr="00B00189">
              <w:rPr>
                <w:noProof/>
              </w:rPr>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CCC84" w14:textId="77777777" w:rsidR="00F90BFA" w:rsidRDefault="00F90BFA" w:rsidP="006254F7">
            <w:pPr>
              <w:spacing w:after="0"/>
              <w:rPr>
                <w:snapToGrid w:val="0"/>
                <w:lang w:eastAsia="zh-CN"/>
              </w:rPr>
            </w:pPr>
            <w:r>
              <w:rPr>
                <w:snapToGrid w:val="0"/>
                <w:lang w:eastAsia="zh-CN"/>
              </w:rPr>
              <w:t>16.2.0</w:t>
            </w:r>
          </w:p>
        </w:tc>
      </w:tr>
      <w:tr w:rsidR="00F90BFA" w:rsidRPr="000B63FD" w14:paraId="2E0A66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B7B575B" w14:textId="77777777" w:rsidR="00F90BFA" w:rsidRDefault="00F90BFA" w:rsidP="006254F7">
            <w:pPr>
              <w:spacing w:after="0"/>
              <w:rPr>
                <w:snapToGrid w:val="0"/>
                <w:lang w:eastAsia="zh-CN"/>
              </w:rPr>
            </w:pPr>
            <w:r>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34095"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17E27"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178D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F554F9"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9CD3E"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5DF" w14:textId="77777777" w:rsidR="00F90BFA" w:rsidRPr="00B00189" w:rsidRDefault="00F90BFA" w:rsidP="006254F7">
            <w:pPr>
              <w:spacing w:after="0"/>
              <w:rPr>
                <w:noProof/>
              </w:rPr>
            </w:pPr>
            <w:r>
              <w:rPr>
                <w:noProof/>
              </w:rPr>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5763" w14:textId="77777777" w:rsidR="00F90BFA" w:rsidRDefault="00F90BFA" w:rsidP="006254F7">
            <w:pPr>
              <w:spacing w:after="0"/>
              <w:rPr>
                <w:snapToGrid w:val="0"/>
                <w:lang w:eastAsia="zh-CN"/>
              </w:rPr>
            </w:pPr>
            <w:r>
              <w:rPr>
                <w:snapToGrid w:val="0"/>
                <w:lang w:eastAsia="zh-CN"/>
              </w:rPr>
              <w:t>16.2.1</w:t>
            </w:r>
          </w:p>
        </w:tc>
      </w:tr>
      <w:tr w:rsidR="00F90BFA" w:rsidRPr="000B63FD" w14:paraId="464C4EF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17A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411B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18CD75"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EE6E2" w14:textId="77777777" w:rsidR="00F90BFA" w:rsidRDefault="00F90BFA" w:rsidP="006254F7">
            <w:pPr>
              <w:spacing w:after="0"/>
              <w:rPr>
                <w:snapToGrid w:val="0"/>
              </w:rPr>
            </w:pPr>
            <w:r>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3C3CB9"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702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4839E" w14:textId="77777777"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A383D" w14:textId="77777777" w:rsidR="00F90BFA" w:rsidRDefault="00F90BFA" w:rsidP="006254F7">
            <w:pPr>
              <w:spacing w:after="0"/>
              <w:rPr>
                <w:snapToGrid w:val="0"/>
                <w:lang w:eastAsia="zh-CN"/>
              </w:rPr>
            </w:pPr>
            <w:r>
              <w:rPr>
                <w:snapToGrid w:val="0"/>
                <w:lang w:eastAsia="zh-CN"/>
              </w:rPr>
              <w:t>16.3.0</w:t>
            </w:r>
          </w:p>
        </w:tc>
      </w:tr>
      <w:tr w:rsidR="00F90BFA" w:rsidRPr="000B63FD" w14:paraId="56D3FE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87DDBD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7312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5769E"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4FE3" w14:textId="77777777" w:rsidR="00F90BFA" w:rsidRDefault="00F90BFA" w:rsidP="006254F7">
            <w:pPr>
              <w:spacing w:after="0"/>
              <w:rPr>
                <w:snapToGrid w:val="0"/>
              </w:rPr>
            </w:pPr>
            <w:r>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96BB0"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52F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9C9401" w14:textId="77777777" w:rsidR="00F90BFA" w:rsidRDefault="00B43B15" w:rsidP="006254F7">
            <w:pPr>
              <w:spacing w:after="0"/>
              <w:rPr>
                <w:noProof/>
              </w:rPr>
            </w:pPr>
            <w:r>
              <w:fldChar w:fldCharType="begin"/>
            </w:r>
            <w:r>
              <w:instrText xml:space="preserve"> DOCPROPERTY  CrTitle  \* MERGEFORMAT </w:instrText>
            </w:r>
            <w:r>
              <w:fldChar w:fldCharType="separate"/>
            </w:r>
            <w:r w:rsidR="00F90BFA">
              <w:t>Dynamic Load Control</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6BC56" w14:textId="77777777" w:rsidR="00F90BFA" w:rsidRDefault="00F90BFA" w:rsidP="006254F7">
            <w:pPr>
              <w:spacing w:after="0"/>
              <w:rPr>
                <w:snapToGrid w:val="0"/>
                <w:lang w:eastAsia="zh-CN"/>
              </w:rPr>
            </w:pPr>
            <w:r>
              <w:rPr>
                <w:snapToGrid w:val="0"/>
                <w:lang w:eastAsia="zh-CN"/>
              </w:rPr>
              <w:t>16.3.0</w:t>
            </w:r>
          </w:p>
        </w:tc>
      </w:tr>
      <w:tr w:rsidR="00F90BFA" w:rsidRPr="000B63FD" w14:paraId="66579E8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DC98F2F"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6CB5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31368"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C57F8" w14:textId="77777777" w:rsidR="00F90BFA" w:rsidRDefault="00F90BFA" w:rsidP="006254F7">
            <w:pPr>
              <w:spacing w:after="0"/>
              <w:rPr>
                <w:snapToGrid w:val="0"/>
              </w:rPr>
            </w:pPr>
            <w:r>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7A11B"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C64B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B1C85C" w14:textId="77777777" w:rsidR="00F90BFA" w:rsidRDefault="00F90BFA" w:rsidP="006254F7">
            <w:pPr>
              <w:spacing w:after="0"/>
              <w:rPr>
                <w:noProof/>
              </w:rPr>
            </w:pPr>
            <w:r>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02426" w14:textId="77777777" w:rsidR="00F90BFA" w:rsidRDefault="00F90BFA" w:rsidP="006254F7">
            <w:pPr>
              <w:spacing w:after="0"/>
              <w:rPr>
                <w:snapToGrid w:val="0"/>
                <w:lang w:eastAsia="zh-CN"/>
              </w:rPr>
            </w:pPr>
            <w:r>
              <w:rPr>
                <w:snapToGrid w:val="0"/>
                <w:lang w:eastAsia="zh-CN"/>
              </w:rPr>
              <w:t>16.3.0</w:t>
            </w:r>
          </w:p>
        </w:tc>
      </w:tr>
      <w:tr w:rsidR="00F90BFA" w:rsidRPr="000B63FD" w14:paraId="782C9C2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693C0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4E47"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7D80D"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857E5" w14:textId="77777777" w:rsidR="00F90BFA" w:rsidRDefault="00F90BFA" w:rsidP="006254F7">
            <w:pPr>
              <w:spacing w:after="0"/>
              <w:rPr>
                <w:snapToGrid w:val="0"/>
              </w:rPr>
            </w:pPr>
            <w:r>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0B89F"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769B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FE6BA" w14:textId="77777777" w:rsidR="00F90BFA" w:rsidRDefault="00F90BFA" w:rsidP="006254F7">
            <w:pPr>
              <w:spacing w:after="0"/>
              <w:rPr>
                <w:noProof/>
              </w:rPr>
            </w:pPr>
            <w:r>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34577" w14:textId="77777777" w:rsidR="00F90BFA" w:rsidRDefault="00F90BFA" w:rsidP="006254F7">
            <w:pPr>
              <w:spacing w:after="0"/>
              <w:rPr>
                <w:snapToGrid w:val="0"/>
                <w:lang w:eastAsia="zh-CN"/>
              </w:rPr>
            </w:pPr>
            <w:r>
              <w:rPr>
                <w:snapToGrid w:val="0"/>
                <w:lang w:eastAsia="zh-CN"/>
              </w:rPr>
              <w:t>16.3.0</w:t>
            </w:r>
          </w:p>
        </w:tc>
      </w:tr>
      <w:tr w:rsidR="00F90BFA" w:rsidRPr="000B63FD" w14:paraId="104D60E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706228"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8375"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9DAB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7CB8A" w14:textId="77777777" w:rsidR="00F90BFA" w:rsidRDefault="00F90BFA" w:rsidP="006254F7">
            <w:pPr>
              <w:spacing w:after="0"/>
              <w:rPr>
                <w:snapToGrid w:val="0"/>
              </w:rPr>
            </w:pPr>
            <w:r>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81DB0"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B76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F33D20" w14:textId="77777777" w:rsidR="00F90BFA" w:rsidRDefault="00F90BFA" w:rsidP="006254F7">
            <w:pPr>
              <w:spacing w:after="0"/>
              <w:rPr>
                <w:noProof/>
              </w:rPr>
            </w:pPr>
            <w:r>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C2E4" w14:textId="77777777" w:rsidR="00F90BFA" w:rsidRDefault="00F90BFA" w:rsidP="006254F7">
            <w:pPr>
              <w:spacing w:after="0"/>
              <w:rPr>
                <w:snapToGrid w:val="0"/>
                <w:lang w:eastAsia="zh-CN"/>
              </w:rPr>
            </w:pPr>
            <w:r>
              <w:rPr>
                <w:snapToGrid w:val="0"/>
                <w:lang w:eastAsia="zh-CN"/>
              </w:rPr>
              <w:t>16.3.0</w:t>
            </w:r>
          </w:p>
        </w:tc>
      </w:tr>
      <w:tr w:rsidR="00F90BFA" w:rsidRPr="000B63FD" w14:paraId="468477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C0B2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4098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EEC7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87D1" w14:textId="77777777" w:rsidR="00F90BFA" w:rsidRDefault="00F90BFA" w:rsidP="006254F7">
            <w:pPr>
              <w:spacing w:after="0"/>
              <w:rPr>
                <w:snapToGrid w:val="0"/>
              </w:rPr>
            </w:pPr>
            <w:r>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C40B76"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680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AB727" w14:textId="77777777" w:rsidR="00F90BFA" w:rsidRDefault="00F90BFA" w:rsidP="006254F7">
            <w:pPr>
              <w:spacing w:after="0"/>
              <w:rPr>
                <w:noProof/>
              </w:rPr>
            </w:pPr>
            <w:r>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15206" w14:textId="77777777" w:rsidR="00F90BFA" w:rsidRDefault="00F90BFA" w:rsidP="006254F7">
            <w:pPr>
              <w:spacing w:after="0"/>
              <w:rPr>
                <w:snapToGrid w:val="0"/>
                <w:lang w:eastAsia="zh-CN"/>
              </w:rPr>
            </w:pPr>
            <w:r>
              <w:rPr>
                <w:snapToGrid w:val="0"/>
                <w:lang w:eastAsia="zh-CN"/>
              </w:rPr>
              <w:t>16.3.0</w:t>
            </w:r>
          </w:p>
        </w:tc>
      </w:tr>
      <w:tr w:rsidR="00F90BFA" w:rsidRPr="000B63FD" w14:paraId="56CF9E0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EC934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BDAB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1C3D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0B01" w14:textId="77777777" w:rsidR="00F90BFA" w:rsidRDefault="00F90BFA" w:rsidP="006254F7">
            <w:pPr>
              <w:spacing w:after="0"/>
              <w:rPr>
                <w:snapToGrid w:val="0"/>
              </w:rPr>
            </w:pPr>
            <w:r>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D1CA5"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ECB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6DFCF" w14:textId="77777777" w:rsidR="00F90BFA" w:rsidRDefault="00F90BFA" w:rsidP="006254F7">
            <w:pPr>
              <w:spacing w:after="0"/>
              <w:rPr>
                <w:noProof/>
              </w:rPr>
            </w:pPr>
            <w:r>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4D72C" w14:textId="77777777" w:rsidR="00F90BFA" w:rsidRDefault="00F90BFA" w:rsidP="006254F7">
            <w:pPr>
              <w:spacing w:after="0"/>
              <w:rPr>
                <w:snapToGrid w:val="0"/>
                <w:lang w:eastAsia="zh-CN"/>
              </w:rPr>
            </w:pPr>
            <w:r>
              <w:rPr>
                <w:snapToGrid w:val="0"/>
                <w:lang w:eastAsia="zh-CN"/>
              </w:rPr>
              <w:t>16.3.0</w:t>
            </w:r>
          </w:p>
        </w:tc>
      </w:tr>
      <w:tr w:rsidR="00F90BFA" w:rsidRPr="000B63FD" w14:paraId="5C9F81F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EF6E9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20864"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8E26F"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8AC6" w14:textId="77777777" w:rsidR="00F90BFA" w:rsidRDefault="00F90BFA" w:rsidP="006254F7">
            <w:pPr>
              <w:spacing w:after="0"/>
              <w:rPr>
                <w:snapToGrid w:val="0"/>
              </w:rPr>
            </w:pPr>
            <w:r>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7FAE9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967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EE5BAD" w14:textId="77777777" w:rsidR="00F90BFA" w:rsidRDefault="00B43B15" w:rsidP="006254F7">
            <w:pPr>
              <w:spacing w:after="0"/>
              <w:rPr>
                <w:noProof/>
              </w:rPr>
            </w:pPr>
            <w:r>
              <w:fldChar w:fldCharType="begin"/>
            </w:r>
            <w:r>
              <w:instrText xml:space="preserve"> DOCPROPERTY  CrTitle  \* MERGEFORMAT </w:instrText>
            </w:r>
            <w:r>
              <w:fldChar w:fldCharType="separate"/>
            </w:r>
            <w:r w:rsidR="00F90BFA">
              <w:t>Clarification to the SBI priority range</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FCCC5" w14:textId="77777777" w:rsidR="00F90BFA" w:rsidRDefault="00F90BFA" w:rsidP="006254F7">
            <w:pPr>
              <w:spacing w:after="0"/>
              <w:rPr>
                <w:snapToGrid w:val="0"/>
                <w:lang w:eastAsia="zh-CN"/>
              </w:rPr>
            </w:pPr>
            <w:r>
              <w:rPr>
                <w:snapToGrid w:val="0"/>
                <w:lang w:eastAsia="zh-CN"/>
              </w:rPr>
              <w:t>16.3.0</w:t>
            </w:r>
          </w:p>
        </w:tc>
      </w:tr>
      <w:tr w:rsidR="00F90BFA" w:rsidRPr="000B63FD" w14:paraId="6B5E607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4B0B12"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9FE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7768C"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BCEF3" w14:textId="77777777" w:rsidR="00F90BFA" w:rsidRDefault="00F90BFA" w:rsidP="006254F7">
            <w:pPr>
              <w:spacing w:after="0"/>
              <w:rPr>
                <w:snapToGrid w:val="0"/>
              </w:rPr>
            </w:pPr>
            <w:r>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BEFDF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0F33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EAD8A" w14:textId="77777777" w:rsidR="00F90BFA" w:rsidRDefault="00F90BFA" w:rsidP="006254F7">
            <w:pPr>
              <w:spacing w:after="0"/>
              <w:rPr>
                <w:noProof/>
              </w:rPr>
            </w:pPr>
            <w:r>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461F2" w14:textId="77777777" w:rsidR="00F90BFA" w:rsidRDefault="00F90BFA" w:rsidP="006254F7">
            <w:pPr>
              <w:spacing w:after="0"/>
              <w:rPr>
                <w:snapToGrid w:val="0"/>
                <w:lang w:eastAsia="zh-CN"/>
              </w:rPr>
            </w:pPr>
            <w:r>
              <w:rPr>
                <w:snapToGrid w:val="0"/>
                <w:lang w:eastAsia="zh-CN"/>
              </w:rPr>
              <w:t>16.3.0</w:t>
            </w:r>
          </w:p>
        </w:tc>
      </w:tr>
      <w:tr w:rsidR="00F90BFA" w:rsidRPr="000B63FD" w14:paraId="531F224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A6E5F5"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0BB41"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C588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CD116" w14:textId="77777777" w:rsidR="00F90BFA" w:rsidRDefault="00F90BFA" w:rsidP="006254F7">
            <w:pPr>
              <w:spacing w:after="0"/>
              <w:rPr>
                <w:snapToGrid w:val="0"/>
              </w:rPr>
            </w:pPr>
            <w:r>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E330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94F7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97419" w14:textId="77777777" w:rsidR="00F90BFA" w:rsidRDefault="00F90BFA" w:rsidP="006254F7">
            <w:pPr>
              <w:spacing w:after="0"/>
              <w:rPr>
                <w:noProof/>
              </w:rPr>
            </w:pPr>
            <w:r>
              <w:rPr>
                <w:noProof/>
              </w:rPr>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7B8F3" w14:textId="77777777" w:rsidR="00F90BFA" w:rsidRDefault="00F90BFA" w:rsidP="006254F7">
            <w:pPr>
              <w:spacing w:after="0"/>
              <w:rPr>
                <w:snapToGrid w:val="0"/>
                <w:lang w:eastAsia="zh-CN"/>
              </w:rPr>
            </w:pPr>
            <w:r>
              <w:rPr>
                <w:snapToGrid w:val="0"/>
                <w:lang w:eastAsia="zh-CN"/>
              </w:rPr>
              <w:t>16.3.0</w:t>
            </w:r>
          </w:p>
        </w:tc>
      </w:tr>
      <w:tr w:rsidR="00F90BFA" w:rsidRPr="000B63FD" w14:paraId="2E3C4D1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7231F7"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3B17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BE8E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3166" w14:textId="77777777" w:rsidR="00F90BFA" w:rsidRDefault="00F90BFA" w:rsidP="006254F7">
            <w:pPr>
              <w:spacing w:after="0"/>
              <w:rPr>
                <w:snapToGrid w:val="0"/>
              </w:rPr>
            </w:pPr>
            <w:r>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DBCD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36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6022" w14:textId="77777777" w:rsidR="00F90BFA" w:rsidRDefault="00F90BFA" w:rsidP="006254F7">
            <w:pPr>
              <w:spacing w:after="0"/>
              <w:rPr>
                <w:noProof/>
              </w:rPr>
            </w:pPr>
            <w:r>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DC35A" w14:textId="77777777" w:rsidR="00F90BFA" w:rsidRDefault="00F90BFA" w:rsidP="006254F7">
            <w:pPr>
              <w:spacing w:after="0"/>
              <w:rPr>
                <w:snapToGrid w:val="0"/>
                <w:lang w:eastAsia="zh-CN"/>
              </w:rPr>
            </w:pPr>
            <w:r>
              <w:rPr>
                <w:snapToGrid w:val="0"/>
                <w:lang w:eastAsia="zh-CN"/>
              </w:rPr>
              <w:t>16.3.0</w:t>
            </w:r>
          </w:p>
        </w:tc>
      </w:tr>
      <w:tr w:rsidR="00F90BFA" w:rsidRPr="000B63FD" w14:paraId="11A42C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A65DBFE"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5966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80CA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9C8E4" w14:textId="77777777" w:rsidR="00F90BFA" w:rsidRDefault="00F90BFA" w:rsidP="006254F7">
            <w:pPr>
              <w:spacing w:after="0"/>
              <w:rPr>
                <w:snapToGrid w:val="0"/>
              </w:rPr>
            </w:pPr>
            <w:r>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CCC07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FCBA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49145" w14:textId="77777777"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5E878" w14:textId="77777777" w:rsidR="00F90BFA" w:rsidRDefault="00F90BFA" w:rsidP="006254F7">
            <w:pPr>
              <w:spacing w:after="0"/>
              <w:rPr>
                <w:snapToGrid w:val="0"/>
                <w:lang w:eastAsia="zh-CN"/>
              </w:rPr>
            </w:pPr>
            <w:r>
              <w:rPr>
                <w:snapToGrid w:val="0"/>
                <w:lang w:eastAsia="zh-CN"/>
              </w:rPr>
              <w:t>16.3.0</w:t>
            </w:r>
          </w:p>
        </w:tc>
      </w:tr>
      <w:tr w:rsidR="00F90BFA" w:rsidRPr="000B63FD" w14:paraId="648764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54629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7FDB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D7021"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39E99" w14:textId="77777777" w:rsidR="00F90BFA" w:rsidRDefault="00F90BFA" w:rsidP="006254F7">
            <w:pPr>
              <w:spacing w:after="0"/>
              <w:rPr>
                <w:snapToGrid w:val="0"/>
              </w:rPr>
            </w:pPr>
            <w:r>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D809C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B177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C00EB7" w14:textId="77777777" w:rsidR="00F90BFA" w:rsidRDefault="00F90BFA" w:rsidP="006254F7">
            <w:pPr>
              <w:spacing w:after="0"/>
              <w:rPr>
                <w:noProof/>
              </w:rPr>
            </w:pPr>
            <w:r>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15E32" w14:textId="77777777" w:rsidR="00F90BFA" w:rsidRDefault="00F90BFA" w:rsidP="006254F7">
            <w:pPr>
              <w:spacing w:after="0"/>
              <w:rPr>
                <w:snapToGrid w:val="0"/>
                <w:lang w:eastAsia="zh-CN"/>
              </w:rPr>
            </w:pPr>
            <w:r>
              <w:rPr>
                <w:snapToGrid w:val="0"/>
                <w:lang w:eastAsia="zh-CN"/>
              </w:rPr>
              <w:t>16.3.0</w:t>
            </w:r>
          </w:p>
        </w:tc>
      </w:tr>
      <w:tr w:rsidR="00F90BFA" w:rsidRPr="000B63FD" w14:paraId="2B87AF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91CEA86"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EE4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3DF"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32D95" w14:textId="77777777" w:rsidR="00F90BFA" w:rsidRDefault="00F90BFA" w:rsidP="006254F7">
            <w:pPr>
              <w:spacing w:after="0"/>
              <w:rPr>
                <w:snapToGrid w:val="0"/>
              </w:rPr>
            </w:pPr>
            <w:r>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8701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1F1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5F74F1" w14:textId="77777777" w:rsidR="00F90BFA" w:rsidRDefault="00F90BFA" w:rsidP="006254F7">
            <w:pPr>
              <w:spacing w:after="0"/>
              <w:rPr>
                <w:noProof/>
              </w:rPr>
            </w:pPr>
            <w:r>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6109A" w14:textId="77777777" w:rsidR="00F90BFA" w:rsidRDefault="00F90BFA" w:rsidP="006254F7">
            <w:pPr>
              <w:spacing w:after="0"/>
              <w:rPr>
                <w:snapToGrid w:val="0"/>
                <w:lang w:eastAsia="zh-CN"/>
              </w:rPr>
            </w:pPr>
            <w:r>
              <w:rPr>
                <w:snapToGrid w:val="0"/>
                <w:lang w:eastAsia="zh-CN"/>
              </w:rPr>
              <w:t>16.3.0</w:t>
            </w:r>
          </w:p>
        </w:tc>
      </w:tr>
      <w:tr w:rsidR="00F90BFA" w:rsidRPr="000B63FD" w14:paraId="4E3262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695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0C75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CC234" w14:textId="77777777" w:rsidR="00F90BFA" w:rsidRDefault="00F90BFA" w:rsidP="006254F7">
            <w:pPr>
              <w:spacing w:after="0"/>
              <w:rPr>
                <w:snapToGrid w:val="0"/>
                <w:lang w:eastAsia="zh-CN"/>
              </w:rPr>
            </w:pPr>
            <w:r>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31E0E" w14:textId="77777777" w:rsidR="00F90BFA" w:rsidRDefault="00F90BFA" w:rsidP="006254F7">
            <w:pPr>
              <w:spacing w:after="0"/>
              <w:rPr>
                <w:snapToGrid w:val="0"/>
              </w:rPr>
            </w:pPr>
            <w:r>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4DEC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3AF" w14:textId="77777777" w:rsidR="00F90BFA" w:rsidRDefault="00F90BFA" w:rsidP="006254F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11B6D" w14:textId="77777777" w:rsidR="00F90BFA" w:rsidRDefault="00B43B15" w:rsidP="006254F7">
            <w:pPr>
              <w:spacing w:after="0"/>
              <w:rPr>
                <w:noProof/>
              </w:rPr>
            </w:pPr>
            <w:r>
              <w:fldChar w:fldCharType="begin"/>
            </w:r>
            <w:r>
              <w:instrText xml:space="preserve"> DOCPROPERTY  CrTitle  \* MERGEFORMAT </w:instrText>
            </w:r>
            <w:r>
              <w:fldChar w:fldCharType="separate"/>
            </w:r>
            <w:r w:rsidR="00F90BFA">
              <w:t>Editorial fixes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6100C" w14:textId="77777777" w:rsidR="00F90BFA" w:rsidRDefault="00F90BFA" w:rsidP="006254F7">
            <w:pPr>
              <w:spacing w:after="0"/>
              <w:rPr>
                <w:snapToGrid w:val="0"/>
                <w:lang w:eastAsia="zh-CN"/>
              </w:rPr>
            </w:pPr>
            <w:r>
              <w:rPr>
                <w:snapToGrid w:val="0"/>
                <w:lang w:eastAsia="zh-CN"/>
              </w:rPr>
              <w:t>16.3.0</w:t>
            </w:r>
          </w:p>
        </w:tc>
      </w:tr>
      <w:tr w:rsidR="00F90BFA" w:rsidRPr="000B63FD" w14:paraId="5CA854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EAF6D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D273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66C5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6BC50" w14:textId="77777777" w:rsidR="00F90BFA" w:rsidRDefault="00F90BFA" w:rsidP="006254F7">
            <w:pPr>
              <w:spacing w:after="0"/>
              <w:rPr>
                <w:snapToGrid w:val="0"/>
              </w:rPr>
            </w:pPr>
            <w:r>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C3352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2A1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84C71" w14:textId="77777777" w:rsidR="00F90BFA" w:rsidRDefault="00B43B15" w:rsidP="006254F7">
            <w:pPr>
              <w:spacing w:after="0"/>
            </w:pPr>
            <w:r>
              <w:fldChar w:fldCharType="begin"/>
            </w:r>
            <w:r>
              <w:instrText xml:space="preserve"> DOCPROPERTY  CrTitle  \* MERGEFORMAT </w:instrText>
            </w:r>
            <w:r>
              <w:fldChar w:fldCharType="separate"/>
            </w:r>
            <w:r w:rsidR="00F90BFA">
              <w:t>Essential definitions for the binding concept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93D7B" w14:textId="77777777" w:rsidR="00F90BFA" w:rsidRDefault="00F90BFA" w:rsidP="006254F7">
            <w:pPr>
              <w:spacing w:after="0"/>
              <w:rPr>
                <w:snapToGrid w:val="0"/>
                <w:lang w:eastAsia="zh-CN"/>
              </w:rPr>
            </w:pPr>
            <w:r>
              <w:rPr>
                <w:snapToGrid w:val="0"/>
                <w:lang w:eastAsia="zh-CN"/>
              </w:rPr>
              <w:t>16.4.0</w:t>
            </w:r>
          </w:p>
        </w:tc>
      </w:tr>
      <w:tr w:rsidR="00F90BFA" w:rsidRPr="000B63FD" w14:paraId="15C137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BF856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896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CE4C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0534C" w14:textId="77777777" w:rsidR="00F90BFA" w:rsidRDefault="00F90BFA" w:rsidP="006254F7">
            <w:pPr>
              <w:spacing w:after="0"/>
              <w:rPr>
                <w:snapToGrid w:val="0"/>
              </w:rPr>
            </w:pPr>
            <w:r>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2851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2828E"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176E29" w14:textId="77777777" w:rsidR="00F90BFA" w:rsidRDefault="00B43B15" w:rsidP="006254F7">
            <w:pPr>
              <w:spacing w:after="0"/>
            </w:pPr>
            <w:r>
              <w:fldChar w:fldCharType="begin"/>
            </w:r>
            <w:r>
              <w:instrText xml:space="preserve"> DOCPROPERTY  CrTitle  \* MERGEFORMAT </w:instrText>
            </w:r>
            <w:r>
              <w:fldChar w:fldCharType="separate"/>
            </w:r>
            <w:r w:rsidR="00F90BFA">
              <w:t>Correction of references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9D5F0" w14:textId="77777777" w:rsidR="00F90BFA" w:rsidRDefault="00F90BFA" w:rsidP="006254F7">
            <w:pPr>
              <w:spacing w:after="0"/>
              <w:rPr>
                <w:snapToGrid w:val="0"/>
                <w:lang w:eastAsia="zh-CN"/>
              </w:rPr>
            </w:pPr>
            <w:r>
              <w:rPr>
                <w:snapToGrid w:val="0"/>
                <w:lang w:eastAsia="zh-CN"/>
              </w:rPr>
              <w:t>16.4.0</w:t>
            </w:r>
          </w:p>
        </w:tc>
      </w:tr>
      <w:tr w:rsidR="00F90BFA" w:rsidRPr="000B63FD" w14:paraId="44173A6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6C7F6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11FE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2FB8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2C81" w14:textId="77777777" w:rsidR="00F90BFA" w:rsidRDefault="00F90BFA" w:rsidP="006254F7">
            <w:pPr>
              <w:spacing w:after="0"/>
              <w:rPr>
                <w:snapToGrid w:val="0"/>
              </w:rPr>
            </w:pPr>
            <w:r>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E02F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CA5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35FC0" w14:textId="77777777" w:rsidR="00F90BFA" w:rsidRDefault="00F90BFA" w:rsidP="006254F7">
            <w:pPr>
              <w:spacing w:after="0"/>
            </w:pPr>
            <w:r>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D2D14" w14:textId="77777777" w:rsidR="00F90BFA" w:rsidRDefault="00F90BFA" w:rsidP="006254F7">
            <w:pPr>
              <w:spacing w:after="0"/>
              <w:rPr>
                <w:snapToGrid w:val="0"/>
                <w:lang w:eastAsia="zh-CN"/>
              </w:rPr>
            </w:pPr>
            <w:r>
              <w:rPr>
                <w:snapToGrid w:val="0"/>
                <w:lang w:eastAsia="zh-CN"/>
              </w:rPr>
              <w:t>16.4.0</w:t>
            </w:r>
          </w:p>
        </w:tc>
      </w:tr>
      <w:tr w:rsidR="00F90BFA" w:rsidRPr="000B63FD" w14:paraId="7DE87C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291920"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5BCF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E14A2"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75B3" w14:textId="77777777" w:rsidR="00F90BFA" w:rsidRDefault="00F90BFA" w:rsidP="006254F7">
            <w:pPr>
              <w:spacing w:after="0"/>
              <w:rPr>
                <w:snapToGrid w:val="0"/>
              </w:rPr>
            </w:pPr>
            <w:r>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522E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32E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9917" w14:textId="77777777" w:rsidR="00F90BFA" w:rsidRDefault="00F90BFA" w:rsidP="006254F7">
            <w:pPr>
              <w:spacing w:after="0"/>
            </w:pPr>
            <w:r>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2B2F7" w14:textId="77777777" w:rsidR="00F90BFA" w:rsidRDefault="00F90BFA" w:rsidP="006254F7">
            <w:pPr>
              <w:spacing w:after="0"/>
              <w:rPr>
                <w:snapToGrid w:val="0"/>
                <w:lang w:eastAsia="zh-CN"/>
              </w:rPr>
            </w:pPr>
            <w:r>
              <w:rPr>
                <w:snapToGrid w:val="0"/>
                <w:lang w:eastAsia="zh-CN"/>
              </w:rPr>
              <w:t>16.4.0</w:t>
            </w:r>
          </w:p>
        </w:tc>
      </w:tr>
      <w:tr w:rsidR="00F90BFA" w:rsidRPr="000B63FD" w14:paraId="595F1F5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9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647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233D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BE72C" w14:textId="77777777" w:rsidR="00F90BFA" w:rsidRDefault="00F90BFA" w:rsidP="006254F7">
            <w:pPr>
              <w:spacing w:after="0"/>
              <w:rPr>
                <w:snapToGrid w:val="0"/>
              </w:rPr>
            </w:pPr>
            <w:r>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0469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022B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15C04" w14:textId="77777777" w:rsidR="00F90BFA" w:rsidRDefault="00F90BFA" w:rsidP="006254F7">
            <w:pPr>
              <w:spacing w:after="0"/>
            </w:pPr>
            <w:r>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3D780" w14:textId="77777777" w:rsidR="00F90BFA" w:rsidRDefault="00F90BFA" w:rsidP="006254F7">
            <w:pPr>
              <w:spacing w:after="0"/>
              <w:rPr>
                <w:snapToGrid w:val="0"/>
                <w:lang w:eastAsia="zh-CN"/>
              </w:rPr>
            </w:pPr>
            <w:r>
              <w:rPr>
                <w:snapToGrid w:val="0"/>
                <w:lang w:eastAsia="zh-CN"/>
              </w:rPr>
              <w:t>16.4.0</w:t>
            </w:r>
          </w:p>
        </w:tc>
      </w:tr>
      <w:tr w:rsidR="00F90BFA" w:rsidRPr="000B63FD" w14:paraId="1611033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43392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39AF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D498D"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B933E" w14:textId="77777777" w:rsidR="00F90BFA" w:rsidRDefault="00F90BFA" w:rsidP="006254F7">
            <w:pPr>
              <w:spacing w:after="0"/>
              <w:rPr>
                <w:snapToGrid w:val="0"/>
              </w:rPr>
            </w:pPr>
            <w:r>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C967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4AD5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79D9B7" w14:textId="77777777" w:rsidR="00F90BFA" w:rsidRDefault="00F90BFA" w:rsidP="006254F7">
            <w:pPr>
              <w:spacing w:after="0"/>
            </w:pPr>
            <w:r>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FA6D" w14:textId="77777777" w:rsidR="00F90BFA" w:rsidRDefault="00F90BFA" w:rsidP="006254F7">
            <w:pPr>
              <w:spacing w:after="0"/>
              <w:rPr>
                <w:snapToGrid w:val="0"/>
                <w:lang w:eastAsia="zh-CN"/>
              </w:rPr>
            </w:pPr>
            <w:r>
              <w:rPr>
                <w:snapToGrid w:val="0"/>
                <w:lang w:eastAsia="zh-CN"/>
              </w:rPr>
              <w:t>16.4.0</w:t>
            </w:r>
          </w:p>
        </w:tc>
      </w:tr>
      <w:tr w:rsidR="00F90BFA" w:rsidRPr="000B63FD" w14:paraId="4253D0D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B5F44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4B3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47A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EBBFF" w14:textId="77777777" w:rsidR="00F90BFA" w:rsidRDefault="00F90BFA" w:rsidP="006254F7">
            <w:pPr>
              <w:spacing w:after="0"/>
              <w:rPr>
                <w:snapToGrid w:val="0"/>
              </w:rPr>
            </w:pPr>
            <w:r>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DECF72"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2FE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F1D5D" w14:textId="77777777" w:rsidR="00F90BFA" w:rsidRDefault="00F90BFA" w:rsidP="006254F7">
            <w:pPr>
              <w:spacing w:after="0"/>
            </w:pPr>
            <w:r>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642F8" w14:textId="77777777" w:rsidR="00F90BFA" w:rsidRDefault="00F90BFA" w:rsidP="006254F7">
            <w:pPr>
              <w:spacing w:after="0"/>
              <w:rPr>
                <w:snapToGrid w:val="0"/>
                <w:lang w:eastAsia="zh-CN"/>
              </w:rPr>
            </w:pPr>
            <w:r>
              <w:rPr>
                <w:snapToGrid w:val="0"/>
                <w:lang w:eastAsia="zh-CN"/>
              </w:rPr>
              <w:t>16.4.0</w:t>
            </w:r>
          </w:p>
        </w:tc>
      </w:tr>
      <w:tr w:rsidR="00F90BFA" w:rsidRPr="000B63FD" w14:paraId="17245BB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47F19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C755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EC781"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8501E" w14:textId="77777777" w:rsidR="00F90BFA" w:rsidRDefault="00F90BFA" w:rsidP="006254F7">
            <w:pPr>
              <w:spacing w:after="0"/>
              <w:rPr>
                <w:snapToGrid w:val="0"/>
              </w:rPr>
            </w:pPr>
            <w:r>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1667D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4E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8D3F4" w14:textId="77777777" w:rsidR="00F90BFA" w:rsidRDefault="00F90BFA" w:rsidP="006254F7">
            <w:pPr>
              <w:spacing w:after="0"/>
            </w:pPr>
            <w:r>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8092A" w14:textId="77777777" w:rsidR="00F90BFA" w:rsidRDefault="00F90BFA" w:rsidP="006254F7">
            <w:pPr>
              <w:spacing w:after="0"/>
              <w:rPr>
                <w:snapToGrid w:val="0"/>
                <w:lang w:eastAsia="zh-CN"/>
              </w:rPr>
            </w:pPr>
            <w:r>
              <w:rPr>
                <w:snapToGrid w:val="0"/>
                <w:lang w:eastAsia="zh-CN"/>
              </w:rPr>
              <w:t>16.4.0</w:t>
            </w:r>
          </w:p>
        </w:tc>
      </w:tr>
      <w:tr w:rsidR="00F90BFA" w:rsidRPr="000B63FD" w14:paraId="67DE9F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DF2B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7E47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5AF28"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7542" w14:textId="77777777" w:rsidR="00F90BFA" w:rsidRDefault="00F90BFA" w:rsidP="006254F7">
            <w:pPr>
              <w:spacing w:after="0"/>
              <w:rPr>
                <w:snapToGrid w:val="0"/>
              </w:rPr>
            </w:pPr>
            <w:r>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85C1D"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297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8E739" w14:textId="77777777" w:rsidR="00F90BFA" w:rsidRDefault="00F90BFA" w:rsidP="006254F7">
            <w:pPr>
              <w:spacing w:after="0"/>
            </w:pPr>
            <w:r>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7B3CF6" w14:textId="77777777" w:rsidR="00F90BFA" w:rsidRDefault="00F90BFA" w:rsidP="006254F7">
            <w:pPr>
              <w:spacing w:after="0"/>
              <w:rPr>
                <w:snapToGrid w:val="0"/>
                <w:lang w:eastAsia="zh-CN"/>
              </w:rPr>
            </w:pPr>
            <w:r>
              <w:rPr>
                <w:snapToGrid w:val="0"/>
                <w:lang w:eastAsia="zh-CN"/>
              </w:rPr>
              <w:t>16.4.0</w:t>
            </w:r>
          </w:p>
        </w:tc>
      </w:tr>
      <w:tr w:rsidR="00F90BFA" w:rsidRPr="000B63FD" w14:paraId="721A95B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9DC8E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1770C"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0F07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698D1" w14:textId="77777777" w:rsidR="00F90BFA" w:rsidRDefault="00F90BFA" w:rsidP="006254F7">
            <w:pPr>
              <w:spacing w:after="0"/>
              <w:rPr>
                <w:snapToGrid w:val="0"/>
              </w:rPr>
            </w:pPr>
            <w:r>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1669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A62F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34D9C" w14:textId="77777777"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53623" w14:textId="77777777" w:rsidR="00F90BFA" w:rsidRDefault="00F90BFA" w:rsidP="006254F7">
            <w:pPr>
              <w:spacing w:after="0"/>
              <w:rPr>
                <w:snapToGrid w:val="0"/>
                <w:lang w:eastAsia="zh-CN"/>
              </w:rPr>
            </w:pPr>
            <w:r>
              <w:rPr>
                <w:snapToGrid w:val="0"/>
                <w:lang w:eastAsia="zh-CN"/>
              </w:rPr>
              <w:t>16.4.0</w:t>
            </w:r>
          </w:p>
        </w:tc>
      </w:tr>
      <w:tr w:rsidR="00F90BFA" w:rsidRPr="000B63FD" w14:paraId="559C2F5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FE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8C4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A839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0A8D" w14:textId="77777777" w:rsidR="00F90BFA" w:rsidRDefault="00F90BFA" w:rsidP="006254F7">
            <w:pPr>
              <w:spacing w:after="0"/>
              <w:rPr>
                <w:snapToGrid w:val="0"/>
              </w:rPr>
            </w:pPr>
            <w:r>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6F718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2B9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8D5BF7" w14:textId="77777777"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DC71B" w14:textId="77777777" w:rsidR="00F90BFA" w:rsidRDefault="00F90BFA" w:rsidP="006254F7">
            <w:pPr>
              <w:spacing w:after="0"/>
              <w:rPr>
                <w:snapToGrid w:val="0"/>
                <w:lang w:eastAsia="zh-CN"/>
              </w:rPr>
            </w:pPr>
            <w:r>
              <w:rPr>
                <w:snapToGrid w:val="0"/>
                <w:lang w:eastAsia="zh-CN"/>
              </w:rPr>
              <w:t>16.4.0</w:t>
            </w:r>
          </w:p>
        </w:tc>
      </w:tr>
      <w:tr w:rsidR="00F90BFA" w:rsidRPr="000B63FD" w14:paraId="604E11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D2442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E451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C8B66"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2F2" w14:textId="77777777" w:rsidR="00F90BFA" w:rsidRDefault="00F90BFA" w:rsidP="006254F7">
            <w:pPr>
              <w:spacing w:after="0"/>
              <w:rPr>
                <w:snapToGrid w:val="0"/>
              </w:rPr>
            </w:pPr>
            <w:r>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B87547"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E5D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B8E954" w14:textId="77777777" w:rsidR="00F90BFA" w:rsidRDefault="00B43B15" w:rsidP="006254F7">
            <w:pPr>
              <w:spacing w:after="0"/>
            </w:pPr>
            <w:r>
              <w:fldChar w:fldCharType="begin"/>
            </w:r>
            <w:r>
              <w:instrText xml:space="preserve"> DOCPROPERTY  CrTitle  \* MERGEFORMAT </w:instrText>
            </w:r>
            <w:r>
              <w:fldChar w:fldCharType="separate"/>
            </w:r>
            <w:r w:rsidR="00F90BFA">
              <w:t>Correcting parameter names in the binding headers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C2A42" w14:textId="77777777" w:rsidR="00F90BFA" w:rsidRDefault="00F90BFA" w:rsidP="006254F7">
            <w:pPr>
              <w:spacing w:after="0"/>
              <w:rPr>
                <w:snapToGrid w:val="0"/>
                <w:lang w:eastAsia="zh-CN"/>
              </w:rPr>
            </w:pPr>
            <w:r>
              <w:rPr>
                <w:snapToGrid w:val="0"/>
                <w:lang w:eastAsia="zh-CN"/>
              </w:rPr>
              <w:t>16.4.0</w:t>
            </w:r>
          </w:p>
        </w:tc>
      </w:tr>
      <w:tr w:rsidR="00F90BFA" w:rsidRPr="000B63FD" w14:paraId="1E3FED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E0DA7A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4DA9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31D3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57816" w14:textId="77777777" w:rsidR="00F90BFA" w:rsidRDefault="00F90BFA" w:rsidP="006254F7">
            <w:pPr>
              <w:spacing w:after="0"/>
              <w:rPr>
                <w:snapToGrid w:val="0"/>
              </w:rPr>
            </w:pPr>
            <w:r>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CD66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3BA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8E8641" w14:textId="77777777" w:rsidR="00F90BFA" w:rsidRDefault="00F90BFA" w:rsidP="006254F7">
            <w:pPr>
              <w:spacing w:after="0"/>
            </w:pPr>
            <w:r>
              <w:rPr>
                <w:noProof/>
              </w:rPr>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11B45" w14:textId="77777777" w:rsidR="00F90BFA" w:rsidRDefault="00F90BFA" w:rsidP="006254F7">
            <w:pPr>
              <w:spacing w:after="0"/>
              <w:rPr>
                <w:snapToGrid w:val="0"/>
                <w:lang w:eastAsia="zh-CN"/>
              </w:rPr>
            </w:pPr>
            <w:r>
              <w:rPr>
                <w:snapToGrid w:val="0"/>
                <w:lang w:eastAsia="zh-CN"/>
              </w:rPr>
              <w:t>16.4.0</w:t>
            </w:r>
          </w:p>
        </w:tc>
      </w:tr>
      <w:tr w:rsidR="00F90BFA" w:rsidRPr="000B63FD" w14:paraId="6161C5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58BD88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DD4B6"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609A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D4D11" w14:textId="77777777" w:rsidR="00F90BFA" w:rsidRDefault="00F90BFA" w:rsidP="006254F7">
            <w:pPr>
              <w:spacing w:after="0"/>
              <w:rPr>
                <w:snapToGrid w:val="0"/>
              </w:rPr>
            </w:pPr>
            <w:r>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C279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0605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DB1F1" w14:textId="77777777" w:rsidR="00F90BFA" w:rsidRDefault="00F90BFA" w:rsidP="006254F7">
            <w:pPr>
              <w:spacing w:after="0"/>
            </w:pPr>
            <w:r>
              <w:rPr>
                <w:noProof/>
              </w:rPr>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04272" w14:textId="77777777" w:rsidR="00F90BFA" w:rsidRDefault="00F90BFA" w:rsidP="006254F7">
            <w:pPr>
              <w:spacing w:after="0"/>
              <w:rPr>
                <w:snapToGrid w:val="0"/>
                <w:lang w:eastAsia="zh-CN"/>
              </w:rPr>
            </w:pPr>
            <w:r>
              <w:rPr>
                <w:snapToGrid w:val="0"/>
                <w:lang w:eastAsia="zh-CN"/>
              </w:rPr>
              <w:t>16.4.0</w:t>
            </w:r>
          </w:p>
        </w:tc>
      </w:tr>
      <w:tr w:rsidR="00F90BFA" w:rsidRPr="000B63FD" w14:paraId="2E290A3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EDD523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88C4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1A80E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FA9C1" w14:textId="77777777" w:rsidR="00F90BFA" w:rsidRDefault="00F90BFA" w:rsidP="006254F7">
            <w:pPr>
              <w:spacing w:after="0"/>
              <w:rPr>
                <w:snapToGrid w:val="0"/>
              </w:rPr>
            </w:pPr>
            <w:r>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045C6"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1B61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35F2E" w14:textId="77777777" w:rsidR="00F90BFA" w:rsidRDefault="00F90BFA" w:rsidP="006254F7">
            <w:pPr>
              <w:spacing w:after="0"/>
            </w:pPr>
            <w:r>
              <w:rPr>
                <w:noProof/>
              </w:rPr>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44D9" w14:textId="77777777" w:rsidR="00F90BFA" w:rsidRDefault="00F90BFA" w:rsidP="006254F7">
            <w:pPr>
              <w:spacing w:after="0"/>
              <w:rPr>
                <w:snapToGrid w:val="0"/>
                <w:lang w:eastAsia="zh-CN"/>
              </w:rPr>
            </w:pPr>
            <w:r>
              <w:rPr>
                <w:snapToGrid w:val="0"/>
                <w:lang w:eastAsia="zh-CN"/>
              </w:rPr>
              <w:t>16.4.0</w:t>
            </w:r>
          </w:p>
        </w:tc>
      </w:tr>
      <w:tr w:rsidR="00F90BFA" w:rsidRPr="000B63FD" w14:paraId="61A430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7950C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C744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5920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B06D" w14:textId="77777777" w:rsidR="00F90BFA" w:rsidRDefault="00F90BFA" w:rsidP="006254F7">
            <w:pPr>
              <w:spacing w:after="0"/>
              <w:rPr>
                <w:snapToGrid w:val="0"/>
              </w:rPr>
            </w:pPr>
            <w:r>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D05D0"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C99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67535" w14:textId="77777777" w:rsidR="00F90BFA" w:rsidRDefault="00F90BFA" w:rsidP="006254F7">
            <w:pPr>
              <w:spacing w:after="0"/>
            </w:pPr>
            <w:r>
              <w:rPr>
                <w:noProof/>
              </w:rPr>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3385" w14:textId="77777777" w:rsidR="00F90BFA" w:rsidRDefault="00F90BFA" w:rsidP="006254F7">
            <w:pPr>
              <w:spacing w:after="0"/>
              <w:rPr>
                <w:snapToGrid w:val="0"/>
                <w:lang w:eastAsia="zh-CN"/>
              </w:rPr>
            </w:pPr>
            <w:r>
              <w:rPr>
                <w:snapToGrid w:val="0"/>
                <w:lang w:eastAsia="zh-CN"/>
              </w:rPr>
              <w:t>16.4.0</w:t>
            </w:r>
          </w:p>
        </w:tc>
      </w:tr>
      <w:tr w:rsidR="00F90BFA" w:rsidRPr="000B63FD" w14:paraId="50E02CA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F1579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9B59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544"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D4DEA" w14:textId="77777777" w:rsidR="00F90BFA" w:rsidRDefault="00F90BFA" w:rsidP="006254F7">
            <w:pPr>
              <w:spacing w:after="0"/>
              <w:rPr>
                <w:snapToGrid w:val="0"/>
              </w:rPr>
            </w:pPr>
            <w:r>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2C3EE"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5B9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DEA20" w14:textId="77777777" w:rsidR="00F90BFA" w:rsidRDefault="00F90BFA" w:rsidP="006254F7">
            <w:pPr>
              <w:spacing w:after="0"/>
            </w:pPr>
            <w:r>
              <w:t xml:space="preserve">Support of </w:t>
            </w:r>
            <w:r w:rsidRPr="004C1CB5">
              <w:t xml:space="preserve">Nchf_ConvergedCharging_Notify </w:t>
            </w:r>
            <w:r>
              <w:t>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BBD0C" w14:textId="77777777" w:rsidR="00F90BFA" w:rsidRDefault="00F90BFA" w:rsidP="006254F7">
            <w:pPr>
              <w:spacing w:after="0"/>
              <w:rPr>
                <w:snapToGrid w:val="0"/>
                <w:lang w:eastAsia="zh-CN"/>
              </w:rPr>
            </w:pPr>
            <w:r>
              <w:rPr>
                <w:snapToGrid w:val="0"/>
                <w:lang w:eastAsia="zh-CN"/>
              </w:rPr>
              <w:t>16.4.0</w:t>
            </w:r>
          </w:p>
        </w:tc>
      </w:tr>
      <w:tr w:rsidR="00F90BFA" w:rsidRPr="000B63FD" w14:paraId="38B354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31E04D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B35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0B321E"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EA74E" w14:textId="77777777" w:rsidR="00F90BFA" w:rsidRDefault="00F90BFA" w:rsidP="006254F7">
            <w:pPr>
              <w:spacing w:after="0"/>
              <w:rPr>
                <w:snapToGrid w:val="0"/>
              </w:rPr>
            </w:pPr>
            <w:r>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B51F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96E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59543E" w14:textId="77777777" w:rsidR="00F90BFA" w:rsidRDefault="00F90BFA" w:rsidP="006254F7">
            <w:pPr>
              <w:spacing w:after="0"/>
            </w:pPr>
            <w:r>
              <w:t xml:space="preserve">Complete the description of </w:t>
            </w:r>
            <w:r w:rsidRPr="000B63FD">
              <w:t>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1A211" w14:textId="77777777" w:rsidR="00F90BFA" w:rsidRDefault="00F90BFA" w:rsidP="006254F7">
            <w:pPr>
              <w:spacing w:after="0"/>
              <w:rPr>
                <w:snapToGrid w:val="0"/>
                <w:lang w:eastAsia="zh-CN"/>
              </w:rPr>
            </w:pPr>
            <w:r>
              <w:rPr>
                <w:snapToGrid w:val="0"/>
                <w:lang w:eastAsia="zh-CN"/>
              </w:rPr>
              <w:t>16.4.0</w:t>
            </w:r>
          </w:p>
        </w:tc>
      </w:tr>
      <w:tr w:rsidR="00F90BFA" w:rsidRPr="000B63FD" w14:paraId="1C8687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2B6A83A"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09C2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25669"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CB5D" w14:textId="77777777" w:rsidR="00F90BFA" w:rsidRDefault="00F90BFA" w:rsidP="006254F7">
            <w:pPr>
              <w:spacing w:after="0"/>
              <w:rPr>
                <w:snapToGrid w:val="0"/>
              </w:rPr>
            </w:pPr>
            <w:r>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8BAB1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F786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2A1813" w14:textId="77777777" w:rsidR="00F90BFA" w:rsidRDefault="00F90BFA" w:rsidP="006254F7">
            <w:pPr>
              <w:spacing w:after="0"/>
            </w:pPr>
            <w:r>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A6DE3" w14:textId="77777777" w:rsidR="00F90BFA" w:rsidRDefault="00F90BFA" w:rsidP="006254F7">
            <w:pPr>
              <w:spacing w:after="0"/>
              <w:rPr>
                <w:snapToGrid w:val="0"/>
                <w:lang w:eastAsia="zh-CN"/>
              </w:rPr>
            </w:pPr>
            <w:r>
              <w:rPr>
                <w:snapToGrid w:val="0"/>
                <w:lang w:eastAsia="zh-CN"/>
              </w:rPr>
              <w:t>16.4.0</w:t>
            </w:r>
          </w:p>
        </w:tc>
      </w:tr>
      <w:tr w:rsidR="00F90BFA" w:rsidRPr="000B63FD" w14:paraId="3781875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17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4E9D4"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B3B77"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508B6" w14:textId="77777777" w:rsidR="00F90BFA" w:rsidRDefault="00F90BFA" w:rsidP="006254F7">
            <w:pPr>
              <w:spacing w:after="0"/>
              <w:rPr>
                <w:snapToGrid w:val="0"/>
              </w:rPr>
            </w:pPr>
            <w:r>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1C2F1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690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5982A" w14:textId="77777777" w:rsidR="00F90BFA" w:rsidRDefault="00F90BFA" w:rsidP="006254F7">
            <w:pPr>
              <w:spacing w:after="0"/>
            </w:pPr>
            <w:r>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B553B" w14:textId="77777777" w:rsidR="00F90BFA" w:rsidRDefault="00F90BFA" w:rsidP="006254F7">
            <w:pPr>
              <w:spacing w:after="0"/>
              <w:rPr>
                <w:snapToGrid w:val="0"/>
                <w:lang w:eastAsia="zh-CN"/>
              </w:rPr>
            </w:pPr>
            <w:r>
              <w:rPr>
                <w:snapToGrid w:val="0"/>
                <w:lang w:eastAsia="zh-CN"/>
              </w:rPr>
              <w:t>16.4.0</w:t>
            </w:r>
          </w:p>
        </w:tc>
      </w:tr>
      <w:tr w:rsidR="00F90BFA" w:rsidRPr="000B63FD" w14:paraId="527B538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F31ABF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FAFCD"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0971"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EEFD8" w14:textId="77777777" w:rsidR="00F90BFA" w:rsidRDefault="00F90BFA" w:rsidP="006254F7">
            <w:pPr>
              <w:spacing w:after="0"/>
              <w:rPr>
                <w:snapToGrid w:val="0"/>
              </w:rPr>
            </w:pPr>
            <w:r>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4095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7EAB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64FFBE" w14:textId="77777777"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06F2" w14:textId="77777777" w:rsidR="00F90BFA" w:rsidRDefault="00F90BFA" w:rsidP="006254F7">
            <w:pPr>
              <w:spacing w:after="0"/>
              <w:rPr>
                <w:snapToGrid w:val="0"/>
                <w:lang w:eastAsia="zh-CN"/>
              </w:rPr>
            </w:pPr>
            <w:r>
              <w:rPr>
                <w:snapToGrid w:val="0"/>
                <w:lang w:eastAsia="zh-CN"/>
              </w:rPr>
              <w:t>16.4.0</w:t>
            </w:r>
          </w:p>
        </w:tc>
      </w:tr>
      <w:tr w:rsidR="00F90BFA" w:rsidRPr="000B63FD" w14:paraId="45A2FB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40EF5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A890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81376"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F4CA4" w14:textId="77777777" w:rsidR="00F90BFA" w:rsidRDefault="00F90BFA" w:rsidP="006254F7">
            <w:pPr>
              <w:spacing w:after="0"/>
              <w:rPr>
                <w:snapToGrid w:val="0"/>
              </w:rPr>
            </w:pPr>
            <w:r>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DC00F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D4E29"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C333D" w14:textId="77777777" w:rsidR="00F90BFA" w:rsidRDefault="00F90BFA" w:rsidP="006254F7">
            <w:pPr>
              <w:spacing w:after="0"/>
            </w:pPr>
            <w:r>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69BC6" w14:textId="77777777" w:rsidR="00F90BFA" w:rsidRDefault="00F90BFA" w:rsidP="006254F7">
            <w:pPr>
              <w:spacing w:after="0"/>
              <w:rPr>
                <w:snapToGrid w:val="0"/>
                <w:lang w:eastAsia="zh-CN"/>
              </w:rPr>
            </w:pPr>
            <w:r>
              <w:rPr>
                <w:snapToGrid w:val="0"/>
                <w:lang w:eastAsia="zh-CN"/>
              </w:rPr>
              <w:t>16.4.0</w:t>
            </w:r>
          </w:p>
        </w:tc>
      </w:tr>
      <w:tr w:rsidR="00F90BFA" w:rsidRPr="000B63FD" w14:paraId="534A78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89498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5C0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C5DF8"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DB122" w14:textId="77777777" w:rsidR="00F90BFA" w:rsidRDefault="00F90BFA" w:rsidP="006254F7">
            <w:pPr>
              <w:spacing w:after="0"/>
              <w:rPr>
                <w:snapToGrid w:val="0"/>
              </w:rPr>
            </w:pPr>
            <w:r>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14E7B"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C721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1B90C" w14:textId="77777777" w:rsidR="00F90BFA" w:rsidRDefault="00F90BFA" w:rsidP="006254F7">
            <w:pPr>
              <w:spacing w:after="0"/>
            </w:pPr>
            <w:r>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4B46C" w14:textId="77777777" w:rsidR="00F90BFA" w:rsidRDefault="00F90BFA" w:rsidP="006254F7">
            <w:pPr>
              <w:spacing w:after="0"/>
              <w:rPr>
                <w:snapToGrid w:val="0"/>
                <w:lang w:eastAsia="zh-CN"/>
              </w:rPr>
            </w:pPr>
            <w:r>
              <w:rPr>
                <w:snapToGrid w:val="0"/>
                <w:lang w:eastAsia="zh-CN"/>
              </w:rPr>
              <w:t>16.4.0</w:t>
            </w:r>
          </w:p>
        </w:tc>
      </w:tr>
      <w:tr w:rsidR="00F90BFA" w:rsidRPr="000B63FD" w14:paraId="7C17A5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EF408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BAA9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C9FE6"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1F30" w14:textId="77777777" w:rsidR="00F90BFA" w:rsidRDefault="00F90BFA" w:rsidP="006254F7">
            <w:pPr>
              <w:spacing w:after="0"/>
              <w:rPr>
                <w:snapToGrid w:val="0"/>
              </w:rPr>
            </w:pPr>
            <w:r>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C25BE"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0B16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33A6C6" w14:textId="77777777" w:rsidR="00F90BFA" w:rsidRDefault="00F90BFA" w:rsidP="006254F7">
            <w:pPr>
              <w:spacing w:after="0"/>
            </w:pPr>
            <w:r>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1BD4B" w14:textId="77777777" w:rsidR="00F90BFA" w:rsidRDefault="00F90BFA" w:rsidP="006254F7">
            <w:pPr>
              <w:spacing w:after="0"/>
              <w:rPr>
                <w:snapToGrid w:val="0"/>
                <w:lang w:eastAsia="zh-CN"/>
              </w:rPr>
            </w:pPr>
            <w:r>
              <w:rPr>
                <w:snapToGrid w:val="0"/>
                <w:lang w:eastAsia="zh-CN"/>
              </w:rPr>
              <w:t>16.4.0</w:t>
            </w:r>
          </w:p>
        </w:tc>
      </w:tr>
      <w:tr w:rsidR="00F90BFA" w:rsidRPr="000B63FD" w14:paraId="3DAA6BB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23435B" w14:textId="77777777" w:rsidR="00F90BFA" w:rsidRDefault="00F90BFA" w:rsidP="006254F7">
            <w:pPr>
              <w:spacing w:after="0"/>
              <w:rPr>
                <w:snapToGrid w:val="0"/>
                <w:lang w:eastAsia="zh-CN"/>
              </w:rPr>
            </w:pPr>
            <w:r>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C1EB"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B0F44"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574B4" w14:textId="77777777" w:rsidR="00F90BFA" w:rsidRDefault="00F90BFA" w:rsidP="006254F7">
            <w:pPr>
              <w:spacing w:after="0"/>
              <w:rPr>
                <w:snapToGrid w:val="0"/>
              </w:rPr>
            </w:pPr>
            <w:r>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ADE6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E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14F64" w14:textId="77777777" w:rsidR="00F90BFA" w:rsidRDefault="00B43B15" w:rsidP="006254F7">
            <w:pPr>
              <w:spacing w:after="0"/>
            </w:pPr>
            <w:r>
              <w:fldChar w:fldCharType="begin"/>
            </w:r>
            <w:r>
              <w:instrText xml:space="preserve"> DOCPROPERTY  CrTitle  \* MERGEFORMAT </w:instrText>
            </w:r>
            <w:r>
              <w:fldChar w:fldCharType="separate"/>
            </w:r>
            <w:r w:rsidR="00F90BFA" w:rsidRPr="00FD330B">
              <w:t>Missing abbreviations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F74A4" w14:textId="77777777" w:rsidR="00F90BFA" w:rsidRDefault="00F90BFA" w:rsidP="006254F7">
            <w:pPr>
              <w:spacing w:after="0"/>
              <w:rPr>
                <w:snapToGrid w:val="0"/>
                <w:lang w:eastAsia="zh-CN"/>
              </w:rPr>
            </w:pPr>
            <w:r>
              <w:rPr>
                <w:snapToGrid w:val="0"/>
                <w:lang w:eastAsia="zh-CN"/>
              </w:rPr>
              <w:t>16.4.0</w:t>
            </w:r>
          </w:p>
        </w:tc>
      </w:tr>
      <w:tr w:rsidR="00F90BFA" w:rsidRPr="000B63FD" w14:paraId="304BD4E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DF3A89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9E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D14B3"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FE972" w14:textId="77777777" w:rsidR="00F90BFA" w:rsidRDefault="00F90BFA" w:rsidP="006254F7">
            <w:pPr>
              <w:spacing w:after="0"/>
              <w:rPr>
                <w:snapToGrid w:val="0"/>
              </w:rPr>
            </w:pPr>
            <w:r>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BB31F"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39E14"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43BCE" w14:textId="77777777" w:rsidR="00F90BFA" w:rsidRDefault="00F90BFA" w:rsidP="006254F7">
            <w:pPr>
              <w:spacing w:after="0"/>
            </w:pPr>
            <w:r>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462C" w14:textId="77777777" w:rsidR="00F90BFA" w:rsidRDefault="00F90BFA" w:rsidP="006254F7">
            <w:pPr>
              <w:spacing w:after="0"/>
              <w:rPr>
                <w:snapToGrid w:val="0"/>
                <w:lang w:eastAsia="zh-CN"/>
              </w:rPr>
            </w:pPr>
            <w:r>
              <w:rPr>
                <w:snapToGrid w:val="0"/>
                <w:lang w:eastAsia="zh-CN"/>
              </w:rPr>
              <w:t>16.4.0</w:t>
            </w:r>
          </w:p>
        </w:tc>
      </w:tr>
      <w:tr w:rsidR="00F90BFA" w:rsidRPr="000B63FD" w14:paraId="6B6B6F8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C63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AAC8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8B51F"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1B3C" w14:textId="77777777" w:rsidR="00F90BFA" w:rsidRDefault="00F90BFA" w:rsidP="006254F7">
            <w:pPr>
              <w:spacing w:after="0"/>
              <w:rPr>
                <w:snapToGrid w:val="0"/>
              </w:rPr>
            </w:pPr>
            <w:r>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16B6B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D913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96817" w14:textId="77777777" w:rsidR="00F90BFA" w:rsidRDefault="00B43B15" w:rsidP="006254F7">
            <w:pPr>
              <w:spacing w:after="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90BFA">
              <w:t>Delimiters - ABNF specific</w:t>
            </w:r>
            <w:r>
              <w:fldChar w:fldCharType="end"/>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B0429" w14:textId="77777777" w:rsidR="00F90BFA" w:rsidRDefault="00F90BFA" w:rsidP="006254F7">
            <w:pPr>
              <w:spacing w:after="0"/>
              <w:rPr>
                <w:snapToGrid w:val="0"/>
                <w:lang w:eastAsia="zh-CN"/>
              </w:rPr>
            </w:pPr>
            <w:r>
              <w:rPr>
                <w:snapToGrid w:val="0"/>
                <w:lang w:eastAsia="zh-CN"/>
              </w:rPr>
              <w:t>16.4.0</w:t>
            </w:r>
          </w:p>
        </w:tc>
      </w:tr>
      <w:tr w:rsidR="00F90BFA" w:rsidRPr="000B63FD" w14:paraId="09ED4F0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D8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6A54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EC06D"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8DB35" w14:textId="77777777" w:rsidR="00F90BFA" w:rsidRDefault="00F90BFA" w:rsidP="006254F7">
            <w:pPr>
              <w:spacing w:after="0"/>
              <w:rPr>
                <w:snapToGrid w:val="0"/>
              </w:rPr>
            </w:pPr>
            <w:r>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E504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8D5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CD20A" w14:textId="77777777" w:rsidR="00F90BFA" w:rsidRDefault="00F90BFA" w:rsidP="006254F7">
            <w:pPr>
              <w:spacing w:after="0"/>
            </w:pPr>
            <w:r>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B382" w14:textId="77777777" w:rsidR="00F90BFA" w:rsidRDefault="00F90BFA" w:rsidP="006254F7">
            <w:pPr>
              <w:spacing w:after="0"/>
              <w:rPr>
                <w:snapToGrid w:val="0"/>
                <w:lang w:eastAsia="zh-CN"/>
              </w:rPr>
            </w:pPr>
            <w:r>
              <w:rPr>
                <w:snapToGrid w:val="0"/>
                <w:lang w:eastAsia="zh-CN"/>
              </w:rPr>
              <w:t>16.4.0</w:t>
            </w:r>
          </w:p>
        </w:tc>
      </w:tr>
      <w:tr w:rsidR="00F90BFA" w:rsidRPr="000B63FD" w14:paraId="1285D3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FFDA05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D6A3E"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CCB9"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7CD51" w14:textId="77777777" w:rsidR="00F90BFA" w:rsidRDefault="00F90BFA" w:rsidP="006254F7">
            <w:pPr>
              <w:spacing w:after="0"/>
              <w:rPr>
                <w:snapToGrid w:val="0"/>
              </w:rPr>
            </w:pPr>
            <w:r>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C7CC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F52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9798D4" w14:textId="77777777"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CC71" w14:textId="77777777" w:rsidR="00F90BFA" w:rsidRDefault="00F90BFA" w:rsidP="006254F7">
            <w:pPr>
              <w:spacing w:after="0"/>
              <w:rPr>
                <w:snapToGrid w:val="0"/>
                <w:lang w:eastAsia="zh-CN"/>
              </w:rPr>
            </w:pPr>
            <w:r>
              <w:rPr>
                <w:snapToGrid w:val="0"/>
                <w:lang w:eastAsia="zh-CN"/>
              </w:rPr>
              <w:t>16.4.0</w:t>
            </w:r>
          </w:p>
        </w:tc>
      </w:tr>
      <w:tr w:rsidR="00F90BFA" w:rsidRPr="000B63FD" w14:paraId="762A984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046F06"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3F9B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EE434" w14:textId="77777777" w:rsidR="00F90BFA" w:rsidRDefault="00F90BFA" w:rsidP="006254F7">
            <w:pPr>
              <w:spacing w:after="0"/>
              <w:rPr>
                <w:snapToGrid w:val="0"/>
                <w:lang w:eastAsia="zh-CN"/>
              </w:rPr>
            </w:pPr>
            <w:r>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5DC1" w14:textId="77777777" w:rsidR="00F90BFA" w:rsidRDefault="00F90BFA" w:rsidP="006254F7">
            <w:pPr>
              <w:spacing w:after="0"/>
              <w:rPr>
                <w:snapToGrid w:val="0"/>
              </w:rPr>
            </w:pPr>
            <w:r>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1A9E2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27E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0A5FF" w14:textId="77777777" w:rsidR="00F90BFA" w:rsidRDefault="00B43B15" w:rsidP="006254F7">
            <w:pPr>
              <w:spacing w:after="0"/>
            </w:pPr>
            <w:r>
              <w:fldChar w:fldCharType="begin"/>
            </w:r>
            <w:r>
              <w:instrText xml:space="preserve"> DOCPROPERTY  CrTitle  \* MERGEFORMAT </w:instrText>
            </w:r>
            <w:r>
              <w:fldChar w:fldCharType="separate"/>
            </w:r>
            <w:r w:rsidR="00F90BFA">
              <w:rPr>
                <w:lang w:eastAsia="zh-CN"/>
              </w:rPr>
              <w:t>NSSAA Callback</w:t>
            </w:r>
            <w:r>
              <w:rPr>
                <w:lang w:eastAsia="zh-CN"/>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D1350" w14:textId="77777777" w:rsidR="00F90BFA" w:rsidRDefault="00F90BFA" w:rsidP="006254F7">
            <w:pPr>
              <w:spacing w:after="0"/>
              <w:rPr>
                <w:snapToGrid w:val="0"/>
                <w:lang w:eastAsia="zh-CN"/>
              </w:rPr>
            </w:pPr>
            <w:r>
              <w:rPr>
                <w:snapToGrid w:val="0"/>
                <w:lang w:eastAsia="zh-CN"/>
              </w:rPr>
              <w:t>16.4.0</w:t>
            </w:r>
          </w:p>
        </w:tc>
      </w:tr>
      <w:tr w:rsidR="00F90BFA" w:rsidRPr="000B63FD" w14:paraId="7C89175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11983"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8D2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1F2352"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AF60E" w14:textId="77777777" w:rsidR="00F90BFA" w:rsidRDefault="00F90BFA" w:rsidP="006254F7">
            <w:pPr>
              <w:spacing w:after="0"/>
              <w:rPr>
                <w:snapToGrid w:val="0"/>
              </w:rPr>
            </w:pPr>
            <w:r>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E34E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0562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55CD8" w14:textId="77777777" w:rsidR="00F90BFA" w:rsidRDefault="00F90BFA" w:rsidP="006254F7">
            <w:pPr>
              <w:spacing w:after="0"/>
            </w:pPr>
            <w:r>
              <w:rPr>
                <w:noProof/>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7CC66" w14:textId="77777777" w:rsidR="00F90BFA" w:rsidRDefault="00F90BFA" w:rsidP="006254F7">
            <w:pPr>
              <w:spacing w:after="0"/>
              <w:rPr>
                <w:snapToGrid w:val="0"/>
                <w:lang w:eastAsia="zh-CN"/>
              </w:rPr>
            </w:pPr>
            <w:r>
              <w:rPr>
                <w:snapToGrid w:val="0"/>
                <w:lang w:eastAsia="zh-CN"/>
              </w:rPr>
              <w:t>16.5.0</w:t>
            </w:r>
          </w:p>
        </w:tc>
      </w:tr>
      <w:tr w:rsidR="00F90BFA" w:rsidRPr="000B63FD" w14:paraId="77DAA1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0ED26"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98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DB2C1"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F6B9A" w14:textId="77777777" w:rsidR="00F90BFA" w:rsidRDefault="00F90BFA" w:rsidP="006254F7">
            <w:pPr>
              <w:spacing w:after="0"/>
              <w:rPr>
                <w:snapToGrid w:val="0"/>
              </w:rPr>
            </w:pPr>
            <w:r>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EFFCD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99C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2DF9B" w14:textId="77777777"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9157F" w14:textId="77777777" w:rsidR="00F90BFA" w:rsidRDefault="00F90BFA" w:rsidP="006254F7">
            <w:pPr>
              <w:spacing w:after="0"/>
              <w:rPr>
                <w:snapToGrid w:val="0"/>
                <w:lang w:eastAsia="zh-CN"/>
              </w:rPr>
            </w:pPr>
            <w:r>
              <w:rPr>
                <w:snapToGrid w:val="0"/>
                <w:lang w:eastAsia="zh-CN"/>
              </w:rPr>
              <w:t>16.5.0</w:t>
            </w:r>
          </w:p>
        </w:tc>
      </w:tr>
      <w:tr w:rsidR="00F90BFA" w:rsidRPr="000B63FD" w14:paraId="7DA2A1F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96BAE1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37A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0DC79"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6F523" w14:textId="77777777" w:rsidR="00F90BFA" w:rsidRDefault="00F90BFA" w:rsidP="006254F7">
            <w:pPr>
              <w:spacing w:after="0"/>
              <w:rPr>
                <w:snapToGrid w:val="0"/>
              </w:rPr>
            </w:pPr>
            <w:r>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6F7C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C89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7AE6AE" w14:textId="77777777" w:rsidR="00F90BFA" w:rsidRDefault="00F90BFA" w:rsidP="006254F7">
            <w:pPr>
              <w:spacing w:after="0"/>
              <w:rPr>
                <w:noProof/>
              </w:rPr>
            </w:pPr>
            <w:r>
              <w:rPr>
                <w:noProof/>
              </w:rPr>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06014" w14:textId="77777777" w:rsidR="00F90BFA" w:rsidRDefault="00F90BFA" w:rsidP="006254F7">
            <w:pPr>
              <w:spacing w:after="0"/>
              <w:rPr>
                <w:snapToGrid w:val="0"/>
                <w:lang w:eastAsia="zh-CN"/>
              </w:rPr>
            </w:pPr>
            <w:r>
              <w:rPr>
                <w:snapToGrid w:val="0"/>
                <w:lang w:eastAsia="zh-CN"/>
              </w:rPr>
              <w:t>16.5.0</w:t>
            </w:r>
          </w:p>
        </w:tc>
      </w:tr>
      <w:tr w:rsidR="00F90BFA" w:rsidRPr="000B63FD" w14:paraId="2B624F6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2BDA71"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18D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E9AC5"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45228" w14:textId="77777777" w:rsidR="00F90BFA" w:rsidRDefault="00F90BFA" w:rsidP="006254F7">
            <w:pPr>
              <w:spacing w:after="0"/>
              <w:rPr>
                <w:snapToGrid w:val="0"/>
              </w:rPr>
            </w:pPr>
            <w:r>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60932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A62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F34A8" w14:textId="77777777" w:rsidR="00F90BFA" w:rsidRDefault="00F90BFA" w:rsidP="006254F7">
            <w:pPr>
              <w:spacing w:after="0"/>
              <w:rPr>
                <w:noProof/>
              </w:rPr>
            </w:pPr>
            <w:r>
              <w:rPr>
                <w:noProof/>
              </w:rPr>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4064C" w14:textId="77777777" w:rsidR="00F90BFA" w:rsidRDefault="00F90BFA" w:rsidP="006254F7">
            <w:pPr>
              <w:spacing w:after="0"/>
              <w:rPr>
                <w:snapToGrid w:val="0"/>
                <w:lang w:eastAsia="zh-CN"/>
              </w:rPr>
            </w:pPr>
            <w:r>
              <w:rPr>
                <w:snapToGrid w:val="0"/>
                <w:lang w:eastAsia="zh-CN"/>
              </w:rPr>
              <w:t>16.5.0</w:t>
            </w:r>
          </w:p>
        </w:tc>
      </w:tr>
      <w:tr w:rsidR="00F90BFA" w:rsidRPr="000B63FD" w14:paraId="34221A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8DDCD0"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D1E0F"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7011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8873" w14:textId="77777777" w:rsidR="00F90BFA" w:rsidRDefault="00F90BFA" w:rsidP="006254F7">
            <w:pPr>
              <w:spacing w:after="0"/>
              <w:rPr>
                <w:snapToGrid w:val="0"/>
              </w:rPr>
            </w:pPr>
            <w:r>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C8D5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C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5B0F8" w14:textId="77777777" w:rsidR="00F90BFA" w:rsidRDefault="00F90BFA" w:rsidP="006254F7">
            <w:pPr>
              <w:spacing w:after="0"/>
              <w:rPr>
                <w:noProof/>
              </w:rPr>
            </w:pPr>
            <w:r>
              <w:rPr>
                <w:noProof/>
              </w:rPr>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2EA45" w14:textId="77777777" w:rsidR="00F90BFA" w:rsidRDefault="00F90BFA" w:rsidP="006254F7">
            <w:pPr>
              <w:spacing w:after="0"/>
              <w:rPr>
                <w:snapToGrid w:val="0"/>
                <w:lang w:eastAsia="zh-CN"/>
              </w:rPr>
            </w:pPr>
            <w:r>
              <w:rPr>
                <w:snapToGrid w:val="0"/>
                <w:lang w:eastAsia="zh-CN"/>
              </w:rPr>
              <w:t>16.5.0</w:t>
            </w:r>
          </w:p>
        </w:tc>
      </w:tr>
      <w:tr w:rsidR="00F90BFA" w:rsidRPr="000B63FD" w14:paraId="2BF3C4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B532AA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74D1C"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173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59655" w14:textId="77777777" w:rsidR="00F90BFA" w:rsidRDefault="00F90BFA" w:rsidP="006254F7">
            <w:pPr>
              <w:spacing w:after="0"/>
              <w:rPr>
                <w:snapToGrid w:val="0"/>
              </w:rPr>
            </w:pPr>
            <w:r>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4536A8"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C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F09E4" w14:textId="77777777" w:rsidR="00F90BFA" w:rsidRDefault="00F90BFA" w:rsidP="006254F7">
            <w:pPr>
              <w:spacing w:after="0"/>
              <w:rPr>
                <w:noProof/>
              </w:rPr>
            </w:pPr>
            <w:r>
              <w:rPr>
                <w:noProof/>
              </w:rPr>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B2EEA" w14:textId="77777777" w:rsidR="00F90BFA" w:rsidRDefault="00F90BFA" w:rsidP="006254F7">
            <w:pPr>
              <w:spacing w:after="0"/>
              <w:rPr>
                <w:snapToGrid w:val="0"/>
                <w:lang w:eastAsia="zh-CN"/>
              </w:rPr>
            </w:pPr>
            <w:r>
              <w:rPr>
                <w:snapToGrid w:val="0"/>
                <w:lang w:eastAsia="zh-CN"/>
              </w:rPr>
              <w:t>16.5.0</w:t>
            </w:r>
          </w:p>
        </w:tc>
      </w:tr>
      <w:tr w:rsidR="00F90BFA" w:rsidRPr="000B63FD" w14:paraId="44DE79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D7F83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B6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69537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3BEEA" w14:textId="77777777" w:rsidR="00F90BFA" w:rsidRDefault="00F90BFA" w:rsidP="006254F7">
            <w:pPr>
              <w:spacing w:after="0"/>
              <w:rPr>
                <w:snapToGrid w:val="0"/>
              </w:rPr>
            </w:pPr>
            <w:r>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00A2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1AC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7AB4D" w14:textId="77777777" w:rsidR="00F90BFA" w:rsidRDefault="00F90BFA" w:rsidP="006254F7">
            <w:pPr>
              <w:spacing w:after="0"/>
              <w:rPr>
                <w:noProof/>
              </w:rPr>
            </w:pPr>
            <w:r>
              <w:rPr>
                <w:noProof/>
              </w:rPr>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35C72" w14:textId="77777777" w:rsidR="00F90BFA" w:rsidRDefault="00F90BFA" w:rsidP="006254F7">
            <w:pPr>
              <w:spacing w:after="0"/>
              <w:rPr>
                <w:snapToGrid w:val="0"/>
                <w:lang w:eastAsia="zh-CN"/>
              </w:rPr>
            </w:pPr>
            <w:r>
              <w:rPr>
                <w:snapToGrid w:val="0"/>
                <w:lang w:eastAsia="zh-CN"/>
              </w:rPr>
              <w:t>16.5.0</w:t>
            </w:r>
          </w:p>
        </w:tc>
      </w:tr>
      <w:tr w:rsidR="00F90BFA" w:rsidRPr="000B63FD" w14:paraId="2AB3FE6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E60A5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6A197"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1E15E"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F9FDF" w14:textId="77777777" w:rsidR="00F90BFA" w:rsidRDefault="00F90BFA" w:rsidP="006254F7">
            <w:pPr>
              <w:spacing w:after="0"/>
              <w:rPr>
                <w:snapToGrid w:val="0"/>
              </w:rPr>
            </w:pPr>
            <w:r>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52E3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AC5A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AD7135" w14:textId="77777777" w:rsidR="00F90BFA" w:rsidRDefault="00F90BFA" w:rsidP="006254F7">
            <w:pPr>
              <w:spacing w:after="0"/>
              <w:rPr>
                <w:noProof/>
              </w:rPr>
            </w:pPr>
            <w:r>
              <w:rPr>
                <w:noProof/>
              </w:rPr>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CDA6A" w14:textId="77777777" w:rsidR="00F90BFA" w:rsidRDefault="00F90BFA" w:rsidP="006254F7">
            <w:pPr>
              <w:spacing w:after="0"/>
              <w:rPr>
                <w:snapToGrid w:val="0"/>
                <w:lang w:eastAsia="zh-CN"/>
              </w:rPr>
            </w:pPr>
            <w:r>
              <w:rPr>
                <w:snapToGrid w:val="0"/>
                <w:lang w:eastAsia="zh-CN"/>
              </w:rPr>
              <w:t>16.5.0</w:t>
            </w:r>
          </w:p>
        </w:tc>
      </w:tr>
      <w:tr w:rsidR="00F90BFA" w:rsidRPr="000B63FD" w14:paraId="399B01A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32C25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5EA5A"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C76BC"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BD79" w14:textId="77777777" w:rsidR="00F90BFA" w:rsidRDefault="00F90BFA" w:rsidP="006254F7">
            <w:pPr>
              <w:spacing w:after="0"/>
              <w:rPr>
                <w:snapToGrid w:val="0"/>
              </w:rPr>
            </w:pPr>
            <w:r>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8A71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013C7"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35FA9" w14:textId="77777777" w:rsidR="00F90BFA" w:rsidRDefault="00F90BFA" w:rsidP="006254F7">
            <w:pPr>
              <w:spacing w:after="0"/>
              <w:rPr>
                <w:noProof/>
              </w:rPr>
            </w:pPr>
            <w:r>
              <w:rPr>
                <w:noProof/>
              </w:rPr>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989DF" w14:textId="77777777" w:rsidR="00F90BFA" w:rsidRDefault="00F90BFA" w:rsidP="006254F7">
            <w:pPr>
              <w:spacing w:after="0"/>
              <w:rPr>
                <w:snapToGrid w:val="0"/>
                <w:lang w:eastAsia="zh-CN"/>
              </w:rPr>
            </w:pPr>
            <w:r>
              <w:rPr>
                <w:snapToGrid w:val="0"/>
                <w:lang w:eastAsia="zh-CN"/>
              </w:rPr>
              <w:t>16.5.0</w:t>
            </w:r>
          </w:p>
        </w:tc>
      </w:tr>
      <w:tr w:rsidR="00F90BFA" w:rsidRPr="000B63FD" w14:paraId="71F384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A9C6FF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024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696C3"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25C74" w14:textId="77777777" w:rsidR="00F90BFA" w:rsidRDefault="00F90BFA" w:rsidP="006254F7">
            <w:pPr>
              <w:spacing w:after="0"/>
              <w:rPr>
                <w:snapToGrid w:val="0"/>
              </w:rPr>
            </w:pPr>
            <w:r>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1AF0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4DB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05A1AB" w14:textId="77777777" w:rsidR="00F90BFA" w:rsidRDefault="00F90BFA" w:rsidP="006254F7">
            <w:pPr>
              <w:spacing w:after="0"/>
              <w:rPr>
                <w:noProof/>
              </w:rPr>
            </w:pPr>
            <w:r>
              <w:rPr>
                <w:noProof/>
              </w:rPr>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80E8F" w14:textId="77777777" w:rsidR="00F90BFA" w:rsidRDefault="00F90BFA" w:rsidP="006254F7">
            <w:pPr>
              <w:spacing w:after="0"/>
              <w:rPr>
                <w:snapToGrid w:val="0"/>
                <w:lang w:eastAsia="zh-CN"/>
              </w:rPr>
            </w:pPr>
            <w:r>
              <w:rPr>
                <w:snapToGrid w:val="0"/>
                <w:lang w:eastAsia="zh-CN"/>
              </w:rPr>
              <w:t>16.5.0</w:t>
            </w:r>
          </w:p>
        </w:tc>
      </w:tr>
      <w:tr w:rsidR="00F90BFA" w:rsidRPr="000B63FD" w14:paraId="0D8E2F6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6275DA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0CE39"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328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34C5E" w14:textId="77777777" w:rsidR="00F90BFA" w:rsidRDefault="00F90BFA" w:rsidP="006254F7">
            <w:pPr>
              <w:spacing w:after="0"/>
              <w:rPr>
                <w:snapToGrid w:val="0"/>
              </w:rPr>
            </w:pPr>
            <w:r>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59E80"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3AA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C6A84" w14:textId="77777777" w:rsidR="00F90BFA" w:rsidRDefault="00F90BFA" w:rsidP="006254F7">
            <w:pPr>
              <w:spacing w:after="0"/>
              <w:rPr>
                <w:noProof/>
              </w:rPr>
            </w:pPr>
            <w:r>
              <w:rPr>
                <w:noProof/>
              </w:rPr>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F01A0" w14:textId="77777777" w:rsidR="00F90BFA" w:rsidRDefault="00F90BFA" w:rsidP="006254F7">
            <w:pPr>
              <w:spacing w:after="0"/>
              <w:rPr>
                <w:snapToGrid w:val="0"/>
                <w:lang w:eastAsia="zh-CN"/>
              </w:rPr>
            </w:pPr>
            <w:r>
              <w:rPr>
                <w:snapToGrid w:val="0"/>
                <w:lang w:eastAsia="zh-CN"/>
              </w:rPr>
              <w:t>16.5.0</w:t>
            </w:r>
          </w:p>
        </w:tc>
      </w:tr>
      <w:tr w:rsidR="00F90BFA" w:rsidRPr="000B63FD" w14:paraId="1B741F4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BCE81F"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1AA1B"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942A" w14:textId="77777777" w:rsidR="00F90BFA" w:rsidRDefault="00F90BFA" w:rsidP="006254F7">
            <w:pPr>
              <w:spacing w:after="0"/>
              <w:rPr>
                <w:snapToGrid w:val="0"/>
                <w:lang w:eastAsia="zh-CN"/>
              </w:rPr>
            </w:pPr>
            <w:r>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BFE9B" w14:textId="77777777" w:rsidR="00F90BFA" w:rsidRDefault="00F90BFA" w:rsidP="006254F7">
            <w:pPr>
              <w:spacing w:after="0"/>
              <w:rPr>
                <w:snapToGrid w:val="0"/>
              </w:rPr>
            </w:pPr>
            <w:r>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330A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DBD2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D3B48" w14:textId="77777777"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1E02" w14:textId="77777777" w:rsidR="00F90BFA" w:rsidRDefault="00F90BFA" w:rsidP="006254F7">
            <w:pPr>
              <w:spacing w:after="0"/>
              <w:rPr>
                <w:snapToGrid w:val="0"/>
                <w:lang w:eastAsia="zh-CN"/>
              </w:rPr>
            </w:pPr>
            <w:r>
              <w:rPr>
                <w:snapToGrid w:val="0"/>
                <w:lang w:eastAsia="zh-CN"/>
              </w:rPr>
              <w:t>16.5.0</w:t>
            </w:r>
          </w:p>
        </w:tc>
      </w:tr>
      <w:tr w:rsidR="00F90BFA" w:rsidRPr="000B63FD" w14:paraId="52ABC4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E1880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BE06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C151F" w14:textId="77777777" w:rsidR="00F90BFA" w:rsidRDefault="00F90BFA" w:rsidP="006254F7">
            <w:pPr>
              <w:spacing w:after="0"/>
              <w:rPr>
                <w:snapToGrid w:val="0"/>
                <w:lang w:eastAsia="zh-CN"/>
              </w:rPr>
            </w:pPr>
            <w:r>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33A7A" w14:textId="77777777" w:rsidR="00F90BFA" w:rsidRDefault="00F90BFA" w:rsidP="006254F7">
            <w:pPr>
              <w:spacing w:after="0"/>
              <w:rPr>
                <w:snapToGrid w:val="0"/>
              </w:rPr>
            </w:pPr>
            <w:r>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772999"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38CC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D737B" w14:textId="77777777" w:rsidR="00F90BFA" w:rsidRDefault="00F90BFA" w:rsidP="006254F7">
            <w:pPr>
              <w:spacing w:after="0"/>
              <w:rPr>
                <w:noProof/>
              </w:rPr>
            </w:pPr>
            <w:r w:rsidRPr="002844F3">
              <w:rPr>
                <w:noProof/>
              </w:rPr>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41BCF" w14:textId="77777777" w:rsidR="00F90BFA" w:rsidRDefault="00F90BFA" w:rsidP="006254F7">
            <w:pPr>
              <w:spacing w:after="0"/>
              <w:rPr>
                <w:snapToGrid w:val="0"/>
                <w:lang w:eastAsia="zh-CN"/>
              </w:rPr>
            </w:pPr>
            <w:r>
              <w:rPr>
                <w:snapToGrid w:val="0"/>
                <w:lang w:eastAsia="zh-CN"/>
              </w:rPr>
              <w:t>16.5.0</w:t>
            </w:r>
          </w:p>
        </w:tc>
      </w:tr>
      <w:tr w:rsidR="00E02A74" w:rsidRPr="000B63FD" w14:paraId="0981BFA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128" w14:textId="77777777" w:rsidR="00E02A74" w:rsidRDefault="00E02A74" w:rsidP="006254F7">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9A79" w14:textId="77777777" w:rsidR="00E02A74" w:rsidRDefault="00E02A74" w:rsidP="006254F7">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ADDD9C" w14:textId="77777777" w:rsidR="00E02A74" w:rsidRDefault="00E02A74" w:rsidP="006254F7">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B98B8" w14:textId="77777777" w:rsidR="00E02A74" w:rsidRDefault="00E02A74" w:rsidP="006254F7">
            <w:pPr>
              <w:spacing w:after="0"/>
              <w:rPr>
                <w:snapToGrid w:val="0"/>
              </w:rPr>
            </w:pPr>
            <w:r>
              <w:rPr>
                <w:snapToGrid w:val="0"/>
              </w:rPr>
              <w:t>0165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BE85AA" w14:textId="77777777" w:rsidR="00E02A74" w:rsidRDefault="00E02A74"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94C9" w14:textId="77777777" w:rsidR="00E02A74" w:rsidRDefault="00E02A74"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ACE8B" w14:textId="77777777" w:rsidR="00E02A74" w:rsidRPr="002844F3" w:rsidRDefault="00E02A74" w:rsidP="006254F7">
            <w:pPr>
              <w:spacing w:after="0"/>
              <w:rPr>
                <w:noProof/>
              </w:rPr>
            </w:pPr>
            <w:r>
              <w:rPr>
                <w:noProof/>
              </w:rPr>
              <w:fldChar w:fldCharType="begin"/>
            </w:r>
            <w:r>
              <w:rPr>
                <w:noProof/>
              </w:rPr>
              <w:instrText xml:space="preserve"> DOCPROPERTY  CrTitle  \* MERGEFORMAT </w:instrText>
            </w:r>
            <w:r>
              <w:rPr>
                <w:noProof/>
              </w:rPr>
              <w:fldChar w:fldCharType="separate"/>
            </w:r>
            <w:r w:rsidRPr="00615273">
              <w:rPr>
                <w:noProof/>
              </w:rPr>
              <w:t>Clarifications to Stateless NF scenarios</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27727" w14:textId="77777777" w:rsidR="00E02A74" w:rsidRDefault="00E02A74" w:rsidP="006254F7">
            <w:pPr>
              <w:spacing w:after="0"/>
              <w:rPr>
                <w:snapToGrid w:val="0"/>
                <w:lang w:eastAsia="zh-CN"/>
              </w:rPr>
            </w:pPr>
            <w:r>
              <w:rPr>
                <w:snapToGrid w:val="0"/>
                <w:lang w:eastAsia="zh-CN"/>
              </w:rPr>
              <w:t>16.6.0</w:t>
            </w:r>
          </w:p>
        </w:tc>
      </w:tr>
      <w:tr w:rsidR="00586230" w:rsidRPr="000B63FD" w14:paraId="63D245E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5A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7DD97"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E1F8"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5A12A" w14:textId="77777777" w:rsidR="00586230" w:rsidRDefault="00586230" w:rsidP="00586230">
            <w:pPr>
              <w:spacing w:after="0"/>
              <w:rPr>
                <w:snapToGrid w:val="0"/>
              </w:rPr>
            </w:pPr>
            <w:r>
              <w:rPr>
                <w:snapToGrid w:val="0"/>
              </w:rPr>
              <w:t>0170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649955" w14:textId="77777777" w:rsidR="00586230" w:rsidRDefault="00586230"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B19E2" w14:textId="77777777" w:rsidR="00586230" w:rsidRDefault="0058623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CE24C" w14:textId="77777777" w:rsidR="00586230" w:rsidRPr="002844F3" w:rsidRDefault="00586230" w:rsidP="00586230">
            <w:pPr>
              <w:spacing w:after="0"/>
              <w:rPr>
                <w:noProof/>
              </w:rPr>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2465E" w14:textId="77777777" w:rsidR="00586230" w:rsidRDefault="00586230" w:rsidP="00586230">
            <w:pPr>
              <w:spacing w:after="0"/>
              <w:rPr>
                <w:snapToGrid w:val="0"/>
                <w:lang w:eastAsia="zh-CN"/>
              </w:rPr>
            </w:pPr>
            <w:r>
              <w:rPr>
                <w:snapToGrid w:val="0"/>
                <w:lang w:eastAsia="zh-CN"/>
              </w:rPr>
              <w:t>16.6.0</w:t>
            </w:r>
          </w:p>
        </w:tc>
      </w:tr>
      <w:tr w:rsidR="00586230" w:rsidRPr="000B63FD" w14:paraId="39AAEC7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4D1CE19"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C5A9D"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D2874"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C7CC" w14:textId="77777777" w:rsidR="00586230" w:rsidRDefault="008A22CF" w:rsidP="00586230">
            <w:pPr>
              <w:spacing w:after="0"/>
              <w:rPr>
                <w:snapToGrid w:val="0"/>
              </w:rPr>
            </w:pPr>
            <w:r>
              <w:rPr>
                <w:snapToGrid w:val="0"/>
              </w:rPr>
              <w:t>0172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DEDF43" w14:textId="77777777" w:rsidR="00586230" w:rsidRDefault="008A22CF"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7D45E" w14:textId="77777777" w:rsidR="00586230" w:rsidRDefault="008A22CF"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B21D8" w14:textId="77777777" w:rsidR="00586230" w:rsidRPr="002844F3" w:rsidRDefault="008A22CF" w:rsidP="00586230">
            <w:pPr>
              <w:spacing w:after="0"/>
              <w:rPr>
                <w:noProof/>
              </w:rPr>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3382" w14:textId="77777777" w:rsidR="00586230" w:rsidRDefault="00586230" w:rsidP="00586230">
            <w:pPr>
              <w:spacing w:after="0"/>
              <w:rPr>
                <w:snapToGrid w:val="0"/>
                <w:lang w:eastAsia="zh-CN"/>
              </w:rPr>
            </w:pPr>
            <w:r>
              <w:rPr>
                <w:snapToGrid w:val="0"/>
                <w:lang w:eastAsia="zh-CN"/>
              </w:rPr>
              <w:t>16.6.0</w:t>
            </w:r>
          </w:p>
        </w:tc>
      </w:tr>
      <w:tr w:rsidR="00586230" w:rsidRPr="000B63FD" w14:paraId="679C18F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D3ECDA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390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94045"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36D89" w14:textId="77777777" w:rsidR="00586230" w:rsidRDefault="001A7F72" w:rsidP="00586230">
            <w:pPr>
              <w:spacing w:after="0"/>
              <w:rPr>
                <w:snapToGrid w:val="0"/>
              </w:rPr>
            </w:pPr>
            <w:r>
              <w:rPr>
                <w:snapToGrid w:val="0"/>
              </w:rPr>
              <w:t>0174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FDEBC5" w14:textId="77777777" w:rsidR="00586230" w:rsidRDefault="001A7F72" w:rsidP="00586230">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DDF3"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319702" w14:textId="77777777" w:rsidR="00586230" w:rsidRPr="002844F3" w:rsidRDefault="001A7F72" w:rsidP="00586230">
            <w:pPr>
              <w:spacing w:after="0"/>
              <w:rPr>
                <w:noProof/>
              </w:rPr>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F87F" w14:textId="77777777" w:rsidR="00586230" w:rsidRDefault="00586230" w:rsidP="00586230">
            <w:pPr>
              <w:spacing w:after="0"/>
              <w:rPr>
                <w:snapToGrid w:val="0"/>
                <w:lang w:eastAsia="zh-CN"/>
              </w:rPr>
            </w:pPr>
            <w:r>
              <w:rPr>
                <w:snapToGrid w:val="0"/>
                <w:lang w:eastAsia="zh-CN"/>
              </w:rPr>
              <w:t>16.6.0</w:t>
            </w:r>
          </w:p>
        </w:tc>
      </w:tr>
      <w:tr w:rsidR="00586230" w:rsidRPr="000B63FD" w14:paraId="5AC6463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77C806"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182C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28B5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794C4" w14:textId="77777777" w:rsidR="00586230" w:rsidRDefault="001A7F72" w:rsidP="00586230">
            <w:pPr>
              <w:spacing w:after="0"/>
              <w:rPr>
                <w:snapToGrid w:val="0"/>
              </w:rPr>
            </w:pPr>
            <w:r>
              <w:rPr>
                <w:snapToGrid w:val="0"/>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430416" w14:textId="77777777" w:rsidR="00586230" w:rsidRDefault="001A7F72"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09482"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4E3B3B" w14:textId="77777777" w:rsidR="00586230" w:rsidRPr="002844F3" w:rsidRDefault="001A7F72" w:rsidP="00586230">
            <w:pPr>
              <w:spacing w:after="0"/>
              <w:rPr>
                <w:noProof/>
              </w:rPr>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337F4" w14:textId="77777777" w:rsidR="00586230" w:rsidRDefault="00586230" w:rsidP="00586230">
            <w:pPr>
              <w:spacing w:after="0"/>
              <w:rPr>
                <w:snapToGrid w:val="0"/>
                <w:lang w:eastAsia="zh-CN"/>
              </w:rPr>
            </w:pPr>
            <w:r>
              <w:rPr>
                <w:snapToGrid w:val="0"/>
                <w:lang w:eastAsia="zh-CN"/>
              </w:rPr>
              <w:t>16.6.0</w:t>
            </w:r>
          </w:p>
        </w:tc>
      </w:tr>
      <w:tr w:rsidR="00586230" w:rsidRPr="000B63FD" w14:paraId="3FC2B7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1474A"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88D0B"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7AA73"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D43F" w14:textId="77777777" w:rsidR="00586230" w:rsidRDefault="00BD28B6" w:rsidP="00586230">
            <w:pPr>
              <w:spacing w:after="0"/>
              <w:rPr>
                <w:snapToGrid w:val="0"/>
              </w:rPr>
            </w:pPr>
            <w:r>
              <w:rPr>
                <w:snapToGrid w:val="0"/>
              </w:rPr>
              <w:t>0180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953FE3" w14:textId="77777777" w:rsidR="00586230" w:rsidRDefault="00BD28B6"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E0D8" w14:textId="77777777" w:rsidR="00586230" w:rsidRDefault="00BD28B6"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EC890" w14:textId="77777777" w:rsidR="00586230" w:rsidRPr="002844F3" w:rsidRDefault="00BD28B6" w:rsidP="00586230">
            <w:pPr>
              <w:spacing w:after="0"/>
              <w:rPr>
                <w:noProof/>
              </w:rPr>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10D28" w14:textId="77777777" w:rsidR="00586230" w:rsidRDefault="00586230" w:rsidP="00586230">
            <w:pPr>
              <w:spacing w:after="0"/>
              <w:rPr>
                <w:snapToGrid w:val="0"/>
                <w:lang w:eastAsia="zh-CN"/>
              </w:rPr>
            </w:pPr>
            <w:r>
              <w:rPr>
                <w:snapToGrid w:val="0"/>
                <w:lang w:eastAsia="zh-CN"/>
              </w:rPr>
              <w:t>16.6.0</w:t>
            </w:r>
          </w:p>
        </w:tc>
      </w:tr>
      <w:tr w:rsidR="00586230" w:rsidRPr="000B63FD" w14:paraId="48158C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01199E"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08A08"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C214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4BE56" w14:textId="77777777" w:rsidR="00586230" w:rsidRDefault="00A74E5C" w:rsidP="00586230">
            <w:pPr>
              <w:spacing w:after="0"/>
              <w:rPr>
                <w:snapToGrid w:val="0"/>
              </w:rPr>
            </w:pPr>
            <w:r>
              <w:rPr>
                <w:snapToGrid w:val="0"/>
              </w:rPr>
              <w:t>0182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6CF86" w14:textId="77777777" w:rsidR="00586230" w:rsidRDefault="00A74E5C"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F8D4" w14:textId="77777777" w:rsidR="00586230" w:rsidRDefault="00A74E5C"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DE337" w14:textId="77777777" w:rsidR="00586230" w:rsidRPr="002844F3" w:rsidRDefault="00A74E5C" w:rsidP="00586230">
            <w:pPr>
              <w:spacing w:after="0"/>
              <w:rPr>
                <w:noProof/>
              </w:rPr>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1274BE" w14:textId="77777777" w:rsidR="00586230" w:rsidRDefault="00586230" w:rsidP="00586230">
            <w:pPr>
              <w:spacing w:after="0"/>
              <w:rPr>
                <w:snapToGrid w:val="0"/>
                <w:lang w:eastAsia="zh-CN"/>
              </w:rPr>
            </w:pPr>
            <w:r>
              <w:rPr>
                <w:snapToGrid w:val="0"/>
                <w:lang w:eastAsia="zh-CN"/>
              </w:rPr>
              <w:t>16.6.0</w:t>
            </w:r>
          </w:p>
        </w:tc>
      </w:tr>
      <w:tr w:rsidR="00586230" w:rsidRPr="000B63FD" w14:paraId="073371C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7F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CCEE1"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1975AB"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3D220" w14:textId="77777777" w:rsidR="00586230" w:rsidRDefault="006254F7" w:rsidP="00586230">
            <w:pPr>
              <w:spacing w:after="0"/>
              <w:rPr>
                <w:snapToGrid w:val="0"/>
              </w:rPr>
            </w:pPr>
            <w:r>
              <w:rPr>
                <w:snapToGrid w:val="0"/>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60E786" w14:textId="77777777" w:rsidR="00586230" w:rsidRDefault="006254F7"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ED313" w14:textId="77777777" w:rsidR="00586230" w:rsidRDefault="006254F7"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4601C" w14:textId="77777777" w:rsidR="00586230" w:rsidRPr="002844F3" w:rsidRDefault="006254F7" w:rsidP="00586230">
            <w:pPr>
              <w:spacing w:after="0"/>
              <w:rPr>
                <w:noProof/>
              </w:rPr>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7F4B5" w14:textId="77777777" w:rsidR="00586230" w:rsidRDefault="00586230" w:rsidP="00586230">
            <w:pPr>
              <w:spacing w:after="0"/>
              <w:rPr>
                <w:snapToGrid w:val="0"/>
                <w:lang w:eastAsia="zh-CN"/>
              </w:rPr>
            </w:pPr>
            <w:r>
              <w:rPr>
                <w:snapToGrid w:val="0"/>
                <w:lang w:eastAsia="zh-CN"/>
              </w:rPr>
              <w:t>16.6.0</w:t>
            </w:r>
          </w:p>
        </w:tc>
      </w:tr>
      <w:tr w:rsidR="00586230" w:rsidRPr="000B63FD" w14:paraId="362645E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A00D8B"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4872E"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2C8F3"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3F8ED" w14:textId="77777777" w:rsidR="00586230" w:rsidRDefault="00B90F60" w:rsidP="00586230">
            <w:pPr>
              <w:spacing w:after="0"/>
              <w:rPr>
                <w:snapToGrid w:val="0"/>
              </w:rPr>
            </w:pPr>
            <w:r>
              <w:rPr>
                <w:snapToGrid w:val="0"/>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19675" w14:textId="77777777" w:rsidR="00586230" w:rsidRDefault="00B90F60"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D1BC" w14:textId="77777777" w:rsidR="00586230" w:rsidRDefault="00B90F6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FBDADB" w14:textId="77777777" w:rsidR="00586230" w:rsidRPr="002844F3" w:rsidRDefault="00B90F60" w:rsidP="00586230">
            <w:pPr>
              <w:spacing w:after="0"/>
              <w:rPr>
                <w:noProof/>
              </w:rPr>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8014B" w14:textId="77777777" w:rsidR="00586230" w:rsidRDefault="00586230" w:rsidP="00586230">
            <w:pPr>
              <w:spacing w:after="0"/>
              <w:rPr>
                <w:snapToGrid w:val="0"/>
                <w:lang w:eastAsia="zh-CN"/>
              </w:rPr>
            </w:pPr>
            <w:r>
              <w:rPr>
                <w:snapToGrid w:val="0"/>
                <w:lang w:eastAsia="zh-CN"/>
              </w:rPr>
              <w:t>16.6.0</w:t>
            </w:r>
          </w:p>
        </w:tc>
      </w:tr>
      <w:tr w:rsidR="00586230" w:rsidRPr="000B63FD" w14:paraId="50217B8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559153"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5237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FB334"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934D" w14:textId="77777777" w:rsidR="00586230" w:rsidRDefault="00473AB5" w:rsidP="00586230">
            <w:pPr>
              <w:spacing w:after="0"/>
              <w:rPr>
                <w:snapToGrid w:val="0"/>
              </w:rPr>
            </w:pPr>
            <w:r>
              <w:rPr>
                <w:snapToGrid w:val="0"/>
              </w:rPr>
              <w:t>0192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1E0C3" w14:textId="77777777" w:rsidR="00586230" w:rsidRDefault="00473AB5"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9957" w14:textId="77777777" w:rsidR="00586230" w:rsidRDefault="00473AB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F8C3A" w14:textId="77777777" w:rsidR="00586230" w:rsidRPr="002844F3" w:rsidRDefault="00473AB5" w:rsidP="00586230">
            <w:pPr>
              <w:spacing w:after="0"/>
              <w:rPr>
                <w:noProof/>
              </w:rPr>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35CF2" w14:textId="77777777" w:rsidR="00586230" w:rsidRDefault="00586230" w:rsidP="00586230">
            <w:pPr>
              <w:spacing w:after="0"/>
              <w:rPr>
                <w:snapToGrid w:val="0"/>
                <w:lang w:eastAsia="zh-CN"/>
              </w:rPr>
            </w:pPr>
            <w:r>
              <w:rPr>
                <w:snapToGrid w:val="0"/>
                <w:lang w:eastAsia="zh-CN"/>
              </w:rPr>
              <w:t>16.6.0</w:t>
            </w:r>
          </w:p>
        </w:tc>
      </w:tr>
      <w:tr w:rsidR="00586230" w:rsidRPr="000B63FD" w14:paraId="50326D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8C5B5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9B2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32DD8"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29428" w14:textId="77777777" w:rsidR="00586230" w:rsidRDefault="00A55AA5" w:rsidP="00586230">
            <w:pPr>
              <w:spacing w:after="0"/>
              <w:rPr>
                <w:snapToGrid w:val="0"/>
              </w:rPr>
            </w:pPr>
            <w:r>
              <w:rPr>
                <w:snapToGrid w:val="0"/>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A9076" w14:textId="77777777" w:rsidR="00586230" w:rsidRDefault="00A55AA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AEBF" w14:textId="77777777" w:rsidR="00586230" w:rsidRDefault="00A55AA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B1D9" w14:textId="77777777" w:rsidR="00586230" w:rsidRPr="002844F3" w:rsidRDefault="00A55AA5" w:rsidP="00586230">
            <w:pPr>
              <w:spacing w:after="0"/>
              <w:rPr>
                <w:noProof/>
              </w:rPr>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3B137" w14:textId="77777777" w:rsidR="00586230" w:rsidRDefault="00586230" w:rsidP="00586230">
            <w:pPr>
              <w:spacing w:after="0"/>
              <w:rPr>
                <w:snapToGrid w:val="0"/>
                <w:lang w:eastAsia="zh-CN"/>
              </w:rPr>
            </w:pPr>
            <w:r>
              <w:rPr>
                <w:snapToGrid w:val="0"/>
                <w:lang w:eastAsia="zh-CN"/>
              </w:rPr>
              <w:t>16.6.0</w:t>
            </w:r>
          </w:p>
        </w:tc>
      </w:tr>
      <w:tr w:rsidR="00524F45" w:rsidRPr="000B63FD" w14:paraId="21AAEBD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34B7E5" w14:textId="0AF7F9B2" w:rsidR="00524F45" w:rsidRDefault="00524F45" w:rsidP="00586230">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F7D80" w14:textId="6481E37A" w:rsidR="00524F45" w:rsidRDefault="00524F45" w:rsidP="00586230">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E388C" w14:textId="00807A4A" w:rsidR="00524F45" w:rsidRDefault="00524F45" w:rsidP="00586230">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18AE" w14:textId="58D165A9" w:rsidR="00524F45" w:rsidRDefault="00524F45" w:rsidP="00586230">
            <w:pPr>
              <w:spacing w:after="0"/>
              <w:rPr>
                <w:snapToGrid w:val="0"/>
              </w:rPr>
            </w:pPr>
            <w:r>
              <w:rPr>
                <w:snapToGrid w:val="0"/>
              </w:rPr>
              <w:t>0201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BA4C0" w14:textId="2ADA4720" w:rsidR="00524F45" w:rsidRDefault="00524F4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35E9" w14:textId="5913B597" w:rsidR="00524F45" w:rsidRDefault="00524F4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D1585" w14:textId="6E081BAF" w:rsidR="00524F45" w:rsidRDefault="00B43B15" w:rsidP="00586230">
            <w:pPr>
              <w:spacing w:after="0"/>
              <w:rPr>
                <w:noProof/>
              </w:rPr>
            </w:pPr>
            <w:r>
              <w:fldChar w:fldCharType="begin"/>
            </w:r>
            <w:r>
              <w:instrText xml:space="preserve"> DOCPROPERTY  CrTitle  \* MERGEFORMAT </w:instrText>
            </w:r>
            <w:r>
              <w:fldChar w:fldCharType="separate"/>
            </w:r>
            <w:r w:rsidR="00524F45">
              <w:t xml:space="preserve">Authorization of NF service access for Indirect Communication </w:t>
            </w:r>
            <w:r>
              <w:fldChar w:fldCharType="end"/>
            </w:r>
            <w:r w:rsidR="00524F45">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F5C0B" w14:textId="56B4D960" w:rsidR="00524F45" w:rsidRDefault="00524F45" w:rsidP="00586230">
            <w:pPr>
              <w:spacing w:after="0"/>
              <w:rPr>
                <w:snapToGrid w:val="0"/>
                <w:lang w:eastAsia="zh-CN"/>
              </w:rPr>
            </w:pPr>
            <w:r>
              <w:rPr>
                <w:snapToGrid w:val="0"/>
                <w:lang w:eastAsia="zh-CN"/>
              </w:rPr>
              <w:t>16.7.0</w:t>
            </w:r>
          </w:p>
        </w:tc>
      </w:tr>
      <w:tr w:rsidR="00524F45" w:rsidRPr="000B63FD" w14:paraId="1178B4A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0289BA" w14:textId="1A5C171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A6BAE" w14:textId="59EEBA13"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1B427" w14:textId="611B7F91"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8E9A6" w14:textId="3EAA2318" w:rsidR="00524F45" w:rsidRDefault="006A2FDB" w:rsidP="00524F45">
            <w:pPr>
              <w:spacing w:after="0"/>
              <w:rPr>
                <w:snapToGrid w:val="0"/>
              </w:rPr>
            </w:pPr>
            <w:r>
              <w:rPr>
                <w:snapToGrid w:val="0"/>
              </w:rPr>
              <w:t>0203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868F6" w14:textId="60456FEE" w:rsidR="00524F45" w:rsidRDefault="006A2FD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F6F52" w14:textId="68A1C0C9" w:rsidR="00524F45" w:rsidRDefault="006A2FD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E8158" w14:textId="4FD3A048" w:rsidR="00524F45" w:rsidRDefault="00B43B15" w:rsidP="00524F45">
            <w:pPr>
              <w:spacing w:after="0"/>
              <w:rPr>
                <w:noProof/>
              </w:rPr>
            </w:pPr>
            <w:r>
              <w:fldChar w:fldCharType="begin"/>
            </w:r>
            <w:r>
              <w:instrText xml:space="preserve"> DOCPROPERTY  CrTitle  \* MERGEFORMAT </w:instrText>
            </w:r>
            <w:r>
              <w:fldChar w:fldCharType="separate"/>
            </w:r>
            <w:r w:rsidR="006A2FDB">
              <w:t xml:space="preserve">Authorization of NF service access for Indirect Communication </w:t>
            </w:r>
            <w:r>
              <w:fldChar w:fldCharType="end"/>
            </w:r>
            <w:r w:rsidR="006A2FDB">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4DDAA" w14:textId="36655A3F" w:rsidR="00524F45" w:rsidRDefault="00524F45" w:rsidP="00524F45">
            <w:pPr>
              <w:spacing w:after="0"/>
              <w:rPr>
                <w:snapToGrid w:val="0"/>
                <w:lang w:eastAsia="zh-CN"/>
              </w:rPr>
            </w:pPr>
            <w:r>
              <w:rPr>
                <w:snapToGrid w:val="0"/>
                <w:lang w:eastAsia="zh-CN"/>
              </w:rPr>
              <w:t>16.7.0</w:t>
            </w:r>
          </w:p>
        </w:tc>
      </w:tr>
      <w:tr w:rsidR="00524F45" w:rsidRPr="000B63FD" w14:paraId="49ED63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526426A" w14:textId="5754985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EB5E6" w14:textId="636584F1"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506C7" w14:textId="48B2237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1F268" w14:textId="09DDEDDA" w:rsidR="00524F45" w:rsidRDefault="006D64CD" w:rsidP="00524F45">
            <w:pPr>
              <w:spacing w:after="0"/>
              <w:rPr>
                <w:snapToGrid w:val="0"/>
              </w:rPr>
            </w:pPr>
            <w:r>
              <w:rPr>
                <w:snapToGrid w:val="0"/>
              </w:rPr>
              <w:t>0205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3D7233" w14:textId="5607758C" w:rsidR="00524F45" w:rsidRDefault="006D64CD"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2D003" w14:textId="21678DE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2F9D9" w14:textId="3C3D9DF9" w:rsidR="00524F45" w:rsidRDefault="006D64CD" w:rsidP="00524F45">
            <w:pPr>
              <w:spacing w:after="0"/>
              <w:rPr>
                <w:noProof/>
              </w:rPr>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7F637" w14:textId="48A9FFFF" w:rsidR="00524F45" w:rsidRDefault="00524F45" w:rsidP="00524F45">
            <w:pPr>
              <w:spacing w:after="0"/>
              <w:rPr>
                <w:snapToGrid w:val="0"/>
                <w:lang w:eastAsia="zh-CN"/>
              </w:rPr>
            </w:pPr>
            <w:r>
              <w:rPr>
                <w:snapToGrid w:val="0"/>
                <w:lang w:eastAsia="zh-CN"/>
              </w:rPr>
              <w:t>16.7.0</w:t>
            </w:r>
          </w:p>
        </w:tc>
      </w:tr>
      <w:tr w:rsidR="00524F45" w:rsidRPr="000B63FD" w14:paraId="470CA83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106A84" w14:textId="3671D65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B70" w14:textId="4837A1C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273B" w14:textId="12FBCF76"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B71D" w14:textId="5141B23D" w:rsidR="00524F45" w:rsidRDefault="006D64CD" w:rsidP="00524F45">
            <w:pPr>
              <w:spacing w:after="0"/>
              <w:rPr>
                <w:snapToGrid w:val="0"/>
              </w:rPr>
            </w:pPr>
            <w:r>
              <w:rPr>
                <w:snapToGrid w:val="0"/>
              </w:rPr>
              <w:t>0207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FC7B40" w14:textId="03A1E5C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412" w14:textId="4023958C"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D5D465" w14:textId="7CB1B182" w:rsidR="00524F45" w:rsidRDefault="006D64CD" w:rsidP="00524F45">
            <w:pPr>
              <w:spacing w:after="0"/>
              <w:rPr>
                <w:noProof/>
              </w:rPr>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206D2" w14:textId="19469D59" w:rsidR="00524F45" w:rsidRDefault="00524F45" w:rsidP="00524F45">
            <w:pPr>
              <w:spacing w:after="0"/>
              <w:rPr>
                <w:snapToGrid w:val="0"/>
                <w:lang w:eastAsia="zh-CN"/>
              </w:rPr>
            </w:pPr>
            <w:r>
              <w:rPr>
                <w:snapToGrid w:val="0"/>
                <w:lang w:eastAsia="zh-CN"/>
              </w:rPr>
              <w:t>16.7.0</w:t>
            </w:r>
          </w:p>
        </w:tc>
      </w:tr>
      <w:tr w:rsidR="00524F45" w:rsidRPr="000B63FD" w14:paraId="5F899AB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B9E1E9F" w14:textId="782C96B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98F09" w14:textId="619F208E"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0F481" w14:textId="206495F4"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0E775" w14:textId="0B0420D6" w:rsidR="00524F45" w:rsidRDefault="006D64CD" w:rsidP="00524F45">
            <w:pPr>
              <w:spacing w:after="0"/>
              <w:rPr>
                <w:snapToGrid w:val="0"/>
              </w:rPr>
            </w:pPr>
            <w:r>
              <w:rPr>
                <w:snapToGrid w:val="0"/>
              </w:rPr>
              <w:t>0209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C513E" w14:textId="4B6AA62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573EA" w14:textId="6B85C07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CC148" w14:textId="32467851" w:rsidR="00524F45" w:rsidRDefault="006D64CD" w:rsidP="00524F45">
            <w:pPr>
              <w:spacing w:after="0"/>
              <w:rPr>
                <w:noProof/>
              </w:rPr>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FC8DD" w14:textId="30B0D069" w:rsidR="00524F45" w:rsidRDefault="00524F45" w:rsidP="00524F45">
            <w:pPr>
              <w:spacing w:after="0"/>
              <w:rPr>
                <w:snapToGrid w:val="0"/>
                <w:lang w:eastAsia="zh-CN"/>
              </w:rPr>
            </w:pPr>
            <w:r>
              <w:rPr>
                <w:snapToGrid w:val="0"/>
                <w:lang w:eastAsia="zh-CN"/>
              </w:rPr>
              <w:t>16.7.0</w:t>
            </w:r>
          </w:p>
        </w:tc>
      </w:tr>
      <w:tr w:rsidR="00524F45" w:rsidRPr="000B63FD" w14:paraId="6A8191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3D72B99" w14:textId="3002479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BA1" w14:textId="628158CD"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38A75" w14:textId="074ECB6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8279" w14:textId="789C5A5E" w:rsidR="00524F45" w:rsidRDefault="00F126C9" w:rsidP="00524F45">
            <w:pPr>
              <w:spacing w:after="0"/>
              <w:rPr>
                <w:snapToGrid w:val="0"/>
              </w:rPr>
            </w:pPr>
            <w:r>
              <w:rPr>
                <w:snapToGrid w:val="0"/>
              </w:rPr>
              <w:t>0211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9118E0" w14:textId="26709DBB"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416B3" w14:textId="63D7F3A3" w:rsidR="00524F45" w:rsidRDefault="00F126C9"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7BC40" w14:textId="430EC9DD" w:rsidR="00524F45" w:rsidRDefault="00F126C9" w:rsidP="00524F45">
            <w:pPr>
              <w:spacing w:after="0"/>
              <w:rPr>
                <w:noProof/>
              </w:rPr>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DBA52" w14:textId="17388E5C" w:rsidR="00524F45" w:rsidRDefault="00524F45" w:rsidP="00524F45">
            <w:pPr>
              <w:spacing w:after="0"/>
              <w:rPr>
                <w:snapToGrid w:val="0"/>
                <w:lang w:eastAsia="zh-CN"/>
              </w:rPr>
            </w:pPr>
            <w:r>
              <w:rPr>
                <w:snapToGrid w:val="0"/>
                <w:lang w:eastAsia="zh-CN"/>
              </w:rPr>
              <w:t>16.7.0</w:t>
            </w:r>
          </w:p>
        </w:tc>
      </w:tr>
      <w:tr w:rsidR="00524F45" w:rsidRPr="000B63FD" w14:paraId="1770A0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C3B0FB" w14:textId="679A30F2"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94D8B" w14:textId="21549626"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0CED2" w14:textId="57AF3E8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B3BEA" w14:textId="7FF4A9F1" w:rsidR="00524F45" w:rsidRDefault="00F126C9" w:rsidP="00524F45">
            <w:pPr>
              <w:spacing w:after="0"/>
              <w:rPr>
                <w:snapToGrid w:val="0"/>
              </w:rPr>
            </w:pPr>
            <w:r>
              <w:rPr>
                <w:snapToGrid w:val="0"/>
              </w:rPr>
              <w:t>0213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562984" w14:textId="1815ADDA"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9EEC" w14:textId="38E8C09A"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748D3E" w14:textId="2803E6B7" w:rsidR="00524F45" w:rsidRDefault="00F126C9" w:rsidP="00524F45">
            <w:pPr>
              <w:spacing w:after="0"/>
              <w:rPr>
                <w:noProof/>
              </w:rPr>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3E45" w14:textId="4510E84D" w:rsidR="00524F45" w:rsidRDefault="00524F45" w:rsidP="00524F45">
            <w:pPr>
              <w:spacing w:after="0"/>
              <w:rPr>
                <w:snapToGrid w:val="0"/>
                <w:lang w:eastAsia="zh-CN"/>
              </w:rPr>
            </w:pPr>
            <w:r>
              <w:rPr>
                <w:snapToGrid w:val="0"/>
                <w:lang w:eastAsia="zh-CN"/>
              </w:rPr>
              <w:t>16.7.0</w:t>
            </w:r>
          </w:p>
        </w:tc>
      </w:tr>
      <w:tr w:rsidR="00524F45" w:rsidRPr="000B63FD" w14:paraId="29B693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BBDB44" w14:textId="35AB0BC0"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7B244" w14:textId="7DEE924C"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D07E" w14:textId="7132663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139EE" w14:textId="5552C718" w:rsidR="00524F45" w:rsidRDefault="00837427" w:rsidP="00524F45">
            <w:pPr>
              <w:spacing w:after="0"/>
              <w:rPr>
                <w:snapToGrid w:val="0"/>
              </w:rPr>
            </w:pPr>
            <w:r>
              <w:rPr>
                <w:snapToGrid w:val="0"/>
              </w:rPr>
              <w:t>0217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48363B" w14:textId="309D0739" w:rsidR="00524F45" w:rsidRDefault="00837427"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35F2" w14:textId="46ADBD23"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36DD1" w14:textId="2338D7CF" w:rsidR="00524F45" w:rsidRDefault="00837427" w:rsidP="00524F45">
            <w:pPr>
              <w:spacing w:after="0"/>
              <w:rPr>
                <w:noProof/>
              </w:rPr>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98A9CB" w14:textId="446F6DBD" w:rsidR="00524F45" w:rsidRDefault="00524F45" w:rsidP="00524F45">
            <w:pPr>
              <w:spacing w:after="0"/>
              <w:rPr>
                <w:snapToGrid w:val="0"/>
                <w:lang w:eastAsia="zh-CN"/>
              </w:rPr>
            </w:pPr>
            <w:r>
              <w:rPr>
                <w:snapToGrid w:val="0"/>
                <w:lang w:eastAsia="zh-CN"/>
              </w:rPr>
              <w:t>16.7.0</w:t>
            </w:r>
          </w:p>
        </w:tc>
      </w:tr>
      <w:tr w:rsidR="00524F45" w:rsidRPr="000B63FD" w14:paraId="58C10F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C42D620" w14:textId="29798A6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D6A70" w14:textId="36BE739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8F1E1" w14:textId="5F67942A"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F823" w14:textId="3B01B1CB" w:rsidR="00524F45" w:rsidRDefault="00416F32" w:rsidP="00524F45">
            <w:pPr>
              <w:spacing w:after="0"/>
              <w:rPr>
                <w:snapToGrid w:val="0"/>
              </w:rPr>
            </w:pPr>
            <w:r>
              <w:rPr>
                <w:snapToGrid w:val="0"/>
              </w:rPr>
              <w:t>0227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347C9" w14:textId="1FB1419C" w:rsidR="00524F45" w:rsidRDefault="00416F32"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B82C" w14:textId="234B664B" w:rsidR="00524F45" w:rsidRDefault="00416F32"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734C4" w14:textId="4A204F31" w:rsidR="00524F45" w:rsidRDefault="00416F32" w:rsidP="00524F45">
            <w:pPr>
              <w:spacing w:after="0"/>
              <w:rPr>
                <w:noProof/>
              </w:rPr>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039AB" w14:textId="43666B92" w:rsidR="00524F45" w:rsidRDefault="00524F45" w:rsidP="00524F45">
            <w:pPr>
              <w:spacing w:after="0"/>
              <w:rPr>
                <w:snapToGrid w:val="0"/>
                <w:lang w:eastAsia="zh-CN"/>
              </w:rPr>
            </w:pPr>
            <w:r>
              <w:rPr>
                <w:snapToGrid w:val="0"/>
                <w:lang w:eastAsia="zh-CN"/>
              </w:rPr>
              <w:t>16.7.0</w:t>
            </w:r>
          </w:p>
        </w:tc>
      </w:tr>
      <w:tr w:rsidR="00524F45" w:rsidRPr="000B63FD" w14:paraId="7F2B464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DB13F9" w14:textId="2BAAE7A3"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9FFFC" w14:textId="56852BD5"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E6029" w14:textId="697435C0"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B0E1" w14:textId="1CA1717D" w:rsidR="00524F45" w:rsidRDefault="00471EB1" w:rsidP="00524F45">
            <w:pPr>
              <w:spacing w:after="0"/>
              <w:rPr>
                <w:snapToGrid w:val="0"/>
              </w:rPr>
            </w:pPr>
            <w:r>
              <w:rPr>
                <w:snapToGrid w:val="0"/>
              </w:rPr>
              <w:t>0232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7D731D" w14:textId="533FC602" w:rsidR="00524F45" w:rsidRDefault="00471EB1"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1565" w14:textId="709112FC" w:rsidR="00524F45" w:rsidRDefault="00471EB1"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5FB92F" w14:textId="0B578B1B" w:rsidR="00524F45" w:rsidRDefault="00B43B15" w:rsidP="00524F45">
            <w:pPr>
              <w:spacing w:after="0"/>
              <w:rPr>
                <w:noProof/>
              </w:rPr>
            </w:pPr>
            <w:r>
              <w:fldChar w:fldCharType="begin"/>
            </w:r>
            <w:r>
              <w:instrText xml:space="preserve"> DOCPROPERTY  CrTitle  \* MERGEFORMAT </w:instrText>
            </w:r>
            <w:r>
              <w:fldChar w:fldCharType="separate"/>
            </w:r>
            <w:r w:rsidR="00471EB1">
              <w:t xml:space="preserve">HTTP status code </w:t>
            </w:r>
            <w:r>
              <w:fldChar w:fldCharType="end"/>
            </w:r>
            <w:r w:rsidR="00471EB1">
              <w:t>used by SCP</w:t>
            </w:r>
            <w:r w:rsidR="00471EB1">
              <w:rPr>
                <w:rFonts w:hint="eastAsia"/>
                <w:lang w:eastAsia="zh-CN"/>
              </w:rPr>
              <w:t>/</w:t>
            </w:r>
            <w:r w:rsidR="00471EB1">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EC5B" w14:textId="4DEF7F7E" w:rsidR="00524F45" w:rsidRDefault="00524F45" w:rsidP="00524F45">
            <w:pPr>
              <w:spacing w:after="0"/>
              <w:rPr>
                <w:snapToGrid w:val="0"/>
                <w:lang w:eastAsia="zh-CN"/>
              </w:rPr>
            </w:pPr>
            <w:r>
              <w:rPr>
                <w:snapToGrid w:val="0"/>
                <w:lang w:eastAsia="zh-CN"/>
              </w:rPr>
              <w:t>16.7.0</w:t>
            </w:r>
          </w:p>
        </w:tc>
      </w:tr>
      <w:tr w:rsidR="00524F45" w:rsidRPr="000B63FD" w14:paraId="597DF5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A3A" w14:textId="449D11E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1D1B5" w14:textId="58C5208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6D009" w14:textId="3F9DAD53"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7EDD2" w14:textId="17606C4B" w:rsidR="00524F45" w:rsidRDefault="001A55C3" w:rsidP="00524F45">
            <w:pPr>
              <w:spacing w:after="0"/>
              <w:rPr>
                <w:snapToGrid w:val="0"/>
              </w:rPr>
            </w:pPr>
            <w:r>
              <w:rPr>
                <w:snapToGrid w:val="0"/>
              </w:rPr>
              <w:t>0216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8B5135" w14:textId="53DCE9FB" w:rsidR="00524F45" w:rsidRDefault="001A55C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70F68" w14:textId="61A4BB78" w:rsidR="00524F45" w:rsidRDefault="001A55C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6E89E" w14:textId="2A60C806" w:rsidR="00524F45" w:rsidRDefault="001A55C3" w:rsidP="00524F45">
            <w:pPr>
              <w:spacing w:after="0"/>
              <w:rPr>
                <w:noProof/>
              </w:rPr>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B517" w14:textId="1D7E2281" w:rsidR="00524F45" w:rsidRDefault="00524F45" w:rsidP="00524F45">
            <w:pPr>
              <w:spacing w:after="0"/>
              <w:rPr>
                <w:snapToGrid w:val="0"/>
                <w:lang w:eastAsia="zh-CN"/>
              </w:rPr>
            </w:pPr>
            <w:r>
              <w:rPr>
                <w:snapToGrid w:val="0"/>
                <w:lang w:eastAsia="zh-CN"/>
              </w:rPr>
              <w:t>16.7.0</w:t>
            </w:r>
          </w:p>
        </w:tc>
      </w:tr>
      <w:tr w:rsidR="00524F45" w:rsidRPr="000B63FD" w14:paraId="75C960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51F0ED" w14:textId="65D0257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49906" w14:textId="7D3A9E78"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F6EB8" w14:textId="2B4C01B2"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76647" w14:textId="17EA0D5A" w:rsidR="00524F45" w:rsidRDefault="00DB0063" w:rsidP="00524F45">
            <w:pPr>
              <w:spacing w:after="0"/>
              <w:rPr>
                <w:snapToGrid w:val="0"/>
              </w:rPr>
            </w:pPr>
            <w:r>
              <w:rPr>
                <w:snapToGrid w:val="0"/>
              </w:rPr>
              <w:t>0221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EB9F0A" w14:textId="5F3FE7C1" w:rsidR="00524F45" w:rsidRDefault="00DB006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11607" w14:textId="52B87B6A" w:rsidR="00524F45" w:rsidRDefault="00DB006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6EAC0" w14:textId="26E5DFD1" w:rsidR="00524F45" w:rsidRDefault="00DB0063" w:rsidP="00524F45">
            <w:pPr>
              <w:spacing w:after="0"/>
              <w:rPr>
                <w:noProof/>
              </w:rPr>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AA48" w14:textId="4CDE6A0A" w:rsidR="00524F45" w:rsidRDefault="00524F45" w:rsidP="00524F45">
            <w:pPr>
              <w:spacing w:after="0"/>
              <w:rPr>
                <w:snapToGrid w:val="0"/>
                <w:lang w:eastAsia="zh-CN"/>
              </w:rPr>
            </w:pPr>
            <w:r>
              <w:rPr>
                <w:snapToGrid w:val="0"/>
                <w:lang w:eastAsia="zh-CN"/>
              </w:rPr>
              <w:t>16.7.0</w:t>
            </w:r>
          </w:p>
        </w:tc>
      </w:tr>
      <w:tr w:rsidR="00524F45" w:rsidRPr="000B63FD" w14:paraId="7F9BE8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88E2C0" w14:textId="54BFED0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B326" w14:textId="61F58B7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872A7" w14:textId="241F0987" w:rsidR="00524F45" w:rsidRDefault="008D396B" w:rsidP="00524F45">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2CD7" w14:textId="5A645F96" w:rsidR="00524F45" w:rsidRDefault="008D396B" w:rsidP="00524F45">
            <w:pPr>
              <w:spacing w:after="0"/>
              <w:rPr>
                <w:snapToGrid w:val="0"/>
              </w:rPr>
            </w:pPr>
            <w:r>
              <w:rPr>
                <w:snapToGrid w:val="0"/>
              </w:rPr>
              <w:t>0224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BE21D" w14:textId="241D1706" w:rsidR="00524F45" w:rsidRDefault="008D396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E3A3D" w14:textId="4D74E11B" w:rsidR="00524F45" w:rsidRDefault="008D396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D2FD8" w14:textId="71ABA6DE" w:rsidR="00524F45" w:rsidRDefault="008D396B" w:rsidP="00524F45">
            <w:pPr>
              <w:spacing w:after="0"/>
              <w:rPr>
                <w:noProof/>
              </w:rPr>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14AB5" w14:textId="23F57270" w:rsidR="00524F45" w:rsidRDefault="00524F45" w:rsidP="00524F45">
            <w:pPr>
              <w:spacing w:after="0"/>
              <w:rPr>
                <w:snapToGrid w:val="0"/>
                <w:lang w:eastAsia="zh-CN"/>
              </w:rPr>
            </w:pPr>
            <w:r>
              <w:rPr>
                <w:snapToGrid w:val="0"/>
                <w:lang w:eastAsia="zh-CN"/>
              </w:rPr>
              <w:t>16.7.0</w:t>
            </w:r>
          </w:p>
        </w:tc>
      </w:tr>
      <w:tr w:rsidR="002A2895" w:rsidRPr="000B63FD" w14:paraId="1A0EEE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9EA2AE" w14:textId="503AB44E" w:rsidR="002A2895" w:rsidRDefault="002A2895" w:rsidP="00524F4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38CD4" w14:textId="2190425F" w:rsidR="002A2895" w:rsidRDefault="002A2895" w:rsidP="00524F4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E93E2" w14:textId="138D765E" w:rsidR="002A2895" w:rsidRDefault="002A2895" w:rsidP="00524F4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C0A1C" w14:textId="3D42BB55" w:rsidR="002A2895" w:rsidRDefault="002A2895" w:rsidP="00524F45">
            <w:pPr>
              <w:spacing w:after="0"/>
              <w:rPr>
                <w:snapToGrid w:val="0"/>
              </w:rPr>
            </w:pPr>
            <w:r>
              <w:rPr>
                <w:snapToGrid w:val="0"/>
              </w:rPr>
              <w:t>0241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CB92D" w14:textId="45C8C336" w:rsidR="002A2895" w:rsidRDefault="002A2895"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8C77F" w14:textId="350466AC" w:rsidR="002A2895" w:rsidRDefault="002A2895"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5A05F0" w14:textId="451C7F1F" w:rsidR="002A2895" w:rsidRDefault="002A2895" w:rsidP="00524F45">
            <w:pPr>
              <w:spacing w:after="0"/>
              <w:rPr>
                <w:noProof/>
              </w:rPr>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2A7DF" w14:textId="78D3D215" w:rsidR="002A2895" w:rsidRDefault="002A2895" w:rsidP="00524F45">
            <w:pPr>
              <w:spacing w:after="0"/>
              <w:rPr>
                <w:snapToGrid w:val="0"/>
                <w:lang w:eastAsia="zh-CN"/>
              </w:rPr>
            </w:pPr>
            <w:r>
              <w:rPr>
                <w:snapToGrid w:val="0"/>
                <w:lang w:eastAsia="zh-CN"/>
              </w:rPr>
              <w:t>16.8.0</w:t>
            </w:r>
          </w:p>
        </w:tc>
      </w:tr>
      <w:tr w:rsidR="002A2895" w:rsidRPr="000B63FD" w14:paraId="48F1833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D232D7" w14:textId="0F0C045B"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54D8E" w14:textId="5B0FE129"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D0632" w14:textId="0B3DD463"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37C30" w14:textId="64AC4DB6" w:rsidR="002A2895" w:rsidRDefault="009B24EA" w:rsidP="002A2895">
            <w:pPr>
              <w:spacing w:after="0"/>
              <w:rPr>
                <w:snapToGrid w:val="0"/>
              </w:rPr>
            </w:pPr>
            <w:r>
              <w:rPr>
                <w:snapToGrid w:val="0"/>
              </w:rPr>
              <w:t>0256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016FA" w14:textId="76D7ABD2"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50FC" w14:textId="256BAC0C"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C5970F" w14:textId="4B5D43C4" w:rsidR="002A2895" w:rsidRDefault="009B24EA" w:rsidP="002A2895">
            <w:pPr>
              <w:spacing w:after="0"/>
              <w:rPr>
                <w:noProof/>
              </w:rPr>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40E72E" w14:textId="5E09A26B" w:rsidR="002A2895" w:rsidRDefault="002A2895" w:rsidP="002A2895">
            <w:pPr>
              <w:spacing w:after="0"/>
              <w:rPr>
                <w:snapToGrid w:val="0"/>
                <w:lang w:eastAsia="zh-CN"/>
              </w:rPr>
            </w:pPr>
            <w:r>
              <w:rPr>
                <w:snapToGrid w:val="0"/>
                <w:lang w:eastAsia="zh-CN"/>
              </w:rPr>
              <w:t>16.8.0</w:t>
            </w:r>
          </w:p>
        </w:tc>
      </w:tr>
      <w:tr w:rsidR="002A2895" w:rsidRPr="000B63FD" w14:paraId="6417832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4429A1B" w14:textId="53771866"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EFD90" w14:textId="1AEFDA12"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24B9D" w14:textId="7E8DB648"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B98C1" w14:textId="1E048871" w:rsidR="002A2895" w:rsidRDefault="009B24EA" w:rsidP="002A2895">
            <w:pPr>
              <w:spacing w:after="0"/>
              <w:rPr>
                <w:snapToGrid w:val="0"/>
              </w:rPr>
            </w:pPr>
            <w:r>
              <w:rPr>
                <w:snapToGrid w:val="0"/>
              </w:rPr>
              <w:t>0262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01256" w14:textId="15288DFA"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C2822" w14:textId="6DC0893E"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DC97B7" w14:textId="60B58F1B" w:rsidR="002A2895" w:rsidRDefault="009B24EA" w:rsidP="002A2895">
            <w:pPr>
              <w:spacing w:after="0"/>
              <w:rPr>
                <w:noProof/>
              </w:rPr>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50898" w14:textId="1D96EEE1" w:rsidR="002A2895" w:rsidRDefault="002A2895" w:rsidP="002A2895">
            <w:pPr>
              <w:spacing w:after="0"/>
              <w:rPr>
                <w:snapToGrid w:val="0"/>
                <w:lang w:eastAsia="zh-CN"/>
              </w:rPr>
            </w:pPr>
            <w:r>
              <w:rPr>
                <w:snapToGrid w:val="0"/>
                <w:lang w:eastAsia="zh-CN"/>
              </w:rPr>
              <w:t>16.8.0</w:t>
            </w:r>
          </w:p>
        </w:tc>
      </w:tr>
      <w:tr w:rsidR="002A2895" w:rsidRPr="000B63FD" w14:paraId="72378FC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0EC056" w14:textId="354943C9" w:rsidR="002A2895" w:rsidRDefault="002A2895" w:rsidP="002A2895">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F4A" w14:textId="56BA4A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6E106" w14:textId="43B646AE"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38689" w14:textId="528B948F" w:rsidR="002A2895" w:rsidRDefault="00D21137" w:rsidP="002A2895">
            <w:pPr>
              <w:spacing w:after="0"/>
              <w:rPr>
                <w:snapToGrid w:val="0"/>
              </w:rPr>
            </w:pPr>
            <w:r>
              <w:rPr>
                <w:snapToGrid w:val="0"/>
              </w:rPr>
              <w:t>0265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FD0A10" w14:textId="6EBAE782" w:rsidR="002A2895" w:rsidRDefault="00D21137"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EEA" w14:textId="44B49A12" w:rsidR="002A2895" w:rsidRDefault="00D21137"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155E73" w14:textId="6F9B0BEC" w:rsidR="002A2895" w:rsidRDefault="00D21137" w:rsidP="002A2895">
            <w:pPr>
              <w:spacing w:after="0"/>
              <w:rPr>
                <w:noProof/>
              </w:rPr>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53AA5" w14:textId="42C26923" w:rsidR="002A2895" w:rsidRDefault="002A2895" w:rsidP="002A2895">
            <w:pPr>
              <w:spacing w:after="0"/>
              <w:rPr>
                <w:snapToGrid w:val="0"/>
                <w:lang w:eastAsia="zh-CN"/>
              </w:rPr>
            </w:pPr>
            <w:r>
              <w:rPr>
                <w:snapToGrid w:val="0"/>
                <w:lang w:eastAsia="zh-CN"/>
              </w:rPr>
              <w:t>16.8.0</w:t>
            </w:r>
          </w:p>
        </w:tc>
      </w:tr>
      <w:tr w:rsidR="002A2895" w:rsidRPr="000B63FD" w14:paraId="4CE4339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92A159" w14:textId="3554C4C2"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C30E" w14:textId="100D26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B9CE5" w14:textId="6F7C1888" w:rsidR="002A2895" w:rsidRDefault="002A2895" w:rsidP="002A2895">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EC880" w14:textId="2FD4AD86" w:rsidR="002A2895" w:rsidRDefault="003F777E" w:rsidP="002A2895">
            <w:pPr>
              <w:spacing w:after="0"/>
              <w:rPr>
                <w:snapToGrid w:val="0"/>
              </w:rPr>
            </w:pPr>
            <w:r>
              <w:rPr>
                <w:snapToGrid w:val="0"/>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E78AB" w14:textId="202244A7" w:rsidR="002A2895" w:rsidRDefault="003F777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B5E" w14:textId="039559BD" w:rsidR="002A2895" w:rsidRDefault="003F777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A8E76C" w14:textId="3222E42C" w:rsidR="002A2895" w:rsidRDefault="003F777E" w:rsidP="002A2895">
            <w:pPr>
              <w:spacing w:after="0"/>
              <w:rPr>
                <w:noProof/>
              </w:rPr>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2DEA6" w14:textId="0F55292A" w:rsidR="002A2895" w:rsidRDefault="002A2895" w:rsidP="002A2895">
            <w:pPr>
              <w:spacing w:after="0"/>
              <w:rPr>
                <w:snapToGrid w:val="0"/>
                <w:lang w:eastAsia="zh-CN"/>
              </w:rPr>
            </w:pPr>
            <w:r>
              <w:rPr>
                <w:snapToGrid w:val="0"/>
                <w:lang w:eastAsia="zh-CN"/>
              </w:rPr>
              <w:t>16.8.0</w:t>
            </w:r>
          </w:p>
        </w:tc>
      </w:tr>
      <w:tr w:rsidR="00F2566D" w:rsidRPr="000B63FD" w14:paraId="0E9A537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904FB9" w14:textId="7B669FAD" w:rsidR="00F2566D" w:rsidRDefault="00F2566D" w:rsidP="002A2895">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F1352" w14:textId="017C7F0C" w:rsidR="00F2566D" w:rsidRDefault="00F2566D" w:rsidP="002A2895">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50396" w14:textId="6C4257F7" w:rsidR="00F2566D" w:rsidRDefault="00F2566D" w:rsidP="002A2895">
            <w:pPr>
              <w:spacing w:after="0"/>
              <w:rPr>
                <w:snapToGrid w:val="0"/>
                <w:lang w:eastAsia="zh-CN"/>
              </w:rPr>
            </w:pPr>
            <w:r>
              <w:rPr>
                <w:snapToGrid w:val="0"/>
                <w:lang w:eastAsia="zh-CN"/>
              </w:rPr>
              <w:t>CP</w:t>
            </w:r>
            <w:r w:rsidR="009E1A9E">
              <w:rPr>
                <w:snapToGrid w:val="0"/>
                <w:lang w:eastAsia="zh-CN"/>
              </w:rPr>
              <w:t>-</w:t>
            </w:r>
            <w:r>
              <w:rPr>
                <w:snapToGrid w:val="0"/>
                <w:lang w:eastAsia="zh-CN"/>
              </w:rPr>
              <w:t>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76052" w14:textId="60DAE52F" w:rsidR="00F2566D" w:rsidRDefault="00F2566D" w:rsidP="002A2895">
            <w:pPr>
              <w:spacing w:after="0"/>
              <w:rPr>
                <w:snapToGrid w:val="0"/>
              </w:rPr>
            </w:pPr>
            <w:r>
              <w:rPr>
                <w:snapToGrid w:val="0"/>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6E090" w14:textId="69302CA8" w:rsidR="00F2566D" w:rsidRDefault="00F2566D"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C5B0" w14:textId="1D2D3D44" w:rsidR="00F2566D" w:rsidRDefault="00F2566D"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9AE75" w14:textId="2B7F5BBA" w:rsidR="00F2566D" w:rsidRDefault="00F2566D" w:rsidP="002A2895">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D676DA" w14:textId="53F316F7" w:rsidR="00F2566D" w:rsidRDefault="00F2566D" w:rsidP="002A2895">
            <w:pPr>
              <w:spacing w:after="0"/>
              <w:rPr>
                <w:snapToGrid w:val="0"/>
                <w:lang w:eastAsia="zh-CN"/>
              </w:rPr>
            </w:pPr>
            <w:r>
              <w:rPr>
                <w:snapToGrid w:val="0"/>
                <w:lang w:eastAsia="zh-CN"/>
              </w:rPr>
              <w:t>16.9.0</w:t>
            </w:r>
          </w:p>
        </w:tc>
      </w:tr>
      <w:tr w:rsidR="009E1A9E" w:rsidRPr="000B63FD" w14:paraId="4A1E33F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F018CD9" w14:textId="3EDBBF54" w:rsidR="009E1A9E" w:rsidRDefault="009E1A9E"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54FA6" w14:textId="7A079980" w:rsidR="009E1A9E" w:rsidRDefault="009E1A9E" w:rsidP="002A2895">
            <w:pPr>
              <w:spacing w:after="0"/>
              <w:rPr>
                <w:snapToGrid w:val="0"/>
              </w:rPr>
            </w:pPr>
            <w:r>
              <w:rPr>
                <w:snapToGrid w:val="0"/>
              </w:rPr>
              <w:t>CT#9</w:t>
            </w:r>
            <w:r w:rsidR="009A1010">
              <w:rPr>
                <w:snapToGrid w:val="0"/>
              </w:rPr>
              <w:t>4</w:t>
            </w:r>
            <w:r>
              <w:rPr>
                <w:snapToGrid w:val="0"/>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4D85F1" w14:textId="239467FD" w:rsidR="009E1A9E" w:rsidRDefault="009E1A9E"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86B4F" w14:textId="530D48F0" w:rsidR="009E1A9E" w:rsidRDefault="009E1A9E" w:rsidP="002A2895">
            <w:pPr>
              <w:spacing w:after="0"/>
              <w:rPr>
                <w:snapToGrid w:val="0"/>
              </w:rPr>
            </w:pPr>
            <w:r>
              <w:rPr>
                <w:snapToGrid w:val="0"/>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D979BC" w14:textId="755FBEFB" w:rsidR="009E1A9E" w:rsidRDefault="009E1A9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F870" w14:textId="17E30E70" w:rsidR="009E1A9E" w:rsidRDefault="009E1A9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8AC40B" w14:textId="2BD28FA7" w:rsidR="009E1A9E" w:rsidRDefault="009E1A9E" w:rsidP="002A2895">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FAE4A" w14:textId="68968B3B" w:rsidR="009E1A9E" w:rsidRDefault="009E1A9E" w:rsidP="002A2895">
            <w:pPr>
              <w:spacing w:after="0"/>
              <w:rPr>
                <w:snapToGrid w:val="0"/>
                <w:lang w:eastAsia="zh-CN"/>
              </w:rPr>
            </w:pPr>
            <w:r>
              <w:rPr>
                <w:snapToGrid w:val="0"/>
                <w:lang w:eastAsia="zh-CN"/>
              </w:rPr>
              <w:t>16.10.0</w:t>
            </w:r>
          </w:p>
        </w:tc>
      </w:tr>
      <w:tr w:rsidR="009A1010" w:rsidRPr="000B63FD" w14:paraId="7DB0ADD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66A79B" w14:textId="7E0AFD07" w:rsidR="009A1010" w:rsidRDefault="009A1010"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8939C" w14:textId="0F1E4789" w:rsidR="009A1010" w:rsidRDefault="009A1010" w:rsidP="002A2895">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83D19D" w14:textId="05DC73C2" w:rsidR="009A1010" w:rsidRDefault="009A1010"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D5D50" w14:textId="7235BC27" w:rsidR="009A1010" w:rsidRDefault="009A1010" w:rsidP="002A2895">
            <w:pPr>
              <w:spacing w:after="0"/>
              <w:rPr>
                <w:snapToGrid w:val="0"/>
              </w:rPr>
            </w:pPr>
            <w:r>
              <w:rPr>
                <w:snapToGrid w:val="0"/>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18167" w14:textId="5656E0FC" w:rsidR="009A1010" w:rsidRDefault="009A1010"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4739" w14:textId="0C4BBD2F" w:rsidR="009A1010" w:rsidRDefault="009A1010"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4F4AD1" w14:textId="76DB22DD" w:rsidR="009A1010" w:rsidRDefault="009A1010" w:rsidP="002A2895">
            <w:pPr>
              <w:spacing w:after="0"/>
            </w:pPr>
            <w:r>
              <w:t>Correction on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63089" w14:textId="76F26928" w:rsidR="009A1010" w:rsidRDefault="009A1010" w:rsidP="002A2895">
            <w:pPr>
              <w:spacing w:after="0"/>
              <w:rPr>
                <w:snapToGrid w:val="0"/>
                <w:lang w:eastAsia="zh-CN"/>
              </w:rPr>
            </w:pPr>
            <w:r>
              <w:rPr>
                <w:snapToGrid w:val="0"/>
                <w:lang w:eastAsia="zh-CN"/>
              </w:rPr>
              <w:t>16.10.0</w:t>
            </w:r>
          </w:p>
        </w:tc>
      </w:tr>
      <w:tr w:rsidR="00E9303F" w:rsidRPr="000B63FD" w14:paraId="506822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DCBF9B" w14:textId="57378B26" w:rsidR="00E9303F" w:rsidRDefault="00E9303F" w:rsidP="002A2895">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7FFE" w14:textId="64BED697" w:rsidR="00E9303F" w:rsidRDefault="00E9303F" w:rsidP="002A2895">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DEF4B" w14:textId="18202A9C" w:rsidR="00E9303F" w:rsidRDefault="00E9303F" w:rsidP="002A2895">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1D6AD" w14:textId="0AF95C3E" w:rsidR="00E9303F" w:rsidRDefault="00E9303F" w:rsidP="002A2895">
            <w:pPr>
              <w:spacing w:after="0"/>
              <w:rPr>
                <w:snapToGrid w:val="0"/>
              </w:rPr>
            </w:pPr>
            <w:r>
              <w:rPr>
                <w:snapToGrid w:val="0"/>
              </w:rPr>
              <w:t>0308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5A129" w14:textId="0F0923F8" w:rsidR="00E9303F" w:rsidRDefault="00E9303F"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47477" w14:textId="1013D40E" w:rsidR="00E9303F" w:rsidRDefault="00E9303F"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E4D983" w14:textId="120AE88A" w:rsidR="00E9303F" w:rsidRDefault="00E9303F" w:rsidP="002A2895">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6017" w14:textId="587CE092" w:rsidR="00E9303F" w:rsidRDefault="00E9303F" w:rsidP="002A2895">
            <w:pPr>
              <w:spacing w:after="0"/>
              <w:rPr>
                <w:snapToGrid w:val="0"/>
                <w:lang w:eastAsia="zh-CN"/>
              </w:rPr>
            </w:pPr>
            <w:r>
              <w:rPr>
                <w:snapToGrid w:val="0"/>
                <w:lang w:eastAsia="zh-CN"/>
              </w:rPr>
              <w:t>16.11.0</w:t>
            </w:r>
          </w:p>
        </w:tc>
      </w:tr>
      <w:tr w:rsidR="00C85E69" w:rsidRPr="000B63FD" w14:paraId="375CA0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A5FAEE" w14:textId="77842BA6"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425F" w14:textId="248B7146"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6FC0C" w14:textId="0E1E0468"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216B" w14:textId="3E2D29D6" w:rsidR="00C85E69" w:rsidRDefault="00C85E69" w:rsidP="00C85E69">
            <w:pPr>
              <w:spacing w:after="0"/>
              <w:rPr>
                <w:snapToGrid w:val="0"/>
              </w:rPr>
            </w:pPr>
            <w:r>
              <w:rPr>
                <w:snapToGrid w:val="0"/>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EBD2B" w14:textId="6341EA9F"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BF669" w14:textId="194845DE"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8ECA3" w14:textId="7FA546E0" w:rsidR="00C85E69" w:rsidRDefault="00C85E69" w:rsidP="00C85E69">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FB28E4" w14:textId="1B3BA781" w:rsidR="00C85E69" w:rsidRDefault="00C85E69" w:rsidP="00C85E69">
            <w:pPr>
              <w:spacing w:after="0"/>
              <w:rPr>
                <w:snapToGrid w:val="0"/>
                <w:lang w:eastAsia="zh-CN"/>
              </w:rPr>
            </w:pPr>
            <w:r>
              <w:rPr>
                <w:snapToGrid w:val="0"/>
                <w:lang w:eastAsia="zh-CN"/>
              </w:rPr>
              <w:t>16.11.0</w:t>
            </w:r>
          </w:p>
        </w:tc>
      </w:tr>
      <w:tr w:rsidR="00C85E69" w:rsidRPr="000B63FD" w14:paraId="7E1E05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C30570" w14:textId="60C24078"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47C5E" w14:textId="173025C5"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40475" w14:textId="79022402"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BBBF9" w14:textId="015871C1" w:rsidR="00C85E69" w:rsidRDefault="00C85E69" w:rsidP="00C85E69">
            <w:pPr>
              <w:spacing w:after="0"/>
              <w:rPr>
                <w:snapToGrid w:val="0"/>
              </w:rPr>
            </w:pPr>
            <w:r>
              <w:rPr>
                <w:snapToGrid w:val="0"/>
              </w:rPr>
              <w:t>0321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6ED2A" w14:textId="4C83D384"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53675" w14:textId="2141C4C6"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6E3F2" w14:textId="2C8CB073" w:rsidR="00C85E69" w:rsidRDefault="00C85E69" w:rsidP="00C85E69">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392A8" w14:textId="0C244A60" w:rsidR="00C85E69" w:rsidRDefault="00C85E69" w:rsidP="00C85E69">
            <w:pPr>
              <w:spacing w:after="0"/>
              <w:rPr>
                <w:snapToGrid w:val="0"/>
                <w:lang w:eastAsia="zh-CN"/>
              </w:rPr>
            </w:pPr>
            <w:r>
              <w:rPr>
                <w:snapToGrid w:val="0"/>
                <w:lang w:eastAsia="zh-CN"/>
              </w:rPr>
              <w:t>16.11.0</w:t>
            </w:r>
          </w:p>
        </w:tc>
      </w:tr>
      <w:tr w:rsidR="000913B7" w:rsidRPr="000B63FD" w14:paraId="35EAFD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7DCC66" w14:textId="130164DA" w:rsidR="000913B7" w:rsidRDefault="000913B7"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172950" w14:textId="3786BD50" w:rsidR="000913B7" w:rsidRDefault="000913B7"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98CE1C" w14:textId="3AD8CA46" w:rsidR="000913B7" w:rsidRDefault="000913B7"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7DF51" w14:textId="7DD1D4AB" w:rsidR="000913B7" w:rsidRDefault="000913B7" w:rsidP="00C85E69">
            <w:pPr>
              <w:spacing w:after="0"/>
              <w:rPr>
                <w:snapToGrid w:val="0"/>
              </w:rPr>
            </w:pPr>
            <w:r>
              <w:rPr>
                <w:snapToGrid w:val="0"/>
              </w:rPr>
              <w:t>0324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AEE36C" w14:textId="118F8836" w:rsidR="000913B7" w:rsidRDefault="000913B7"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7542B" w14:textId="43B9D049" w:rsidR="000913B7" w:rsidRDefault="000913B7"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44B65B" w14:textId="033E2EFB" w:rsidR="000913B7" w:rsidRDefault="000913B7" w:rsidP="00C85E69">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4BEDE" w14:textId="75E6CAF3" w:rsidR="000913B7" w:rsidRDefault="000913B7" w:rsidP="00C85E69">
            <w:pPr>
              <w:spacing w:after="0"/>
              <w:rPr>
                <w:snapToGrid w:val="0"/>
                <w:lang w:eastAsia="zh-CN"/>
              </w:rPr>
            </w:pPr>
            <w:r>
              <w:rPr>
                <w:snapToGrid w:val="0"/>
                <w:lang w:eastAsia="zh-CN"/>
              </w:rPr>
              <w:t>16.11.0</w:t>
            </w:r>
          </w:p>
        </w:tc>
      </w:tr>
    </w:tbl>
    <w:p w14:paraId="39A2EED5" w14:textId="77777777"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02F21" w14:textId="77777777" w:rsidR="00B43B15" w:rsidRDefault="00B43B15">
      <w:r>
        <w:separator/>
      </w:r>
    </w:p>
  </w:endnote>
  <w:endnote w:type="continuationSeparator" w:id="0">
    <w:p w14:paraId="447E671B" w14:textId="77777777" w:rsidR="00B43B15" w:rsidRDefault="00B4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A55E0" w14:textId="77777777" w:rsidR="00B43B15" w:rsidRDefault="00B43B15">
      <w:r>
        <w:separator/>
      </w:r>
    </w:p>
  </w:footnote>
  <w:footnote w:type="continuationSeparator" w:id="0">
    <w:p w14:paraId="291703D2" w14:textId="77777777" w:rsidR="00B43B15" w:rsidRDefault="00B4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B4DC" w14:textId="76ABD0D3"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CEF">
      <w:rPr>
        <w:rFonts w:ascii="Arial" w:hAnsi="Arial" w:cs="Arial"/>
        <w:b/>
        <w:noProof/>
        <w:sz w:val="18"/>
        <w:szCs w:val="18"/>
      </w:rPr>
      <w:t>3GPP TS 29.500 V16.11.0 (2022-03)</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4F3C1A15"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CEF">
      <w:rPr>
        <w:rFonts w:ascii="Arial" w:hAnsi="Arial" w:cs="Arial"/>
        <w:b/>
        <w:noProof/>
        <w:sz w:val="18"/>
        <w:szCs w:val="18"/>
      </w:rPr>
      <w:t>Release 16</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5C4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D2CA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62EF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9C6AE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520C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CA1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0A6F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18A6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C635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862B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1B7650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7F0A7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DC172A"/>
    <w:multiLevelType w:val="multilevel"/>
    <w:tmpl w:val="3946B0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1"/>
  </w:num>
  <w:num w:numId="6">
    <w:abstractNumId w:val="15"/>
  </w:num>
  <w:num w:numId="7">
    <w:abstractNumId w:val="14"/>
  </w:num>
  <w:num w:numId="8">
    <w:abstractNumId w:val="1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913B7"/>
    <w:rsid w:val="000C47C3"/>
    <w:rsid w:val="000D58AB"/>
    <w:rsid w:val="000E1CC6"/>
    <w:rsid w:val="00122D3A"/>
    <w:rsid w:val="00133525"/>
    <w:rsid w:val="00150E2A"/>
    <w:rsid w:val="001977E0"/>
    <w:rsid w:val="001A4C42"/>
    <w:rsid w:val="001A55C3"/>
    <w:rsid w:val="001A7420"/>
    <w:rsid w:val="001A7F72"/>
    <w:rsid w:val="001B6637"/>
    <w:rsid w:val="001C21C3"/>
    <w:rsid w:val="001D02C2"/>
    <w:rsid w:val="001F0C1D"/>
    <w:rsid w:val="001F1132"/>
    <w:rsid w:val="001F168B"/>
    <w:rsid w:val="00215A7B"/>
    <w:rsid w:val="002347A2"/>
    <w:rsid w:val="002675F0"/>
    <w:rsid w:val="002A2895"/>
    <w:rsid w:val="002B6339"/>
    <w:rsid w:val="002E00EE"/>
    <w:rsid w:val="002F39D0"/>
    <w:rsid w:val="00307A61"/>
    <w:rsid w:val="003172DC"/>
    <w:rsid w:val="0035462D"/>
    <w:rsid w:val="003765B8"/>
    <w:rsid w:val="003B7271"/>
    <w:rsid w:val="003C3971"/>
    <w:rsid w:val="003F777E"/>
    <w:rsid w:val="00416F32"/>
    <w:rsid w:val="00423334"/>
    <w:rsid w:val="00425E7D"/>
    <w:rsid w:val="00433CEF"/>
    <w:rsid w:val="004345EC"/>
    <w:rsid w:val="00465515"/>
    <w:rsid w:val="00471D5B"/>
    <w:rsid w:val="00471EB1"/>
    <w:rsid w:val="00473AB5"/>
    <w:rsid w:val="004D3578"/>
    <w:rsid w:val="004E0381"/>
    <w:rsid w:val="004E213A"/>
    <w:rsid w:val="004F0988"/>
    <w:rsid w:val="004F3340"/>
    <w:rsid w:val="00524F45"/>
    <w:rsid w:val="0053388B"/>
    <w:rsid w:val="00535773"/>
    <w:rsid w:val="00543E6C"/>
    <w:rsid w:val="00565087"/>
    <w:rsid w:val="00586230"/>
    <w:rsid w:val="00597B11"/>
    <w:rsid w:val="005A066C"/>
    <w:rsid w:val="005D2E01"/>
    <w:rsid w:val="005D5711"/>
    <w:rsid w:val="005D7526"/>
    <w:rsid w:val="005E4BB2"/>
    <w:rsid w:val="00602AEA"/>
    <w:rsid w:val="00614FDF"/>
    <w:rsid w:val="006254F7"/>
    <w:rsid w:val="0063543D"/>
    <w:rsid w:val="006441E7"/>
    <w:rsid w:val="00647114"/>
    <w:rsid w:val="006A2FDB"/>
    <w:rsid w:val="006A323F"/>
    <w:rsid w:val="006B30D0"/>
    <w:rsid w:val="006C3D95"/>
    <w:rsid w:val="006D64CD"/>
    <w:rsid w:val="006E5C86"/>
    <w:rsid w:val="00701116"/>
    <w:rsid w:val="00713C44"/>
    <w:rsid w:val="00720402"/>
    <w:rsid w:val="00734A5B"/>
    <w:rsid w:val="0074026F"/>
    <w:rsid w:val="0074087E"/>
    <w:rsid w:val="007429F6"/>
    <w:rsid w:val="00744E76"/>
    <w:rsid w:val="00773DC0"/>
    <w:rsid w:val="00774DA4"/>
    <w:rsid w:val="00781F0F"/>
    <w:rsid w:val="007B600E"/>
    <w:rsid w:val="007F0F4A"/>
    <w:rsid w:val="008028A4"/>
    <w:rsid w:val="00830747"/>
    <w:rsid w:val="00837427"/>
    <w:rsid w:val="008768CA"/>
    <w:rsid w:val="008A22CF"/>
    <w:rsid w:val="008C384C"/>
    <w:rsid w:val="008D3085"/>
    <w:rsid w:val="008D396B"/>
    <w:rsid w:val="008D4985"/>
    <w:rsid w:val="0090271F"/>
    <w:rsid w:val="00902E23"/>
    <w:rsid w:val="009114D7"/>
    <w:rsid w:val="0091348E"/>
    <w:rsid w:val="00917CCB"/>
    <w:rsid w:val="00925B0B"/>
    <w:rsid w:val="00942EC2"/>
    <w:rsid w:val="009A1010"/>
    <w:rsid w:val="009B24EA"/>
    <w:rsid w:val="009E1A9E"/>
    <w:rsid w:val="009F37B7"/>
    <w:rsid w:val="00A10F02"/>
    <w:rsid w:val="00A164B4"/>
    <w:rsid w:val="00A26956"/>
    <w:rsid w:val="00A27486"/>
    <w:rsid w:val="00A53724"/>
    <w:rsid w:val="00A55AA5"/>
    <w:rsid w:val="00A56066"/>
    <w:rsid w:val="00A73129"/>
    <w:rsid w:val="00A74E5C"/>
    <w:rsid w:val="00A82346"/>
    <w:rsid w:val="00A92BA1"/>
    <w:rsid w:val="00AC6BC6"/>
    <w:rsid w:val="00AD2CE0"/>
    <w:rsid w:val="00AE65E2"/>
    <w:rsid w:val="00B15449"/>
    <w:rsid w:val="00B43B15"/>
    <w:rsid w:val="00B47E80"/>
    <w:rsid w:val="00B65F32"/>
    <w:rsid w:val="00B90F60"/>
    <w:rsid w:val="00B93086"/>
    <w:rsid w:val="00BA19ED"/>
    <w:rsid w:val="00BA4B8D"/>
    <w:rsid w:val="00BC0F7D"/>
    <w:rsid w:val="00BD28B6"/>
    <w:rsid w:val="00BD7D31"/>
    <w:rsid w:val="00BE3255"/>
    <w:rsid w:val="00BF128E"/>
    <w:rsid w:val="00C0152F"/>
    <w:rsid w:val="00C074DD"/>
    <w:rsid w:val="00C1496A"/>
    <w:rsid w:val="00C260A4"/>
    <w:rsid w:val="00C33079"/>
    <w:rsid w:val="00C45231"/>
    <w:rsid w:val="00C72833"/>
    <w:rsid w:val="00C80F1D"/>
    <w:rsid w:val="00C85E69"/>
    <w:rsid w:val="00C906B2"/>
    <w:rsid w:val="00C93F40"/>
    <w:rsid w:val="00CA3D0C"/>
    <w:rsid w:val="00D21137"/>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2722F"/>
    <w:rsid w:val="00E44582"/>
    <w:rsid w:val="00E77645"/>
    <w:rsid w:val="00E83757"/>
    <w:rsid w:val="00E9303F"/>
    <w:rsid w:val="00EA15B0"/>
    <w:rsid w:val="00EA532A"/>
    <w:rsid w:val="00EA5EA7"/>
    <w:rsid w:val="00EC4A25"/>
    <w:rsid w:val="00EE3E2B"/>
    <w:rsid w:val="00F025A2"/>
    <w:rsid w:val="00F04712"/>
    <w:rsid w:val="00F126C9"/>
    <w:rsid w:val="00F13360"/>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CEF"/>
    <w:pPr>
      <w:overflowPunct w:val="0"/>
      <w:autoSpaceDE w:val="0"/>
      <w:autoSpaceDN w:val="0"/>
      <w:adjustRightInd w:val="0"/>
      <w:spacing w:after="180"/>
      <w:textAlignment w:val="baseline"/>
    </w:pPr>
  </w:style>
  <w:style w:type="paragraph" w:styleId="Heading1">
    <w:name w:val="heading 1"/>
    <w:next w:val="Normal"/>
    <w:qFormat/>
    <w:rsid w:val="00433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33CEF"/>
    <w:pPr>
      <w:pBdr>
        <w:top w:val="none" w:sz="0" w:space="0" w:color="auto"/>
      </w:pBdr>
      <w:spacing w:before="180"/>
      <w:outlineLvl w:val="1"/>
    </w:pPr>
    <w:rPr>
      <w:sz w:val="32"/>
    </w:rPr>
  </w:style>
  <w:style w:type="paragraph" w:styleId="Heading3">
    <w:name w:val="heading 3"/>
    <w:basedOn w:val="Heading2"/>
    <w:next w:val="Normal"/>
    <w:qFormat/>
    <w:rsid w:val="00433CEF"/>
    <w:pPr>
      <w:spacing w:before="120"/>
      <w:outlineLvl w:val="2"/>
    </w:pPr>
    <w:rPr>
      <w:sz w:val="28"/>
    </w:rPr>
  </w:style>
  <w:style w:type="paragraph" w:styleId="Heading4">
    <w:name w:val="heading 4"/>
    <w:basedOn w:val="Heading3"/>
    <w:next w:val="Normal"/>
    <w:qFormat/>
    <w:rsid w:val="00433CEF"/>
    <w:pPr>
      <w:ind w:left="1418" w:hanging="1418"/>
      <w:outlineLvl w:val="3"/>
    </w:pPr>
    <w:rPr>
      <w:sz w:val="24"/>
    </w:rPr>
  </w:style>
  <w:style w:type="paragraph" w:styleId="Heading5">
    <w:name w:val="heading 5"/>
    <w:basedOn w:val="Heading4"/>
    <w:next w:val="Normal"/>
    <w:qFormat/>
    <w:rsid w:val="00433CEF"/>
    <w:pPr>
      <w:ind w:left="1701" w:hanging="1701"/>
      <w:outlineLvl w:val="4"/>
    </w:pPr>
    <w:rPr>
      <w:sz w:val="22"/>
    </w:rPr>
  </w:style>
  <w:style w:type="paragraph" w:styleId="Heading6">
    <w:name w:val="heading 6"/>
    <w:next w:val="Normal"/>
    <w:semiHidden/>
    <w:qFormat/>
    <w:pPr>
      <w:numPr>
        <w:ilvl w:val="5"/>
        <w:numId w:val="20"/>
      </w:numPr>
      <w:outlineLvl w:val="5"/>
    </w:pPr>
    <w:rPr>
      <w:rFonts w:ascii="Arial" w:hAnsi="Arial"/>
    </w:rPr>
  </w:style>
  <w:style w:type="paragraph" w:styleId="Heading7">
    <w:name w:val="heading 7"/>
    <w:next w:val="Normal"/>
    <w:semiHidden/>
    <w:qFormat/>
    <w:pPr>
      <w:numPr>
        <w:ilvl w:val="6"/>
        <w:numId w:val="20"/>
      </w:numPr>
      <w:outlineLvl w:val="6"/>
    </w:pPr>
    <w:rPr>
      <w:rFonts w:ascii="Arial" w:hAnsi="Arial"/>
    </w:rPr>
  </w:style>
  <w:style w:type="paragraph" w:styleId="Heading8">
    <w:name w:val="heading 8"/>
    <w:basedOn w:val="Heading1"/>
    <w:next w:val="Normal"/>
    <w:qFormat/>
    <w:rsid w:val="00433CEF"/>
    <w:pPr>
      <w:ind w:left="0" w:firstLine="0"/>
      <w:outlineLvl w:val="7"/>
    </w:pPr>
  </w:style>
  <w:style w:type="paragraph" w:styleId="Heading9">
    <w:name w:val="heading 9"/>
    <w:basedOn w:val="Heading8"/>
    <w:next w:val="Normal"/>
    <w:qFormat/>
    <w:rsid w:val="00433C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3CEF"/>
    <w:pPr>
      <w:ind w:left="1985" w:hanging="1985"/>
      <w:outlineLvl w:val="9"/>
    </w:pPr>
    <w:rPr>
      <w:sz w:val="20"/>
    </w:rPr>
  </w:style>
  <w:style w:type="paragraph" w:styleId="BodyText">
    <w:name w:val="Body Text"/>
    <w:basedOn w:val="Normal"/>
    <w:link w:val="BodyTextChar1"/>
    <w:rsid w:val="00433CEF"/>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433CEF"/>
    <w:pPr>
      <w:ind w:left="200" w:hanging="200"/>
    </w:pPr>
  </w:style>
  <w:style w:type="character" w:customStyle="1" w:styleId="ZGSM">
    <w:name w:val="ZGSM"/>
    <w:rsid w:val="00433CEF"/>
  </w:style>
  <w:style w:type="table" w:styleId="MediumGrid1">
    <w:name w:val="Medium Grid 1"/>
    <w:basedOn w:val="TableNormal"/>
    <w:uiPriority w:val="67"/>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33CE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33CEF"/>
    <w:rPr>
      <w:rFonts w:ascii="Segoe UI" w:hAnsi="Segoe UI" w:cs="Segoe UI"/>
      <w:sz w:val="18"/>
      <w:szCs w:val="18"/>
    </w:rPr>
  </w:style>
  <w:style w:type="paragraph" w:customStyle="1" w:styleId="TT">
    <w:name w:val="TT"/>
    <w:basedOn w:val="Heading1"/>
    <w:next w:val="Normal"/>
    <w:rsid w:val="00433CEF"/>
    <w:pPr>
      <w:outlineLvl w:val="9"/>
    </w:pPr>
  </w:style>
  <w:style w:type="table" w:styleId="PlainTable2">
    <w:name w:val="Plain Table 2"/>
    <w:basedOn w:val="TableNormal"/>
    <w:uiPriority w:val="42"/>
    <w:rsid w:val="00433CE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33CEF"/>
    <w:pPr>
      <w:keepLines/>
      <w:ind w:left="1135" w:hanging="851"/>
    </w:pPr>
  </w:style>
  <w:style w:type="paragraph" w:customStyle="1" w:styleId="PL">
    <w:name w:val="PL"/>
    <w:link w:val="PLChar"/>
    <w:rsid w:val="00433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2Char">
    <w:name w:val="Body Text 2 Char"/>
    <w:basedOn w:val="DefaultParagraphFont"/>
    <w:rsid w:val="00433CEF"/>
  </w:style>
  <w:style w:type="paragraph" w:customStyle="1" w:styleId="TAL">
    <w:name w:val="TAL"/>
    <w:basedOn w:val="Normal"/>
    <w:link w:val="TALChar"/>
    <w:rsid w:val="00433CEF"/>
    <w:pPr>
      <w:keepNext/>
      <w:keepLines/>
      <w:spacing w:after="0"/>
    </w:pPr>
    <w:rPr>
      <w:rFonts w:ascii="Arial" w:hAnsi="Arial"/>
      <w:sz w:val="18"/>
    </w:rPr>
  </w:style>
  <w:style w:type="paragraph" w:customStyle="1" w:styleId="TAH">
    <w:name w:val="TAH"/>
    <w:basedOn w:val="TAC"/>
    <w:link w:val="TAHChar"/>
    <w:rsid w:val="00433CEF"/>
    <w:rPr>
      <w:b/>
    </w:rPr>
  </w:style>
  <w:style w:type="paragraph" w:customStyle="1" w:styleId="TAC">
    <w:name w:val="TAC"/>
    <w:basedOn w:val="TAL"/>
    <w:link w:val="TACChar"/>
    <w:rsid w:val="00433CEF"/>
    <w:pPr>
      <w:jc w:val="center"/>
    </w:pPr>
  </w:style>
  <w:style w:type="table" w:styleId="Table3Deffects1">
    <w:name w:val="Table 3D effects 1"/>
    <w:basedOn w:val="TableNormal"/>
    <w:semiHidden/>
    <w:unhideWhenUsed/>
    <w:rsid w:val="00433CE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EX">
    <w:name w:val="EX"/>
    <w:basedOn w:val="Normal"/>
    <w:link w:val="EXCar"/>
    <w:rsid w:val="00433CEF"/>
    <w:pPr>
      <w:keepLines/>
      <w:ind w:left="1702" w:hanging="1418"/>
    </w:pPr>
  </w:style>
  <w:style w:type="paragraph" w:customStyle="1" w:styleId="FP">
    <w:name w:val="FP"/>
    <w:basedOn w:val="Normal"/>
    <w:rsid w:val="00433CEF"/>
    <w:pPr>
      <w:spacing w:after="0"/>
    </w:pPr>
  </w:style>
  <w:style w:type="table" w:styleId="GridTable1Light">
    <w:name w:val="Grid Table 1 Light"/>
    <w:basedOn w:val="TableNormal"/>
    <w:uiPriority w:val="46"/>
    <w:rsid w:val="00433CE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W">
    <w:name w:val="EW"/>
    <w:basedOn w:val="EX"/>
    <w:rsid w:val="00433CEF"/>
    <w:pPr>
      <w:spacing w:after="0"/>
    </w:pPr>
  </w:style>
  <w:style w:type="paragraph" w:customStyle="1" w:styleId="B1">
    <w:name w:val="B1"/>
    <w:basedOn w:val="List"/>
    <w:link w:val="B1Char"/>
    <w:rsid w:val="00433CEF"/>
    <w:pPr>
      <w:ind w:left="568" w:hanging="284"/>
      <w:contextualSpacing w:val="0"/>
    </w:pPr>
  </w:style>
  <w:style w:type="character" w:customStyle="1" w:styleId="FooterChar1">
    <w:name w:val="Footer Char1"/>
    <w:basedOn w:val="DefaultParagraphFont"/>
    <w:rsid w:val="00433CEF"/>
  </w:style>
  <w:style w:type="table" w:styleId="LightGrid">
    <w:name w:val="Light Grid"/>
    <w:basedOn w:val="TableNormal"/>
    <w:uiPriority w:val="62"/>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basedOn w:val="DefaultParagraphFont"/>
    <w:rsid w:val="00433CEF"/>
  </w:style>
  <w:style w:type="paragraph" w:customStyle="1" w:styleId="TH">
    <w:name w:val="TH"/>
    <w:basedOn w:val="Normal"/>
    <w:link w:val="THChar"/>
    <w:rsid w:val="00433CEF"/>
    <w:pPr>
      <w:keepNext/>
      <w:keepLines/>
      <w:spacing w:before="60"/>
      <w:jc w:val="center"/>
    </w:pPr>
    <w:rPr>
      <w:rFonts w:ascii="Arial" w:hAnsi="Arial"/>
      <w:b/>
    </w:rPr>
  </w:style>
  <w:style w:type="paragraph" w:customStyle="1" w:styleId="ZA">
    <w:name w:val="ZA"/>
    <w:rsid w:val="00433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3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3C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3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33CEF"/>
    <w:pPr>
      <w:ind w:left="851" w:hanging="851"/>
    </w:pPr>
  </w:style>
  <w:style w:type="table" w:styleId="PlainTable3">
    <w:name w:val="Plain Table 3"/>
    <w:basedOn w:val="TableNormal"/>
    <w:uiPriority w:val="43"/>
    <w:rsid w:val="00433CE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F">
    <w:name w:val="TF"/>
    <w:basedOn w:val="TH"/>
    <w:link w:val="TFChar"/>
    <w:rsid w:val="00433CEF"/>
    <w:pPr>
      <w:keepNext w:val="0"/>
      <w:spacing w:before="0" w:after="240"/>
    </w:pPr>
  </w:style>
  <w:style w:type="paragraph" w:styleId="List">
    <w:name w:val="List"/>
    <w:basedOn w:val="Normal"/>
    <w:rsid w:val="00433CEF"/>
    <w:pPr>
      <w:ind w:left="283" w:hanging="283"/>
      <w:contextualSpacing/>
    </w:pPr>
  </w:style>
  <w:style w:type="paragraph" w:customStyle="1" w:styleId="B2">
    <w:name w:val="B2"/>
    <w:basedOn w:val="List2"/>
    <w:link w:val="B2Char"/>
    <w:rsid w:val="00433CEF"/>
    <w:pPr>
      <w:ind w:left="851" w:hanging="284"/>
      <w:contextualSpacing w:val="0"/>
    </w:pPr>
  </w:style>
  <w:style w:type="paragraph" w:customStyle="1" w:styleId="B3">
    <w:name w:val="B3"/>
    <w:basedOn w:val="List3"/>
    <w:rsid w:val="00433CEF"/>
    <w:pPr>
      <w:ind w:left="1135" w:hanging="284"/>
      <w:contextualSpacing w:val="0"/>
    </w:pPr>
  </w:style>
  <w:style w:type="character" w:customStyle="1" w:styleId="BodyText3Char">
    <w:name w:val="Body Text 3 Char"/>
    <w:rsid w:val="00433CEF"/>
    <w:rPr>
      <w:sz w:val="16"/>
      <w:szCs w:val="16"/>
    </w:rPr>
  </w:style>
  <w:style w:type="character" w:customStyle="1" w:styleId="BodyTextChar">
    <w:name w:val="Body Text Char"/>
    <w:basedOn w:val="DefaultParagraphFont"/>
    <w:rsid w:val="005A066C"/>
  </w:style>
  <w:style w:type="paragraph" w:customStyle="1" w:styleId="ZV">
    <w:name w:val="ZV"/>
    <w:basedOn w:val="ZU"/>
    <w:rsid w:val="00433CEF"/>
    <w:pPr>
      <w:framePr w:wrap="notBeside" w:y="16161"/>
    </w:pPr>
  </w:style>
  <w:style w:type="paragraph" w:customStyle="1" w:styleId="Guidance">
    <w:name w:val="Guidance"/>
    <w:basedOn w:val="Normal"/>
    <w:rPr>
      <w:i/>
      <w:color w:val="0000FF"/>
    </w:rPr>
  </w:style>
  <w:style w:type="character" w:customStyle="1" w:styleId="SalutationChar1">
    <w:name w:val="Salutation Char1"/>
    <w:basedOn w:val="DefaultParagraphFont"/>
    <w:rsid w:val="00433CEF"/>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noProof/>
      <w:sz w:val="16"/>
    </w:rPr>
  </w:style>
  <w:style w:type="character" w:customStyle="1" w:styleId="TACChar">
    <w:name w:val="TAC Char"/>
    <w:link w:val="TAC"/>
    <w:rsid w:val="00F90BFA"/>
    <w:rPr>
      <w:rFonts w:ascii="Arial" w:hAnsi="Arial"/>
      <w:sz w:val="18"/>
    </w:rPr>
  </w:style>
  <w:style w:type="paragraph" w:styleId="List2">
    <w:name w:val="List 2"/>
    <w:basedOn w:val="Normal"/>
    <w:rsid w:val="00433CEF"/>
    <w:pPr>
      <w:ind w:left="566" w:hanging="283"/>
      <w:contextualSpacing/>
    </w:pPr>
  </w:style>
  <w:style w:type="paragraph" w:styleId="List3">
    <w:name w:val="List 3"/>
    <w:basedOn w:val="Normal"/>
    <w:rsid w:val="00433CEF"/>
    <w:pPr>
      <w:ind w:left="849" w:hanging="283"/>
      <w:contextualSpacing/>
    </w:pPr>
  </w:style>
  <w:style w:type="paragraph" w:customStyle="1" w:styleId="B4">
    <w:name w:val="B4"/>
    <w:basedOn w:val="List4"/>
    <w:rsid w:val="00433CEF"/>
    <w:pPr>
      <w:ind w:left="1418" w:hanging="284"/>
      <w:contextualSpacing w:val="0"/>
    </w:pPr>
  </w:style>
  <w:style w:type="paragraph" w:styleId="List4">
    <w:name w:val="List 4"/>
    <w:basedOn w:val="Normal"/>
    <w:rsid w:val="00433CEF"/>
    <w:pPr>
      <w:ind w:left="1132" w:hanging="283"/>
      <w:contextualSpacing/>
    </w:pPr>
  </w:style>
  <w:style w:type="table" w:styleId="LightGrid-Accent1">
    <w:name w:val="Light Grid Accent 1"/>
    <w:basedOn w:val="TableNormal"/>
    <w:uiPriority w:val="62"/>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FootnoteTextChar1">
    <w:name w:val="Footnote Text Char1"/>
    <w:basedOn w:val="DefaultParagraphFont"/>
    <w:rsid w:val="00433CEF"/>
  </w:style>
  <w:style w:type="table" w:styleId="GridTable1Light-Accent1">
    <w:name w:val="Grid Table 1 Light Accent 1"/>
    <w:basedOn w:val="TableNormal"/>
    <w:uiPriority w:val="46"/>
    <w:rsid w:val="00433CE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33CE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433CEF"/>
    <w:rPr>
      <w:i/>
      <w:iCs/>
      <w:color w:val="4472C4"/>
    </w:rPr>
  </w:style>
  <w:style w:type="character" w:customStyle="1" w:styleId="SignatureChar1">
    <w:name w:val="Signature Char1"/>
    <w:basedOn w:val="DefaultParagraphFont"/>
    <w:rsid w:val="00433CEF"/>
  </w:style>
  <w:style w:type="character" w:customStyle="1" w:styleId="SubtitleChar1">
    <w:name w:val="Subtitle Char1"/>
    <w:rsid w:val="00433CEF"/>
    <w:rPr>
      <w:rFonts w:ascii="Calibri Light" w:eastAsia="Times New Roman" w:hAnsi="Calibri Light" w:cs="Times New Roman"/>
      <w:sz w:val="24"/>
      <w:szCs w:val="24"/>
    </w:rPr>
  </w:style>
  <w:style w:type="table" w:styleId="Table3Deffects2">
    <w:name w:val="Table 3D effects 2"/>
    <w:basedOn w:val="TableNormal"/>
    <w:semiHidden/>
    <w:unhideWhenUsed/>
    <w:rsid w:val="00433CE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List5"/>
    <w:rsid w:val="00433CEF"/>
    <w:pPr>
      <w:ind w:left="1702" w:hanging="284"/>
      <w:contextualSpacing w:val="0"/>
    </w:pPr>
  </w:style>
  <w:style w:type="character" w:customStyle="1" w:styleId="BodyTextChar1">
    <w:name w:val="Body Text Char1"/>
    <w:basedOn w:val="DefaultParagraphFont"/>
    <w:link w:val="BodyText"/>
    <w:rsid w:val="00433CEF"/>
  </w:style>
  <w:style w:type="table" w:styleId="ColorfulGrid">
    <w:name w:val="Colorful Grid"/>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33CEF"/>
  </w:style>
  <w:style w:type="character" w:customStyle="1" w:styleId="BodyTextIndentChar">
    <w:name w:val="Body Text Indent Char"/>
    <w:basedOn w:val="DefaultParagraphFont"/>
    <w:rsid w:val="00433CEF"/>
  </w:style>
  <w:style w:type="character" w:customStyle="1" w:styleId="BodyTextIndent2Char">
    <w:name w:val="Body Text Indent 2 Char"/>
    <w:basedOn w:val="DefaultParagraphFont"/>
    <w:rsid w:val="00433CEF"/>
  </w:style>
  <w:style w:type="character" w:customStyle="1" w:styleId="BodyTextFirstIndent2Char">
    <w:name w:val="Body Text First Indent 2 Char"/>
    <w:basedOn w:val="BodyTextIndentChar"/>
    <w:rsid w:val="00433CEF"/>
  </w:style>
  <w:style w:type="character" w:customStyle="1" w:styleId="BodyTextIndent3Char">
    <w:name w:val="Body Text Indent 3 Char"/>
    <w:rsid w:val="00433CEF"/>
    <w:rPr>
      <w:sz w:val="16"/>
      <w:szCs w:val="16"/>
    </w:rPr>
  </w:style>
  <w:style w:type="character" w:customStyle="1" w:styleId="ClosingChar">
    <w:name w:val="Closing Char"/>
    <w:basedOn w:val="DefaultParagraphFont"/>
    <w:rsid w:val="00433CEF"/>
  </w:style>
  <w:style w:type="table" w:styleId="ColorfulGrid-Accent1">
    <w:name w:val="Colorful Grid Accent 1"/>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33CE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33CE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33CE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33CE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33CE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33CE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33CE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33CE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33CE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33CE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33CE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33CE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33CE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33CE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33CE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33CEF"/>
  </w:style>
  <w:style w:type="table" w:styleId="DarkList-Accent1">
    <w:name w:val="Dark List Accent 1"/>
    <w:basedOn w:val="TableNormal"/>
    <w:uiPriority w:val="70"/>
    <w:semiHidden/>
    <w:unhideWhenUsed/>
    <w:rsid w:val="00433CE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33CEF"/>
    <w:rPr>
      <w:b/>
      <w:bCs/>
    </w:rPr>
  </w:style>
  <w:style w:type="table" w:styleId="DarkList-Accent2">
    <w:name w:val="Dark List Accent 2"/>
    <w:basedOn w:val="TableNormal"/>
    <w:uiPriority w:val="70"/>
    <w:semiHidden/>
    <w:unhideWhenUsed/>
    <w:rsid w:val="00433CE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33CE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33CE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33CE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33CE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433CEF"/>
  </w:style>
  <w:style w:type="character" w:customStyle="1" w:styleId="DateChar">
    <w:name w:val="Date Char"/>
    <w:basedOn w:val="DefaultParagraphFont"/>
    <w:rsid w:val="00433CEF"/>
  </w:style>
  <w:style w:type="character" w:customStyle="1" w:styleId="DocumentMapChar">
    <w:name w:val="Document Map Char"/>
    <w:rsid w:val="00433CEF"/>
    <w:rPr>
      <w:rFonts w:ascii="Segoe UI" w:hAnsi="Segoe UI" w:cs="Segoe UI"/>
      <w:sz w:val="16"/>
      <w:szCs w:val="16"/>
    </w:rPr>
  </w:style>
  <w:style w:type="character" w:customStyle="1" w:styleId="EndnoteTextChar1">
    <w:name w:val="Endnote Text Char1"/>
    <w:basedOn w:val="DefaultParagraphFont"/>
    <w:rsid w:val="00433CEF"/>
  </w:style>
  <w:style w:type="table" w:styleId="GridTable1Light-Accent3">
    <w:name w:val="Grid Table 1 Light Accent 3"/>
    <w:basedOn w:val="TableNormal"/>
    <w:uiPriority w:val="46"/>
    <w:rsid w:val="00433CE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33CE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33CE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33CE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33CE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33CE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33CE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33CE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33CE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33C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33CE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433CEF"/>
    <w:rPr>
      <w:i/>
      <w:iCs/>
    </w:rPr>
  </w:style>
  <w:style w:type="character" w:customStyle="1" w:styleId="HeaderChar1">
    <w:name w:val="Header Char1"/>
    <w:basedOn w:val="DefaultParagraphFont"/>
    <w:rsid w:val="00433CEF"/>
  </w:style>
  <w:style w:type="table" w:styleId="LightGrid-Accent3">
    <w:name w:val="Light Grid Accent 3"/>
    <w:basedOn w:val="TableNormal"/>
    <w:uiPriority w:val="62"/>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33CE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33CE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33CE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33CE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33CE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33CE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33CE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33CE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33CE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33CE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33CE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33CE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33CE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33CE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33CE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33CE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33CE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33C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33CE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33CE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33CE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33CE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33CE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33CE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33CE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33CE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33CE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33CE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33CE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33CE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33CE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33CE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33CE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33CE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33CE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33CE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33CE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33CE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33CE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33CE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33CE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33CE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33CE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33CE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33CE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33CE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33CE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33CE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33CEF"/>
    <w:rPr>
      <w:rFonts w:ascii="Courier New" w:hAnsi="Courier New" w:cs="Courier New"/>
    </w:rPr>
  </w:style>
  <w:style w:type="table" w:styleId="MediumGrid1-Accent2">
    <w:name w:val="Medium Grid 1 Accent 2"/>
    <w:basedOn w:val="TableNormal"/>
    <w:uiPriority w:val="67"/>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33CE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33CE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33CE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33CE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33CE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33CE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3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33CEF"/>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33CE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33CEF"/>
    <w:rPr>
      <w:i/>
      <w:iCs/>
      <w:color w:val="404040"/>
    </w:rPr>
  </w:style>
  <w:style w:type="character" w:customStyle="1" w:styleId="PlainTextChar1">
    <w:name w:val="Plain Text Char1"/>
    <w:rsid w:val="00433CEF"/>
    <w:rPr>
      <w:rFonts w:ascii="Courier New" w:hAnsi="Courier New" w:cs="Courier New"/>
    </w:rPr>
  </w:style>
  <w:style w:type="table" w:styleId="Table3Deffects3">
    <w:name w:val="Table 3D effects 3"/>
    <w:basedOn w:val="TableNormal"/>
    <w:semiHidden/>
    <w:unhideWhenUsed/>
    <w:rsid w:val="00433CE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3CE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3CE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33CE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33CE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33CE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33CE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33CE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33CE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33CE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33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33CE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33CE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33CE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33CE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33CE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33CE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33CE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33CE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33CE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33CE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33CE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33CE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33CE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33CE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33CEF"/>
    <w:rPr>
      <w:rFonts w:ascii="Calibri Light" w:eastAsia="Times New Roman" w:hAnsi="Calibri Light" w:cs="Times New Roman"/>
      <w:b/>
      <w:bCs/>
      <w:kern w:val="28"/>
      <w:sz w:val="32"/>
      <w:szCs w:val="32"/>
    </w:rPr>
  </w:style>
  <w:style w:type="paragraph" w:styleId="List5">
    <w:name w:val="List 5"/>
    <w:basedOn w:val="Normal"/>
    <w:rsid w:val="00433CEF"/>
    <w:pPr>
      <w:ind w:left="1415" w:hanging="283"/>
      <w:contextualSpacing/>
    </w:pPr>
  </w:style>
  <w:style w:type="paragraph" w:customStyle="1" w:styleId="EQ">
    <w:name w:val="EQ"/>
    <w:basedOn w:val="Normal"/>
    <w:next w:val="Normal"/>
    <w:rsid w:val="00433CEF"/>
    <w:pPr>
      <w:keepLines/>
      <w:tabs>
        <w:tab w:val="center" w:pos="4536"/>
        <w:tab w:val="right" w:pos="9072"/>
      </w:tabs>
    </w:pPr>
    <w:rPr>
      <w:noProof/>
    </w:rPr>
  </w:style>
  <w:style w:type="paragraph" w:customStyle="1" w:styleId="EditorsNote">
    <w:name w:val="Editor's Note"/>
    <w:basedOn w:val="NO"/>
    <w:rsid w:val="00433CEF"/>
    <w:rPr>
      <w:color w:val="FF0000"/>
    </w:rPr>
  </w:style>
  <w:style w:type="paragraph" w:customStyle="1" w:styleId="LD">
    <w:name w:val="LD"/>
    <w:rsid w:val="00433C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433CEF"/>
    <w:pPr>
      <w:keepNext/>
      <w:spacing w:after="0"/>
    </w:pPr>
    <w:rPr>
      <w:rFonts w:ascii="Arial" w:hAnsi="Arial"/>
      <w:sz w:val="18"/>
    </w:rPr>
  </w:style>
  <w:style w:type="paragraph" w:customStyle="1" w:styleId="NW">
    <w:name w:val="NW"/>
    <w:basedOn w:val="NO"/>
    <w:rsid w:val="00433CEF"/>
    <w:pPr>
      <w:spacing w:after="0"/>
    </w:pPr>
  </w:style>
  <w:style w:type="paragraph" w:customStyle="1" w:styleId="TAR">
    <w:name w:val="TAR"/>
    <w:basedOn w:val="TAL"/>
    <w:rsid w:val="00433CEF"/>
    <w:pPr>
      <w:jc w:val="right"/>
    </w:pPr>
  </w:style>
  <w:style w:type="paragraph" w:styleId="TOC6">
    <w:name w:val="toc 6"/>
    <w:basedOn w:val="Normal"/>
    <w:next w:val="Normal"/>
    <w:autoRedefine/>
    <w:uiPriority w:val="39"/>
    <w:unhideWhenUsed/>
    <w:rsid w:val="00433CEF"/>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433CEF"/>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433CEF"/>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47820</Words>
  <Characters>272575</Characters>
  <Application>Microsoft Office Word</Application>
  <DocSecurity>0</DocSecurity>
  <Lines>2271</Lines>
  <Paragraphs>639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29.500_CR0324_(Rel-16)_5G_eSBA</cp:lastModifiedBy>
  <cp:revision>50</cp:revision>
  <cp:lastPrinted>2019-02-25T14:05:00Z</cp:lastPrinted>
  <dcterms:created xsi:type="dcterms:W3CDTF">2020-09-24T11:11:00Z</dcterms:created>
  <dcterms:modified xsi:type="dcterms:W3CDTF">2022-03-15T19:03:00Z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500%Rel-16%0256%29.500%Rel-16%0262%29.500%Rel-16%0265%29.500%Rel-16%0254%29.500%Rel-16%0271%29.500%Rel-16%0292%29.500%Rel-16%0294%29.500%Rel-16%0308%29.500%Rel-16%0313%29.500%Rel-16%0321%29.500%Rel-16%0324%</vt:lpwstr>
  </property>
</Properties>
</file>