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494225A2"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B921FE" w:rsidRPr="006D68AC">
              <w:rPr>
                <w:rFonts w:eastAsiaTheme="minorEastAsia"/>
                <w:lang w:val="fr-FR" w:eastAsia="zh-CN"/>
              </w:rPr>
              <w:t>2</w:t>
            </w:r>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r w:rsidR="00B921FE" w:rsidRPr="006D68AC">
              <w:rPr>
                <w:sz w:val="32"/>
                <w:lang w:val="fr-FR"/>
              </w:rPr>
              <w:t>09</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65pt;mso-width-percent:0;mso-height-percent:0;mso-width-percent:0;mso-height-percent:0" o:ole="">
                  <v:imagedata r:id="rId9" o:title=""/>
                </v:shape>
                <o:OLEObject Type="Embed" ProgID="Word.Picture.8" ShapeID="_x0000_i1025" DrawAspect="Content" ObjectID="_1820301902" r:id="rId10"/>
              </w:object>
            </w:r>
          </w:p>
        </w:tc>
        <w:tc>
          <w:tcPr>
            <w:tcW w:w="5540" w:type="dxa"/>
          </w:tcPr>
          <w:p w14:paraId="47562F6D" w14:textId="55FCA510" w:rsidR="00F112E4" w:rsidRPr="006D68AC" w:rsidRDefault="003D03EC" w:rsidP="00F112E4">
            <w:pPr>
              <w:jc w:val="right"/>
            </w:pPr>
            <w:bookmarkStart w:id="3" w:name="logos"/>
            <w:r>
              <w:rPr>
                <w:noProof/>
              </w:rPr>
              <w:pict w14:anchorId="4170798A">
                <v:shape id="_x0000_i1026" type="#_x0000_t75" alt="" style="width:125.9pt;height:76.85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t>Contents</w:t>
      </w:r>
    </w:p>
    <w:p w14:paraId="14E36B99" w14:textId="5C42C041" w:rsidR="003554AC" w:rsidRPr="006D68AC" w:rsidRDefault="00C42A1F">
      <w:pPr>
        <w:pStyle w:val="TOC1"/>
        <w:rPr>
          <w:rFonts w:asciiTheme="minorHAnsi" w:eastAsiaTheme="minorEastAsia" w:hAnsiTheme="minorHAnsi" w:cstheme="minorBidi"/>
          <w:noProof/>
          <w:kern w:val="2"/>
          <w:sz w:val="24"/>
          <w:szCs w:val="24"/>
          <w:lang w:eastAsia="en-GB"/>
          <w14:ligatures w14:val="standardContextual"/>
        </w:rPr>
      </w:pPr>
      <w:r w:rsidRPr="006D68AC">
        <w:fldChar w:fldCharType="begin" w:fldLock="1"/>
      </w:r>
      <w:r w:rsidRPr="006D68AC">
        <w:instrText xml:space="preserve"> TOC \o "1-9" </w:instrText>
      </w:r>
      <w:r w:rsidRPr="006D68AC">
        <w:fldChar w:fldCharType="separate"/>
      </w:r>
      <w:r w:rsidR="003554AC" w:rsidRPr="006D68AC">
        <w:rPr>
          <w:noProof/>
        </w:rPr>
        <w:t>Foreword</w:t>
      </w:r>
      <w:r w:rsidR="003554AC" w:rsidRPr="006D68AC">
        <w:rPr>
          <w:noProof/>
        </w:rPr>
        <w:tab/>
      </w:r>
      <w:r w:rsidR="003554AC" w:rsidRPr="006D68AC">
        <w:rPr>
          <w:noProof/>
        </w:rPr>
        <w:fldChar w:fldCharType="begin" w:fldLock="1"/>
      </w:r>
      <w:r w:rsidR="003554AC" w:rsidRPr="006D68AC">
        <w:rPr>
          <w:noProof/>
        </w:rPr>
        <w:instrText xml:space="preserve"> PAGEREF _Toc209469796 \h </w:instrText>
      </w:r>
      <w:r w:rsidR="003554AC" w:rsidRPr="006D68AC">
        <w:rPr>
          <w:noProof/>
        </w:rPr>
      </w:r>
      <w:r w:rsidR="003554AC" w:rsidRPr="006D68AC">
        <w:rPr>
          <w:noProof/>
        </w:rPr>
        <w:fldChar w:fldCharType="separate"/>
      </w:r>
      <w:r w:rsidR="003554AC" w:rsidRPr="006D68AC">
        <w:rPr>
          <w:noProof/>
        </w:rPr>
        <w:t>22</w:t>
      </w:r>
      <w:r w:rsidR="003554AC" w:rsidRPr="006D68AC">
        <w:rPr>
          <w:noProof/>
        </w:rPr>
        <w:fldChar w:fldCharType="end"/>
      </w:r>
    </w:p>
    <w:p w14:paraId="73A394A9" w14:textId="45DFE390"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Introduction</w:t>
      </w:r>
      <w:r w:rsidRPr="006D68AC">
        <w:rPr>
          <w:noProof/>
        </w:rPr>
        <w:tab/>
      </w:r>
      <w:r w:rsidRPr="006D68AC">
        <w:rPr>
          <w:noProof/>
        </w:rPr>
        <w:fldChar w:fldCharType="begin" w:fldLock="1"/>
      </w:r>
      <w:r w:rsidRPr="006D68AC">
        <w:rPr>
          <w:noProof/>
        </w:rPr>
        <w:instrText xml:space="preserve"> PAGEREF _Toc209469797 \h </w:instrText>
      </w:r>
      <w:r w:rsidRPr="006D68AC">
        <w:rPr>
          <w:noProof/>
        </w:rPr>
      </w:r>
      <w:r w:rsidRPr="006D68AC">
        <w:rPr>
          <w:noProof/>
        </w:rPr>
        <w:fldChar w:fldCharType="separate"/>
      </w:r>
      <w:r w:rsidRPr="006D68AC">
        <w:rPr>
          <w:noProof/>
        </w:rPr>
        <w:t>23</w:t>
      </w:r>
      <w:r w:rsidRPr="006D68AC">
        <w:rPr>
          <w:noProof/>
        </w:rPr>
        <w:fldChar w:fldCharType="end"/>
      </w:r>
    </w:p>
    <w:p w14:paraId="658B0D8E" w14:textId="153AD282"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Scope</w:t>
      </w:r>
      <w:r w:rsidRPr="006D68AC">
        <w:rPr>
          <w:noProof/>
        </w:rPr>
        <w:tab/>
      </w:r>
      <w:r w:rsidRPr="006D68AC">
        <w:rPr>
          <w:noProof/>
        </w:rPr>
        <w:fldChar w:fldCharType="begin" w:fldLock="1"/>
      </w:r>
      <w:r w:rsidRPr="006D68AC">
        <w:rPr>
          <w:noProof/>
        </w:rPr>
        <w:instrText xml:space="preserve"> PAGEREF _Toc209469798 \h </w:instrText>
      </w:r>
      <w:r w:rsidRPr="006D68AC">
        <w:rPr>
          <w:noProof/>
        </w:rPr>
      </w:r>
      <w:r w:rsidRPr="006D68AC">
        <w:rPr>
          <w:noProof/>
        </w:rPr>
        <w:fldChar w:fldCharType="separate"/>
      </w:r>
      <w:r w:rsidRPr="006D68AC">
        <w:rPr>
          <w:noProof/>
        </w:rPr>
        <w:t>24</w:t>
      </w:r>
      <w:r w:rsidRPr="006D68AC">
        <w:rPr>
          <w:noProof/>
        </w:rPr>
        <w:fldChar w:fldCharType="end"/>
      </w:r>
    </w:p>
    <w:p w14:paraId="2293EBA9" w14:textId="069CD842"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References</w:t>
      </w:r>
      <w:r w:rsidRPr="006D68AC">
        <w:rPr>
          <w:noProof/>
        </w:rPr>
        <w:tab/>
      </w:r>
      <w:r w:rsidRPr="006D68AC">
        <w:rPr>
          <w:noProof/>
        </w:rPr>
        <w:fldChar w:fldCharType="begin" w:fldLock="1"/>
      </w:r>
      <w:r w:rsidRPr="006D68AC">
        <w:rPr>
          <w:noProof/>
        </w:rPr>
        <w:instrText xml:space="preserve"> PAGEREF _Toc209469799 \h </w:instrText>
      </w:r>
      <w:r w:rsidRPr="006D68AC">
        <w:rPr>
          <w:noProof/>
        </w:rPr>
      </w:r>
      <w:r w:rsidRPr="006D68AC">
        <w:rPr>
          <w:noProof/>
        </w:rPr>
        <w:fldChar w:fldCharType="separate"/>
      </w:r>
      <w:r w:rsidRPr="006D68AC">
        <w:rPr>
          <w:noProof/>
        </w:rPr>
        <w:t>25</w:t>
      </w:r>
      <w:r w:rsidRPr="006D68AC">
        <w:rPr>
          <w:noProof/>
        </w:rPr>
        <w:fldChar w:fldCharType="end"/>
      </w:r>
    </w:p>
    <w:p w14:paraId="1FC47B87" w14:textId="73D5EA3B"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Definitions, symbols and abbreviations</w:t>
      </w:r>
      <w:r w:rsidRPr="006D68AC">
        <w:rPr>
          <w:noProof/>
        </w:rPr>
        <w:tab/>
      </w:r>
      <w:r w:rsidRPr="006D68AC">
        <w:rPr>
          <w:noProof/>
        </w:rPr>
        <w:fldChar w:fldCharType="begin" w:fldLock="1"/>
      </w:r>
      <w:r w:rsidRPr="006D68AC">
        <w:rPr>
          <w:noProof/>
        </w:rPr>
        <w:instrText xml:space="preserve"> PAGEREF _Toc209469800 \h </w:instrText>
      </w:r>
      <w:r w:rsidRPr="006D68AC">
        <w:rPr>
          <w:noProof/>
        </w:rPr>
      </w:r>
      <w:r w:rsidRPr="006D68AC">
        <w:rPr>
          <w:noProof/>
        </w:rPr>
        <w:fldChar w:fldCharType="separate"/>
      </w:r>
      <w:r w:rsidRPr="006D68AC">
        <w:rPr>
          <w:noProof/>
        </w:rPr>
        <w:t>27</w:t>
      </w:r>
      <w:r w:rsidRPr="006D68AC">
        <w:rPr>
          <w:noProof/>
        </w:rPr>
        <w:fldChar w:fldCharType="end"/>
      </w:r>
    </w:p>
    <w:p w14:paraId="4FC3A84F" w14:textId="226265D4"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Definitions</w:t>
      </w:r>
      <w:r w:rsidRPr="006D68AC">
        <w:rPr>
          <w:noProof/>
        </w:rPr>
        <w:tab/>
      </w:r>
      <w:r w:rsidRPr="006D68AC">
        <w:rPr>
          <w:noProof/>
        </w:rPr>
        <w:fldChar w:fldCharType="begin" w:fldLock="1"/>
      </w:r>
      <w:r w:rsidRPr="006D68AC">
        <w:rPr>
          <w:noProof/>
        </w:rPr>
        <w:instrText xml:space="preserve"> PAGEREF _Toc209469801 \h </w:instrText>
      </w:r>
      <w:r w:rsidRPr="006D68AC">
        <w:rPr>
          <w:noProof/>
        </w:rPr>
      </w:r>
      <w:r w:rsidRPr="006D68AC">
        <w:rPr>
          <w:noProof/>
        </w:rPr>
        <w:fldChar w:fldCharType="separate"/>
      </w:r>
      <w:r w:rsidRPr="006D68AC">
        <w:rPr>
          <w:noProof/>
        </w:rPr>
        <w:t>27</w:t>
      </w:r>
      <w:r w:rsidRPr="006D68AC">
        <w:rPr>
          <w:noProof/>
        </w:rPr>
        <w:fldChar w:fldCharType="end"/>
      </w:r>
    </w:p>
    <w:p w14:paraId="201CB65E" w14:textId="16FFE960"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Symbols</w:t>
      </w:r>
      <w:r w:rsidRPr="006D68AC">
        <w:rPr>
          <w:noProof/>
        </w:rPr>
        <w:tab/>
      </w:r>
      <w:r w:rsidRPr="006D68AC">
        <w:rPr>
          <w:noProof/>
        </w:rPr>
        <w:fldChar w:fldCharType="begin" w:fldLock="1"/>
      </w:r>
      <w:r w:rsidRPr="006D68AC">
        <w:rPr>
          <w:noProof/>
        </w:rPr>
        <w:instrText xml:space="preserve"> PAGEREF _Toc209469802 \h </w:instrText>
      </w:r>
      <w:r w:rsidRPr="006D68AC">
        <w:rPr>
          <w:noProof/>
        </w:rPr>
      </w:r>
      <w:r w:rsidRPr="006D68AC">
        <w:rPr>
          <w:noProof/>
        </w:rPr>
        <w:fldChar w:fldCharType="separate"/>
      </w:r>
      <w:r w:rsidRPr="006D68AC">
        <w:rPr>
          <w:noProof/>
        </w:rPr>
        <w:t>27</w:t>
      </w:r>
      <w:r w:rsidRPr="006D68AC">
        <w:rPr>
          <w:noProof/>
        </w:rPr>
        <w:fldChar w:fldCharType="end"/>
      </w:r>
    </w:p>
    <w:p w14:paraId="088CFB8F" w14:textId="4D8184DE"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Abbreviations</w:t>
      </w:r>
      <w:r w:rsidRPr="006D68AC">
        <w:rPr>
          <w:noProof/>
        </w:rPr>
        <w:tab/>
      </w:r>
      <w:r w:rsidRPr="006D68AC">
        <w:rPr>
          <w:noProof/>
        </w:rPr>
        <w:fldChar w:fldCharType="begin" w:fldLock="1"/>
      </w:r>
      <w:r w:rsidRPr="006D68AC">
        <w:rPr>
          <w:noProof/>
        </w:rPr>
        <w:instrText xml:space="preserve"> PAGEREF _Toc209469803 \h </w:instrText>
      </w:r>
      <w:r w:rsidRPr="006D68AC">
        <w:rPr>
          <w:noProof/>
        </w:rPr>
      </w:r>
      <w:r w:rsidRPr="006D68AC">
        <w:rPr>
          <w:noProof/>
        </w:rPr>
        <w:fldChar w:fldCharType="separate"/>
      </w:r>
      <w:r w:rsidRPr="006D68AC">
        <w:rPr>
          <w:noProof/>
        </w:rPr>
        <w:t>27</w:t>
      </w:r>
      <w:r w:rsidRPr="006D68AC">
        <w:rPr>
          <w:noProof/>
        </w:rPr>
        <w:fldChar w:fldCharType="end"/>
      </w:r>
    </w:p>
    <w:p w14:paraId="239B5466" w14:textId="49BB0899"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_Toc209469804 \h </w:instrText>
      </w:r>
      <w:r w:rsidRPr="006D68AC">
        <w:rPr>
          <w:noProof/>
        </w:rPr>
      </w:r>
      <w:r w:rsidRPr="006D68AC">
        <w:rPr>
          <w:noProof/>
        </w:rPr>
        <w:fldChar w:fldCharType="separate"/>
      </w:r>
      <w:r w:rsidRPr="006D68AC">
        <w:rPr>
          <w:noProof/>
        </w:rPr>
        <w:t>28</w:t>
      </w:r>
      <w:r w:rsidRPr="006D68AC">
        <w:rPr>
          <w:noProof/>
        </w:rPr>
        <w:fldChar w:fldCharType="end"/>
      </w:r>
    </w:p>
    <w:p w14:paraId="1901906B" w14:textId="372E167E"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Services offered by the NSCE Server</w:t>
      </w:r>
      <w:r w:rsidRPr="006D68AC">
        <w:rPr>
          <w:noProof/>
        </w:rPr>
        <w:tab/>
      </w:r>
      <w:r w:rsidRPr="006D68AC">
        <w:rPr>
          <w:noProof/>
        </w:rPr>
        <w:fldChar w:fldCharType="begin" w:fldLock="1"/>
      </w:r>
      <w:r w:rsidRPr="006D68AC">
        <w:rPr>
          <w:noProof/>
        </w:rPr>
        <w:instrText xml:space="preserve"> PAGEREF _Toc209469805 \h </w:instrText>
      </w:r>
      <w:r w:rsidRPr="006D68AC">
        <w:rPr>
          <w:noProof/>
        </w:rPr>
      </w:r>
      <w:r w:rsidRPr="006D68AC">
        <w:rPr>
          <w:noProof/>
        </w:rPr>
        <w:fldChar w:fldCharType="separate"/>
      </w:r>
      <w:r w:rsidRPr="006D68AC">
        <w:rPr>
          <w:noProof/>
        </w:rPr>
        <w:t>30</w:t>
      </w:r>
      <w:r w:rsidRPr="006D68AC">
        <w:rPr>
          <w:noProof/>
        </w:rPr>
        <w:fldChar w:fldCharType="end"/>
      </w:r>
    </w:p>
    <w:p w14:paraId="6C0E17A9" w14:textId="6FA3C4A7"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_Toc209469806 \h </w:instrText>
      </w:r>
      <w:r w:rsidRPr="006D68AC">
        <w:rPr>
          <w:noProof/>
        </w:rPr>
      </w:r>
      <w:r w:rsidRPr="006D68AC">
        <w:rPr>
          <w:noProof/>
        </w:rPr>
        <w:fldChar w:fldCharType="separate"/>
      </w:r>
      <w:r w:rsidRPr="006D68AC">
        <w:rPr>
          <w:noProof/>
        </w:rPr>
        <w:t>30</w:t>
      </w:r>
      <w:r w:rsidRPr="006D68AC">
        <w:rPr>
          <w:noProof/>
        </w:rPr>
        <w:fldChar w:fldCharType="end"/>
      </w:r>
    </w:p>
    <w:p w14:paraId="73AE9079" w14:textId="651D71EF"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w:t>
      </w:r>
      <w:r w:rsidRPr="006D68AC">
        <w:rPr>
          <w:noProof/>
        </w:rPr>
        <w:tab/>
      </w:r>
      <w:r w:rsidRPr="006D68AC">
        <w:rPr>
          <w:noProof/>
        </w:rPr>
        <w:fldChar w:fldCharType="begin" w:fldLock="1"/>
      </w:r>
      <w:r w:rsidRPr="006D68AC">
        <w:rPr>
          <w:noProof/>
        </w:rPr>
        <w:instrText xml:space="preserve"> PAGEREF _Toc209469807 \h </w:instrText>
      </w:r>
      <w:r w:rsidRPr="006D68AC">
        <w:rPr>
          <w:noProof/>
        </w:rPr>
      </w:r>
      <w:r w:rsidRPr="006D68AC">
        <w:rPr>
          <w:noProof/>
        </w:rPr>
        <w:fldChar w:fldCharType="separate"/>
      </w:r>
      <w:r w:rsidRPr="006D68AC">
        <w:rPr>
          <w:noProof/>
        </w:rPr>
        <w:t>31</w:t>
      </w:r>
      <w:r w:rsidRPr="006D68AC">
        <w:rPr>
          <w:noProof/>
        </w:rPr>
        <w:fldChar w:fldCharType="end"/>
      </w:r>
    </w:p>
    <w:p w14:paraId="0AE96952" w14:textId="26D9AC9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_Toc209469808 \h </w:instrText>
      </w:r>
      <w:r w:rsidRPr="006D68AC">
        <w:rPr>
          <w:noProof/>
        </w:rPr>
      </w:r>
      <w:r w:rsidRPr="006D68AC">
        <w:rPr>
          <w:noProof/>
        </w:rPr>
        <w:fldChar w:fldCharType="separate"/>
      </w:r>
      <w:r w:rsidRPr="006D68AC">
        <w:rPr>
          <w:noProof/>
        </w:rPr>
        <w:t>31</w:t>
      </w:r>
      <w:r w:rsidRPr="006D68AC">
        <w:rPr>
          <w:noProof/>
        </w:rPr>
        <w:fldChar w:fldCharType="end"/>
      </w:r>
    </w:p>
    <w:p w14:paraId="377A2FE7" w14:textId="1EB24A7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_Toc209469809 \h </w:instrText>
      </w:r>
      <w:r w:rsidRPr="006D68AC">
        <w:rPr>
          <w:noProof/>
        </w:rPr>
      </w:r>
      <w:r w:rsidRPr="006D68AC">
        <w:rPr>
          <w:noProof/>
        </w:rPr>
        <w:fldChar w:fldCharType="separate"/>
      </w:r>
      <w:r w:rsidRPr="006D68AC">
        <w:rPr>
          <w:noProof/>
        </w:rPr>
        <w:t>32</w:t>
      </w:r>
      <w:r w:rsidRPr="006D68AC">
        <w:rPr>
          <w:noProof/>
        </w:rPr>
        <w:fldChar w:fldCharType="end"/>
      </w:r>
    </w:p>
    <w:p w14:paraId="658C84D6" w14:textId="00DF1AA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_Toc209469810 \h </w:instrText>
      </w:r>
      <w:r w:rsidRPr="006D68AC">
        <w:rPr>
          <w:noProof/>
        </w:rPr>
      </w:r>
      <w:r w:rsidRPr="006D68AC">
        <w:rPr>
          <w:noProof/>
        </w:rPr>
        <w:fldChar w:fldCharType="separate"/>
      </w:r>
      <w:r w:rsidRPr="006D68AC">
        <w:rPr>
          <w:noProof/>
        </w:rPr>
        <w:t>32</w:t>
      </w:r>
      <w:r w:rsidRPr="006D68AC">
        <w:rPr>
          <w:noProof/>
        </w:rPr>
        <w:fldChar w:fldCharType="end"/>
      </w:r>
    </w:p>
    <w:p w14:paraId="5AD0F05D" w14:textId="04B3CCF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NSCE_SliceApiManagement_Configure</w:t>
      </w:r>
      <w:r w:rsidRPr="006D68AC">
        <w:rPr>
          <w:noProof/>
        </w:rPr>
        <w:tab/>
      </w:r>
      <w:r w:rsidRPr="006D68AC">
        <w:rPr>
          <w:noProof/>
        </w:rPr>
        <w:fldChar w:fldCharType="begin" w:fldLock="1"/>
      </w:r>
      <w:r w:rsidRPr="006D68AC">
        <w:rPr>
          <w:noProof/>
        </w:rPr>
        <w:instrText xml:space="preserve"> PAGEREF _Toc209469811 \h </w:instrText>
      </w:r>
      <w:r w:rsidRPr="006D68AC">
        <w:rPr>
          <w:noProof/>
        </w:rPr>
      </w:r>
      <w:r w:rsidRPr="006D68AC">
        <w:rPr>
          <w:noProof/>
        </w:rPr>
        <w:fldChar w:fldCharType="separate"/>
      </w:r>
      <w:r w:rsidRPr="006D68AC">
        <w:rPr>
          <w:noProof/>
        </w:rPr>
        <w:t>32</w:t>
      </w:r>
      <w:r w:rsidRPr="006D68AC">
        <w:rPr>
          <w:noProof/>
        </w:rPr>
        <w:fldChar w:fldCharType="end"/>
      </w:r>
    </w:p>
    <w:p w14:paraId="1CA20BD6" w14:textId="11CBEDE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_Toc209469812 \h </w:instrText>
      </w:r>
      <w:r w:rsidRPr="006D68AC">
        <w:rPr>
          <w:noProof/>
        </w:rPr>
      </w:r>
      <w:r w:rsidRPr="006D68AC">
        <w:rPr>
          <w:noProof/>
        </w:rPr>
        <w:fldChar w:fldCharType="separate"/>
      </w:r>
      <w:r w:rsidRPr="006D68AC">
        <w:rPr>
          <w:noProof/>
        </w:rPr>
        <w:t>32</w:t>
      </w:r>
      <w:r w:rsidRPr="006D68AC">
        <w:rPr>
          <w:noProof/>
        </w:rPr>
        <w:fldChar w:fldCharType="end"/>
      </w:r>
    </w:p>
    <w:p w14:paraId="0FACC160" w14:textId="7294070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API Configuration Creation</w:t>
      </w:r>
      <w:r w:rsidRPr="006D68AC">
        <w:rPr>
          <w:noProof/>
        </w:rPr>
        <w:tab/>
      </w:r>
      <w:r w:rsidRPr="006D68AC">
        <w:rPr>
          <w:noProof/>
        </w:rPr>
        <w:fldChar w:fldCharType="begin" w:fldLock="1"/>
      </w:r>
      <w:r w:rsidRPr="006D68AC">
        <w:rPr>
          <w:noProof/>
        </w:rPr>
        <w:instrText xml:space="preserve"> PAGEREF _Toc209469813 \h </w:instrText>
      </w:r>
      <w:r w:rsidRPr="006D68AC">
        <w:rPr>
          <w:noProof/>
        </w:rPr>
      </w:r>
      <w:r w:rsidRPr="006D68AC">
        <w:rPr>
          <w:noProof/>
        </w:rPr>
        <w:fldChar w:fldCharType="separate"/>
      </w:r>
      <w:r w:rsidRPr="006D68AC">
        <w:rPr>
          <w:noProof/>
        </w:rPr>
        <w:t>32</w:t>
      </w:r>
      <w:r w:rsidRPr="006D68AC">
        <w:rPr>
          <w:noProof/>
        </w:rPr>
        <w:fldChar w:fldCharType="end"/>
      </w:r>
    </w:p>
    <w:p w14:paraId="71832EED" w14:textId="50A0303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Slice API Configuration </w:t>
      </w:r>
      <w:r w:rsidRPr="006D68AC">
        <w:rPr>
          <w:noProof/>
          <w:lang w:val="en-US"/>
        </w:rPr>
        <w:t>Deletion</w:t>
      </w:r>
      <w:r w:rsidRPr="006D68AC">
        <w:rPr>
          <w:noProof/>
        </w:rPr>
        <w:tab/>
      </w:r>
      <w:r w:rsidRPr="006D68AC">
        <w:rPr>
          <w:noProof/>
        </w:rPr>
        <w:fldChar w:fldCharType="begin" w:fldLock="1"/>
      </w:r>
      <w:r w:rsidRPr="006D68AC">
        <w:rPr>
          <w:noProof/>
        </w:rPr>
        <w:instrText xml:space="preserve"> PAGEREF _Toc209469814 \h </w:instrText>
      </w:r>
      <w:r w:rsidRPr="006D68AC">
        <w:rPr>
          <w:noProof/>
        </w:rPr>
      </w:r>
      <w:r w:rsidRPr="006D68AC">
        <w:rPr>
          <w:noProof/>
        </w:rPr>
        <w:fldChar w:fldCharType="separate"/>
      </w:r>
      <w:r w:rsidRPr="006D68AC">
        <w:rPr>
          <w:noProof/>
        </w:rPr>
        <w:t>33</w:t>
      </w:r>
      <w:r w:rsidRPr="006D68AC">
        <w:rPr>
          <w:noProof/>
        </w:rPr>
        <w:fldChar w:fldCharType="end"/>
      </w:r>
    </w:p>
    <w:p w14:paraId="50AC3CFF" w14:textId="5BCA111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NSCE_SliceApiManagement_Update</w:t>
      </w:r>
      <w:r w:rsidRPr="006D68AC">
        <w:rPr>
          <w:noProof/>
        </w:rPr>
        <w:tab/>
      </w:r>
      <w:r w:rsidRPr="006D68AC">
        <w:rPr>
          <w:noProof/>
        </w:rPr>
        <w:fldChar w:fldCharType="begin" w:fldLock="1"/>
      </w:r>
      <w:r w:rsidRPr="006D68AC">
        <w:rPr>
          <w:noProof/>
        </w:rPr>
        <w:instrText xml:space="preserve"> PAGEREF _Toc209469815 \h </w:instrText>
      </w:r>
      <w:r w:rsidRPr="006D68AC">
        <w:rPr>
          <w:noProof/>
        </w:rPr>
      </w:r>
      <w:r w:rsidRPr="006D68AC">
        <w:rPr>
          <w:noProof/>
        </w:rPr>
        <w:fldChar w:fldCharType="separate"/>
      </w:r>
      <w:r w:rsidRPr="006D68AC">
        <w:rPr>
          <w:noProof/>
        </w:rPr>
        <w:t>33</w:t>
      </w:r>
      <w:r w:rsidRPr="006D68AC">
        <w:rPr>
          <w:noProof/>
        </w:rPr>
        <w:fldChar w:fldCharType="end"/>
      </w:r>
    </w:p>
    <w:p w14:paraId="7AACE90F" w14:textId="4A73A53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_Toc209469816 \h </w:instrText>
      </w:r>
      <w:r w:rsidRPr="006D68AC">
        <w:rPr>
          <w:noProof/>
        </w:rPr>
      </w:r>
      <w:r w:rsidRPr="006D68AC">
        <w:rPr>
          <w:noProof/>
        </w:rPr>
        <w:fldChar w:fldCharType="separate"/>
      </w:r>
      <w:r w:rsidRPr="006D68AC">
        <w:rPr>
          <w:noProof/>
        </w:rPr>
        <w:t>33</w:t>
      </w:r>
      <w:r w:rsidRPr="006D68AC">
        <w:rPr>
          <w:noProof/>
        </w:rPr>
        <w:fldChar w:fldCharType="end"/>
      </w:r>
    </w:p>
    <w:p w14:paraId="5675F044" w14:textId="112898D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API Configuration</w:t>
      </w:r>
      <w:r w:rsidRPr="006D68AC">
        <w:rPr>
          <w:rFonts w:cs="Courier New"/>
          <w:noProof/>
        </w:rPr>
        <w:t xml:space="preserve"> Update</w:t>
      </w:r>
      <w:r w:rsidRPr="006D68AC">
        <w:rPr>
          <w:noProof/>
        </w:rPr>
        <w:tab/>
      </w:r>
      <w:r w:rsidRPr="006D68AC">
        <w:rPr>
          <w:noProof/>
        </w:rPr>
        <w:fldChar w:fldCharType="begin" w:fldLock="1"/>
      </w:r>
      <w:r w:rsidRPr="006D68AC">
        <w:rPr>
          <w:noProof/>
        </w:rPr>
        <w:instrText xml:space="preserve"> PAGEREF _Toc209469817 \h </w:instrText>
      </w:r>
      <w:r w:rsidRPr="006D68AC">
        <w:rPr>
          <w:noProof/>
        </w:rPr>
      </w:r>
      <w:r w:rsidRPr="006D68AC">
        <w:rPr>
          <w:noProof/>
        </w:rPr>
        <w:fldChar w:fldCharType="separate"/>
      </w:r>
      <w:r w:rsidRPr="006D68AC">
        <w:rPr>
          <w:noProof/>
        </w:rPr>
        <w:t>33</w:t>
      </w:r>
      <w:r w:rsidRPr="006D68AC">
        <w:rPr>
          <w:noProof/>
        </w:rPr>
        <w:fldChar w:fldCharType="end"/>
      </w:r>
    </w:p>
    <w:p w14:paraId="058F3873" w14:textId="030867C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NSCE_SliceApiManagement_Notify</w:t>
      </w:r>
      <w:r w:rsidRPr="006D68AC">
        <w:rPr>
          <w:noProof/>
        </w:rPr>
        <w:tab/>
      </w:r>
      <w:r w:rsidRPr="006D68AC">
        <w:rPr>
          <w:noProof/>
        </w:rPr>
        <w:fldChar w:fldCharType="begin" w:fldLock="1"/>
      </w:r>
      <w:r w:rsidRPr="006D68AC">
        <w:rPr>
          <w:noProof/>
        </w:rPr>
        <w:instrText xml:space="preserve"> PAGEREF _Toc209469818 \h </w:instrText>
      </w:r>
      <w:r w:rsidRPr="006D68AC">
        <w:rPr>
          <w:noProof/>
        </w:rPr>
      </w:r>
      <w:r w:rsidRPr="006D68AC">
        <w:rPr>
          <w:noProof/>
        </w:rPr>
        <w:fldChar w:fldCharType="separate"/>
      </w:r>
      <w:r w:rsidRPr="006D68AC">
        <w:rPr>
          <w:noProof/>
        </w:rPr>
        <w:t>34</w:t>
      </w:r>
      <w:r w:rsidRPr="006D68AC">
        <w:rPr>
          <w:noProof/>
        </w:rPr>
        <w:fldChar w:fldCharType="end"/>
      </w:r>
    </w:p>
    <w:p w14:paraId="62753BCA" w14:textId="3D6DC8A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_Toc209469819 \h </w:instrText>
      </w:r>
      <w:r w:rsidRPr="006D68AC">
        <w:rPr>
          <w:noProof/>
        </w:rPr>
      </w:r>
      <w:r w:rsidRPr="006D68AC">
        <w:rPr>
          <w:noProof/>
        </w:rPr>
        <w:fldChar w:fldCharType="separate"/>
      </w:r>
      <w:r w:rsidRPr="006D68AC">
        <w:rPr>
          <w:noProof/>
        </w:rPr>
        <w:t>34</w:t>
      </w:r>
      <w:r w:rsidRPr="006D68AC">
        <w:rPr>
          <w:noProof/>
        </w:rPr>
        <w:fldChar w:fldCharType="end"/>
      </w:r>
    </w:p>
    <w:p w14:paraId="46838E12" w14:textId="0EECD1C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API Configuration Notification</w:t>
      </w:r>
      <w:r w:rsidRPr="006D68AC">
        <w:rPr>
          <w:noProof/>
        </w:rPr>
        <w:tab/>
      </w:r>
      <w:r w:rsidRPr="006D68AC">
        <w:rPr>
          <w:noProof/>
        </w:rPr>
        <w:fldChar w:fldCharType="begin" w:fldLock="1"/>
      </w:r>
      <w:r w:rsidRPr="006D68AC">
        <w:rPr>
          <w:noProof/>
        </w:rPr>
        <w:instrText xml:space="preserve"> PAGEREF _Toc209469820 \h </w:instrText>
      </w:r>
      <w:r w:rsidRPr="006D68AC">
        <w:rPr>
          <w:noProof/>
        </w:rPr>
      </w:r>
      <w:r w:rsidRPr="006D68AC">
        <w:rPr>
          <w:noProof/>
        </w:rPr>
        <w:fldChar w:fldCharType="separate"/>
      </w:r>
      <w:r w:rsidRPr="006D68AC">
        <w:rPr>
          <w:noProof/>
        </w:rPr>
        <w:t>34</w:t>
      </w:r>
      <w:r w:rsidRPr="006D68AC">
        <w:rPr>
          <w:noProof/>
        </w:rPr>
        <w:fldChar w:fldCharType="end"/>
      </w:r>
    </w:p>
    <w:p w14:paraId="3FEE32A3" w14:textId="2A85848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5.2.2.5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NSCE_SliceApiManagement_Invoke</w:t>
      </w:r>
      <w:r w:rsidRPr="006D68AC">
        <w:rPr>
          <w:noProof/>
        </w:rPr>
        <w:tab/>
      </w:r>
      <w:r w:rsidRPr="006D68AC">
        <w:rPr>
          <w:noProof/>
        </w:rPr>
        <w:fldChar w:fldCharType="begin" w:fldLock="1"/>
      </w:r>
      <w:r w:rsidRPr="006D68AC">
        <w:rPr>
          <w:noProof/>
        </w:rPr>
        <w:instrText xml:space="preserve"> PAGEREF _Toc209469821 \h </w:instrText>
      </w:r>
      <w:r w:rsidRPr="006D68AC">
        <w:rPr>
          <w:noProof/>
        </w:rPr>
      </w:r>
      <w:r w:rsidRPr="006D68AC">
        <w:rPr>
          <w:noProof/>
        </w:rPr>
        <w:fldChar w:fldCharType="separate"/>
      </w:r>
      <w:r w:rsidRPr="006D68AC">
        <w:rPr>
          <w:noProof/>
        </w:rPr>
        <w:t>35</w:t>
      </w:r>
      <w:r w:rsidRPr="006D68AC">
        <w:rPr>
          <w:noProof/>
        </w:rPr>
        <w:fldChar w:fldCharType="end"/>
      </w:r>
    </w:p>
    <w:p w14:paraId="301978D9" w14:textId="7611268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_Toc209469822 \h </w:instrText>
      </w:r>
      <w:r w:rsidRPr="006D68AC">
        <w:rPr>
          <w:noProof/>
        </w:rPr>
      </w:r>
      <w:r w:rsidRPr="006D68AC">
        <w:rPr>
          <w:noProof/>
        </w:rPr>
        <w:fldChar w:fldCharType="separate"/>
      </w:r>
      <w:r w:rsidRPr="006D68AC">
        <w:rPr>
          <w:noProof/>
        </w:rPr>
        <w:t>35</w:t>
      </w:r>
      <w:r w:rsidRPr="006D68AC">
        <w:rPr>
          <w:noProof/>
        </w:rPr>
        <w:fldChar w:fldCharType="end"/>
      </w:r>
    </w:p>
    <w:p w14:paraId="5C3DEA4E" w14:textId="1C277F5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5.2.2.5.2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API Invocation</w:t>
      </w:r>
      <w:r w:rsidRPr="006D68AC">
        <w:rPr>
          <w:rFonts w:cs="Courier New"/>
          <w:noProof/>
        </w:rPr>
        <w:t xml:space="preserve"> Request</w:t>
      </w:r>
      <w:r w:rsidRPr="006D68AC">
        <w:rPr>
          <w:noProof/>
        </w:rPr>
        <w:tab/>
      </w:r>
      <w:r w:rsidRPr="006D68AC">
        <w:rPr>
          <w:noProof/>
        </w:rPr>
        <w:fldChar w:fldCharType="begin" w:fldLock="1"/>
      </w:r>
      <w:r w:rsidRPr="006D68AC">
        <w:rPr>
          <w:noProof/>
        </w:rPr>
        <w:instrText xml:space="preserve"> PAGEREF _Toc209469823 \h </w:instrText>
      </w:r>
      <w:r w:rsidRPr="006D68AC">
        <w:rPr>
          <w:noProof/>
        </w:rPr>
      </w:r>
      <w:r w:rsidRPr="006D68AC">
        <w:rPr>
          <w:noProof/>
        </w:rPr>
        <w:fldChar w:fldCharType="separate"/>
      </w:r>
      <w:r w:rsidRPr="006D68AC">
        <w:rPr>
          <w:noProof/>
        </w:rPr>
        <w:t>35</w:t>
      </w:r>
      <w:r w:rsidRPr="006D68AC">
        <w:rPr>
          <w:noProof/>
        </w:rPr>
        <w:fldChar w:fldCharType="end"/>
      </w:r>
    </w:p>
    <w:p w14:paraId="4E52AB7F" w14:textId="68AE18B2"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w:t>
      </w:r>
      <w:r w:rsidRPr="006D68AC">
        <w:rPr>
          <w:noProof/>
        </w:rPr>
        <w:tab/>
      </w:r>
      <w:r w:rsidRPr="006D68AC">
        <w:rPr>
          <w:noProof/>
        </w:rPr>
        <w:fldChar w:fldCharType="begin" w:fldLock="1"/>
      </w:r>
      <w:r w:rsidRPr="006D68AC">
        <w:rPr>
          <w:noProof/>
        </w:rPr>
        <w:instrText xml:space="preserve"> PAGEREF _Toc209469824 \h </w:instrText>
      </w:r>
      <w:r w:rsidRPr="006D68AC">
        <w:rPr>
          <w:noProof/>
        </w:rPr>
      </w:r>
      <w:r w:rsidRPr="006D68AC">
        <w:rPr>
          <w:noProof/>
        </w:rPr>
        <w:fldChar w:fldCharType="separate"/>
      </w:r>
      <w:r w:rsidRPr="006D68AC">
        <w:rPr>
          <w:noProof/>
        </w:rPr>
        <w:t>35</w:t>
      </w:r>
      <w:r w:rsidRPr="006D68AC">
        <w:rPr>
          <w:noProof/>
        </w:rPr>
        <w:fldChar w:fldCharType="end"/>
      </w:r>
    </w:p>
    <w:p w14:paraId="5489F5F6" w14:textId="7B3259B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_Toc209469825 \h </w:instrText>
      </w:r>
      <w:r w:rsidRPr="006D68AC">
        <w:rPr>
          <w:noProof/>
        </w:rPr>
      </w:r>
      <w:r w:rsidRPr="006D68AC">
        <w:rPr>
          <w:noProof/>
        </w:rPr>
        <w:fldChar w:fldCharType="separate"/>
      </w:r>
      <w:r w:rsidRPr="006D68AC">
        <w:rPr>
          <w:noProof/>
        </w:rPr>
        <w:t>35</w:t>
      </w:r>
      <w:r w:rsidRPr="006D68AC">
        <w:rPr>
          <w:noProof/>
        </w:rPr>
        <w:fldChar w:fldCharType="end"/>
      </w:r>
    </w:p>
    <w:p w14:paraId="4BADBB81" w14:textId="394E3BC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_Toc209469826 \h </w:instrText>
      </w:r>
      <w:r w:rsidRPr="006D68AC">
        <w:rPr>
          <w:noProof/>
        </w:rPr>
      </w:r>
      <w:r w:rsidRPr="006D68AC">
        <w:rPr>
          <w:noProof/>
        </w:rPr>
        <w:fldChar w:fldCharType="separate"/>
      </w:r>
      <w:r w:rsidRPr="006D68AC">
        <w:rPr>
          <w:noProof/>
        </w:rPr>
        <w:t>36</w:t>
      </w:r>
      <w:r w:rsidRPr="006D68AC">
        <w:rPr>
          <w:noProof/>
        </w:rPr>
        <w:fldChar w:fldCharType="end"/>
      </w:r>
    </w:p>
    <w:p w14:paraId="62FF153C" w14:textId="6F77FEC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_Toc209469827 \h </w:instrText>
      </w:r>
      <w:r w:rsidRPr="006D68AC">
        <w:rPr>
          <w:noProof/>
        </w:rPr>
      </w:r>
      <w:r w:rsidRPr="006D68AC">
        <w:rPr>
          <w:noProof/>
        </w:rPr>
        <w:fldChar w:fldCharType="separate"/>
      </w:r>
      <w:r w:rsidRPr="006D68AC">
        <w:rPr>
          <w:noProof/>
        </w:rPr>
        <w:t>36</w:t>
      </w:r>
      <w:r w:rsidRPr="006D68AC">
        <w:rPr>
          <w:noProof/>
        </w:rPr>
        <w:fldChar w:fldCharType="end"/>
      </w:r>
    </w:p>
    <w:p w14:paraId="6EDE82AC" w14:textId="4C04AE0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w:t>
      </w:r>
      <w:r w:rsidRPr="006D68AC">
        <w:rPr>
          <w:noProof/>
        </w:rPr>
        <w:t>NetSliceLifeCycleMngt_</w:t>
      </w:r>
      <w:r w:rsidRPr="006D68AC">
        <w:rPr>
          <w:noProof/>
          <w:lang w:val="en-US"/>
        </w:rPr>
        <w:t>Subscribe</w:t>
      </w:r>
      <w:r w:rsidRPr="006D68AC">
        <w:rPr>
          <w:noProof/>
        </w:rPr>
        <w:tab/>
      </w:r>
      <w:r w:rsidRPr="006D68AC">
        <w:rPr>
          <w:noProof/>
        </w:rPr>
        <w:fldChar w:fldCharType="begin" w:fldLock="1"/>
      </w:r>
      <w:r w:rsidRPr="006D68AC">
        <w:rPr>
          <w:noProof/>
        </w:rPr>
        <w:instrText xml:space="preserve"> PAGEREF _Toc209469828 \h </w:instrText>
      </w:r>
      <w:r w:rsidRPr="006D68AC">
        <w:rPr>
          <w:noProof/>
        </w:rPr>
      </w:r>
      <w:r w:rsidRPr="006D68AC">
        <w:rPr>
          <w:noProof/>
        </w:rPr>
        <w:fldChar w:fldCharType="separate"/>
      </w:r>
      <w:r w:rsidRPr="006D68AC">
        <w:rPr>
          <w:noProof/>
        </w:rPr>
        <w:t>36</w:t>
      </w:r>
      <w:r w:rsidRPr="006D68AC">
        <w:rPr>
          <w:noProof/>
        </w:rPr>
        <w:fldChar w:fldCharType="end"/>
      </w:r>
    </w:p>
    <w:p w14:paraId="6948058E" w14:textId="0C53C59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_Toc209469829 \h </w:instrText>
      </w:r>
      <w:r w:rsidRPr="006D68AC">
        <w:rPr>
          <w:noProof/>
        </w:rPr>
      </w:r>
      <w:r w:rsidRPr="006D68AC">
        <w:rPr>
          <w:noProof/>
        </w:rPr>
        <w:fldChar w:fldCharType="separate"/>
      </w:r>
      <w:r w:rsidRPr="006D68AC">
        <w:rPr>
          <w:noProof/>
        </w:rPr>
        <w:t>36</w:t>
      </w:r>
      <w:r w:rsidRPr="006D68AC">
        <w:rPr>
          <w:noProof/>
        </w:rPr>
        <w:fldChar w:fldCharType="end"/>
      </w:r>
    </w:p>
    <w:p w14:paraId="0B0A0935" w14:textId="2ADC26F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Lifecycle Management Subscription Creation</w:t>
      </w:r>
      <w:r w:rsidRPr="006D68AC">
        <w:rPr>
          <w:noProof/>
        </w:rPr>
        <w:tab/>
      </w:r>
      <w:r w:rsidRPr="006D68AC">
        <w:rPr>
          <w:noProof/>
        </w:rPr>
        <w:fldChar w:fldCharType="begin" w:fldLock="1"/>
      </w:r>
      <w:r w:rsidRPr="006D68AC">
        <w:rPr>
          <w:noProof/>
        </w:rPr>
        <w:instrText xml:space="preserve"> PAGEREF _Toc209469830 \h </w:instrText>
      </w:r>
      <w:r w:rsidRPr="006D68AC">
        <w:rPr>
          <w:noProof/>
        </w:rPr>
      </w:r>
      <w:r w:rsidRPr="006D68AC">
        <w:rPr>
          <w:noProof/>
        </w:rPr>
        <w:fldChar w:fldCharType="separate"/>
      </w:r>
      <w:r w:rsidRPr="006D68AC">
        <w:rPr>
          <w:noProof/>
        </w:rPr>
        <w:t>36</w:t>
      </w:r>
      <w:r w:rsidRPr="006D68AC">
        <w:rPr>
          <w:noProof/>
        </w:rPr>
        <w:fldChar w:fldCharType="end"/>
      </w:r>
    </w:p>
    <w:p w14:paraId="1B0FE9F5" w14:textId="5D5A19F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Lifecycle Management Subscription Update</w:t>
      </w:r>
      <w:r w:rsidRPr="006D68AC">
        <w:rPr>
          <w:noProof/>
        </w:rPr>
        <w:tab/>
      </w:r>
      <w:r w:rsidRPr="006D68AC">
        <w:rPr>
          <w:noProof/>
        </w:rPr>
        <w:fldChar w:fldCharType="begin" w:fldLock="1"/>
      </w:r>
      <w:r w:rsidRPr="006D68AC">
        <w:rPr>
          <w:noProof/>
        </w:rPr>
        <w:instrText xml:space="preserve"> PAGEREF _Toc209469831 \h </w:instrText>
      </w:r>
      <w:r w:rsidRPr="006D68AC">
        <w:rPr>
          <w:noProof/>
        </w:rPr>
      </w:r>
      <w:r w:rsidRPr="006D68AC">
        <w:rPr>
          <w:noProof/>
        </w:rPr>
        <w:fldChar w:fldCharType="separate"/>
      </w:r>
      <w:r w:rsidRPr="006D68AC">
        <w:rPr>
          <w:noProof/>
        </w:rPr>
        <w:t>37</w:t>
      </w:r>
      <w:r w:rsidRPr="006D68AC">
        <w:rPr>
          <w:noProof/>
        </w:rPr>
        <w:fldChar w:fldCharType="end"/>
      </w:r>
    </w:p>
    <w:p w14:paraId="4C8F1C38" w14:textId="58C80DA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Lifecycle Management Subscription Deletion</w:t>
      </w:r>
      <w:r w:rsidRPr="006D68AC">
        <w:rPr>
          <w:noProof/>
        </w:rPr>
        <w:tab/>
      </w:r>
      <w:r w:rsidRPr="006D68AC">
        <w:rPr>
          <w:noProof/>
        </w:rPr>
        <w:fldChar w:fldCharType="begin" w:fldLock="1"/>
      </w:r>
      <w:r w:rsidRPr="006D68AC">
        <w:rPr>
          <w:noProof/>
        </w:rPr>
        <w:instrText xml:space="preserve"> PAGEREF _Toc209469832 \h </w:instrText>
      </w:r>
      <w:r w:rsidRPr="006D68AC">
        <w:rPr>
          <w:noProof/>
        </w:rPr>
      </w:r>
      <w:r w:rsidRPr="006D68AC">
        <w:rPr>
          <w:noProof/>
        </w:rPr>
        <w:fldChar w:fldCharType="separate"/>
      </w:r>
      <w:r w:rsidRPr="006D68AC">
        <w:rPr>
          <w:noProof/>
        </w:rPr>
        <w:t>37</w:t>
      </w:r>
      <w:r w:rsidRPr="006D68AC">
        <w:rPr>
          <w:noProof/>
        </w:rPr>
        <w:fldChar w:fldCharType="end"/>
      </w:r>
    </w:p>
    <w:p w14:paraId="293A5D5F" w14:textId="3126FDE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w:t>
      </w:r>
      <w:r w:rsidRPr="006D68AC">
        <w:rPr>
          <w:noProof/>
          <w:lang w:val="en-US"/>
        </w:rPr>
        <w:t>_Notify</w:t>
      </w:r>
      <w:r w:rsidRPr="006D68AC">
        <w:rPr>
          <w:noProof/>
        </w:rPr>
        <w:tab/>
      </w:r>
      <w:r w:rsidRPr="006D68AC">
        <w:rPr>
          <w:noProof/>
        </w:rPr>
        <w:fldChar w:fldCharType="begin" w:fldLock="1"/>
      </w:r>
      <w:r w:rsidRPr="006D68AC">
        <w:rPr>
          <w:noProof/>
        </w:rPr>
        <w:instrText xml:space="preserve"> PAGEREF _Toc209469833 \h </w:instrText>
      </w:r>
      <w:r w:rsidRPr="006D68AC">
        <w:rPr>
          <w:noProof/>
        </w:rPr>
      </w:r>
      <w:r w:rsidRPr="006D68AC">
        <w:rPr>
          <w:noProof/>
        </w:rPr>
        <w:fldChar w:fldCharType="separate"/>
      </w:r>
      <w:r w:rsidRPr="006D68AC">
        <w:rPr>
          <w:noProof/>
        </w:rPr>
        <w:t>38</w:t>
      </w:r>
      <w:r w:rsidRPr="006D68AC">
        <w:rPr>
          <w:noProof/>
        </w:rPr>
        <w:fldChar w:fldCharType="end"/>
      </w:r>
    </w:p>
    <w:p w14:paraId="3F1CD4DC" w14:textId="1741816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_Toc209469834 \h </w:instrText>
      </w:r>
      <w:r w:rsidRPr="006D68AC">
        <w:rPr>
          <w:noProof/>
        </w:rPr>
      </w:r>
      <w:r w:rsidRPr="006D68AC">
        <w:rPr>
          <w:noProof/>
        </w:rPr>
        <w:fldChar w:fldCharType="separate"/>
      </w:r>
      <w:r w:rsidRPr="006D68AC">
        <w:rPr>
          <w:noProof/>
        </w:rPr>
        <w:t>38</w:t>
      </w:r>
      <w:r w:rsidRPr="006D68AC">
        <w:rPr>
          <w:noProof/>
        </w:rPr>
        <w:fldChar w:fldCharType="end"/>
      </w:r>
    </w:p>
    <w:p w14:paraId="501EE379" w14:textId="2623A47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Network Slice Lifecycle Management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_Toc209469835 \h </w:instrText>
      </w:r>
      <w:r w:rsidRPr="006D68AC">
        <w:rPr>
          <w:noProof/>
        </w:rPr>
      </w:r>
      <w:r w:rsidRPr="006D68AC">
        <w:rPr>
          <w:noProof/>
        </w:rPr>
        <w:fldChar w:fldCharType="separate"/>
      </w:r>
      <w:r w:rsidRPr="006D68AC">
        <w:rPr>
          <w:noProof/>
        </w:rPr>
        <w:t>38</w:t>
      </w:r>
      <w:r w:rsidRPr="006D68AC">
        <w:rPr>
          <w:noProof/>
        </w:rPr>
        <w:fldChar w:fldCharType="end"/>
      </w:r>
    </w:p>
    <w:p w14:paraId="4C0973D8" w14:textId="1401D3B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w:t>
      </w:r>
      <w:r w:rsidRPr="006D68AC">
        <w:rPr>
          <w:noProof/>
          <w:lang w:val="en-US"/>
        </w:rPr>
        <w:t>_QoEMetricsSubscribe</w:t>
      </w:r>
      <w:r w:rsidRPr="006D68AC">
        <w:rPr>
          <w:noProof/>
        </w:rPr>
        <w:tab/>
      </w:r>
      <w:r w:rsidRPr="006D68AC">
        <w:rPr>
          <w:noProof/>
        </w:rPr>
        <w:fldChar w:fldCharType="begin" w:fldLock="1"/>
      </w:r>
      <w:r w:rsidRPr="006D68AC">
        <w:rPr>
          <w:noProof/>
        </w:rPr>
        <w:instrText xml:space="preserve"> PAGEREF _Toc209469836 \h </w:instrText>
      </w:r>
      <w:r w:rsidRPr="006D68AC">
        <w:rPr>
          <w:noProof/>
        </w:rPr>
      </w:r>
      <w:r w:rsidRPr="006D68AC">
        <w:rPr>
          <w:noProof/>
        </w:rPr>
        <w:fldChar w:fldCharType="separate"/>
      </w:r>
      <w:r w:rsidRPr="006D68AC">
        <w:rPr>
          <w:noProof/>
        </w:rPr>
        <w:t>39</w:t>
      </w:r>
      <w:r w:rsidRPr="006D68AC">
        <w:rPr>
          <w:noProof/>
        </w:rPr>
        <w:fldChar w:fldCharType="end"/>
      </w:r>
    </w:p>
    <w:p w14:paraId="21AE0BF9" w14:textId="44023BE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_Toc209469837 \h </w:instrText>
      </w:r>
      <w:r w:rsidRPr="006D68AC">
        <w:rPr>
          <w:noProof/>
        </w:rPr>
      </w:r>
      <w:r w:rsidRPr="006D68AC">
        <w:rPr>
          <w:noProof/>
        </w:rPr>
        <w:fldChar w:fldCharType="separate"/>
      </w:r>
      <w:r w:rsidRPr="006D68AC">
        <w:rPr>
          <w:noProof/>
        </w:rPr>
        <w:t>39</w:t>
      </w:r>
      <w:r w:rsidRPr="006D68AC">
        <w:rPr>
          <w:noProof/>
        </w:rPr>
        <w:fldChar w:fldCharType="end"/>
      </w:r>
    </w:p>
    <w:p w14:paraId="2D0E1584" w14:textId="055621F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val="en-US"/>
        </w:rPr>
        <w:t>5.3.2.4.2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QoE Metrics Subscription Notification</w:t>
      </w:r>
      <w:r w:rsidRPr="006D68AC">
        <w:rPr>
          <w:noProof/>
        </w:rPr>
        <w:tab/>
      </w:r>
      <w:r w:rsidRPr="006D68AC">
        <w:rPr>
          <w:noProof/>
        </w:rPr>
        <w:fldChar w:fldCharType="begin" w:fldLock="1"/>
      </w:r>
      <w:r w:rsidRPr="006D68AC">
        <w:rPr>
          <w:noProof/>
        </w:rPr>
        <w:instrText xml:space="preserve"> PAGEREF _Toc209469838 \h </w:instrText>
      </w:r>
      <w:r w:rsidRPr="006D68AC">
        <w:rPr>
          <w:noProof/>
        </w:rPr>
      </w:r>
      <w:r w:rsidRPr="006D68AC">
        <w:rPr>
          <w:noProof/>
        </w:rPr>
        <w:fldChar w:fldCharType="separate"/>
      </w:r>
      <w:r w:rsidRPr="006D68AC">
        <w:rPr>
          <w:noProof/>
        </w:rPr>
        <w:t>39</w:t>
      </w:r>
      <w:r w:rsidRPr="006D68AC">
        <w:rPr>
          <w:noProof/>
        </w:rPr>
        <w:fldChar w:fldCharType="end"/>
      </w:r>
    </w:p>
    <w:p w14:paraId="105C3C6D" w14:textId="5813D78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5.3.2.5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w:t>
      </w:r>
      <w:r w:rsidRPr="006D68AC">
        <w:rPr>
          <w:noProof/>
          <w:lang w:val="en-US"/>
        </w:rPr>
        <w:t>_QoEMetricsNotify</w:t>
      </w:r>
      <w:r w:rsidRPr="006D68AC">
        <w:rPr>
          <w:noProof/>
        </w:rPr>
        <w:tab/>
      </w:r>
      <w:r w:rsidRPr="006D68AC">
        <w:rPr>
          <w:noProof/>
        </w:rPr>
        <w:fldChar w:fldCharType="begin" w:fldLock="1"/>
      </w:r>
      <w:r w:rsidRPr="006D68AC">
        <w:rPr>
          <w:noProof/>
        </w:rPr>
        <w:instrText xml:space="preserve"> PAGEREF _Toc209469839 \h </w:instrText>
      </w:r>
      <w:r w:rsidRPr="006D68AC">
        <w:rPr>
          <w:noProof/>
        </w:rPr>
      </w:r>
      <w:r w:rsidRPr="006D68AC">
        <w:rPr>
          <w:noProof/>
        </w:rPr>
        <w:fldChar w:fldCharType="separate"/>
      </w:r>
      <w:r w:rsidRPr="006D68AC">
        <w:rPr>
          <w:noProof/>
        </w:rPr>
        <w:t>39</w:t>
      </w:r>
      <w:r w:rsidRPr="006D68AC">
        <w:rPr>
          <w:noProof/>
        </w:rPr>
        <w:fldChar w:fldCharType="end"/>
      </w:r>
    </w:p>
    <w:p w14:paraId="3D86E269" w14:textId="2D560FF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_Toc209469840 \h </w:instrText>
      </w:r>
      <w:r w:rsidRPr="006D68AC">
        <w:rPr>
          <w:noProof/>
        </w:rPr>
      </w:r>
      <w:r w:rsidRPr="006D68AC">
        <w:rPr>
          <w:noProof/>
        </w:rPr>
        <w:fldChar w:fldCharType="separate"/>
      </w:r>
      <w:r w:rsidRPr="006D68AC">
        <w:rPr>
          <w:noProof/>
        </w:rPr>
        <w:t>39</w:t>
      </w:r>
      <w:r w:rsidRPr="006D68AC">
        <w:rPr>
          <w:noProof/>
        </w:rPr>
        <w:fldChar w:fldCharType="end"/>
      </w:r>
    </w:p>
    <w:p w14:paraId="7AA8B48D" w14:textId="289279E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QoE Metrics</w:t>
      </w:r>
      <w:r w:rsidRPr="006D68AC">
        <w:rPr>
          <w:noProof/>
          <w:lang w:val="en-US"/>
        </w:rPr>
        <w:t xml:space="preserve"> Notification</w:t>
      </w:r>
      <w:r w:rsidRPr="006D68AC">
        <w:rPr>
          <w:noProof/>
        </w:rPr>
        <w:tab/>
      </w:r>
      <w:r w:rsidRPr="006D68AC">
        <w:rPr>
          <w:noProof/>
        </w:rPr>
        <w:fldChar w:fldCharType="begin" w:fldLock="1"/>
      </w:r>
      <w:r w:rsidRPr="006D68AC">
        <w:rPr>
          <w:noProof/>
        </w:rPr>
        <w:instrText xml:space="preserve"> PAGEREF _Toc209469841 \h </w:instrText>
      </w:r>
      <w:r w:rsidRPr="006D68AC">
        <w:rPr>
          <w:noProof/>
        </w:rPr>
      </w:r>
      <w:r w:rsidRPr="006D68AC">
        <w:rPr>
          <w:noProof/>
        </w:rPr>
        <w:fldChar w:fldCharType="separate"/>
      </w:r>
      <w:r w:rsidRPr="006D68AC">
        <w:rPr>
          <w:noProof/>
        </w:rPr>
        <w:t>40</w:t>
      </w:r>
      <w:r w:rsidRPr="006D68AC">
        <w:rPr>
          <w:noProof/>
        </w:rPr>
        <w:fldChar w:fldCharType="end"/>
      </w:r>
    </w:p>
    <w:p w14:paraId="35238055" w14:textId="3E67A16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5.3.2.6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NSCE_NetSliceLifeCycleMngt_Recommend</w:t>
      </w:r>
      <w:r w:rsidRPr="006D68AC">
        <w:rPr>
          <w:noProof/>
        </w:rPr>
        <w:tab/>
      </w:r>
      <w:r w:rsidRPr="006D68AC">
        <w:rPr>
          <w:noProof/>
        </w:rPr>
        <w:fldChar w:fldCharType="begin" w:fldLock="1"/>
      </w:r>
      <w:r w:rsidRPr="006D68AC">
        <w:rPr>
          <w:noProof/>
        </w:rPr>
        <w:instrText xml:space="preserve"> PAGEREF _Toc209469842 \h </w:instrText>
      </w:r>
      <w:r w:rsidRPr="006D68AC">
        <w:rPr>
          <w:noProof/>
        </w:rPr>
      </w:r>
      <w:r w:rsidRPr="006D68AC">
        <w:rPr>
          <w:noProof/>
        </w:rPr>
        <w:fldChar w:fldCharType="separate"/>
      </w:r>
      <w:r w:rsidRPr="006D68AC">
        <w:rPr>
          <w:noProof/>
        </w:rPr>
        <w:t>40</w:t>
      </w:r>
      <w:r w:rsidRPr="006D68AC">
        <w:rPr>
          <w:noProof/>
        </w:rPr>
        <w:fldChar w:fldCharType="end"/>
      </w:r>
    </w:p>
    <w:p w14:paraId="2DFF0124" w14:textId="5E193E8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_Toc209469843 \h </w:instrText>
      </w:r>
      <w:r w:rsidRPr="006D68AC">
        <w:rPr>
          <w:noProof/>
        </w:rPr>
      </w:r>
      <w:r w:rsidRPr="006D68AC">
        <w:rPr>
          <w:noProof/>
        </w:rPr>
        <w:fldChar w:fldCharType="separate"/>
      </w:r>
      <w:r w:rsidRPr="006D68AC">
        <w:rPr>
          <w:noProof/>
        </w:rPr>
        <w:t>40</w:t>
      </w:r>
      <w:r w:rsidRPr="006D68AC">
        <w:rPr>
          <w:noProof/>
        </w:rPr>
        <w:fldChar w:fldCharType="end"/>
      </w:r>
    </w:p>
    <w:p w14:paraId="2ADB87C3" w14:textId="379A344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5.3.2.6.2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LCM Recommendation Notification</w:t>
      </w:r>
      <w:r w:rsidRPr="006D68AC">
        <w:rPr>
          <w:noProof/>
        </w:rPr>
        <w:tab/>
      </w:r>
      <w:r w:rsidRPr="006D68AC">
        <w:rPr>
          <w:noProof/>
        </w:rPr>
        <w:fldChar w:fldCharType="begin" w:fldLock="1"/>
      </w:r>
      <w:r w:rsidRPr="006D68AC">
        <w:rPr>
          <w:noProof/>
        </w:rPr>
        <w:instrText xml:space="preserve"> PAGEREF _Toc209469844 \h </w:instrText>
      </w:r>
      <w:r w:rsidRPr="006D68AC">
        <w:rPr>
          <w:noProof/>
        </w:rPr>
      </w:r>
      <w:r w:rsidRPr="006D68AC">
        <w:rPr>
          <w:noProof/>
        </w:rPr>
        <w:fldChar w:fldCharType="separate"/>
      </w:r>
      <w:r w:rsidRPr="006D68AC">
        <w:rPr>
          <w:noProof/>
        </w:rPr>
        <w:t>40</w:t>
      </w:r>
      <w:r w:rsidRPr="006D68AC">
        <w:rPr>
          <w:noProof/>
        </w:rPr>
        <w:fldChar w:fldCharType="end"/>
      </w:r>
    </w:p>
    <w:p w14:paraId="42F41AD5" w14:textId="37A4A436"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w:t>
      </w:r>
      <w:r w:rsidRPr="006D68AC">
        <w:rPr>
          <w:noProof/>
        </w:rPr>
        <w:tab/>
      </w:r>
      <w:r w:rsidRPr="006D68AC">
        <w:rPr>
          <w:noProof/>
        </w:rPr>
        <w:fldChar w:fldCharType="begin" w:fldLock="1"/>
      </w:r>
      <w:r w:rsidRPr="006D68AC">
        <w:rPr>
          <w:noProof/>
        </w:rPr>
        <w:instrText xml:space="preserve"> PAGEREF _Toc209469845 \h </w:instrText>
      </w:r>
      <w:r w:rsidRPr="006D68AC">
        <w:rPr>
          <w:noProof/>
        </w:rPr>
      </w:r>
      <w:r w:rsidRPr="006D68AC">
        <w:rPr>
          <w:noProof/>
        </w:rPr>
        <w:fldChar w:fldCharType="separate"/>
      </w:r>
      <w:r w:rsidRPr="006D68AC">
        <w:rPr>
          <w:noProof/>
        </w:rPr>
        <w:t>41</w:t>
      </w:r>
      <w:r w:rsidRPr="006D68AC">
        <w:rPr>
          <w:noProof/>
        </w:rPr>
        <w:fldChar w:fldCharType="end"/>
      </w:r>
    </w:p>
    <w:p w14:paraId="29B632CD" w14:textId="25829A9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_Toc209469846 \h </w:instrText>
      </w:r>
      <w:r w:rsidRPr="006D68AC">
        <w:rPr>
          <w:noProof/>
        </w:rPr>
      </w:r>
      <w:r w:rsidRPr="006D68AC">
        <w:rPr>
          <w:noProof/>
        </w:rPr>
        <w:fldChar w:fldCharType="separate"/>
      </w:r>
      <w:r w:rsidRPr="006D68AC">
        <w:rPr>
          <w:noProof/>
        </w:rPr>
        <w:t>41</w:t>
      </w:r>
      <w:r w:rsidRPr="006D68AC">
        <w:rPr>
          <w:noProof/>
        </w:rPr>
        <w:fldChar w:fldCharType="end"/>
      </w:r>
    </w:p>
    <w:p w14:paraId="4DC798A5" w14:textId="5C94F6C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_Toc209469847 \h </w:instrText>
      </w:r>
      <w:r w:rsidRPr="006D68AC">
        <w:rPr>
          <w:noProof/>
        </w:rPr>
      </w:r>
      <w:r w:rsidRPr="006D68AC">
        <w:rPr>
          <w:noProof/>
        </w:rPr>
        <w:fldChar w:fldCharType="separate"/>
      </w:r>
      <w:r w:rsidRPr="006D68AC">
        <w:rPr>
          <w:noProof/>
        </w:rPr>
        <w:t>41</w:t>
      </w:r>
      <w:r w:rsidRPr="006D68AC">
        <w:rPr>
          <w:noProof/>
        </w:rPr>
        <w:fldChar w:fldCharType="end"/>
      </w:r>
    </w:p>
    <w:p w14:paraId="7D37D84A" w14:textId="6462547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_Toc209469848 \h </w:instrText>
      </w:r>
      <w:r w:rsidRPr="006D68AC">
        <w:rPr>
          <w:noProof/>
        </w:rPr>
      </w:r>
      <w:r w:rsidRPr="006D68AC">
        <w:rPr>
          <w:noProof/>
        </w:rPr>
        <w:fldChar w:fldCharType="separate"/>
      </w:r>
      <w:r w:rsidRPr="006D68AC">
        <w:rPr>
          <w:noProof/>
        </w:rPr>
        <w:t>41</w:t>
      </w:r>
      <w:r w:rsidRPr="006D68AC">
        <w:rPr>
          <w:noProof/>
        </w:rPr>
        <w:fldChar w:fldCharType="end"/>
      </w:r>
    </w:p>
    <w:p w14:paraId="627193BB" w14:textId="094CD92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w:t>
      </w:r>
      <w:r w:rsidRPr="006D68AC">
        <w:rPr>
          <w:noProof/>
        </w:rPr>
        <w:t>_Create</w:t>
      </w:r>
      <w:r w:rsidRPr="006D68AC">
        <w:rPr>
          <w:noProof/>
        </w:rPr>
        <w:tab/>
      </w:r>
      <w:r w:rsidRPr="006D68AC">
        <w:rPr>
          <w:noProof/>
        </w:rPr>
        <w:fldChar w:fldCharType="begin" w:fldLock="1"/>
      </w:r>
      <w:r w:rsidRPr="006D68AC">
        <w:rPr>
          <w:noProof/>
        </w:rPr>
        <w:instrText xml:space="preserve"> PAGEREF _Toc209469849 \h </w:instrText>
      </w:r>
      <w:r w:rsidRPr="006D68AC">
        <w:rPr>
          <w:noProof/>
        </w:rPr>
      </w:r>
      <w:r w:rsidRPr="006D68AC">
        <w:rPr>
          <w:noProof/>
        </w:rPr>
        <w:fldChar w:fldCharType="separate"/>
      </w:r>
      <w:r w:rsidRPr="006D68AC">
        <w:rPr>
          <w:noProof/>
        </w:rPr>
        <w:t>42</w:t>
      </w:r>
      <w:r w:rsidRPr="006D68AC">
        <w:rPr>
          <w:noProof/>
        </w:rPr>
        <w:fldChar w:fldCharType="end"/>
      </w:r>
    </w:p>
    <w:p w14:paraId="3A3D48B9" w14:textId="2A83EA3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_Toc209469850 \h </w:instrText>
      </w:r>
      <w:r w:rsidRPr="006D68AC">
        <w:rPr>
          <w:noProof/>
        </w:rPr>
      </w:r>
      <w:r w:rsidRPr="006D68AC">
        <w:rPr>
          <w:noProof/>
        </w:rPr>
        <w:fldChar w:fldCharType="separate"/>
      </w:r>
      <w:r w:rsidRPr="006D68AC">
        <w:rPr>
          <w:noProof/>
        </w:rPr>
        <w:t>42</w:t>
      </w:r>
      <w:r w:rsidRPr="006D68AC">
        <w:rPr>
          <w:noProof/>
        </w:rPr>
        <w:fldChar w:fldCharType="end"/>
      </w:r>
    </w:p>
    <w:p w14:paraId="5C1BA83D" w14:textId="0625EF8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Provisioning</w:t>
      </w:r>
      <w:r w:rsidRPr="006D68AC">
        <w:rPr>
          <w:noProof/>
        </w:rPr>
        <w:tab/>
      </w:r>
      <w:r w:rsidRPr="006D68AC">
        <w:rPr>
          <w:noProof/>
        </w:rPr>
        <w:fldChar w:fldCharType="begin" w:fldLock="1"/>
      </w:r>
      <w:r w:rsidRPr="006D68AC">
        <w:rPr>
          <w:noProof/>
        </w:rPr>
        <w:instrText xml:space="preserve"> PAGEREF _Toc209469851 \h </w:instrText>
      </w:r>
      <w:r w:rsidRPr="006D68AC">
        <w:rPr>
          <w:noProof/>
        </w:rPr>
      </w:r>
      <w:r w:rsidRPr="006D68AC">
        <w:rPr>
          <w:noProof/>
        </w:rPr>
        <w:fldChar w:fldCharType="separate"/>
      </w:r>
      <w:r w:rsidRPr="006D68AC">
        <w:rPr>
          <w:noProof/>
        </w:rPr>
        <w:t>42</w:t>
      </w:r>
      <w:r w:rsidRPr="006D68AC">
        <w:rPr>
          <w:noProof/>
        </w:rPr>
        <w:fldChar w:fldCharType="end"/>
      </w:r>
    </w:p>
    <w:p w14:paraId="2C120D7E" w14:textId="65D6664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w:t>
      </w:r>
      <w:r w:rsidRPr="006D68AC">
        <w:rPr>
          <w:noProof/>
        </w:rPr>
        <w:t>_Update</w:t>
      </w:r>
      <w:r w:rsidRPr="006D68AC">
        <w:rPr>
          <w:noProof/>
        </w:rPr>
        <w:tab/>
      </w:r>
      <w:r w:rsidRPr="006D68AC">
        <w:rPr>
          <w:noProof/>
        </w:rPr>
        <w:fldChar w:fldCharType="begin" w:fldLock="1"/>
      </w:r>
      <w:r w:rsidRPr="006D68AC">
        <w:rPr>
          <w:noProof/>
        </w:rPr>
        <w:instrText xml:space="preserve"> PAGEREF _Toc209469852 \h </w:instrText>
      </w:r>
      <w:r w:rsidRPr="006D68AC">
        <w:rPr>
          <w:noProof/>
        </w:rPr>
      </w:r>
      <w:r w:rsidRPr="006D68AC">
        <w:rPr>
          <w:noProof/>
        </w:rPr>
        <w:fldChar w:fldCharType="separate"/>
      </w:r>
      <w:r w:rsidRPr="006D68AC">
        <w:rPr>
          <w:noProof/>
        </w:rPr>
        <w:t>43</w:t>
      </w:r>
      <w:r w:rsidRPr="006D68AC">
        <w:rPr>
          <w:noProof/>
        </w:rPr>
        <w:fldChar w:fldCharType="end"/>
      </w:r>
    </w:p>
    <w:p w14:paraId="4B9C72BD" w14:textId="759888E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_Toc209469853 \h </w:instrText>
      </w:r>
      <w:r w:rsidRPr="006D68AC">
        <w:rPr>
          <w:noProof/>
        </w:rPr>
      </w:r>
      <w:r w:rsidRPr="006D68AC">
        <w:rPr>
          <w:noProof/>
        </w:rPr>
        <w:fldChar w:fldCharType="separate"/>
      </w:r>
      <w:r w:rsidRPr="006D68AC">
        <w:rPr>
          <w:noProof/>
        </w:rPr>
        <w:t>43</w:t>
      </w:r>
      <w:r w:rsidRPr="006D68AC">
        <w:rPr>
          <w:noProof/>
        </w:rPr>
        <w:fldChar w:fldCharType="end"/>
      </w:r>
    </w:p>
    <w:p w14:paraId="4BEA9FF1" w14:textId="7943FF3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Update</w:t>
      </w:r>
      <w:r w:rsidRPr="006D68AC">
        <w:rPr>
          <w:noProof/>
        </w:rPr>
        <w:tab/>
      </w:r>
      <w:r w:rsidRPr="006D68AC">
        <w:rPr>
          <w:noProof/>
        </w:rPr>
        <w:fldChar w:fldCharType="begin" w:fldLock="1"/>
      </w:r>
      <w:r w:rsidRPr="006D68AC">
        <w:rPr>
          <w:noProof/>
        </w:rPr>
        <w:instrText xml:space="preserve"> PAGEREF _Toc209469854 \h </w:instrText>
      </w:r>
      <w:r w:rsidRPr="006D68AC">
        <w:rPr>
          <w:noProof/>
        </w:rPr>
      </w:r>
      <w:r w:rsidRPr="006D68AC">
        <w:rPr>
          <w:noProof/>
        </w:rPr>
        <w:fldChar w:fldCharType="separate"/>
      </w:r>
      <w:r w:rsidRPr="006D68AC">
        <w:rPr>
          <w:noProof/>
        </w:rPr>
        <w:t>43</w:t>
      </w:r>
      <w:r w:rsidRPr="006D68AC">
        <w:rPr>
          <w:noProof/>
        </w:rPr>
        <w:fldChar w:fldCharType="end"/>
      </w:r>
    </w:p>
    <w:p w14:paraId="0306ADE1" w14:textId="6AC4573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w:t>
      </w:r>
      <w:r w:rsidRPr="006D68AC">
        <w:rPr>
          <w:noProof/>
        </w:rPr>
        <w:t>_Delete</w:t>
      </w:r>
      <w:r w:rsidRPr="006D68AC">
        <w:rPr>
          <w:noProof/>
        </w:rPr>
        <w:tab/>
      </w:r>
      <w:r w:rsidRPr="006D68AC">
        <w:rPr>
          <w:noProof/>
        </w:rPr>
        <w:fldChar w:fldCharType="begin" w:fldLock="1"/>
      </w:r>
      <w:r w:rsidRPr="006D68AC">
        <w:rPr>
          <w:noProof/>
        </w:rPr>
        <w:instrText xml:space="preserve"> PAGEREF _Toc209469855 \h </w:instrText>
      </w:r>
      <w:r w:rsidRPr="006D68AC">
        <w:rPr>
          <w:noProof/>
        </w:rPr>
      </w:r>
      <w:r w:rsidRPr="006D68AC">
        <w:rPr>
          <w:noProof/>
        </w:rPr>
        <w:fldChar w:fldCharType="separate"/>
      </w:r>
      <w:r w:rsidRPr="006D68AC">
        <w:rPr>
          <w:noProof/>
        </w:rPr>
        <w:t>44</w:t>
      </w:r>
      <w:r w:rsidRPr="006D68AC">
        <w:rPr>
          <w:noProof/>
        </w:rPr>
        <w:fldChar w:fldCharType="end"/>
      </w:r>
    </w:p>
    <w:p w14:paraId="32495599" w14:textId="77DF45D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_Toc209469856 \h </w:instrText>
      </w:r>
      <w:r w:rsidRPr="006D68AC">
        <w:rPr>
          <w:noProof/>
        </w:rPr>
      </w:r>
      <w:r w:rsidRPr="006D68AC">
        <w:rPr>
          <w:noProof/>
        </w:rPr>
        <w:fldChar w:fldCharType="separate"/>
      </w:r>
      <w:r w:rsidRPr="006D68AC">
        <w:rPr>
          <w:noProof/>
        </w:rPr>
        <w:t>44</w:t>
      </w:r>
      <w:r w:rsidRPr="006D68AC">
        <w:rPr>
          <w:noProof/>
        </w:rPr>
        <w:fldChar w:fldCharType="end"/>
      </w:r>
    </w:p>
    <w:p w14:paraId="4265A5A7" w14:textId="24CE56E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Policy(ies) Deletion</w:t>
      </w:r>
      <w:r w:rsidRPr="006D68AC">
        <w:rPr>
          <w:noProof/>
        </w:rPr>
        <w:tab/>
      </w:r>
      <w:r w:rsidRPr="006D68AC">
        <w:rPr>
          <w:noProof/>
        </w:rPr>
        <w:fldChar w:fldCharType="begin" w:fldLock="1"/>
      </w:r>
      <w:r w:rsidRPr="006D68AC">
        <w:rPr>
          <w:noProof/>
        </w:rPr>
        <w:instrText xml:space="preserve"> PAGEREF _Toc209469857 \h </w:instrText>
      </w:r>
      <w:r w:rsidRPr="006D68AC">
        <w:rPr>
          <w:noProof/>
        </w:rPr>
      </w:r>
      <w:r w:rsidRPr="006D68AC">
        <w:rPr>
          <w:noProof/>
        </w:rPr>
        <w:fldChar w:fldCharType="separate"/>
      </w:r>
      <w:r w:rsidRPr="006D68AC">
        <w:rPr>
          <w:noProof/>
        </w:rPr>
        <w:t>44</w:t>
      </w:r>
      <w:r w:rsidRPr="006D68AC">
        <w:rPr>
          <w:noProof/>
        </w:rPr>
        <w:fldChar w:fldCharType="end"/>
      </w:r>
    </w:p>
    <w:p w14:paraId="5090C4B2" w14:textId="0DB4478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NSCE_PolicyManagement_HarmonizationNotify</w:t>
      </w:r>
      <w:r w:rsidRPr="006D68AC">
        <w:rPr>
          <w:noProof/>
        </w:rPr>
        <w:tab/>
      </w:r>
      <w:r w:rsidRPr="006D68AC">
        <w:rPr>
          <w:noProof/>
        </w:rPr>
        <w:fldChar w:fldCharType="begin" w:fldLock="1"/>
      </w:r>
      <w:r w:rsidRPr="006D68AC">
        <w:rPr>
          <w:noProof/>
        </w:rPr>
        <w:instrText xml:space="preserve"> PAGEREF _Toc209469858 \h </w:instrText>
      </w:r>
      <w:r w:rsidRPr="006D68AC">
        <w:rPr>
          <w:noProof/>
        </w:rPr>
      </w:r>
      <w:r w:rsidRPr="006D68AC">
        <w:rPr>
          <w:noProof/>
        </w:rPr>
        <w:fldChar w:fldCharType="separate"/>
      </w:r>
      <w:r w:rsidRPr="006D68AC">
        <w:rPr>
          <w:noProof/>
        </w:rPr>
        <w:t>44</w:t>
      </w:r>
      <w:r w:rsidRPr="006D68AC">
        <w:rPr>
          <w:noProof/>
        </w:rPr>
        <w:fldChar w:fldCharType="end"/>
      </w:r>
    </w:p>
    <w:p w14:paraId="5CD6B003" w14:textId="164EDEC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_Toc209469859 \h </w:instrText>
      </w:r>
      <w:r w:rsidRPr="006D68AC">
        <w:rPr>
          <w:noProof/>
        </w:rPr>
      </w:r>
      <w:r w:rsidRPr="006D68AC">
        <w:rPr>
          <w:noProof/>
        </w:rPr>
        <w:fldChar w:fldCharType="separate"/>
      </w:r>
      <w:r w:rsidRPr="006D68AC">
        <w:rPr>
          <w:noProof/>
        </w:rPr>
        <w:t>44</w:t>
      </w:r>
      <w:r w:rsidRPr="006D68AC">
        <w:rPr>
          <w:noProof/>
        </w:rPr>
        <w:fldChar w:fldCharType="end"/>
      </w:r>
    </w:p>
    <w:p w14:paraId="332B4AA4" w14:textId="0AEFF28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Policy Harmonization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_Toc209469860 \h </w:instrText>
      </w:r>
      <w:r w:rsidRPr="006D68AC">
        <w:rPr>
          <w:noProof/>
        </w:rPr>
      </w:r>
      <w:r w:rsidRPr="006D68AC">
        <w:rPr>
          <w:noProof/>
        </w:rPr>
        <w:fldChar w:fldCharType="separate"/>
      </w:r>
      <w:r w:rsidRPr="006D68AC">
        <w:rPr>
          <w:noProof/>
        </w:rPr>
        <w:t>45</w:t>
      </w:r>
      <w:r w:rsidRPr="006D68AC">
        <w:rPr>
          <w:noProof/>
        </w:rPr>
        <w:fldChar w:fldCharType="end"/>
      </w:r>
    </w:p>
    <w:p w14:paraId="1EDB5078" w14:textId="13D32C4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w:t>
      </w:r>
      <w:r w:rsidRPr="006D68AC">
        <w:rPr>
          <w:noProof/>
        </w:rPr>
        <w:t>_</w:t>
      </w:r>
      <w:r w:rsidRPr="006D68AC">
        <w:rPr>
          <w:noProof/>
          <w:lang w:val="en-US"/>
        </w:rPr>
        <w:t>Subscribe</w:t>
      </w:r>
      <w:r w:rsidRPr="006D68AC">
        <w:rPr>
          <w:noProof/>
        </w:rPr>
        <w:tab/>
      </w:r>
      <w:r w:rsidRPr="006D68AC">
        <w:rPr>
          <w:noProof/>
        </w:rPr>
        <w:fldChar w:fldCharType="begin" w:fldLock="1"/>
      </w:r>
      <w:r w:rsidRPr="006D68AC">
        <w:rPr>
          <w:noProof/>
        </w:rPr>
        <w:instrText xml:space="preserve"> PAGEREF _Toc209469861 \h </w:instrText>
      </w:r>
      <w:r w:rsidRPr="006D68AC">
        <w:rPr>
          <w:noProof/>
        </w:rPr>
      </w:r>
      <w:r w:rsidRPr="006D68AC">
        <w:rPr>
          <w:noProof/>
        </w:rPr>
        <w:fldChar w:fldCharType="separate"/>
      </w:r>
      <w:r w:rsidRPr="006D68AC">
        <w:rPr>
          <w:noProof/>
        </w:rPr>
        <w:t>45</w:t>
      </w:r>
      <w:r w:rsidRPr="006D68AC">
        <w:rPr>
          <w:noProof/>
        </w:rPr>
        <w:fldChar w:fldCharType="end"/>
      </w:r>
    </w:p>
    <w:p w14:paraId="5EAACBBB" w14:textId="2E7EA38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_Toc209469862 \h </w:instrText>
      </w:r>
      <w:r w:rsidRPr="006D68AC">
        <w:rPr>
          <w:noProof/>
        </w:rPr>
      </w:r>
      <w:r w:rsidRPr="006D68AC">
        <w:rPr>
          <w:noProof/>
        </w:rPr>
        <w:fldChar w:fldCharType="separate"/>
      </w:r>
      <w:r w:rsidRPr="006D68AC">
        <w:rPr>
          <w:noProof/>
        </w:rPr>
        <w:t>45</w:t>
      </w:r>
      <w:r w:rsidRPr="006D68AC">
        <w:rPr>
          <w:noProof/>
        </w:rPr>
        <w:fldChar w:fldCharType="end"/>
      </w:r>
    </w:p>
    <w:p w14:paraId="5956B15B" w14:textId="109EC08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Usage Subscription Creation</w:t>
      </w:r>
      <w:r w:rsidRPr="006D68AC">
        <w:rPr>
          <w:noProof/>
        </w:rPr>
        <w:tab/>
      </w:r>
      <w:r w:rsidRPr="006D68AC">
        <w:rPr>
          <w:noProof/>
        </w:rPr>
        <w:fldChar w:fldCharType="begin" w:fldLock="1"/>
      </w:r>
      <w:r w:rsidRPr="006D68AC">
        <w:rPr>
          <w:noProof/>
        </w:rPr>
        <w:instrText xml:space="preserve"> PAGEREF _Toc209469863 \h </w:instrText>
      </w:r>
      <w:r w:rsidRPr="006D68AC">
        <w:rPr>
          <w:noProof/>
        </w:rPr>
      </w:r>
      <w:r w:rsidRPr="006D68AC">
        <w:rPr>
          <w:noProof/>
        </w:rPr>
        <w:fldChar w:fldCharType="separate"/>
      </w:r>
      <w:r w:rsidRPr="006D68AC">
        <w:rPr>
          <w:noProof/>
        </w:rPr>
        <w:t>45</w:t>
      </w:r>
      <w:r w:rsidRPr="006D68AC">
        <w:rPr>
          <w:noProof/>
        </w:rPr>
        <w:fldChar w:fldCharType="end"/>
      </w:r>
    </w:p>
    <w:p w14:paraId="6DDEC387" w14:textId="087A5C8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Usage Subscription Update</w:t>
      </w:r>
      <w:r w:rsidRPr="006D68AC">
        <w:rPr>
          <w:noProof/>
        </w:rPr>
        <w:tab/>
      </w:r>
      <w:r w:rsidRPr="006D68AC">
        <w:rPr>
          <w:noProof/>
        </w:rPr>
        <w:fldChar w:fldCharType="begin" w:fldLock="1"/>
      </w:r>
      <w:r w:rsidRPr="006D68AC">
        <w:rPr>
          <w:noProof/>
        </w:rPr>
        <w:instrText xml:space="preserve"> PAGEREF _Toc209469864 \h </w:instrText>
      </w:r>
      <w:r w:rsidRPr="006D68AC">
        <w:rPr>
          <w:noProof/>
        </w:rPr>
      </w:r>
      <w:r w:rsidRPr="006D68AC">
        <w:rPr>
          <w:noProof/>
        </w:rPr>
        <w:fldChar w:fldCharType="separate"/>
      </w:r>
      <w:r w:rsidRPr="006D68AC">
        <w:rPr>
          <w:noProof/>
        </w:rPr>
        <w:t>46</w:t>
      </w:r>
      <w:r w:rsidRPr="006D68AC">
        <w:rPr>
          <w:noProof/>
        </w:rPr>
        <w:fldChar w:fldCharType="end"/>
      </w:r>
    </w:p>
    <w:p w14:paraId="15FFF939" w14:textId="678996E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Usage Subscription Deletion</w:t>
      </w:r>
      <w:r w:rsidRPr="006D68AC">
        <w:rPr>
          <w:noProof/>
        </w:rPr>
        <w:tab/>
      </w:r>
      <w:r w:rsidRPr="006D68AC">
        <w:rPr>
          <w:noProof/>
        </w:rPr>
        <w:fldChar w:fldCharType="begin" w:fldLock="1"/>
      </w:r>
      <w:r w:rsidRPr="006D68AC">
        <w:rPr>
          <w:noProof/>
        </w:rPr>
        <w:instrText xml:space="preserve"> PAGEREF _Toc209469865 \h </w:instrText>
      </w:r>
      <w:r w:rsidRPr="006D68AC">
        <w:rPr>
          <w:noProof/>
        </w:rPr>
      </w:r>
      <w:r w:rsidRPr="006D68AC">
        <w:rPr>
          <w:noProof/>
        </w:rPr>
        <w:fldChar w:fldCharType="separate"/>
      </w:r>
      <w:r w:rsidRPr="006D68AC">
        <w:rPr>
          <w:noProof/>
        </w:rPr>
        <w:t>47</w:t>
      </w:r>
      <w:r w:rsidRPr="006D68AC">
        <w:rPr>
          <w:noProof/>
        </w:rPr>
        <w:fldChar w:fldCharType="end"/>
      </w:r>
    </w:p>
    <w:p w14:paraId="1808B7D5" w14:textId="450F614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5.4.2.7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NSCE_PolicyManagement_Notify</w:t>
      </w:r>
      <w:r w:rsidRPr="006D68AC">
        <w:rPr>
          <w:noProof/>
        </w:rPr>
        <w:tab/>
      </w:r>
      <w:r w:rsidRPr="006D68AC">
        <w:rPr>
          <w:noProof/>
        </w:rPr>
        <w:fldChar w:fldCharType="begin" w:fldLock="1"/>
      </w:r>
      <w:r w:rsidRPr="006D68AC">
        <w:rPr>
          <w:noProof/>
        </w:rPr>
        <w:instrText xml:space="preserve"> PAGEREF _Toc209469866 \h </w:instrText>
      </w:r>
      <w:r w:rsidRPr="006D68AC">
        <w:rPr>
          <w:noProof/>
        </w:rPr>
      </w:r>
      <w:r w:rsidRPr="006D68AC">
        <w:rPr>
          <w:noProof/>
        </w:rPr>
        <w:fldChar w:fldCharType="separate"/>
      </w:r>
      <w:r w:rsidRPr="006D68AC">
        <w:rPr>
          <w:noProof/>
        </w:rPr>
        <w:t>47</w:t>
      </w:r>
      <w:r w:rsidRPr="006D68AC">
        <w:rPr>
          <w:noProof/>
        </w:rPr>
        <w:fldChar w:fldCharType="end"/>
      </w:r>
    </w:p>
    <w:p w14:paraId="21811BBB" w14:textId="0510D5B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_Toc209469867 \h </w:instrText>
      </w:r>
      <w:r w:rsidRPr="006D68AC">
        <w:rPr>
          <w:noProof/>
        </w:rPr>
      </w:r>
      <w:r w:rsidRPr="006D68AC">
        <w:rPr>
          <w:noProof/>
        </w:rPr>
        <w:fldChar w:fldCharType="separate"/>
      </w:r>
      <w:r w:rsidRPr="006D68AC">
        <w:rPr>
          <w:noProof/>
        </w:rPr>
        <w:t>47</w:t>
      </w:r>
      <w:r w:rsidRPr="006D68AC">
        <w:rPr>
          <w:noProof/>
        </w:rPr>
        <w:fldChar w:fldCharType="end"/>
      </w:r>
    </w:p>
    <w:p w14:paraId="711194FF" w14:textId="60F10B6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5.4.2.7.2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Policy Usage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_Toc209469868 \h </w:instrText>
      </w:r>
      <w:r w:rsidRPr="006D68AC">
        <w:rPr>
          <w:noProof/>
        </w:rPr>
      </w:r>
      <w:r w:rsidRPr="006D68AC">
        <w:rPr>
          <w:noProof/>
        </w:rPr>
        <w:fldChar w:fldCharType="separate"/>
      </w:r>
      <w:r w:rsidRPr="006D68AC">
        <w:rPr>
          <w:noProof/>
        </w:rPr>
        <w:t>47</w:t>
      </w:r>
      <w:r w:rsidRPr="006D68AC">
        <w:rPr>
          <w:noProof/>
        </w:rPr>
        <w:fldChar w:fldCharType="end"/>
      </w:r>
    </w:p>
    <w:p w14:paraId="4A8DE017" w14:textId="0D1E7DE3"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NSCE_NSOptimization</w:t>
      </w:r>
      <w:r w:rsidRPr="006D68AC">
        <w:rPr>
          <w:noProof/>
        </w:rPr>
        <w:tab/>
      </w:r>
      <w:r w:rsidRPr="006D68AC">
        <w:rPr>
          <w:noProof/>
        </w:rPr>
        <w:fldChar w:fldCharType="begin" w:fldLock="1"/>
      </w:r>
      <w:r w:rsidRPr="006D68AC">
        <w:rPr>
          <w:noProof/>
        </w:rPr>
        <w:instrText xml:space="preserve"> PAGEREF _Toc209469869 \h </w:instrText>
      </w:r>
      <w:r w:rsidRPr="006D68AC">
        <w:rPr>
          <w:noProof/>
        </w:rPr>
      </w:r>
      <w:r w:rsidRPr="006D68AC">
        <w:rPr>
          <w:noProof/>
        </w:rPr>
        <w:fldChar w:fldCharType="separate"/>
      </w:r>
      <w:r w:rsidRPr="006D68AC">
        <w:rPr>
          <w:noProof/>
        </w:rPr>
        <w:t>48</w:t>
      </w:r>
      <w:r w:rsidRPr="006D68AC">
        <w:rPr>
          <w:noProof/>
        </w:rPr>
        <w:fldChar w:fldCharType="end"/>
      </w:r>
    </w:p>
    <w:p w14:paraId="3FDAAA19" w14:textId="7B675C6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_Toc209469870 \h </w:instrText>
      </w:r>
      <w:r w:rsidRPr="006D68AC">
        <w:rPr>
          <w:noProof/>
        </w:rPr>
      </w:r>
      <w:r w:rsidRPr="006D68AC">
        <w:rPr>
          <w:noProof/>
        </w:rPr>
        <w:fldChar w:fldCharType="separate"/>
      </w:r>
      <w:r w:rsidRPr="006D68AC">
        <w:rPr>
          <w:noProof/>
        </w:rPr>
        <w:t>48</w:t>
      </w:r>
      <w:r w:rsidRPr="006D68AC">
        <w:rPr>
          <w:noProof/>
        </w:rPr>
        <w:fldChar w:fldCharType="end"/>
      </w:r>
    </w:p>
    <w:p w14:paraId="42BC4F75" w14:textId="0F3533B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_Toc209469871 \h </w:instrText>
      </w:r>
      <w:r w:rsidRPr="006D68AC">
        <w:rPr>
          <w:noProof/>
        </w:rPr>
      </w:r>
      <w:r w:rsidRPr="006D68AC">
        <w:rPr>
          <w:noProof/>
        </w:rPr>
        <w:fldChar w:fldCharType="separate"/>
      </w:r>
      <w:r w:rsidRPr="006D68AC">
        <w:rPr>
          <w:noProof/>
        </w:rPr>
        <w:t>48</w:t>
      </w:r>
      <w:r w:rsidRPr="006D68AC">
        <w:rPr>
          <w:noProof/>
        </w:rPr>
        <w:fldChar w:fldCharType="end"/>
      </w:r>
    </w:p>
    <w:p w14:paraId="4D411531" w14:textId="2191318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_Toc209469872 \h </w:instrText>
      </w:r>
      <w:r w:rsidRPr="006D68AC">
        <w:rPr>
          <w:noProof/>
        </w:rPr>
      </w:r>
      <w:r w:rsidRPr="006D68AC">
        <w:rPr>
          <w:noProof/>
        </w:rPr>
        <w:fldChar w:fldCharType="separate"/>
      </w:r>
      <w:r w:rsidRPr="006D68AC">
        <w:rPr>
          <w:noProof/>
        </w:rPr>
        <w:t>48</w:t>
      </w:r>
      <w:r w:rsidRPr="006D68AC">
        <w:rPr>
          <w:noProof/>
        </w:rPr>
        <w:fldChar w:fldCharType="end"/>
      </w:r>
    </w:p>
    <w:p w14:paraId="54D6E2E6" w14:textId="1E0F316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NSCE_NSOptimization_S</w:t>
      </w:r>
      <w:r w:rsidRPr="006D68AC">
        <w:rPr>
          <w:noProof/>
          <w:lang w:eastAsia="zh-CN"/>
        </w:rPr>
        <w:t>ub</w:t>
      </w:r>
      <w:r w:rsidRPr="006D68AC">
        <w:rPr>
          <w:noProof/>
        </w:rPr>
        <w:t>scribe</w:t>
      </w:r>
      <w:r w:rsidRPr="006D68AC">
        <w:rPr>
          <w:noProof/>
        </w:rPr>
        <w:tab/>
      </w:r>
      <w:r w:rsidRPr="006D68AC">
        <w:rPr>
          <w:noProof/>
        </w:rPr>
        <w:fldChar w:fldCharType="begin" w:fldLock="1"/>
      </w:r>
      <w:r w:rsidRPr="006D68AC">
        <w:rPr>
          <w:noProof/>
        </w:rPr>
        <w:instrText xml:space="preserve"> PAGEREF _Toc209469873 \h </w:instrText>
      </w:r>
      <w:r w:rsidRPr="006D68AC">
        <w:rPr>
          <w:noProof/>
        </w:rPr>
      </w:r>
      <w:r w:rsidRPr="006D68AC">
        <w:rPr>
          <w:noProof/>
        </w:rPr>
        <w:fldChar w:fldCharType="separate"/>
      </w:r>
      <w:r w:rsidRPr="006D68AC">
        <w:rPr>
          <w:noProof/>
        </w:rPr>
        <w:t>49</w:t>
      </w:r>
      <w:r w:rsidRPr="006D68AC">
        <w:rPr>
          <w:noProof/>
        </w:rPr>
        <w:fldChar w:fldCharType="end"/>
      </w:r>
    </w:p>
    <w:p w14:paraId="52CB732F" w14:textId="71E9CA0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5.5.2.2.1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_Toc209469874 \h </w:instrText>
      </w:r>
      <w:r w:rsidRPr="006D68AC">
        <w:rPr>
          <w:noProof/>
        </w:rPr>
      </w:r>
      <w:r w:rsidRPr="006D68AC">
        <w:rPr>
          <w:noProof/>
        </w:rPr>
        <w:fldChar w:fldCharType="separate"/>
      </w:r>
      <w:r w:rsidRPr="006D68AC">
        <w:rPr>
          <w:noProof/>
        </w:rPr>
        <w:t>49</w:t>
      </w:r>
      <w:r w:rsidRPr="006D68AC">
        <w:rPr>
          <w:noProof/>
        </w:rPr>
        <w:fldChar w:fldCharType="end"/>
      </w:r>
    </w:p>
    <w:p w14:paraId="620EC5E9" w14:textId="2C99689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5.5.2.2.2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Optimization Subscription Creation</w:t>
      </w:r>
      <w:r w:rsidRPr="006D68AC">
        <w:rPr>
          <w:noProof/>
        </w:rPr>
        <w:tab/>
      </w:r>
      <w:r w:rsidRPr="006D68AC">
        <w:rPr>
          <w:noProof/>
        </w:rPr>
        <w:fldChar w:fldCharType="begin" w:fldLock="1"/>
      </w:r>
      <w:r w:rsidRPr="006D68AC">
        <w:rPr>
          <w:noProof/>
        </w:rPr>
        <w:instrText xml:space="preserve"> PAGEREF _Toc209469875 \h </w:instrText>
      </w:r>
      <w:r w:rsidRPr="006D68AC">
        <w:rPr>
          <w:noProof/>
        </w:rPr>
      </w:r>
      <w:r w:rsidRPr="006D68AC">
        <w:rPr>
          <w:noProof/>
        </w:rPr>
        <w:fldChar w:fldCharType="separate"/>
      </w:r>
      <w:r w:rsidRPr="006D68AC">
        <w:rPr>
          <w:noProof/>
        </w:rPr>
        <w:t>49</w:t>
      </w:r>
      <w:r w:rsidRPr="006D68AC">
        <w:rPr>
          <w:noProof/>
        </w:rPr>
        <w:fldChar w:fldCharType="end"/>
      </w:r>
    </w:p>
    <w:p w14:paraId="6BCB74CD" w14:textId="4488275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5.5.2.2.3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Optimization Subscription Update</w:t>
      </w:r>
      <w:r w:rsidRPr="006D68AC">
        <w:rPr>
          <w:noProof/>
        </w:rPr>
        <w:tab/>
      </w:r>
      <w:r w:rsidRPr="006D68AC">
        <w:rPr>
          <w:noProof/>
        </w:rPr>
        <w:fldChar w:fldCharType="begin" w:fldLock="1"/>
      </w:r>
      <w:r w:rsidRPr="006D68AC">
        <w:rPr>
          <w:noProof/>
        </w:rPr>
        <w:instrText xml:space="preserve"> PAGEREF _Toc209469876 \h </w:instrText>
      </w:r>
      <w:r w:rsidRPr="006D68AC">
        <w:rPr>
          <w:noProof/>
        </w:rPr>
      </w:r>
      <w:r w:rsidRPr="006D68AC">
        <w:rPr>
          <w:noProof/>
        </w:rPr>
        <w:fldChar w:fldCharType="separate"/>
      </w:r>
      <w:r w:rsidRPr="006D68AC">
        <w:rPr>
          <w:noProof/>
        </w:rPr>
        <w:t>49</w:t>
      </w:r>
      <w:r w:rsidRPr="006D68AC">
        <w:rPr>
          <w:noProof/>
        </w:rPr>
        <w:fldChar w:fldCharType="end"/>
      </w:r>
    </w:p>
    <w:p w14:paraId="774CD1A8" w14:textId="331D944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5.5.2.2.4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Optimization Subscription Deletion</w:t>
      </w:r>
      <w:r w:rsidRPr="006D68AC">
        <w:rPr>
          <w:noProof/>
        </w:rPr>
        <w:tab/>
      </w:r>
      <w:r w:rsidRPr="006D68AC">
        <w:rPr>
          <w:noProof/>
        </w:rPr>
        <w:fldChar w:fldCharType="begin" w:fldLock="1"/>
      </w:r>
      <w:r w:rsidRPr="006D68AC">
        <w:rPr>
          <w:noProof/>
        </w:rPr>
        <w:instrText xml:space="preserve"> PAGEREF _Toc209469877 \h </w:instrText>
      </w:r>
      <w:r w:rsidRPr="006D68AC">
        <w:rPr>
          <w:noProof/>
        </w:rPr>
      </w:r>
      <w:r w:rsidRPr="006D68AC">
        <w:rPr>
          <w:noProof/>
        </w:rPr>
        <w:fldChar w:fldCharType="separate"/>
      </w:r>
      <w:r w:rsidRPr="006D68AC">
        <w:rPr>
          <w:noProof/>
        </w:rPr>
        <w:t>50</w:t>
      </w:r>
      <w:r w:rsidRPr="006D68AC">
        <w:rPr>
          <w:noProof/>
        </w:rPr>
        <w:fldChar w:fldCharType="end"/>
      </w:r>
    </w:p>
    <w:p w14:paraId="59141D87" w14:textId="00E4CD4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NSCE_NSOptimization_Notify</w:t>
      </w:r>
      <w:r w:rsidRPr="006D68AC">
        <w:rPr>
          <w:noProof/>
        </w:rPr>
        <w:tab/>
      </w:r>
      <w:r w:rsidRPr="006D68AC">
        <w:rPr>
          <w:noProof/>
        </w:rPr>
        <w:fldChar w:fldCharType="begin" w:fldLock="1"/>
      </w:r>
      <w:r w:rsidRPr="006D68AC">
        <w:rPr>
          <w:noProof/>
        </w:rPr>
        <w:instrText xml:space="preserve"> PAGEREF _Toc209469878 \h </w:instrText>
      </w:r>
      <w:r w:rsidRPr="006D68AC">
        <w:rPr>
          <w:noProof/>
        </w:rPr>
      </w:r>
      <w:r w:rsidRPr="006D68AC">
        <w:rPr>
          <w:noProof/>
        </w:rPr>
        <w:fldChar w:fldCharType="separate"/>
      </w:r>
      <w:r w:rsidRPr="006D68AC">
        <w:rPr>
          <w:noProof/>
        </w:rPr>
        <w:t>51</w:t>
      </w:r>
      <w:r w:rsidRPr="006D68AC">
        <w:rPr>
          <w:noProof/>
        </w:rPr>
        <w:fldChar w:fldCharType="end"/>
      </w:r>
    </w:p>
    <w:p w14:paraId="73BDBBDA" w14:textId="5241737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5.5.2.3.1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_Toc209469879 \h </w:instrText>
      </w:r>
      <w:r w:rsidRPr="006D68AC">
        <w:rPr>
          <w:noProof/>
        </w:rPr>
      </w:r>
      <w:r w:rsidRPr="006D68AC">
        <w:rPr>
          <w:noProof/>
        </w:rPr>
        <w:fldChar w:fldCharType="separate"/>
      </w:r>
      <w:r w:rsidRPr="006D68AC">
        <w:rPr>
          <w:noProof/>
        </w:rPr>
        <w:t>51</w:t>
      </w:r>
      <w:r w:rsidRPr="006D68AC">
        <w:rPr>
          <w:noProof/>
        </w:rPr>
        <w:fldChar w:fldCharType="end"/>
      </w:r>
    </w:p>
    <w:p w14:paraId="50DC850B" w14:textId="635AE8C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5.5.2.3.2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Network Slice Optimization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_Toc209469880 \h </w:instrText>
      </w:r>
      <w:r w:rsidRPr="006D68AC">
        <w:rPr>
          <w:noProof/>
        </w:rPr>
      </w:r>
      <w:r w:rsidRPr="006D68AC">
        <w:rPr>
          <w:noProof/>
        </w:rPr>
        <w:fldChar w:fldCharType="separate"/>
      </w:r>
      <w:r w:rsidRPr="006D68AC">
        <w:rPr>
          <w:noProof/>
        </w:rPr>
        <w:t>51</w:t>
      </w:r>
      <w:r w:rsidRPr="006D68AC">
        <w:rPr>
          <w:noProof/>
        </w:rPr>
        <w:fldChar w:fldCharType="end"/>
      </w:r>
    </w:p>
    <w:p w14:paraId="36E8D1BC" w14:textId="300EF25D"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w:t>
      </w:r>
      <w:r w:rsidRPr="006D68AC">
        <w:rPr>
          <w:noProof/>
        </w:rPr>
        <w:t>ManagementServiceDiscovery</w:t>
      </w:r>
      <w:r w:rsidRPr="006D68AC">
        <w:rPr>
          <w:noProof/>
        </w:rPr>
        <w:tab/>
      </w:r>
      <w:r w:rsidRPr="006D68AC">
        <w:rPr>
          <w:noProof/>
        </w:rPr>
        <w:fldChar w:fldCharType="begin" w:fldLock="1"/>
      </w:r>
      <w:r w:rsidRPr="006D68AC">
        <w:rPr>
          <w:noProof/>
        </w:rPr>
        <w:instrText xml:space="preserve"> PAGEREF _Toc209469881 \h </w:instrText>
      </w:r>
      <w:r w:rsidRPr="006D68AC">
        <w:rPr>
          <w:noProof/>
        </w:rPr>
      </w:r>
      <w:r w:rsidRPr="006D68AC">
        <w:rPr>
          <w:noProof/>
        </w:rPr>
        <w:fldChar w:fldCharType="separate"/>
      </w:r>
      <w:r w:rsidRPr="006D68AC">
        <w:rPr>
          <w:noProof/>
        </w:rPr>
        <w:t>51</w:t>
      </w:r>
      <w:r w:rsidRPr="006D68AC">
        <w:rPr>
          <w:noProof/>
        </w:rPr>
        <w:fldChar w:fldCharType="end"/>
      </w:r>
    </w:p>
    <w:p w14:paraId="1CC2F1DD" w14:textId="3F7ADA0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_Toc209469882 \h </w:instrText>
      </w:r>
      <w:r w:rsidRPr="006D68AC">
        <w:rPr>
          <w:noProof/>
        </w:rPr>
      </w:r>
      <w:r w:rsidRPr="006D68AC">
        <w:rPr>
          <w:noProof/>
        </w:rPr>
        <w:fldChar w:fldCharType="separate"/>
      </w:r>
      <w:r w:rsidRPr="006D68AC">
        <w:rPr>
          <w:noProof/>
        </w:rPr>
        <w:t>51</w:t>
      </w:r>
      <w:r w:rsidRPr="006D68AC">
        <w:rPr>
          <w:noProof/>
        </w:rPr>
        <w:fldChar w:fldCharType="end"/>
      </w:r>
    </w:p>
    <w:p w14:paraId="7DC57995" w14:textId="40F8325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_Toc209469883 \h </w:instrText>
      </w:r>
      <w:r w:rsidRPr="006D68AC">
        <w:rPr>
          <w:noProof/>
        </w:rPr>
      </w:r>
      <w:r w:rsidRPr="006D68AC">
        <w:rPr>
          <w:noProof/>
        </w:rPr>
        <w:fldChar w:fldCharType="separate"/>
      </w:r>
      <w:r w:rsidRPr="006D68AC">
        <w:rPr>
          <w:noProof/>
        </w:rPr>
        <w:t>52</w:t>
      </w:r>
      <w:r w:rsidRPr="006D68AC">
        <w:rPr>
          <w:noProof/>
        </w:rPr>
        <w:fldChar w:fldCharType="end"/>
      </w:r>
    </w:p>
    <w:p w14:paraId="1BD64237" w14:textId="05B11D5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_Toc209469884 \h </w:instrText>
      </w:r>
      <w:r w:rsidRPr="006D68AC">
        <w:rPr>
          <w:noProof/>
        </w:rPr>
      </w:r>
      <w:r w:rsidRPr="006D68AC">
        <w:rPr>
          <w:noProof/>
        </w:rPr>
        <w:fldChar w:fldCharType="separate"/>
      </w:r>
      <w:r w:rsidRPr="006D68AC">
        <w:rPr>
          <w:noProof/>
        </w:rPr>
        <w:t>52</w:t>
      </w:r>
      <w:r w:rsidRPr="006D68AC">
        <w:rPr>
          <w:noProof/>
        </w:rPr>
        <w:fldChar w:fldCharType="end"/>
      </w:r>
    </w:p>
    <w:p w14:paraId="05B6FFD7" w14:textId="538375D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NSCE_ManagementServiceDiscovery</w:t>
      </w:r>
      <w:r w:rsidRPr="006D68AC">
        <w:rPr>
          <w:noProof/>
        </w:rPr>
        <w:t>_</w:t>
      </w:r>
      <w:r w:rsidRPr="006D68AC">
        <w:rPr>
          <w:noProof/>
          <w:lang w:val="en-US"/>
        </w:rPr>
        <w:t>Subscribe</w:t>
      </w:r>
      <w:r w:rsidRPr="006D68AC">
        <w:rPr>
          <w:noProof/>
        </w:rPr>
        <w:tab/>
      </w:r>
      <w:r w:rsidRPr="006D68AC">
        <w:rPr>
          <w:noProof/>
        </w:rPr>
        <w:fldChar w:fldCharType="begin" w:fldLock="1"/>
      </w:r>
      <w:r w:rsidRPr="006D68AC">
        <w:rPr>
          <w:noProof/>
        </w:rPr>
        <w:instrText xml:space="preserve"> PAGEREF _Toc209469885 \h </w:instrText>
      </w:r>
      <w:r w:rsidRPr="006D68AC">
        <w:rPr>
          <w:noProof/>
        </w:rPr>
      </w:r>
      <w:r w:rsidRPr="006D68AC">
        <w:rPr>
          <w:noProof/>
        </w:rPr>
        <w:fldChar w:fldCharType="separate"/>
      </w:r>
      <w:r w:rsidRPr="006D68AC">
        <w:rPr>
          <w:noProof/>
        </w:rPr>
        <w:t>52</w:t>
      </w:r>
      <w:r w:rsidRPr="006D68AC">
        <w:rPr>
          <w:noProof/>
        </w:rPr>
        <w:fldChar w:fldCharType="end"/>
      </w:r>
    </w:p>
    <w:p w14:paraId="588195FF" w14:textId="118C4F2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5.6.2.2.1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_Toc209469886 \h </w:instrText>
      </w:r>
      <w:r w:rsidRPr="006D68AC">
        <w:rPr>
          <w:noProof/>
        </w:rPr>
      </w:r>
      <w:r w:rsidRPr="006D68AC">
        <w:rPr>
          <w:noProof/>
        </w:rPr>
        <w:fldChar w:fldCharType="separate"/>
      </w:r>
      <w:r w:rsidRPr="006D68AC">
        <w:rPr>
          <w:noProof/>
        </w:rPr>
        <w:t>52</w:t>
      </w:r>
      <w:r w:rsidRPr="006D68AC">
        <w:rPr>
          <w:noProof/>
        </w:rPr>
        <w:fldChar w:fldCharType="end"/>
      </w:r>
    </w:p>
    <w:p w14:paraId="7E644EFE" w14:textId="2B419F7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5.6.2.2.2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Management Discovery Subscription Creation</w:t>
      </w:r>
      <w:r w:rsidRPr="006D68AC">
        <w:rPr>
          <w:noProof/>
        </w:rPr>
        <w:tab/>
      </w:r>
      <w:r w:rsidRPr="006D68AC">
        <w:rPr>
          <w:noProof/>
        </w:rPr>
        <w:fldChar w:fldCharType="begin" w:fldLock="1"/>
      </w:r>
      <w:r w:rsidRPr="006D68AC">
        <w:rPr>
          <w:noProof/>
        </w:rPr>
        <w:instrText xml:space="preserve"> PAGEREF _Toc209469887 \h </w:instrText>
      </w:r>
      <w:r w:rsidRPr="006D68AC">
        <w:rPr>
          <w:noProof/>
        </w:rPr>
      </w:r>
      <w:r w:rsidRPr="006D68AC">
        <w:rPr>
          <w:noProof/>
        </w:rPr>
        <w:fldChar w:fldCharType="separate"/>
      </w:r>
      <w:r w:rsidRPr="006D68AC">
        <w:rPr>
          <w:noProof/>
        </w:rPr>
        <w:t>52</w:t>
      </w:r>
      <w:r w:rsidRPr="006D68AC">
        <w:rPr>
          <w:noProof/>
        </w:rPr>
        <w:fldChar w:fldCharType="end"/>
      </w:r>
    </w:p>
    <w:p w14:paraId="69377409" w14:textId="773E29E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5.6.2.2.3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Management Discovery Subscription Update</w:t>
      </w:r>
      <w:r w:rsidRPr="006D68AC">
        <w:rPr>
          <w:noProof/>
        </w:rPr>
        <w:tab/>
      </w:r>
      <w:r w:rsidRPr="006D68AC">
        <w:rPr>
          <w:noProof/>
        </w:rPr>
        <w:fldChar w:fldCharType="begin" w:fldLock="1"/>
      </w:r>
      <w:r w:rsidRPr="006D68AC">
        <w:rPr>
          <w:noProof/>
        </w:rPr>
        <w:instrText xml:space="preserve"> PAGEREF _Toc209469888 \h </w:instrText>
      </w:r>
      <w:r w:rsidRPr="006D68AC">
        <w:rPr>
          <w:noProof/>
        </w:rPr>
      </w:r>
      <w:r w:rsidRPr="006D68AC">
        <w:rPr>
          <w:noProof/>
        </w:rPr>
        <w:fldChar w:fldCharType="separate"/>
      </w:r>
      <w:r w:rsidRPr="006D68AC">
        <w:rPr>
          <w:noProof/>
        </w:rPr>
        <w:t>53</w:t>
      </w:r>
      <w:r w:rsidRPr="006D68AC">
        <w:rPr>
          <w:noProof/>
        </w:rPr>
        <w:fldChar w:fldCharType="end"/>
      </w:r>
    </w:p>
    <w:p w14:paraId="0F6B7096" w14:textId="7FD4DB7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5.6.2.2.4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Management Discovery Subscription Deletion</w:t>
      </w:r>
      <w:r w:rsidRPr="006D68AC">
        <w:rPr>
          <w:noProof/>
        </w:rPr>
        <w:tab/>
      </w:r>
      <w:r w:rsidRPr="006D68AC">
        <w:rPr>
          <w:noProof/>
        </w:rPr>
        <w:fldChar w:fldCharType="begin" w:fldLock="1"/>
      </w:r>
      <w:r w:rsidRPr="006D68AC">
        <w:rPr>
          <w:noProof/>
        </w:rPr>
        <w:instrText xml:space="preserve"> PAGEREF _Toc209469889 \h </w:instrText>
      </w:r>
      <w:r w:rsidRPr="006D68AC">
        <w:rPr>
          <w:noProof/>
        </w:rPr>
      </w:r>
      <w:r w:rsidRPr="006D68AC">
        <w:rPr>
          <w:noProof/>
        </w:rPr>
        <w:fldChar w:fldCharType="separate"/>
      </w:r>
      <w:r w:rsidRPr="006D68AC">
        <w:rPr>
          <w:noProof/>
        </w:rPr>
        <w:t>53</w:t>
      </w:r>
      <w:r w:rsidRPr="006D68AC">
        <w:rPr>
          <w:noProof/>
        </w:rPr>
        <w:fldChar w:fldCharType="end"/>
      </w:r>
    </w:p>
    <w:p w14:paraId="27CAF2E0" w14:textId="4C1799C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NSCE_ManagementServiceDiscovery_Notify</w:t>
      </w:r>
      <w:r w:rsidRPr="006D68AC">
        <w:rPr>
          <w:noProof/>
        </w:rPr>
        <w:tab/>
      </w:r>
      <w:r w:rsidRPr="006D68AC">
        <w:rPr>
          <w:noProof/>
        </w:rPr>
        <w:fldChar w:fldCharType="begin" w:fldLock="1"/>
      </w:r>
      <w:r w:rsidRPr="006D68AC">
        <w:rPr>
          <w:noProof/>
        </w:rPr>
        <w:instrText xml:space="preserve"> PAGEREF _Toc209469890 \h </w:instrText>
      </w:r>
      <w:r w:rsidRPr="006D68AC">
        <w:rPr>
          <w:noProof/>
        </w:rPr>
      </w:r>
      <w:r w:rsidRPr="006D68AC">
        <w:rPr>
          <w:noProof/>
        </w:rPr>
        <w:fldChar w:fldCharType="separate"/>
      </w:r>
      <w:r w:rsidRPr="006D68AC">
        <w:rPr>
          <w:noProof/>
        </w:rPr>
        <w:t>54</w:t>
      </w:r>
      <w:r w:rsidRPr="006D68AC">
        <w:rPr>
          <w:noProof/>
        </w:rPr>
        <w:fldChar w:fldCharType="end"/>
      </w:r>
    </w:p>
    <w:p w14:paraId="2FD440AF" w14:textId="1DED45A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5.6.2.3.1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_Toc209469891 \h </w:instrText>
      </w:r>
      <w:r w:rsidRPr="006D68AC">
        <w:rPr>
          <w:noProof/>
        </w:rPr>
      </w:r>
      <w:r w:rsidRPr="006D68AC">
        <w:rPr>
          <w:noProof/>
        </w:rPr>
        <w:fldChar w:fldCharType="separate"/>
      </w:r>
      <w:r w:rsidRPr="006D68AC">
        <w:rPr>
          <w:noProof/>
        </w:rPr>
        <w:t>54</w:t>
      </w:r>
      <w:r w:rsidRPr="006D68AC">
        <w:rPr>
          <w:noProof/>
        </w:rPr>
        <w:fldChar w:fldCharType="end"/>
      </w:r>
    </w:p>
    <w:p w14:paraId="7CC25416" w14:textId="5CAFD13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5.6.2.3.2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Management Discovery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_Toc209469892 \h </w:instrText>
      </w:r>
      <w:r w:rsidRPr="006D68AC">
        <w:rPr>
          <w:noProof/>
        </w:rPr>
      </w:r>
      <w:r w:rsidRPr="006D68AC">
        <w:rPr>
          <w:noProof/>
        </w:rPr>
        <w:fldChar w:fldCharType="separate"/>
      </w:r>
      <w:r w:rsidRPr="006D68AC">
        <w:rPr>
          <w:noProof/>
        </w:rPr>
        <w:t>54</w:t>
      </w:r>
      <w:r w:rsidRPr="006D68AC">
        <w:rPr>
          <w:noProof/>
        </w:rPr>
        <w:fldChar w:fldCharType="end"/>
      </w:r>
    </w:p>
    <w:p w14:paraId="4620BA04" w14:textId="0C5448A9"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ab/>
      </w:r>
      <w:r w:rsidRPr="006D68AC">
        <w:rPr>
          <w:noProof/>
        </w:rPr>
        <w:fldChar w:fldCharType="begin" w:fldLock="1"/>
      </w:r>
      <w:r w:rsidRPr="006D68AC">
        <w:rPr>
          <w:noProof/>
        </w:rPr>
        <w:instrText xml:space="preserve"> PAGEREF _Toc209469893 \h </w:instrText>
      </w:r>
      <w:r w:rsidRPr="006D68AC">
        <w:rPr>
          <w:noProof/>
        </w:rPr>
      </w:r>
      <w:r w:rsidRPr="006D68AC">
        <w:rPr>
          <w:noProof/>
        </w:rPr>
        <w:fldChar w:fldCharType="separate"/>
      </w:r>
      <w:r w:rsidRPr="006D68AC">
        <w:rPr>
          <w:noProof/>
        </w:rPr>
        <w:t>54</w:t>
      </w:r>
      <w:r w:rsidRPr="006D68AC">
        <w:rPr>
          <w:noProof/>
        </w:rPr>
        <w:fldChar w:fldCharType="end"/>
      </w:r>
    </w:p>
    <w:p w14:paraId="708D0630" w14:textId="39FAEC6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_Toc209469894 \h </w:instrText>
      </w:r>
      <w:r w:rsidRPr="006D68AC">
        <w:rPr>
          <w:noProof/>
        </w:rPr>
      </w:r>
      <w:r w:rsidRPr="006D68AC">
        <w:rPr>
          <w:noProof/>
        </w:rPr>
        <w:fldChar w:fldCharType="separate"/>
      </w:r>
      <w:r w:rsidRPr="006D68AC">
        <w:rPr>
          <w:noProof/>
        </w:rPr>
        <w:t>54</w:t>
      </w:r>
      <w:r w:rsidRPr="006D68AC">
        <w:rPr>
          <w:noProof/>
        </w:rPr>
        <w:fldChar w:fldCharType="end"/>
      </w:r>
    </w:p>
    <w:p w14:paraId="6D335E5D" w14:textId="1A8B059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_Toc209469895 \h </w:instrText>
      </w:r>
      <w:r w:rsidRPr="006D68AC">
        <w:rPr>
          <w:noProof/>
        </w:rPr>
      </w:r>
      <w:r w:rsidRPr="006D68AC">
        <w:rPr>
          <w:noProof/>
        </w:rPr>
        <w:fldChar w:fldCharType="separate"/>
      </w:r>
      <w:r w:rsidRPr="006D68AC">
        <w:rPr>
          <w:noProof/>
        </w:rPr>
        <w:t>55</w:t>
      </w:r>
      <w:r w:rsidRPr="006D68AC">
        <w:rPr>
          <w:noProof/>
        </w:rPr>
        <w:fldChar w:fldCharType="end"/>
      </w:r>
    </w:p>
    <w:p w14:paraId="66B80A99" w14:textId="066B1B1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5.7.2.1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_Toc209469896 \h </w:instrText>
      </w:r>
      <w:r w:rsidRPr="006D68AC">
        <w:rPr>
          <w:noProof/>
        </w:rPr>
      </w:r>
      <w:r w:rsidRPr="006D68AC">
        <w:rPr>
          <w:noProof/>
        </w:rPr>
        <w:fldChar w:fldCharType="separate"/>
      </w:r>
      <w:r w:rsidRPr="006D68AC">
        <w:rPr>
          <w:noProof/>
        </w:rPr>
        <w:t>55</w:t>
      </w:r>
      <w:r w:rsidRPr="006D68AC">
        <w:rPr>
          <w:noProof/>
        </w:rPr>
        <w:fldChar w:fldCharType="end"/>
      </w:r>
    </w:p>
    <w:p w14:paraId="3D7B7051" w14:textId="033F6B0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5.7.2.2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_Manage</w:t>
      </w:r>
      <w:r w:rsidRPr="006D68AC">
        <w:rPr>
          <w:noProof/>
        </w:rPr>
        <w:tab/>
      </w:r>
      <w:r w:rsidRPr="006D68AC">
        <w:rPr>
          <w:noProof/>
        </w:rPr>
        <w:fldChar w:fldCharType="begin" w:fldLock="1"/>
      </w:r>
      <w:r w:rsidRPr="006D68AC">
        <w:rPr>
          <w:noProof/>
        </w:rPr>
        <w:instrText xml:space="preserve"> PAGEREF _Toc209469897 \h </w:instrText>
      </w:r>
      <w:r w:rsidRPr="006D68AC">
        <w:rPr>
          <w:noProof/>
        </w:rPr>
      </w:r>
      <w:r w:rsidRPr="006D68AC">
        <w:rPr>
          <w:noProof/>
        </w:rPr>
        <w:fldChar w:fldCharType="separate"/>
      </w:r>
      <w:r w:rsidRPr="006D68AC">
        <w:rPr>
          <w:noProof/>
        </w:rPr>
        <w:t>55</w:t>
      </w:r>
      <w:r w:rsidRPr="006D68AC">
        <w:rPr>
          <w:noProof/>
        </w:rPr>
        <w:fldChar w:fldCharType="end"/>
      </w:r>
    </w:p>
    <w:p w14:paraId="43909A02" w14:textId="0CA6ACF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_Toc209469898 \h </w:instrText>
      </w:r>
      <w:r w:rsidRPr="006D68AC">
        <w:rPr>
          <w:noProof/>
        </w:rPr>
      </w:r>
      <w:r w:rsidRPr="006D68AC">
        <w:rPr>
          <w:noProof/>
        </w:rPr>
        <w:fldChar w:fldCharType="separate"/>
      </w:r>
      <w:r w:rsidRPr="006D68AC">
        <w:rPr>
          <w:noProof/>
        </w:rPr>
        <w:t>55</w:t>
      </w:r>
      <w:r w:rsidRPr="006D68AC">
        <w:rPr>
          <w:noProof/>
        </w:rPr>
        <w:fldChar w:fldCharType="end"/>
      </w:r>
    </w:p>
    <w:p w14:paraId="1D711C9D" w14:textId="2916B8B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Monitoring Job Creation</w:t>
      </w:r>
      <w:r w:rsidRPr="006D68AC">
        <w:rPr>
          <w:noProof/>
        </w:rPr>
        <w:tab/>
      </w:r>
      <w:r w:rsidRPr="006D68AC">
        <w:rPr>
          <w:noProof/>
        </w:rPr>
        <w:fldChar w:fldCharType="begin" w:fldLock="1"/>
      </w:r>
      <w:r w:rsidRPr="006D68AC">
        <w:rPr>
          <w:noProof/>
        </w:rPr>
        <w:instrText xml:space="preserve"> PAGEREF _Toc209469899 \h </w:instrText>
      </w:r>
      <w:r w:rsidRPr="006D68AC">
        <w:rPr>
          <w:noProof/>
        </w:rPr>
      </w:r>
      <w:r w:rsidRPr="006D68AC">
        <w:rPr>
          <w:noProof/>
        </w:rPr>
        <w:fldChar w:fldCharType="separate"/>
      </w:r>
      <w:r w:rsidRPr="006D68AC">
        <w:rPr>
          <w:noProof/>
        </w:rPr>
        <w:t>55</w:t>
      </w:r>
      <w:r w:rsidRPr="006D68AC">
        <w:rPr>
          <w:noProof/>
        </w:rPr>
        <w:fldChar w:fldCharType="end"/>
      </w:r>
    </w:p>
    <w:p w14:paraId="17637D5E" w14:textId="6B533A3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Monitoring Job Update</w:t>
      </w:r>
      <w:r w:rsidRPr="006D68AC">
        <w:rPr>
          <w:noProof/>
        </w:rPr>
        <w:tab/>
      </w:r>
      <w:r w:rsidRPr="006D68AC">
        <w:rPr>
          <w:noProof/>
        </w:rPr>
        <w:fldChar w:fldCharType="begin" w:fldLock="1"/>
      </w:r>
      <w:r w:rsidRPr="006D68AC">
        <w:rPr>
          <w:noProof/>
        </w:rPr>
        <w:instrText xml:space="preserve"> PAGEREF _Toc209469900 \h </w:instrText>
      </w:r>
      <w:r w:rsidRPr="006D68AC">
        <w:rPr>
          <w:noProof/>
        </w:rPr>
      </w:r>
      <w:r w:rsidRPr="006D68AC">
        <w:rPr>
          <w:noProof/>
        </w:rPr>
        <w:fldChar w:fldCharType="separate"/>
      </w:r>
      <w:r w:rsidRPr="006D68AC">
        <w:rPr>
          <w:noProof/>
        </w:rPr>
        <w:t>56</w:t>
      </w:r>
      <w:r w:rsidRPr="006D68AC">
        <w:rPr>
          <w:noProof/>
        </w:rPr>
        <w:fldChar w:fldCharType="end"/>
      </w:r>
    </w:p>
    <w:p w14:paraId="5ECD39D1" w14:textId="2B5FAD0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Monitoring Job </w:t>
      </w:r>
      <w:r w:rsidRPr="006D68AC">
        <w:rPr>
          <w:noProof/>
          <w:lang w:val="en-US"/>
        </w:rPr>
        <w:t>Deletion</w:t>
      </w:r>
      <w:r w:rsidRPr="006D68AC">
        <w:rPr>
          <w:noProof/>
        </w:rPr>
        <w:tab/>
      </w:r>
      <w:r w:rsidRPr="006D68AC">
        <w:rPr>
          <w:noProof/>
        </w:rPr>
        <w:fldChar w:fldCharType="begin" w:fldLock="1"/>
      </w:r>
      <w:r w:rsidRPr="006D68AC">
        <w:rPr>
          <w:noProof/>
        </w:rPr>
        <w:instrText xml:space="preserve"> PAGEREF _Toc209469901 \h </w:instrText>
      </w:r>
      <w:r w:rsidRPr="006D68AC">
        <w:rPr>
          <w:noProof/>
        </w:rPr>
      </w:r>
      <w:r w:rsidRPr="006D68AC">
        <w:rPr>
          <w:noProof/>
        </w:rPr>
        <w:fldChar w:fldCharType="separate"/>
      </w:r>
      <w:r w:rsidRPr="006D68AC">
        <w:rPr>
          <w:noProof/>
        </w:rPr>
        <w:t>57</w:t>
      </w:r>
      <w:r w:rsidRPr="006D68AC">
        <w:rPr>
          <w:noProof/>
        </w:rPr>
        <w:fldChar w:fldCharType="end"/>
      </w:r>
    </w:p>
    <w:p w14:paraId="022FE963" w14:textId="301E7F5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5.7.2.3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_Subscribe</w:t>
      </w:r>
      <w:r w:rsidRPr="006D68AC">
        <w:rPr>
          <w:noProof/>
        </w:rPr>
        <w:tab/>
      </w:r>
      <w:r w:rsidRPr="006D68AC">
        <w:rPr>
          <w:noProof/>
        </w:rPr>
        <w:fldChar w:fldCharType="begin" w:fldLock="1"/>
      </w:r>
      <w:r w:rsidRPr="006D68AC">
        <w:rPr>
          <w:noProof/>
        </w:rPr>
        <w:instrText xml:space="preserve"> PAGEREF _Toc209469902 \h </w:instrText>
      </w:r>
      <w:r w:rsidRPr="006D68AC">
        <w:rPr>
          <w:noProof/>
        </w:rPr>
      </w:r>
      <w:r w:rsidRPr="006D68AC">
        <w:rPr>
          <w:noProof/>
        </w:rPr>
        <w:fldChar w:fldCharType="separate"/>
      </w:r>
      <w:r w:rsidRPr="006D68AC">
        <w:rPr>
          <w:noProof/>
        </w:rPr>
        <w:t>57</w:t>
      </w:r>
      <w:r w:rsidRPr="006D68AC">
        <w:rPr>
          <w:noProof/>
        </w:rPr>
        <w:fldChar w:fldCharType="end"/>
      </w:r>
    </w:p>
    <w:p w14:paraId="03192202" w14:textId="68F1D10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_Toc209469903 \h </w:instrText>
      </w:r>
      <w:r w:rsidRPr="006D68AC">
        <w:rPr>
          <w:noProof/>
        </w:rPr>
      </w:r>
      <w:r w:rsidRPr="006D68AC">
        <w:rPr>
          <w:noProof/>
        </w:rPr>
        <w:fldChar w:fldCharType="separate"/>
      </w:r>
      <w:r w:rsidRPr="006D68AC">
        <w:rPr>
          <w:noProof/>
        </w:rPr>
        <w:t>57</w:t>
      </w:r>
      <w:r w:rsidRPr="006D68AC">
        <w:rPr>
          <w:noProof/>
        </w:rPr>
        <w:fldChar w:fldCharType="end"/>
      </w:r>
    </w:p>
    <w:p w14:paraId="763A4C31" w14:textId="5C3F5F3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Monitoring Subscription Creation</w:t>
      </w:r>
      <w:r w:rsidRPr="006D68AC">
        <w:rPr>
          <w:noProof/>
        </w:rPr>
        <w:tab/>
      </w:r>
      <w:r w:rsidRPr="006D68AC">
        <w:rPr>
          <w:noProof/>
        </w:rPr>
        <w:fldChar w:fldCharType="begin" w:fldLock="1"/>
      </w:r>
      <w:r w:rsidRPr="006D68AC">
        <w:rPr>
          <w:noProof/>
        </w:rPr>
        <w:instrText xml:space="preserve"> PAGEREF _Toc209469904 \h </w:instrText>
      </w:r>
      <w:r w:rsidRPr="006D68AC">
        <w:rPr>
          <w:noProof/>
        </w:rPr>
      </w:r>
      <w:r w:rsidRPr="006D68AC">
        <w:rPr>
          <w:noProof/>
        </w:rPr>
        <w:fldChar w:fldCharType="separate"/>
      </w:r>
      <w:r w:rsidRPr="006D68AC">
        <w:rPr>
          <w:noProof/>
        </w:rPr>
        <w:t>57</w:t>
      </w:r>
      <w:r w:rsidRPr="006D68AC">
        <w:rPr>
          <w:noProof/>
        </w:rPr>
        <w:fldChar w:fldCharType="end"/>
      </w:r>
    </w:p>
    <w:p w14:paraId="3589DDBF" w14:textId="3395DAB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Monitoring Subscription Update</w:t>
      </w:r>
      <w:r w:rsidRPr="006D68AC">
        <w:rPr>
          <w:noProof/>
        </w:rPr>
        <w:tab/>
      </w:r>
      <w:r w:rsidRPr="006D68AC">
        <w:rPr>
          <w:noProof/>
        </w:rPr>
        <w:fldChar w:fldCharType="begin" w:fldLock="1"/>
      </w:r>
      <w:r w:rsidRPr="006D68AC">
        <w:rPr>
          <w:noProof/>
        </w:rPr>
        <w:instrText xml:space="preserve"> PAGEREF _Toc209469905 \h </w:instrText>
      </w:r>
      <w:r w:rsidRPr="006D68AC">
        <w:rPr>
          <w:noProof/>
        </w:rPr>
      </w:r>
      <w:r w:rsidRPr="006D68AC">
        <w:rPr>
          <w:noProof/>
        </w:rPr>
        <w:fldChar w:fldCharType="separate"/>
      </w:r>
      <w:r w:rsidRPr="006D68AC">
        <w:rPr>
          <w:noProof/>
        </w:rPr>
        <w:t>58</w:t>
      </w:r>
      <w:r w:rsidRPr="006D68AC">
        <w:rPr>
          <w:noProof/>
        </w:rPr>
        <w:fldChar w:fldCharType="end"/>
      </w:r>
    </w:p>
    <w:p w14:paraId="050CB498" w14:textId="3169EA2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Monitoring Subscription </w:t>
      </w:r>
      <w:r w:rsidRPr="006D68AC">
        <w:rPr>
          <w:noProof/>
          <w:lang w:val="en-US"/>
        </w:rPr>
        <w:t>Deletion</w:t>
      </w:r>
      <w:r w:rsidRPr="006D68AC">
        <w:rPr>
          <w:noProof/>
        </w:rPr>
        <w:tab/>
      </w:r>
      <w:r w:rsidRPr="006D68AC">
        <w:rPr>
          <w:noProof/>
        </w:rPr>
        <w:fldChar w:fldCharType="begin" w:fldLock="1"/>
      </w:r>
      <w:r w:rsidRPr="006D68AC">
        <w:rPr>
          <w:noProof/>
        </w:rPr>
        <w:instrText xml:space="preserve"> PAGEREF _Toc209469906 \h </w:instrText>
      </w:r>
      <w:r w:rsidRPr="006D68AC">
        <w:rPr>
          <w:noProof/>
        </w:rPr>
      </w:r>
      <w:r w:rsidRPr="006D68AC">
        <w:rPr>
          <w:noProof/>
        </w:rPr>
        <w:fldChar w:fldCharType="separate"/>
      </w:r>
      <w:r w:rsidRPr="006D68AC">
        <w:rPr>
          <w:noProof/>
        </w:rPr>
        <w:t>59</w:t>
      </w:r>
      <w:r w:rsidRPr="006D68AC">
        <w:rPr>
          <w:noProof/>
        </w:rPr>
        <w:fldChar w:fldCharType="end"/>
      </w:r>
    </w:p>
    <w:p w14:paraId="5378D447" w14:textId="76E20B0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5.7.2.4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_Notify</w:t>
      </w:r>
      <w:r w:rsidRPr="006D68AC">
        <w:rPr>
          <w:noProof/>
        </w:rPr>
        <w:tab/>
      </w:r>
      <w:r w:rsidRPr="006D68AC">
        <w:rPr>
          <w:noProof/>
        </w:rPr>
        <w:fldChar w:fldCharType="begin" w:fldLock="1"/>
      </w:r>
      <w:r w:rsidRPr="006D68AC">
        <w:rPr>
          <w:noProof/>
        </w:rPr>
        <w:instrText xml:space="preserve"> PAGEREF _Toc209469907 \h </w:instrText>
      </w:r>
      <w:r w:rsidRPr="006D68AC">
        <w:rPr>
          <w:noProof/>
        </w:rPr>
      </w:r>
      <w:r w:rsidRPr="006D68AC">
        <w:rPr>
          <w:noProof/>
        </w:rPr>
        <w:fldChar w:fldCharType="separate"/>
      </w:r>
      <w:r w:rsidRPr="006D68AC">
        <w:rPr>
          <w:noProof/>
        </w:rPr>
        <w:t>59</w:t>
      </w:r>
      <w:r w:rsidRPr="006D68AC">
        <w:rPr>
          <w:noProof/>
        </w:rPr>
        <w:fldChar w:fldCharType="end"/>
      </w:r>
    </w:p>
    <w:p w14:paraId="5D749650" w14:textId="2113A4E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_Toc209469908 \h </w:instrText>
      </w:r>
      <w:r w:rsidRPr="006D68AC">
        <w:rPr>
          <w:noProof/>
        </w:rPr>
      </w:r>
      <w:r w:rsidRPr="006D68AC">
        <w:rPr>
          <w:noProof/>
        </w:rPr>
        <w:fldChar w:fldCharType="separate"/>
      </w:r>
      <w:r w:rsidRPr="006D68AC">
        <w:rPr>
          <w:noProof/>
        </w:rPr>
        <w:t>59</w:t>
      </w:r>
      <w:r w:rsidRPr="006D68AC">
        <w:rPr>
          <w:noProof/>
        </w:rPr>
        <w:fldChar w:fldCharType="end"/>
      </w:r>
    </w:p>
    <w:p w14:paraId="5CB751D4" w14:textId="3C2FAC9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Monitoring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_Toc209469909 \h </w:instrText>
      </w:r>
      <w:r w:rsidRPr="006D68AC">
        <w:rPr>
          <w:noProof/>
        </w:rPr>
      </w:r>
      <w:r w:rsidRPr="006D68AC">
        <w:rPr>
          <w:noProof/>
        </w:rPr>
        <w:fldChar w:fldCharType="separate"/>
      </w:r>
      <w:r w:rsidRPr="006D68AC">
        <w:rPr>
          <w:noProof/>
        </w:rPr>
        <w:t>59</w:t>
      </w:r>
      <w:r w:rsidRPr="006D68AC">
        <w:rPr>
          <w:noProof/>
        </w:rPr>
        <w:fldChar w:fldCharType="end"/>
      </w:r>
    </w:p>
    <w:p w14:paraId="7FCB18E3" w14:textId="26655FA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5.7.2.5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_</w:t>
      </w:r>
      <w:r w:rsidRPr="006D68AC">
        <w:rPr>
          <w:noProof/>
          <w:lang w:val="en-US"/>
        </w:rPr>
        <w:t>Request</w:t>
      </w:r>
      <w:r w:rsidRPr="006D68AC">
        <w:rPr>
          <w:noProof/>
        </w:rPr>
        <w:tab/>
      </w:r>
      <w:r w:rsidRPr="006D68AC">
        <w:rPr>
          <w:noProof/>
        </w:rPr>
        <w:fldChar w:fldCharType="begin" w:fldLock="1"/>
      </w:r>
      <w:r w:rsidRPr="006D68AC">
        <w:rPr>
          <w:noProof/>
        </w:rPr>
        <w:instrText xml:space="preserve"> PAGEREF _Toc209469910 \h </w:instrText>
      </w:r>
      <w:r w:rsidRPr="006D68AC">
        <w:rPr>
          <w:noProof/>
        </w:rPr>
      </w:r>
      <w:r w:rsidRPr="006D68AC">
        <w:rPr>
          <w:noProof/>
        </w:rPr>
        <w:fldChar w:fldCharType="separate"/>
      </w:r>
      <w:r w:rsidRPr="006D68AC">
        <w:rPr>
          <w:noProof/>
        </w:rPr>
        <w:t>60</w:t>
      </w:r>
      <w:r w:rsidRPr="006D68AC">
        <w:rPr>
          <w:noProof/>
        </w:rPr>
        <w:fldChar w:fldCharType="end"/>
      </w:r>
    </w:p>
    <w:p w14:paraId="2D86CBBB" w14:textId="7BCAD41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_Toc209469911 \h </w:instrText>
      </w:r>
      <w:r w:rsidRPr="006D68AC">
        <w:rPr>
          <w:noProof/>
        </w:rPr>
      </w:r>
      <w:r w:rsidRPr="006D68AC">
        <w:rPr>
          <w:noProof/>
        </w:rPr>
        <w:fldChar w:fldCharType="separate"/>
      </w:r>
      <w:r w:rsidRPr="006D68AC">
        <w:rPr>
          <w:noProof/>
        </w:rPr>
        <w:t>60</w:t>
      </w:r>
      <w:r w:rsidRPr="006D68AC">
        <w:rPr>
          <w:noProof/>
        </w:rPr>
        <w:fldChar w:fldCharType="end"/>
      </w:r>
    </w:p>
    <w:p w14:paraId="274283CD" w14:textId="0D5F0A6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5.7.2.5.2</w:t>
      </w:r>
      <w:r w:rsidRPr="006D68AC">
        <w:rPr>
          <w:rFonts w:asciiTheme="minorHAnsi" w:eastAsiaTheme="minorEastAsia" w:hAnsiTheme="minorHAnsi" w:cstheme="minorBidi"/>
          <w:noProof/>
          <w:kern w:val="2"/>
          <w:sz w:val="24"/>
          <w:szCs w:val="24"/>
          <w:lang w:eastAsia="en-GB"/>
          <w14:ligatures w14:val="standardContextual"/>
        </w:rPr>
        <w:tab/>
      </w:r>
      <w:r w:rsidRPr="006D68AC">
        <w:rPr>
          <w:rFonts w:cs="Courier New"/>
          <w:noProof/>
        </w:rPr>
        <w:t>M</w:t>
      </w:r>
      <w:r w:rsidRPr="006D68AC">
        <w:rPr>
          <w:noProof/>
        </w:rPr>
        <w:t>ultiple Slices related Performance and Analytics Consolidated Reporting</w:t>
      </w:r>
      <w:r w:rsidRPr="006D68AC">
        <w:rPr>
          <w:rFonts w:cs="Courier New"/>
          <w:noProof/>
        </w:rPr>
        <w:t xml:space="preserve"> Request</w:t>
      </w:r>
      <w:r w:rsidRPr="006D68AC">
        <w:rPr>
          <w:noProof/>
        </w:rPr>
        <w:tab/>
      </w:r>
      <w:r w:rsidRPr="006D68AC">
        <w:rPr>
          <w:noProof/>
        </w:rPr>
        <w:fldChar w:fldCharType="begin" w:fldLock="1"/>
      </w:r>
      <w:r w:rsidRPr="006D68AC">
        <w:rPr>
          <w:noProof/>
        </w:rPr>
        <w:instrText xml:space="preserve"> PAGEREF _Toc209469912 \h </w:instrText>
      </w:r>
      <w:r w:rsidRPr="006D68AC">
        <w:rPr>
          <w:noProof/>
        </w:rPr>
      </w:r>
      <w:r w:rsidRPr="006D68AC">
        <w:rPr>
          <w:noProof/>
        </w:rPr>
        <w:fldChar w:fldCharType="separate"/>
      </w:r>
      <w:r w:rsidRPr="006D68AC">
        <w:rPr>
          <w:noProof/>
        </w:rPr>
        <w:t>60</w:t>
      </w:r>
      <w:r w:rsidRPr="006D68AC">
        <w:rPr>
          <w:noProof/>
        </w:rPr>
        <w:fldChar w:fldCharType="end"/>
      </w:r>
    </w:p>
    <w:p w14:paraId="3DC71229" w14:textId="3DC2A169"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NSCE_InfoCollection</w:t>
      </w:r>
      <w:r w:rsidRPr="006D68AC">
        <w:rPr>
          <w:noProof/>
        </w:rPr>
        <w:tab/>
      </w:r>
      <w:r w:rsidRPr="006D68AC">
        <w:rPr>
          <w:noProof/>
        </w:rPr>
        <w:fldChar w:fldCharType="begin" w:fldLock="1"/>
      </w:r>
      <w:r w:rsidRPr="006D68AC">
        <w:rPr>
          <w:noProof/>
        </w:rPr>
        <w:instrText xml:space="preserve"> PAGEREF _Toc209469913 \h </w:instrText>
      </w:r>
      <w:r w:rsidRPr="006D68AC">
        <w:rPr>
          <w:noProof/>
        </w:rPr>
      </w:r>
      <w:r w:rsidRPr="006D68AC">
        <w:rPr>
          <w:noProof/>
        </w:rPr>
        <w:fldChar w:fldCharType="separate"/>
      </w:r>
      <w:r w:rsidRPr="006D68AC">
        <w:rPr>
          <w:noProof/>
        </w:rPr>
        <w:t>61</w:t>
      </w:r>
      <w:r w:rsidRPr="006D68AC">
        <w:rPr>
          <w:noProof/>
        </w:rPr>
        <w:fldChar w:fldCharType="end"/>
      </w:r>
    </w:p>
    <w:p w14:paraId="19107BB3" w14:textId="0245E95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5.8.1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_Toc209469914 \h </w:instrText>
      </w:r>
      <w:r w:rsidRPr="006D68AC">
        <w:rPr>
          <w:noProof/>
        </w:rPr>
      </w:r>
      <w:r w:rsidRPr="006D68AC">
        <w:rPr>
          <w:noProof/>
        </w:rPr>
        <w:fldChar w:fldCharType="separate"/>
      </w:r>
      <w:r w:rsidRPr="006D68AC">
        <w:rPr>
          <w:noProof/>
        </w:rPr>
        <w:t>61</w:t>
      </w:r>
      <w:r w:rsidRPr="006D68AC">
        <w:rPr>
          <w:noProof/>
        </w:rPr>
        <w:fldChar w:fldCharType="end"/>
      </w:r>
    </w:p>
    <w:p w14:paraId="28663C79" w14:textId="29AD4CA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5.8.2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_Toc209469915 \h </w:instrText>
      </w:r>
      <w:r w:rsidRPr="006D68AC">
        <w:rPr>
          <w:noProof/>
        </w:rPr>
      </w:r>
      <w:r w:rsidRPr="006D68AC">
        <w:rPr>
          <w:noProof/>
        </w:rPr>
        <w:fldChar w:fldCharType="separate"/>
      </w:r>
      <w:r w:rsidRPr="006D68AC">
        <w:rPr>
          <w:noProof/>
        </w:rPr>
        <w:t>61</w:t>
      </w:r>
      <w:r w:rsidRPr="006D68AC">
        <w:rPr>
          <w:noProof/>
        </w:rPr>
        <w:fldChar w:fldCharType="end"/>
      </w:r>
    </w:p>
    <w:p w14:paraId="752ABB81" w14:textId="04528BF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5.8.2.1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_Toc209469916 \h </w:instrText>
      </w:r>
      <w:r w:rsidRPr="006D68AC">
        <w:rPr>
          <w:noProof/>
        </w:rPr>
      </w:r>
      <w:r w:rsidRPr="006D68AC">
        <w:rPr>
          <w:noProof/>
        </w:rPr>
        <w:fldChar w:fldCharType="separate"/>
      </w:r>
      <w:r w:rsidRPr="006D68AC">
        <w:rPr>
          <w:noProof/>
        </w:rPr>
        <w:t>61</w:t>
      </w:r>
      <w:r w:rsidRPr="006D68AC">
        <w:rPr>
          <w:noProof/>
        </w:rPr>
        <w:fldChar w:fldCharType="end"/>
      </w:r>
    </w:p>
    <w:p w14:paraId="036843FF" w14:textId="1216F91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5.8.2.2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NSCE_InfoCollection_S</w:t>
      </w:r>
      <w:r w:rsidRPr="006D68AC">
        <w:rPr>
          <w:noProof/>
          <w:lang w:eastAsia="zh-CN"/>
        </w:rPr>
        <w:t>ub</w:t>
      </w:r>
      <w:r w:rsidRPr="006D68AC">
        <w:rPr>
          <w:noProof/>
        </w:rPr>
        <w:t>scribe</w:t>
      </w:r>
      <w:r w:rsidRPr="006D68AC">
        <w:rPr>
          <w:noProof/>
        </w:rPr>
        <w:tab/>
      </w:r>
      <w:r w:rsidRPr="006D68AC">
        <w:rPr>
          <w:noProof/>
        </w:rPr>
        <w:fldChar w:fldCharType="begin" w:fldLock="1"/>
      </w:r>
      <w:r w:rsidRPr="006D68AC">
        <w:rPr>
          <w:noProof/>
        </w:rPr>
        <w:instrText xml:space="preserve"> PAGEREF _Toc209469917 \h </w:instrText>
      </w:r>
      <w:r w:rsidRPr="006D68AC">
        <w:rPr>
          <w:noProof/>
        </w:rPr>
      </w:r>
      <w:r w:rsidRPr="006D68AC">
        <w:rPr>
          <w:noProof/>
        </w:rPr>
        <w:fldChar w:fldCharType="separate"/>
      </w:r>
      <w:r w:rsidRPr="006D68AC">
        <w:rPr>
          <w:noProof/>
        </w:rPr>
        <w:t>61</w:t>
      </w:r>
      <w:r w:rsidRPr="006D68AC">
        <w:rPr>
          <w:noProof/>
        </w:rPr>
        <w:fldChar w:fldCharType="end"/>
      </w:r>
    </w:p>
    <w:p w14:paraId="52053220" w14:textId="67BA2F3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5.8.2.2.1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_Toc209469918 \h </w:instrText>
      </w:r>
      <w:r w:rsidRPr="006D68AC">
        <w:rPr>
          <w:noProof/>
        </w:rPr>
      </w:r>
      <w:r w:rsidRPr="006D68AC">
        <w:rPr>
          <w:noProof/>
        </w:rPr>
        <w:fldChar w:fldCharType="separate"/>
      </w:r>
      <w:r w:rsidRPr="006D68AC">
        <w:rPr>
          <w:noProof/>
        </w:rPr>
        <w:t>61</w:t>
      </w:r>
      <w:r w:rsidRPr="006D68AC">
        <w:rPr>
          <w:noProof/>
        </w:rPr>
        <w:fldChar w:fldCharType="end"/>
      </w:r>
    </w:p>
    <w:p w14:paraId="2C60E113" w14:textId="054D839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5.8.2.2.2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Information Collection Subscription Creation</w:t>
      </w:r>
      <w:r w:rsidRPr="006D68AC">
        <w:rPr>
          <w:noProof/>
        </w:rPr>
        <w:tab/>
      </w:r>
      <w:r w:rsidRPr="006D68AC">
        <w:rPr>
          <w:noProof/>
        </w:rPr>
        <w:fldChar w:fldCharType="begin" w:fldLock="1"/>
      </w:r>
      <w:r w:rsidRPr="006D68AC">
        <w:rPr>
          <w:noProof/>
        </w:rPr>
        <w:instrText xml:space="preserve"> PAGEREF _Toc209469919 \h </w:instrText>
      </w:r>
      <w:r w:rsidRPr="006D68AC">
        <w:rPr>
          <w:noProof/>
        </w:rPr>
      </w:r>
      <w:r w:rsidRPr="006D68AC">
        <w:rPr>
          <w:noProof/>
        </w:rPr>
        <w:fldChar w:fldCharType="separate"/>
      </w:r>
      <w:r w:rsidRPr="006D68AC">
        <w:rPr>
          <w:noProof/>
        </w:rPr>
        <w:t>61</w:t>
      </w:r>
      <w:r w:rsidRPr="006D68AC">
        <w:rPr>
          <w:noProof/>
        </w:rPr>
        <w:fldChar w:fldCharType="end"/>
      </w:r>
    </w:p>
    <w:p w14:paraId="1BA75B83" w14:textId="40036A8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5.8.2.2.3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Information Collection Subscription Update</w:t>
      </w:r>
      <w:r w:rsidRPr="006D68AC">
        <w:rPr>
          <w:noProof/>
        </w:rPr>
        <w:tab/>
      </w:r>
      <w:r w:rsidRPr="006D68AC">
        <w:rPr>
          <w:noProof/>
        </w:rPr>
        <w:fldChar w:fldCharType="begin" w:fldLock="1"/>
      </w:r>
      <w:r w:rsidRPr="006D68AC">
        <w:rPr>
          <w:noProof/>
        </w:rPr>
        <w:instrText xml:space="preserve"> PAGEREF _Toc209469920 \h </w:instrText>
      </w:r>
      <w:r w:rsidRPr="006D68AC">
        <w:rPr>
          <w:noProof/>
        </w:rPr>
      </w:r>
      <w:r w:rsidRPr="006D68AC">
        <w:rPr>
          <w:noProof/>
        </w:rPr>
        <w:fldChar w:fldCharType="separate"/>
      </w:r>
      <w:r w:rsidRPr="006D68AC">
        <w:rPr>
          <w:noProof/>
        </w:rPr>
        <w:t>62</w:t>
      </w:r>
      <w:r w:rsidRPr="006D68AC">
        <w:rPr>
          <w:noProof/>
        </w:rPr>
        <w:fldChar w:fldCharType="end"/>
      </w:r>
    </w:p>
    <w:p w14:paraId="7E6E809C" w14:textId="26B76FA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5.8.2.2.4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Information Collection Subscription Deletion</w:t>
      </w:r>
      <w:r w:rsidRPr="006D68AC">
        <w:rPr>
          <w:noProof/>
        </w:rPr>
        <w:tab/>
      </w:r>
      <w:r w:rsidRPr="006D68AC">
        <w:rPr>
          <w:noProof/>
        </w:rPr>
        <w:fldChar w:fldCharType="begin" w:fldLock="1"/>
      </w:r>
      <w:r w:rsidRPr="006D68AC">
        <w:rPr>
          <w:noProof/>
        </w:rPr>
        <w:instrText xml:space="preserve"> PAGEREF _Toc209469921 \h </w:instrText>
      </w:r>
      <w:r w:rsidRPr="006D68AC">
        <w:rPr>
          <w:noProof/>
        </w:rPr>
      </w:r>
      <w:r w:rsidRPr="006D68AC">
        <w:rPr>
          <w:noProof/>
        </w:rPr>
        <w:fldChar w:fldCharType="separate"/>
      </w:r>
      <w:r w:rsidRPr="006D68AC">
        <w:rPr>
          <w:noProof/>
        </w:rPr>
        <w:t>63</w:t>
      </w:r>
      <w:r w:rsidRPr="006D68AC">
        <w:rPr>
          <w:noProof/>
        </w:rPr>
        <w:fldChar w:fldCharType="end"/>
      </w:r>
    </w:p>
    <w:p w14:paraId="7048E092" w14:textId="367009B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5.8.2.3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NSCE_InfoCollection_Notify</w:t>
      </w:r>
      <w:r w:rsidRPr="006D68AC">
        <w:rPr>
          <w:noProof/>
        </w:rPr>
        <w:tab/>
      </w:r>
      <w:r w:rsidRPr="006D68AC">
        <w:rPr>
          <w:noProof/>
        </w:rPr>
        <w:fldChar w:fldCharType="begin" w:fldLock="1"/>
      </w:r>
      <w:r w:rsidRPr="006D68AC">
        <w:rPr>
          <w:noProof/>
        </w:rPr>
        <w:instrText xml:space="preserve"> PAGEREF _Toc209469922 \h </w:instrText>
      </w:r>
      <w:r w:rsidRPr="006D68AC">
        <w:rPr>
          <w:noProof/>
        </w:rPr>
      </w:r>
      <w:r w:rsidRPr="006D68AC">
        <w:rPr>
          <w:noProof/>
        </w:rPr>
        <w:fldChar w:fldCharType="separate"/>
      </w:r>
      <w:r w:rsidRPr="006D68AC">
        <w:rPr>
          <w:noProof/>
        </w:rPr>
        <w:t>63</w:t>
      </w:r>
      <w:r w:rsidRPr="006D68AC">
        <w:rPr>
          <w:noProof/>
        </w:rPr>
        <w:fldChar w:fldCharType="end"/>
      </w:r>
    </w:p>
    <w:p w14:paraId="36DC43A4" w14:textId="05DE78C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5.8.2.3.1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_Toc209469923 \h </w:instrText>
      </w:r>
      <w:r w:rsidRPr="006D68AC">
        <w:rPr>
          <w:noProof/>
        </w:rPr>
      </w:r>
      <w:r w:rsidRPr="006D68AC">
        <w:rPr>
          <w:noProof/>
        </w:rPr>
        <w:fldChar w:fldCharType="separate"/>
      </w:r>
      <w:r w:rsidRPr="006D68AC">
        <w:rPr>
          <w:noProof/>
        </w:rPr>
        <w:t>63</w:t>
      </w:r>
      <w:r w:rsidRPr="006D68AC">
        <w:rPr>
          <w:noProof/>
        </w:rPr>
        <w:fldChar w:fldCharType="end"/>
      </w:r>
    </w:p>
    <w:p w14:paraId="3B1BB522" w14:textId="41957A4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5.8.2.3.2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Information Collection Notification</w:t>
      </w:r>
      <w:r w:rsidRPr="006D68AC">
        <w:rPr>
          <w:noProof/>
        </w:rPr>
        <w:tab/>
      </w:r>
      <w:r w:rsidRPr="006D68AC">
        <w:rPr>
          <w:noProof/>
        </w:rPr>
        <w:fldChar w:fldCharType="begin" w:fldLock="1"/>
      </w:r>
      <w:r w:rsidRPr="006D68AC">
        <w:rPr>
          <w:noProof/>
        </w:rPr>
        <w:instrText xml:space="preserve"> PAGEREF _Toc209469924 \h </w:instrText>
      </w:r>
      <w:r w:rsidRPr="006D68AC">
        <w:rPr>
          <w:noProof/>
        </w:rPr>
      </w:r>
      <w:r w:rsidRPr="006D68AC">
        <w:rPr>
          <w:noProof/>
        </w:rPr>
        <w:fldChar w:fldCharType="separate"/>
      </w:r>
      <w:r w:rsidRPr="006D68AC">
        <w:rPr>
          <w:noProof/>
        </w:rPr>
        <w:t>63</w:t>
      </w:r>
      <w:r w:rsidRPr="006D68AC">
        <w:rPr>
          <w:noProof/>
        </w:rPr>
        <w:fldChar w:fldCharType="end"/>
      </w:r>
    </w:p>
    <w:p w14:paraId="3100A8ED" w14:textId="4486A04E"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w:t>
      </w:r>
      <w:r w:rsidRPr="006D68AC">
        <w:rPr>
          <w:noProof/>
        </w:rPr>
        <w:tab/>
      </w:r>
      <w:r w:rsidRPr="006D68AC">
        <w:rPr>
          <w:noProof/>
        </w:rPr>
        <w:fldChar w:fldCharType="begin" w:fldLock="1"/>
      </w:r>
      <w:r w:rsidRPr="006D68AC">
        <w:rPr>
          <w:noProof/>
        </w:rPr>
        <w:instrText xml:space="preserve"> PAGEREF _Toc209469925 \h </w:instrText>
      </w:r>
      <w:r w:rsidRPr="006D68AC">
        <w:rPr>
          <w:noProof/>
        </w:rPr>
      </w:r>
      <w:r w:rsidRPr="006D68AC">
        <w:rPr>
          <w:noProof/>
        </w:rPr>
        <w:fldChar w:fldCharType="separate"/>
      </w:r>
      <w:r w:rsidRPr="006D68AC">
        <w:rPr>
          <w:noProof/>
        </w:rPr>
        <w:t>64</w:t>
      </w:r>
      <w:r w:rsidRPr="006D68AC">
        <w:rPr>
          <w:noProof/>
        </w:rPr>
        <w:fldChar w:fldCharType="end"/>
      </w:r>
    </w:p>
    <w:p w14:paraId="015D6232" w14:textId="293EF2A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5.9.1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_Toc209469926 \h </w:instrText>
      </w:r>
      <w:r w:rsidRPr="006D68AC">
        <w:rPr>
          <w:noProof/>
        </w:rPr>
      </w:r>
      <w:r w:rsidRPr="006D68AC">
        <w:rPr>
          <w:noProof/>
        </w:rPr>
        <w:fldChar w:fldCharType="separate"/>
      </w:r>
      <w:r w:rsidRPr="006D68AC">
        <w:rPr>
          <w:noProof/>
        </w:rPr>
        <w:t>64</w:t>
      </w:r>
      <w:r w:rsidRPr="006D68AC">
        <w:rPr>
          <w:noProof/>
        </w:rPr>
        <w:fldChar w:fldCharType="end"/>
      </w:r>
    </w:p>
    <w:p w14:paraId="768CC053" w14:textId="1480055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5.9.2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_Toc209469927 \h </w:instrText>
      </w:r>
      <w:r w:rsidRPr="006D68AC">
        <w:rPr>
          <w:noProof/>
        </w:rPr>
      </w:r>
      <w:r w:rsidRPr="006D68AC">
        <w:rPr>
          <w:noProof/>
        </w:rPr>
        <w:fldChar w:fldCharType="separate"/>
      </w:r>
      <w:r w:rsidRPr="006D68AC">
        <w:rPr>
          <w:noProof/>
        </w:rPr>
        <w:t>64</w:t>
      </w:r>
      <w:r w:rsidRPr="006D68AC">
        <w:rPr>
          <w:noProof/>
        </w:rPr>
        <w:fldChar w:fldCharType="end"/>
      </w:r>
    </w:p>
    <w:p w14:paraId="10BB17C8" w14:textId="1C958E5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5.9.2.1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_Toc209469928 \h </w:instrText>
      </w:r>
      <w:r w:rsidRPr="006D68AC">
        <w:rPr>
          <w:noProof/>
        </w:rPr>
      </w:r>
      <w:r w:rsidRPr="006D68AC">
        <w:rPr>
          <w:noProof/>
        </w:rPr>
        <w:fldChar w:fldCharType="separate"/>
      </w:r>
      <w:r w:rsidRPr="006D68AC">
        <w:rPr>
          <w:noProof/>
        </w:rPr>
        <w:t>64</w:t>
      </w:r>
      <w:r w:rsidRPr="006D68AC">
        <w:rPr>
          <w:noProof/>
        </w:rPr>
        <w:fldChar w:fldCharType="end"/>
      </w:r>
    </w:p>
    <w:p w14:paraId="748C1AC3" w14:textId="11D9E86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5.9.2.2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NSCE_ServiceContinuity_</w:t>
      </w:r>
      <w:r w:rsidRPr="006D68AC">
        <w:rPr>
          <w:noProof/>
          <w:lang w:val="en-US"/>
        </w:rPr>
        <w:t>Request</w:t>
      </w:r>
      <w:r w:rsidRPr="006D68AC">
        <w:rPr>
          <w:noProof/>
        </w:rPr>
        <w:tab/>
      </w:r>
      <w:r w:rsidRPr="006D68AC">
        <w:rPr>
          <w:noProof/>
        </w:rPr>
        <w:fldChar w:fldCharType="begin" w:fldLock="1"/>
      </w:r>
      <w:r w:rsidRPr="006D68AC">
        <w:rPr>
          <w:noProof/>
        </w:rPr>
        <w:instrText xml:space="preserve"> PAGEREF _Toc209469929 \h </w:instrText>
      </w:r>
      <w:r w:rsidRPr="006D68AC">
        <w:rPr>
          <w:noProof/>
        </w:rPr>
      </w:r>
      <w:r w:rsidRPr="006D68AC">
        <w:rPr>
          <w:noProof/>
        </w:rPr>
        <w:fldChar w:fldCharType="separate"/>
      </w:r>
      <w:r w:rsidRPr="006D68AC">
        <w:rPr>
          <w:noProof/>
        </w:rPr>
        <w:t>64</w:t>
      </w:r>
      <w:r w:rsidRPr="006D68AC">
        <w:rPr>
          <w:noProof/>
        </w:rPr>
        <w:fldChar w:fldCharType="end"/>
      </w:r>
    </w:p>
    <w:p w14:paraId="3DEB9324" w14:textId="0EAFD33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_Toc209469930 \h </w:instrText>
      </w:r>
      <w:r w:rsidRPr="006D68AC">
        <w:rPr>
          <w:noProof/>
        </w:rPr>
      </w:r>
      <w:r w:rsidRPr="006D68AC">
        <w:rPr>
          <w:noProof/>
        </w:rPr>
        <w:fldChar w:fldCharType="separate"/>
      </w:r>
      <w:r w:rsidRPr="006D68AC">
        <w:rPr>
          <w:noProof/>
        </w:rPr>
        <w:t>64</w:t>
      </w:r>
      <w:r w:rsidRPr="006D68AC">
        <w:rPr>
          <w:noProof/>
        </w:rPr>
        <w:fldChar w:fldCharType="end"/>
      </w:r>
    </w:p>
    <w:p w14:paraId="11789FED" w14:textId="3929A87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Edge service continuity requirement</w:t>
      </w:r>
      <w:r w:rsidRPr="006D68AC">
        <w:rPr>
          <w:rFonts w:cs="Courier New"/>
          <w:noProof/>
        </w:rPr>
        <w:t xml:space="preserve"> Request</w:t>
      </w:r>
      <w:r w:rsidRPr="006D68AC">
        <w:rPr>
          <w:noProof/>
        </w:rPr>
        <w:tab/>
      </w:r>
      <w:r w:rsidRPr="006D68AC">
        <w:rPr>
          <w:noProof/>
        </w:rPr>
        <w:fldChar w:fldCharType="begin" w:fldLock="1"/>
      </w:r>
      <w:r w:rsidRPr="006D68AC">
        <w:rPr>
          <w:noProof/>
        </w:rPr>
        <w:instrText xml:space="preserve"> PAGEREF _Toc209469931 \h </w:instrText>
      </w:r>
      <w:r w:rsidRPr="006D68AC">
        <w:rPr>
          <w:noProof/>
        </w:rPr>
      </w:r>
      <w:r w:rsidRPr="006D68AC">
        <w:rPr>
          <w:noProof/>
        </w:rPr>
        <w:fldChar w:fldCharType="separate"/>
      </w:r>
      <w:r w:rsidRPr="006D68AC">
        <w:rPr>
          <w:noProof/>
        </w:rPr>
        <w:t>65</w:t>
      </w:r>
      <w:r w:rsidRPr="006D68AC">
        <w:rPr>
          <w:noProof/>
        </w:rPr>
        <w:fldChar w:fldCharType="end"/>
      </w:r>
    </w:p>
    <w:p w14:paraId="5B9C0463" w14:textId="1B96698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5.9.2.3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NSCE_ServiceContinuity_Notify</w:t>
      </w:r>
      <w:r w:rsidRPr="006D68AC">
        <w:rPr>
          <w:noProof/>
        </w:rPr>
        <w:tab/>
      </w:r>
      <w:r w:rsidRPr="006D68AC">
        <w:rPr>
          <w:noProof/>
        </w:rPr>
        <w:fldChar w:fldCharType="begin" w:fldLock="1"/>
      </w:r>
      <w:r w:rsidRPr="006D68AC">
        <w:rPr>
          <w:noProof/>
        </w:rPr>
        <w:instrText xml:space="preserve"> PAGEREF _Toc209469932 \h </w:instrText>
      </w:r>
      <w:r w:rsidRPr="006D68AC">
        <w:rPr>
          <w:noProof/>
        </w:rPr>
      </w:r>
      <w:r w:rsidRPr="006D68AC">
        <w:rPr>
          <w:noProof/>
        </w:rPr>
        <w:fldChar w:fldCharType="separate"/>
      </w:r>
      <w:r w:rsidRPr="006D68AC">
        <w:rPr>
          <w:noProof/>
        </w:rPr>
        <w:t>65</w:t>
      </w:r>
      <w:r w:rsidRPr="006D68AC">
        <w:rPr>
          <w:noProof/>
        </w:rPr>
        <w:fldChar w:fldCharType="end"/>
      </w:r>
    </w:p>
    <w:p w14:paraId="0B613A23" w14:textId="719096A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_Toc209469933 \h </w:instrText>
      </w:r>
      <w:r w:rsidRPr="006D68AC">
        <w:rPr>
          <w:noProof/>
        </w:rPr>
      </w:r>
      <w:r w:rsidRPr="006D68AC">
        <w:rPr>
          <w:noProof/>
        </w:rPr>
        <w:fldChar w:fldCharType="separate"/>
      </w:r>
      <w:r w:rsidRPr="006D68AC">
        <w:rPr>
          <w:noProof/>
        </w:rPr>
        <w:t>65</w:t>
      </w:r>
      <w:r w:rsidRPr="006D68AC">
        <w:rPr>
          <w:noProof/>
        </w:rPr>
        <w:fldChar w:fldCharType="end"/>
      </w:r>
    </w:p>
    <w:p w14:paraId="2C0000F8" w14:textId="7686E74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 xml:space="preserve">Edge service continuity </w:t>
      </w:r>
      <w:r w:rsidRPr="006D68AC">
        <w:rPr>
          <w:noProof/>
        </w:rPr>
        <w:t>requirement</w:t>
      </w:r>
      <w:r w:rsidRPr="006D68AC">
        <w:rPr>
          <w:noProof/>
          <w:lang w:val="en-US"/>
        </w:rPr>
        <w:t xml:space="preserve"> Notification</w:t>
      </w:r>
      <w:r w:rsidRPr="006D68AC">
        <w:rPr>
          <w:noProof/>
        </w:rPr>
        <w:tab/>
      </w:r>
      <w:r w:rsidRPr="006D68AC">
        <w:rPr>
          <w:noProof/>
        </w:rPr>
        <w:fldChar w:fldCharType="begin" w:fldLock="1"/>
      </w:r>
      <w:r w:rsidRPr="006D68AC">
        <w:rPr>
          <w:noProof/>
        </w:rPr>
        <w:instrText xml:space="preserve"> PAGEREF _Toc209469934 \h </w:instrText>
      </w:r>
      <w:r w:rsidRPr="006D68AC">
        <w:rPr>
          <w:noProof/>
        </w:rPr>
      </w:r>
      <w:r w:rsidRPr="006D68AC">
        <w:rPr>
          <w:noProof/>
        </w:rPr>
        <w:fldChar w:fldCharType="separate"/>
      </w:r>
      <w:r w:rsidRPr="006D68AC">
        <w:rPr>
          <w:noProof/>
        </w:rPr>
        <w:t>65</w:t>
      </w:r>
      <w:r w:rsidRPr="006D68AC">
        <w:rPr>
          <w:noProof/>
        </w:rPr>
        <w:fldChar w:fldCharType="end"/>
      </w:r>
    </w:p>
    <w:p w14:paraId="17320309" w14:textId="1413692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5.9.2.4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NSCE_ServiceContinuity_</w:t>
      </w:r>
      <w:r w:rsidRPr="006D68AC">
        <w:rPr>
          <w:noProof/>
          <w:lang w:val="en-US"/>
        </w:rPr>
        <w:t>N</w:t>
      </w:r>
      <w:r w:rsidRPr="006D68AC">
        <w:rPr>
          <w:noProof/>
        </w:rPr>
        <w:t>egotiate</w:t>
      </w:r>
      <w:r w:rsidRPr="006D68AC">
        <w:rPr>
          <w:noProof/>
        </w:rPr>
        <w:tab/>
      </w:r>
      <w:r w:rsidRPr="006D68AC">
        <w:rPr>
          <w:noProof/>
        </w:rPr>
        <w:fldChar w:fldCharType="begin" w:fldLock="1"/>
      </w:r>
      <w:r w:rsidRPr="006D68AC">
        <w:rPr>
          <w:noProof/>
        </w:rPr>
        <w:instrText xml:space="preserve"> PAGEREF _Toc209469935 \h </w:instrText>
      </w:r>
      <w:r w:rsidRPr="006D68AC">
        <w:rPr>
          <w:noProof/>
        </w:rPr>
      </w:r>
      <w:r w:rsidRPr="006D68AC">
        <w:rPr>
          <w:noProof/>
        </w:rPr>
        <w:fldChar w:fldCharType="separate"/>
      </w:r>
      <w:r w:rsidRPr="006D68AC">
        <w:rPr>
          <w:noProof/>
        </w:rPr>
        <w:t>66</w:t>
      </w:r>
      <w:r w:rsidRPr="006D68AC">
        <w:rPr>
          <w:noProof/>
        </w:rPr>
        <w:fldChar w:fldCharType="end"/>
      </w:r>
    </w:p>
    <w:p w14:paraId="74AB3B0C" w14:textId="3C3ED97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_Toc209469936 \h </w:instrText>
      </w:r>
      <w:r w:rsidRPr="006D68AC">
        <w:rPr>
          <w:noProof/>
        </w:rPr>
      </w:r>
      <w:r w:rsidRPr="006D68AC">
        <w:rPr>
          <w:noProof/>
        </w:rPr>
        <w:fldChar w:fldCharType="separate"/>
      </w:r>
      <w:r w:rsidRPr="006D68AC">
        <w:rPr>
          <w:noProof/>
        </w:rPr>
        <w:t>66</w:t>
      </w:r>
      <w:r w:rsidRPr="006D68AC">
        <w:rPr>
          <w:noProof/>
        </w:rPr>
        <w:fldChar w:fldCharType="end"/>
      </w:r>
    </w:p>
    <w:p w14:paraId="68051FD6" w14:textId="1A49FFE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Edge service continuity negotiation</w:t>
      </w:r>
      <w:r w:rsidRPr="006D68AC">
        <w:rPr>
          <w:rFonts w:cs="Courier New"/>
          <w:noProof/>
        </w:rPr>
        <w:t xml:space="preserve"> Request</w:t>
      </w:r>
      <w:r w:rsidRPr="006D68AC">
        <w:rPr>
          <w:noProof/>
        </w:rPr>
        <w:tab/>
      </w:r>
      <w:r w:rsidRPr="006D68AC">
        <w:rPr>
          <w:noProof/>
        </w:rPr>
        <w:fldChar w:fldCharType="begin" w:fldLock="1"/>
      </w:r>
      <w:r w:rsidRPr="006D68AC">
        <w:rPr>
          <w:noProof/>
        </w:rPr>
        <w:instrText xml:space="preserve"> PAGEREF _Toc209469937 \h </w:instrText>
      </w:r>
      <w:r w:rsidRPr="006D68AC">
        <w:rPr>
          <w:noProof/>
        </w:rPr>
      </w:r>
      <w:r w:rsidRPr="006D68AC">
        <w:rPr>
          <w:noProof/>
        </w:rPr>
        <w:fldChar w:fldCharType="separate"/>
      </w:r>
      <w:r w:rsidRPr="006D68AC">
        <w:rPr>
          <w:noProof/>
        </w:rPr>
        <w:t>66</w:t>
      </w:r>
      <w:r w:rsidRPr="006D68AC">
        <w:rPr>
          <w:noProof/>
        </w:rPr>
        <w:fldChar w:fldCharType="end"/>
      </w:r>
    </w:p>
    <w:p w14:paraId="27A344E9" w14:textId="1E7CB1B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5.9.2.5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NSCE_ServiceContinuity_</w:t>
      </w:r>
      <w:r w:rsidRPr="006D68AC">
        <w:rPr>
          <w:noProof/>
          <w:lang w:val="en-US"/>
        </w:rPr>
        <w:t>N</w:t>
      </w:r>
      <w:r w:rsidRPr="006D68AC">
        <w:rPr>
          <w:noProof/>
        </w:rPr>
        <w:t>egotiateNotify</w:t>
      </w:r>
      <w:r w:rsidRPr="006D68AC">
        <w:rPr>
          <w:noProof/>
        </w:rPr>
        <w:tab/>
      </w:r>
      <w:r w:rsidRPr="006D68AC">
        <w:rPr>
          <w:noProof/>
        </w:rPr>
        <w:fldChar w:fldCharType="begin" w:fldLock="1"/>
      </w:r>
      <w:r w:rsidRPr="006D68AC">
        <w:rPr>
          <w:noProof/>
        </w:rPr>
        <w:instrText xml:space="preserve"> PAGEREF _Toc209469938 \h </w:instrText>
      </w:r>
      <w:r w:rsidRPr="006D68AC">
        <w:rPr>
          <w:noProof/>
        </w:rPr>
      </w:r>
      <w:r w:rsidRPr="006D68AC">
        <w:rPr>
          <w:noProof/>
        </w:rPr>
        <w:fldChar w:fldCharType="separate"/>
      </w:r>
      <w:r w:rsidRPr="006D68AC">
        <w:rPr>
          <w:noProof/>
        </w:rPr>
        <w:t>66</w:t>
      </w:r>
      <w:r w:rsidRPr="006D68AC">
        <w:rPr>
          <w:noProof/>
        </w:rPr>
        <w:fldChar w:fldCharType="end"/>
      </w:r>
    </w:p>
    <w:p w14:paraId="3D977543" w14:textId="6E62356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_Toc209469939 \h </w:instrText>
      </w:r>
      <w:r w:rsidRPr="006D68AC">
        <w:rPr>
          <w:noProof/>
        </w:rPr>
      </w:r>
      <w:r w:rsidRPr="006D68AC">
        <w:rPr>
          <w:noProof/>
        </w:rPr>
        <w:fldChar w:fldCharType="separate"/>
      </w:r>
      <w:r w:rsidRPr="006D68AC">
        <w:rPr>
          <w:noProof/>
        </w:rPr>
        <w:t>66</w:t>
      </w:r>
      <w:r w:rsidRPr="006D68AC">
        <w:rPr>
          <w:noProof/>
        </w:rPr>
        <w:fldChar w:fldCharType="end"/>
      </w:r>
    </w:p>
    <w:p w14:paraId="767A6447" w14:textId="4E4D31A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5.9.2.5.2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 xml:space="preserve">Edge service continuity </w:t>
      </w:r>
      <w:r w:rsidRPr="006D68AC">
        <w:rPr>
          <w:noProof/>
        </w:rPr>
        <w:t>negotiation</w:t>
      </w:r>
      <w:r w:rsidRPr="006D68AC">
        <w:rPr>
          <w:noProof/>
          <w:lang w:val="en-US"/>
        </w:rPr>
        <w:t xml:space="preserve"> Notification</w:t>
      </w:r>
      <w:r w:rsidRPr="006D68AC">
        <w:rPr>
          <w:noProof/>
        </w:rPr>
        <w:tab/>
      </w:r>
      <w:r w:rsidRPr="006D68AC">
        <w:rPr>
          <w:noProof/>
        </w:rPr>
        <w:fldChar w:fldCharType="begin" w:fldLock="1"/>
      </w:r>
      <w:r w:rsidRPr="006D68AC">
        <w:rPr>
          <w:noProof/>
        </w:rPr>
        <w:instrText xml:space="preserve"> PAGEREF _Toc209469940 \h </w:instrText>
      </w:r>
      <w:r w:rsidRPr="006D68AC">
        <w:rPr>
          <w:noProof/>
        </w:rPr>
      </w:r>
      <w:r w:rsidRPr="006D68AC">
        <w:rPr>
          <w:noProof/>
        </w:rPr>
        <w:fldChar w:fldCharType="separate"/>
      </w:r>
      <w:r w:rsidRPr="006D68AC">
        <w:rPr>
          <w:noProof/>
        </w:rPr>
        <w:t>67</w:t>
      </w:r>
      <w:r w:rsidRPr="006D68AC">
        <w:rPr>
          <w:noProof/>
        </w:rPr>
        <w:fldChar w:fldCharType="end"/>
      </w:r>
    </w:p>
    <w:p w14:paraId="5065E8EF" w14:textId="0B0B1F4C"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w:t>
      </w:r>
      <w:r w:rsidRPr="006D68AC">
        <w:rPr>
          <w:noProof/>
        </w:rPr>
        <w:t>MultiSlicesOptimization</w:t>
      </w:r>
      <w:r w:rsidRPr="006D68AC">
        <w:rPr>
          <w:noProof/>
        </w:rPr>
        <w:tab/>
      </w:r>
      <w:r w:rsidRPr="006D68AC">
        <w:rPr>
          <w:noProof/>
        </w:rPr>
        <w:fldChar w:fldCharType="begin" w:fldLock="1"/>
      </w:r>
      <w:r w:rsidRPr="006D68AC">
        <w:rPr>
          <w:noProof/>
        </w:rPr>
        <w:instrText xml:space="preserve"> PAGEREF _Toc209469941 \h </w:instrText>
      </w:r>
      <w:r w:rsidRPr="006D68AC">
        <w:rPr>
          <w:noProof/>
        </w:rPr>
      </w:r>
      <w:r w:rsidRPr="006D68AC">
        <w:rPr>
          <w:noProof/>
        </w:rPr>
        <w:fldChar w:fldCharType="separate"/>
      </w:r>
      <w:r w:rsidRPr="006D68AC">
        <w:rPr>
          <w:noProof/>
        </w:rPr>
        <w:t>67</w:t>
      </w:r>
      <w:r w:rsidRPr="006D68AC">
        <w:rPr>
          <w:noProof/>
        </w:rPr>
        <w:fldChar w:fldCharType="end"/>
      </w:r>
    </w:p>
    <w:p w14:paraId="70A5FD73" w14:textId="0C17A14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5.10.1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_Toc209469942 \h </w:instrText>
      </w:r>
      <w:r w:rsidRPr="006D68AC">
        <w:rPr>
          <w:noProof/>
        </w:rPr>
      </w:r>
      <w:r w:rsidRPr="006D68AC">
        <w:rPr>
          <w:noProof/>
        </w:rPr>
        <w:fldChar w:fldCharType="separate"/>
      </w:r>
      <w:r w:rsidRPr="006D68AC">
        <w:rPr>
          <w:noProof/>
        </w:rPr>
        <w:t>67</w:t>
      </w:r>
      <w:r w:rsidRPr="006D68AC">
        <w:rPr>
          <w:noProof/>
        </w:rPr>
        <w:fldChar w:fldCharType="end"/>
      </w:r>
    </w:p>
    <w:p w14:paraId="2AF922CF" w14:textId="062BD3E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5.10.2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_Toc209469943 \h </w:instrText>
      </w:r>
      <w:r w:rsidRPr="006D68AC">
        <w:rPr>
          <w:noProof/>
        </w:rPr>
      </w:r>
      <w:r w:rsidRPr="006D68AC">
        <w:rPr>
          <w:noProof/>
        </w:rPr>
        <w:fldChar w:fldCharType="separate"/>
      </w:r>
      <w:r w:rsidRPr="006D68AC">
        <w:rPr>
          <w:noProof/>
        </w:rPr>
        <w:t>67</w:t>
      </w:r>
      <w:r w:rsidRPr="006D68AC">
        <w:rPr>
          <w:noProof/>
        </w:rPr>
        <w:fldChar w:fldCharType="end"/>
      </w:r>
    </w:p>
    <w:p w14:paraId="32B926C2" w14:textId="7F1AA41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5.10.2.1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_Toc209469944 \h </w:instrText>
      </w:r>
      <w:r w:rsidRPr="006D68AC">
        <w:rPr>
          <w:noProof/>
        </w:rPr>
      </w:r>
      <w:r w:rsidRPr="006D68AC">
        <w:rPr>
          <w:noProof/>
        </w:rPr>
        <w:fldChar w:fldCharType="separate"/>
      </w:r>
      <w:r w:rsidRPr="006D68AC">
        <w:rPr>
          <w:noProof/>
        </w:rPr>
        <w:t>67</w:t>
      </w:r>
      <w:r w:rsidRPr="006D68AC">
        <w:rPr>
          <w:noProof/>
        </w:rPr>
        <w:fldChar w:fldCharType="end"/>
      </w:r>
    </w:p>
    <w:p w14:paraId="0410A5DD" w14:textId="52910DE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5.10.2.2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NSCE_MultiSlicesOptimization_Request</w:t>
      </w:r>
      <w:r w:rsidRPr="006D68AC">
        <w:rPr>
          <w:noProof/>
        </w:rPr>
        <w:tab/>
      </w:r>
      <w:r w:rsidRPr="006D68AC">
        <w:rPr>
          <w:noProof/>
        </w:rPr>
        <w:fldChar w:fldCharType="begin" w:fldLock="1"/>
      </w:r>
      <w:r w:rsidRPr="006D68AC">
        <w:rPr>
          <w:noProof/>
        </w:rPr>
        <w:instrText xml:space="preserve"> PAGEREF _Toc209469945 \h </w:instrText>
      </w:r>
      <w:r w:rsidRPr="006D68AC">
        <w:rPr>
          <w:noProof/>
        </w:rPr>
      </w:r>
      <w:r w:rsidRPr="006D68AC">
        <w:rPr>
          <w:noProof/>
        </w:rPr>
        <w:fldChar w:fldCharType="separate"/>
      </w:r>
      <w:r w:rsidRPr="006D68AC">
        <w:rPr>
          <w:noProof/>
        </w:rPr>
        <w:t>68</w:t>
      </w:r>
      <w:r w:rsidRPr="006D68AC">
        <w:rPr>
          <w:noProof/>
        </w:rPr>
        <w:fldChar w:fldCharType="end"/>
      </w:r>
    </w:p>
    <w:p w14:paraId="0DB7CA68" w14:textId="4CB2A5C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5.10.2.2.1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_Toc209469946 \h </w:instrText>
      </w:r>
      <w:r w:rsidRPr="006D68AC">
        <w:rPr>
          <w:noProof/>
        </w:rPr>
      </w:r>
      <w:r w:rsidRPr="006D68AC">
        <w:rPr>
          <w:noProof/>
        </w:rPr>
        <w:fldChar w:fldCharType="separate"/>
      </w:r>
      <w:r w:rsidRPr="006D68AC">
        <w:rPr>
          <w:noProof/>
        </w:rPr>
        <w:t>68</w:t>
      </w:r>
      <w:r w:rsidRPr="006D68AC">
        <w:rPr>
          <w:noProof/>
        </w:rPr>
        <w:fldChar w:fldCharType="end"/>
      </w:r>
    </w:p>
    <w:p w14:paraId="5EDCB752" w14:textId="33EAC44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5.10.2.2.2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Multiple Slices Optimization Request</w:t>
      </w:r>
      <w:r w:rsidRPr="006D68AC">
        <w:rPr>
          <w:noProof/>
        </w:rPr>
        <w:tab/>
      </w:r>
      <w:r w:rsidRPr="006D68AC">
        <w:rPr>
          <w:noProof/>
        </w:rPr>
        <w:fldChar w:fldCharType="begin" w:fldLock="1"/>
      </w:r>
      <w:r w:rsidRPr="006D68AC">
        <w:rPr>
          <w:noProof/>
        </w:rPr>
        <w:instrText xml:space="preserve"> PAGEREF _Toc209469947 \h </w:instrText>
      </w:r>
      <w:r w:rsidRPr="006D68AC">
        <w:rPr>
          <w:noProof/>
        </w:rPr>
      </w:r>
      <w:r w:rsidRPr="006D68AC">
        <w:rPr>
          <w:noProof/>
        </w:rPr>
        <w:fldChar w:fldCharType="separate"/>
      </w:r>
      <w:r w:rsidRPr="006D68AC">
        <w:rPr>
          <w:noProof/>
        </w:rPr>
        <w:t>68</w:t>
      </w:r>
      <w:r w:rsidRPr="006D68AC">
        <w:rPr>
          <w:noProof/>
        </w:rPr>
        <w:fldChar w:fldCharType="end"/>
      </w:r>
    </w:p>
    <w:p w14:paraId="54719FD3" w14:textId="43E9C701"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NSCE_NetworkSliceAdaptation</w:t>
      </w:r>
      <w:r w:rsidRPr="006D68AC">
        <w:rPr>
          <w:noProof/>
        </w:rPr>
        <w:tab/>
      </w:r>
      <w:r w:rsidRPr="006D68AC">
        <w:rPr>
          <w:noProof/>
        </w:rPr>
        <w:fldChar w:fldCharType="begin" w:fldLock="1"/>
      </w:r>
      <w:r w:rsidRPr="006D68AC">
        <w:rPr>
          <w:noProof/>
        </w:rPr>
        <w:instrText xml:space="preserve"> PAGEREF _Toc209469948 \h </w:instrText>
      </w:r>
      <w:r w:rsidRPr="006D68AC">
        <w:rPr>
          <w:noProof/>
        </w:rPr>
      </w:r>
      <w:r w:rsidRPr="006D68AC">
        <w:rPr>
          <w:noProof/>
        </w:rPr>
        <w:fldChar w:fldCharType="separate"/>
      </w:r>
      <w:r w:rsidRPr="006D68AC">
        <w:rPr>
          <w:noProof/>
        </w:rPr>
        <w:t>68</w:t>
      </w:r>
      <w:r w:rsidRPr="006D68AC">
        <w:rPr>
          <w:noProof/>
        </w:rPr>
        <w:fldChar w:fldCharType="end"/>
      </w:r>
    </w:p>
    <w:p w14:paraId="260D5618" w14:textId="3E2F339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_Toc209469949 \h </w:instrText>
      </w:r>
      <w:r w:rsidRPr="006D68AC">
        <w:rPr>
          <w:noProof/>
        </w:rPr>
      </w:r>
      <w:r w:rsidRPr="006D68AC">
        <w:rPr>
          <w:noProof/>
        </w:rPr>
        <w:fldChar w:fldCharType="separate"/>
      </w:r>
      <w:r w:rsidRPr="006D68AC">
        <w:rPr>
          <w:noProof/>
        </w:rPr>
        <w:t>68</w:t>
      </w:r>
      <w:r w:rsidRPr="006D68AC">
        <w:rPr>
          <w:noProof/>
        </w:rPr>
        <w:fldChar w:fldCharType="end"/>
      </w:r>
    </w:p>
    <w:p w14:paraId="68AC9488" w14:textId="1BED0DE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_Toc209469950 \h </w:instrText>
      </w:r>
      <w:r w:rsidRPr="006D68AC">
        <w:rPr>
          <w:noProof/>
        </w:rPr>
      </w:r>
      <w:r w:rsidRPr="006D68AC">
        <w:rPr>
          <w:noProof/>
        </w:rPr>
        <w:fldChar w:fldCharType="separate"/>
      </w:r>
      <w:r w:rsidRPr="006D68AC">
        <w:rPr>
          <w:noProof/>
        </w:rPr>
        <w:t>68</w:t>
      </w:r>
      <w:r w:rsidRPr="006D68AC">
        <w:rPr>
          <w:noProof/>
        </w:rPr>
        <w:fldChar w:fldCharType="end"/>
      </w:r>
    </w:p>
    <w:p w14:paraId="3FCB1FFD" w14:textId="281B278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5.11.2.1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_Toc209469951 \h </w:instrText>
      </w:r>
      <w:r w:rsidRPr="006D68AC">
        <w:rPr>
          <w:noProof/>
        </w:rPr>
      </w:r>
      <w:r w:rsidRPr="006D68AC">
        <w:rPr>
          <w:noProof/>
        </w:rPr>
        <w:fldChar w:fldCharType="separate"/>
      </w:r>
      <w:r w:rsidRPr="006D68AC">
        <w:rPr>
          <w:noProof/>
        </w:rPr>
        <w:t>68</w:t>
      </w:r>
      <w:r w:rsidRPr="006D68AC">
        <w:rPr>
          <w:noProof/>
        </w:rPr>
        <w:fldChar w:fldCharType="end"/>
      </w:r>
    </w:p>
    <w:p w14:paraId="6E970D0A" w14:textId="1E9BC0F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5.11.2.2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Network_slice_adaptation</w:t>
      </w:r>
      <w:r w:rsidRPr="006D68AC">
        <w:rPr>
          <w:noProof/>
        </w:rPr>
        <w:tab/>
      </w:r>
      <w:r w:rsidRPr="006D68AC">
        <w:rPr>
          <w:noProof/>
        </w:rPr>
        <w:fldChar w:fldCharType="begin" w:fldLock="1"/>
      </w:r>
      <w:r w:rsidRPr="006D68AC">
        <w:rPr>
          <w:noProof/>
        </w:rPr>
        <w:instrText xml:space="preserve"> PAGEREF _Toc209469952 \h </w:instrText>
      </w:r>
      <w:r w:rsidRPr="006D68AC">
        <w:rPr>
          <w:noProof/>
        </w:rPr>
      </w:r>
      <w:r w:rsidRPr="006D68AC">
        <w:rPr>
          <w:noProof/>
        </w:rPr>
        <w:fldChar w:fldCharType="separate"/>
      </w:r>
      <w:r w:rsidRPr="006D68AC">
        <w:rPr>
          <w:noProof/>
        </w:rPr>
        <w:t>69</w:t>
      </w:r>
      <w:r w:rsidRPr="006D68AC">
        <w:rPr>
          <w:noProof/>
        </w:rPr>
        <w:fldChar w:fldCharType="end"/>
      </w:r>
    </w:p>
    <w:p w14:paraId="33DC3A8F" w14:textId="35E75CA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5.11.2.2.1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_Toc209469953 \h </w:instrText>
      </w:r>
      <w:r w:rsidRPr="006D68AC">
        <w:rPr>
          <w:noProof/>
        </w:rPr>
      </w:r>
      <w:r w:rsidRPr="006D68AC">
        <w:rPr>
          <w:noProof/>
        </w:rPr>
        <w:fldChar w:fldCharType="separate"/>
      </w:r>
      <w:r w:rsidRPr="006D68AC">
        <w:rPr>
          <w:noProof/>
        </w:rPr>
        <w:t>69</w:t>
      </w:r>
      <w:r w:rsidRPr="006D68AC">
        <w:rPr>
          <w:noProof/>
        </w:rPr>
        <w:fldChar w:fldCharType="end"/>
      </w:r>
    </w:p>
    <w:p w14:paraId="22BF5897" w14:textId="4AA7B8D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5.11.2.2.2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Adaptation Request</w:t>
      </w:r>
      <w:r w:rsidRPr="006D68AC">
        <w:rPr>
          <w:noProof/>
        </w:rPr>
        <w:tab/>
      </w:r>
      <w:r w:rsidRPr="006D68AC">
        <w:rPr>
          <w:noProof/>
        </w:rPr>
        <w:fldChar w:fldCharType="begin" w:fldLock="1"/>
      </w:r>
      <w:r w:rsidRPr="006D68AC">
        <w:rPr>
          <w:noProof/>
        </w:rPr>
        <w:instrText xml:space="preserve"> PAGEREF _Toc209469954 \h </w:instrText>
      </w:r>
      <w:r w:rsidRPr="006D68AC">
        <w:rPr>
          <w:noProof/>
        </w:rPr>
      </w:r>
      <w:r w:rsidRPr="006D68AC">
        <w:rPr>
          <w:noProof/>
        </w:rPr>
        <w:fldChar w:fldCharType="separate"/>
      </w:r>
      <w:r w:rsidRPr="006D68AC">
        <w:rPr>
          <w:noProof/>
        </w:rPr>
        <w:t>69</w:t>
      </w:r>
      <w:r w:rsidRPr="006D68AC">
        <w:rPr>
          <w:noProof/>
        </w:rPr>
        <w:fldChar w:fldCharType="end"/>
      </w:r>
    </w:p>
    <w:p w14:paraId="21B66E20" w14:textId="7904841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5.11.2.3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NSCE_NetworkSliceAdaptation_Notify</w:t>
      </w:r>
      <w:r w:rsidRPr="006D68AC">
        <w:rPr>
          <w:noProof/>
        </w:rPr>
        <w:tab/>
      </w:r>
      <w:r w:rsidRPr="006D68AC">
        <w:rPr>
          <w:noProof/>
        </w:rPr>
        <w:fldChar w:fldCharType="begin" w:fldLock="1"/>
      </w:r>
      <w:r w:rsidRPr="006D68AC">
        <w:rPr>
          <w:noProof/>
        </w:rPr>
        <w:instrText xml:space="preserve"> PAGEREF _Toc209469955 \h </w:instrText>
      </w:r>
      <w:r w:rsidRPr="006D68AC">
        <w:rPr>
          <w:noProof/>
        </w:rPr>
      </w:r>
      <w:r w:rsidRPr="006D68AC">
        <w:rPr>
          <w:noProof/>
        </w:rPr>
        <w:fldChar w:fldCharType="separate"/>
      </w:r>
      <w:r w:rsidRPr="006D68AC">
        <w:rPr>
          <w:noProof/>
        </w:rPr>
        <w:t>70</w:t>
      </w:r>
      <w:r w:rsidRPr="006D68AC">
        <w:rPr>
          <w:noProof/>
        </w:rPr>
        <w:fldChar w:fldCharType="end"/>
      </w:r>
    </w:p>
    <w:p w14:paraId="6EAB9039" w14:textId="32ABFFE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5.11.2.3.1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_Toc209469956 \h </w:instrText>
      </w:r>
      <w:r w:rsidRPr="006D68AC">
        <w:rPr>
          <w:noProof/>
        </w:rPr>
      </w:r>
      <w:r w:rsidRPr="006D68AC">
        <w:rPr>
          <w:noProof/>
        </w:rPr>
        <w:fldChar w:fldCharType="separate"/>
      </w:r>
      <w:r w:rsidRPr="006D68AC">
        <w:rPr>
          <w:noProof/>
        </w:rPr>
        <w:t>70</w:t>
      </w:r>
      <w:r w:rsidRPr="006D68AC">
        <w:rPr>
          <w:noProof/>
        </w:rPr>
        <w:fldChar w:fldCharType="end"/>
      </w:r>
    </w:p>
    <w:p w14:paraId="46C8C94D" w14:textId="6344CF9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5.11.2.3.2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Network Slice Adaptation Status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_Toc209469957 \h </w:instrText>
      </w:r>
      <w:r w:rsidRPr="006D68AC">
        <w:rPr>
          <w:noProof/>
        </w:rPr>
      </w:r>
      <w:r w:rsidRPr="006D68AC">
        <w:rPr>
          <w:noProof/>
        </w:rPr>
        <w:fldChar w:fldCharType="separate"/>
      </w:r>
      <w:r w:rsidRPr="006D68AC">
        <w:rPr>
          <w:noProof/>
        </w:rPr>
        <w:t>70</w:t>
      </w:r>
      <w:r w:rsidRPr="006D68AC">
        <w:rPr>
          <w:noProof/>
        </w:rPr>
        <w:fldChar w:fldCharType="end"/>
      </w:r>
    </w:p>
    <w:p w14:paraId="1FDF6CB6" w14:textId="083D5B11"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NSCE_SliceCommService</w:t>
      </w:r>
      <w:r w:rsidRPr="006D68AC">
        <w:rPr>
          <w:noProof/>
        </w:rPr>
        <w:tab/>
      </w:r>
      <w:r w:rsidRPr="006D68AC">
        <w:rPr>
          <w:noProof/>
        </w:rPr>
        <w:fldChar w:fldCharType="begin" w:fldLock="1"/>
      </w:r>
      <w:r w:rsidRPr="006D68AC">
        <w:rPr>
          <w:noProof/>
        </w:rPr>
        <w:instrText xml:space="preserve"> PAGEREF _Toc209469958 \h </w:instrText>
      </w:r>
      <w:r w:rsidRPr="006D68AC">
        <w:rPr>
          <w:noProof/>
        </w:rPr>
      </w:r>
      <w:r w:rsidRPr="006D68AC">
        <w:rPr>
          <w:noProof/>
        </w:rPr>
        <w:fldChar w:fldCharType="separate"/>
      </w:r>
      <w:r w:rsidRPr="006D68AC">
        <w:rPr>
          <w:noProof/>
        </w:rPr>
        <w:t>70</w:t>
      </w:r>
      <w:r w:rsidRPr="006D68AC">
        <w:rPr>
          <w:noProof/>
        </w:rPr>
        <w:fldChar w:fldCharType="end"/>
      </w:r>
    </w:p>
    <w:p w14:paraId="595A3E82" w14:textId="5AAD622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_Toc209469959 \h </w:instrText>
      </w:r>
      <w:r w:rsidRPr="006D68AC">
        <w:rPr>
          <w:noProof/>
        </w:rPr>
      </w:r>
      <w:r w:rsidRPr="006D68AC">
        <w:rPr>
          <w:noProof/>
        </w:rPr>
        <w:fldChar w:fldCharType="separate"/>
      </w:r>
      <w:r w:rsidRPr="006D68AC">
        <w:rPr>
          <w:noProof/>
        </w:rPr>
        <w:t>70</w:t>
      </w:r>
      <w:r w:rsidRPr="006D68AC">
        <w:rPr>
          <w:noProof/>
        </w:rPr>
        <w:fldChar w:fldCharType="end"/>
      </w:r>
    </w:p>
    <w:p w14:paraId="761CEA7F" w14:textId="62F14DD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_Toc209469960 \h </w:instrText>
      </w:r>
      <w:r w:rsidRPr="006D68AC">
        <w:rPr>
          <w:noProof/>
        </w:rPr>
      </w:r>
      <w:r w:rsidRPr="006D68AC">
        <w:rPr>
          <w:noProof/>
        </w:rPr>
        <w:fldChar w:fldCharType="separate"/>
      </w:r>
      <w:r w:rsidRPr="006D68AC">
        <w:rPr>
          <w:noProof/>
        </w:rPr>
        <w:t>71</w:t>
      </w:r>
      <w:r w:rsidRPr="006D68AC">
        <w:rPr>
          <w:noProof/>
        </w:rPr>
        <w:fldChar w:fldCharType="end"/>
      </w:r>
    </w:p>
    <w:p w14:paraId="4E5D1235" w14:textId="718A6CE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_Toc209469961 \h </w:instrText>
      </w:r>
      <w:r w:rsidRPr="006D68AC">
        <w:rPr>
          <w:noProof/>
        </w:rPr>
      </w:r>
      <w:r w:rsidRPr="006D68AC">
        <w:rPr>
          <w:noProof/>
        </w:rPr>
        <w:fldChar w:fldCharType="separate"/>
      </w:r>
      <w:r w:rsidRPr="006D68AC">
        <w:rPr>
          <w:noProof/>
        </w:rPr>
        <w:t>71</w:t>
      </w:r>
      <w:r w:rsidRPr="006D68AC">
        <w:rPr>
          <w:noProof/>
        </w:rPr>
        <w:fldChar w:fldCharType="end"/>
      </w:r>
    </w:p>
    <w:p w14:paraId="63904FB2" w14:textId="1354D0E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NSCE_SliceCommService</w:t>
      </w:r>
      <w:r w:rsidRPr="006D68AC">
        <w:rPr>
          <w:noProof/>
        </w:rPr>
        <w:t>_Create</w:t>
      </w:r>
      <w:r w:rsidRPr="006D68AC">
        <w:rPr>
          <w:noProof/>
        </w:rPr>
        <w:tab/>
      </w:r>
      <w:r w:rsidRPr="006D68AC">
        <w:rPr>
          <w:noProof/>
        </w:rPr>
        <w:fldChar w:fldCharType="begin" w:fldLock="1"/>
      </w:r>
      <w:r w:rsidRPr="006D68AC">
        <w:rPr>
          <w:noProof/>
        </w:rPr>
        <w:instrText xml:space="preserve"> PAGEREF _Toc209469962 \h </w:instrText>
      </w:r>
      <w:r w:rsidRPr="006D68AC">
        <w:rPr>
          <w:noProof/>
        </w:rPr>
      </w:r>
      <w:r w:rsidRPr="006D68AC">
        <w:rPr>
          <w:noProof/>
        </w:rPr>
        <w:fldChar w:fldCharType="separate"/>
      </w:r>
      <w:r w:rsidRPr="006D68AC">
        <w:rPr>
          <w:noProof/>
        </w:rPr>
        <w:t>71</w:t>
      </w:r>
      <w:r w:rsidRPr="006D68AC">
        <w:rPr>
          <w:noProof/>
        </w:rPr>
        <w:fldChar w:fldCharType="end"/>
      </w:r>
    </w:p>
    <w:p w14:paraId="324E54B4" w14:textId="52F6AF7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5.12.2.2.1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_Toc209469963 \h </w:instrText>
      </w:r>
      <w:r w:rsidRPr="006D68AC">
        <w:rPr>
          <w:noProof/>
        </w:rPr>
      </w:r>
      <w:r w:rsidRPr="006D68AC">
        <w:rPr>
          <w:noProof/>
        </w:rPr>
        <w:fldChar w:fldCharType="separate"/>
      </w:r>
      <w:r w:rsidRPr="006D68AC">
        <w:rPr>
          <w:noProof/>
        </w:rPr>
        <w:t>71</w:t>
      </w:r>
      <w:r w:rsidRPr="006D68AC">
        <w:rPr>
          <w:noProof/>
        </w:rPr>
        <w:fldChar w:fldCharType="end"/>
      </w:r>
    </w:p>
    <w:p w14:paraId="02144C98" w14:textId="6ECB4CF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5.12.2.2.2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Related Communication Service Creation</w:t>
      </w:r>
      <w:r w:rsidRPr="006D68AC">
        <w:rPr>
          <w:noProof/>
        </w:rPr>
        <w:tab/>
      </w:r>
      <w:r w:rsidRPr="006D68AC">
        <w:rPr>
          <w:noProof/>
        </w:rPr>
        <w:fldChar w:fldCharType="begin" w:fldLock="1"/>
      </w:r>
      <w:r w:rsidRPr="006D68AC">
        <w:rPr>
          <w:noProof/>
        </w:rPr>
        <w:instrText xml:space="preserve"> PAGEREF _Toc209469964 \h </w:instrText>
      </w:r>
      <w:r w:rsidRPr="006D68AC">
        <w:rPr>
          <w:noProof/>
        </w:rPr>
      </w:r>
      <w:r w:rsidRPr="006D68AC">
        <w:rPr>
          <w:noProof/>
        </w:rPr>
        <w:fldChar w:fldCharType="separate"/>
      </w:r>
      <w:r w:rsidRPr="006D68AC">
        <w:rPr>
          <w:noProof/>
        </w:rPr>
        <w:t>71</w:t>
      </w:r>
      <w:r w:rsidRPr="006D68AC">
        <w:rPr>
          <w:noProof/>
        </w:rPr>
        <w:fldChar w:fldCharType="end"/>
      </w:r>
    </w:p>
    <w:p w14:paraId="5FCB1678" w14:textId="0F12928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NSCE_SliceCommService</w:t>
      </w:r>
      <w:r w:rsidRPr="006D68AC">
        <w:rPr>
          <w:noProof/>
        </w:rPr>
        <w:t>_Reconfigure</w:t>
      </w:r>
      <w:r w:rsidRPr="006D68AC">
        <w:rPr>
          <w:noProof/>
        </w:rPr>
        <w:tab/>
      </w:r>
      <w:r w:rsidRPr="006D68AC">
        <w:rPr>
          <w:noProof/>
        </w:rPr>
        <w:fldChar w:fldCharType="begin" w:fldLock="1"/>
      </w:r>
      <w:r w:rsidRPr="006D68AC">
        <w:rPr>
          <w:noProof/>
        </w:rPr>
        <w:instrText xml:space="preserve"> PAGEREF _Toc209469965 \h </w:instrText>
      </w:r>
      <w:r w:rsidRPr="006D68AC">
        <w:rPr>
          <w:noProof/>
        </w:rPr>
      </w:r>
      <w:r w:rsidRPr="006D68AC">
        <w:rPr>
          <w:noProof/>
        </w:rPr>
        <w:fldChar w:fldCharType="separate"/>
      </w:r>
      <w:r w:rsidRPr="006D68AC">
        <w:rPr>
          <w:noProof/>
        </w:rPr>
        <w:t>72</w:t>
      </w:r>
      <w:r w:rsidRPr="006D68AC">
        <w:rPr>
          <w:noProof/>
        </w:rPr>
        <w:fldChar w:fldCharType="end"/>
      </w:r>
    </w:p>
    <w:p w14:paraId="0D29DCBB" w14:textId="757368C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5.12.2.3.1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_Toc209469966 \h </w:instrText>
      </w:r>
      <w:r w:rsidRPr="006D68AC">
        <w:rPr>
          <w:noProof/>
        </w:rPr>
      </w:r>
      <w:r w:rsidRPr="006D68AC">
        <w:rPr>
          <w:noProof/>
        </w:rPr>
        <w:fldChar w:fldCharType="separate"/>
      </w:r>
      <w:r w:rsidRPr="006D68AC">
        <w:rPr>
          <w:noProof/>
        </w:rPr>
        <w:t>72</w:t>
      </w:r>
      <w:r w:rsidRPr="006D68AC">
        <w:rPr>
          <w:noProof/>
        </w:rPr>
        <w:fldChar w:fldCharType="end"/>
      </w:r>
    </w:p>
    <w:p w14:paraId="1A05A1F7" w14:textId="37EB202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5.12.2.3.2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Related Communication Service Reconfiguration</w:t>
      </w:r>
      <w:r w:rsidRPr="006D68AC">
        <w:rPr>
          <w:noProof/>
        </w:rPr>
        <w:tab/>
      </w:r>
      <w:r w:rsidRPr="006D68AC">
        <w:rPr>
          <w:noProof/>
        </w:rPr>
        <w:fldChar w:fldCharType="begin" w:fldLock="1"/>
      </w:r>
      <w:r w:rsidRPr="006D68AC">
        <w:rPr>
          <w:noProof/>
        </w:rPr>
        <w:instrText xml:space="preserve"> PAGEREF _Toc209469967 \h </w:instrText>
      </w:r>
      <w:r w:rsidRPr="006D68AC">
        <w:rPr>
          <w:noProof/>
        </w:rPr>
      </w:r>
      <w:r w:rsidRPr="006D68AC">
        <w:rPr>
          <w:noProof/>
        </w:rPr>
        <w:fldChar w:fldCharType="separate"/>
      </w:r>
      <w:r w:rsidRPr="006D68AC">
        <w:rPr>
          <w:noProof/>
        </w:rPr>
        <w:t>72</w:t>
      </w:r>
      <w:r w:rsidRPr="006D68AC">
        <w:rPr>
          <w:noProof/>
        </w:rPr>
        <w:fldChar w:fldCharType="end"/>
      </w:r>
    </w:p>
    <w:p w14:paraId="652344C3" w14:textId="7FF9805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NSCE_SliceCommService</w:t>
      </w:r>
      <w:r w:rsidRPr="006D68AC">
        <w:rPr>
          <w:noProof/>
        </w:rPr>
        <w:t>_</w:t>
      </w:r>
      <w:r w:rsidRPr="006D68AC">
        <w:rPr>
          <w:noProof/>
          <w:lang w:val="en-US"/>
        </w:rPr>
        <w:t>Disengage</w:t>
      </w:r>
      <w:r w:rsidRPr="006D68AC">
        <w:rPr>
          <w:noProof/>
        </w:rPr>
        <w:tab/>
      </w:r>
      <w:r w:rsidRPr="006D68AC">
        <w:rPr>
          <w:noProof/>
        </w:rPr>
        <w:fldChar w:fldCharType="begin" w:fldLock="1"/>
      </w:r>
      <w:r w:rsidRPr="006D68AC">
        <w:rPr>
          <w:noProof/>
        </w:rPr>
        <w:instrText xml:space="preserve"> PAGEREF _Toc209469968 \h </w:instrText>
      </w:r>
      <w:r w:rsidRPr="006D68AC">
        <w:rPr>
          <w:noProof/>
        </w:rPr>
      </w:r>
      <w:r w:rsidRPr="006D68AC">
        <w:rPr>
          <w:noProof/>
        </w:rPr>
        <w:fldChar w:fldCharType="separate"/>
      </w:r>
      <w:r w:rsidRPr="006D68AC">
        <w:rPr>
          <w:noProof/>
        </w:rPr>
        <w:t>73</w:t>
      </w:r>
      <w:r w:rsidRPr="006D68AC">
        <w:rPr>
          <w:noProof/>
        </w:rPr>
        <w:fldChar w:fldCharType="end"/>
      </w:r>
    </w:p>
    <w:p w14:paraId="1511EA59" w14:textId="56A2D0E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5.12.2.4.1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_Toc209469969 \h </w:instrText>
      </w:r>
      <w:r w:rsidRPr="006D68AC">
        <w:rPr>
          <w:noProof/>
        </w:rPr>
      </w:r>
      <w:r w:rsidRPr="006D68AC">
        <w:rPr>
          <w:noProof/>
        </w:rPr>
        <w:fldChar w:fldCharType="separate"/>
      </w:r>
      <w:r w:rsidRPr="006D68AC">
        <w:rPr>
          <w:noProof/>
        </w:rPr>
        <w:t>73</w:t>
      </w:r>
      <w:r w:rsidRPr="006D68AC">
        <w:rPr>
          <w:noProof/>
        </w:rPr>
        <w:fldChar w:fldCharType="end"/>
      </w:r>
    </w:p>
    <w:p w14:paraId="6B581552" w14:textId="21F3553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5.12.2.4.2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Slice Related Communication Service </w:t>
      </w:r>
      <w:r w:rsidRPr="006D68AC">
        <w:rPr>
          <w:noProof/>
          <w:lang w:val="en-US"/>
        </w:rPr>
        <w:t>Disengagement</w:t>
      </w:r>
      <w:r w:rsidRPr="006D68AC">
        <w:rPr>
          <w:noProof/>
        </w:rPr>
        <w:tab/>
      </w:r>
      <w:r w:rsidRPr="006D68AC">
        <w:rPr>
          <w:noProof/>
        </w:rPr>
        <w:fldChar w:fldCharType="begin" w:fldLock="1"/>
      </w:r>
      <w:r w:rsidRPr="006D68AC">
        <w:rPr>
          <w:noProof/>
        </w:rPr>
        <w:instrText xml:space="preserve"> PAGEREF _Toc209469970 \h </w:instrText>
      </w:r>
      <w:r w:rsidRPr="006D68AC">
        <w:rPr>
          <w:noProof/>
        </w:rPr>
      </w:r>
      <w:r w:rsidRPr="006D68AC">
        <w:rPr>
          <w:noProof/>
        </w:rPr>
        <w:fldChar w:fldCharType="separate"/>
      </w:r>
      <w:r w:rsidRPr="006D68AC">
        <w:rPr>
          <w:noProof/>
        </w:rPr>
        <w:t>73</w:t>
      </w:r>
      <w:r w:rsidRPr="006D68AC">
        <w:rPr>
          <w:noProof/>
        </w:rPr>
        <w:fldChar w:fldCharType="end"/>
      </w:r>
    </w:p>
    <w:p w14:paraId="2D36E573" w14:textId="43E49FFB"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NSCE_InterPLMNContinuity</w:t>
      </w:r>
      <w:r w:rsidRPr="006D68AC">
        <w:rPr>
          <w:noProof/>
        </w:rPr>
        <w:tab/>
      </w:r>
      <w:r w:rsidRPr="006D68AC">
        <w:rPr>
          <w:noProof/>
        </w:rPr>
        <w:fldChar w:fldCharType="begin" w:fldLock="1"/>
      </w:r>
      <w:r w:rsidRPr="006D68AC">
        <w:rPr>
          <w:noProof/>
        </w:rPr>
        <w:instrText xml:space="preserve"> PAGEREF _Toc209469971 \h </w:instrText>
      </w:r>
      <w:r w:rsidRPr="006D68AC">
        <w:rPr>
          <w:noProof/>
        </w:rPr>
      </w:r>
      <w:r w:rsidRPr="006D68AC">
        <w:rPr>
          <w:noProof/>
        </w:rPr>
        <w:fldChar w:fldCharType="separate"/>
      </w:r>
      <w:r w:rsidRPr="006D68AC">
        <w:rPr>
          <w:noProof/>
        </w:rPr>
        <w:t>73</w:t>
      </w:r>
      <w:r w:rsidRPr="006D68AC">
        <w:rPr>
          <w:noProof/>
        </w:rPr>
        <w:fldChar w:fldCharType="end"/>
      </w:r>
    </w:p>
    <w:p w14:paraId="2E0D2D97" w14:textId="336C644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_Toc209469972 \h </w:instrText>
      </w:r>
      <w:r w:rsidRPr="006D68AC">
        <w:rPr>
          <w:noProof/>
        </w:rPr>
      </w:r>
      <w:r w:rsidRPr="006D68AC">
        <w:rPr>
          <w:noProof/>
        </w:rPr>
        <w:fldChar w:fldCharType="separate"/>
      </w:r>
      <w:r w:rsidRPr="006D68AC">
        <w:rPr>
          <w:noProof/>
        </w:rPr>
        <w:t>73</w:t>
      </w:r>
      <w:r w:rsidRPr="006D68AC">
        <w:rPr>
          <w:noProof/>
        </w:rPr>
        <w:fldChar w:fldCharType="end"/>
      </w:r>
    </w:p>
    <w:p w14:paraId="4A9AD844" w14:textId="0488867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_Toc209469973 \h </w:instrText>
      </w:r>
      <w:r w:rsidRPr="006D68AC">
        <w:rPr>
          <w:noProof/>
        </w:rPr>
      </w:r>
      <w:r w:rsidRPr="006D68AC">
        <w:rPr>
          <w:noProof/>
        </w:rPr>
        <w:fldChar w:fldCharType="separate"/>
      </w:r>
      <w:r w:rsidRPr="006D68AC">
        <w:rPr>
          <w:noProof/>
        </w:rPr>
        <w:t>73</w:t>
      </w:r>
      <w:r w:rsidRPr="006D68AC">
        <w:rPr>
          <w:noProof/>
        </w:rPr>
        <w:fldChar w:fldCharType="end"/>
      </w:r>
    </w:p>
    <w:p w14:paraId="31677D73" w14:textId="2D41518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_Toc209469974 \h </w:instrText>
      </w:r>
      <w:r w:rsidRPr="006D68AC">
        <w:rPr>
          <w:noProof/>
        </w:rPr>
      </w:r>
      <w:r w:rsidRPr="006D68AC">
        <w:rPr>
          <w:noProof/>
        </w:rPr>
        <w:fldChar w:fldCharType="separate"/>
      </w:r>
      <w:r w:rsidRPr="006D68AC">
        <w:rPr>
          <w:noProof/>
        </w:rPr>
        <w:t>73</w:t>
      </w:r>
      <w:r w:rsidRPr="006D68AC">
        <w:rPr>
          <w:noProof/>
        </w:rPr>
        <w:fldChar w:fldCharType="end"/>
      </w:r>
    </w:p>
    <w:p w14:paraId="6A4468F6" w14:textId="1C60D59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NSCE_InterPLMNContinuity_</w:t>
      </w:r>
      <w:r w:rsidRPr="006D68AC">
        <w:rPr>
          <w:noProof/>
          <w:lang w:val="en-US"/>
        </w:rPr>
        <w:t>Request</w:t>
      </w:r>
      <w:r w:rsidRPr="006D68AC">
        <w:rPr>
          <w:noProof/>
        </w:rPr>
        <w:tab/>
      </w:r>
      <w:r w:rsidRPr="006D68AC">
        <w:rPr>
          <w:noProof/>
        </w:rPr>
        <w:fldChar w:fldCharType="begin" w:fldLock="1"/>
      </w:r>
      <w:r w:rsidRPr="006D68AC">
        <w:rPr>
          <w:noProof/>
        </w:rPr>
        <w:instrText xml:space="preserve"> PAGEREF _Toc209469975 \h </w:instrText>
      </w:r>
      <w:r w:rsidRPr="006D68AC">
        <w:rPr>
          <w:noProof/>
        </w:rPr>
      </w:r>
      <w:r w:rsidRPr="006D68AC">
        <w:rPr>
          <w:noProof/>
        </w:rPr>
        <w:fldChar w:fldCharType="separate"/>
      </w:r>
      <w:r w:rsidRPr="006D68AC">
        <w:rPr>
          <w:noProof/>
        </w:rPr>
        <w:t>74</w:t>
      </w:r>
      <w:r w:rsidRPr="006D68AC">
        <w:rPr>
          <w:noProof/>
        </w:rPr>
        <w:fldChar w:fldCharType="end"/>
      </w:r>
    </w:p>
    <w:p w14:paraId="5D7B8A72" w14:textId="6DCD920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5.13.2.2.1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_Toc209469976 \h </w:instrText>
      </w:r>
      <w:r w:rsidRPr="006D68AC">
        <w:rPr>
          <w:noProof/>
        </w:rPr>
      </w:r>
      <w:r w:rsidRPr="006D68AC">
        <w:rPr>
          <w:noProof/>
        </w:rPr>
        <w:fldChar w:fldCharType="separate"/>
      </w:r>
      <w:r w:rsidRPr="006D68AC">
        <w:rPr>
          <w:noProof/>
        </w:rPr>
        <w:t>74</w:t>
      </w:r>
      <w:r w:rsidRPr="006D68AC">
        <w:rPr>
          <w:noProof/>
        </w:rPr>
        <w:fldChar w:fldCharType="end"/>
      </w:r>
    </w:p>
    <w:p w14:paraId="677B1286" w14:textId="0716B0D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5.13.2.2.2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Inter-PLMN Application Service Continuity</w:t>
      </w:r>
      <w:r w:rsidRPr="006D68AC">
        <w:rPr>
          <w:rFonts w:cs="Courier New"/>
          <w:noProof/>
        </w:rPr>
        <w:t xml:space="preserve"> Request</w:t>
      </w:r>
      <w:r w:rsidRPr="006D68AC">
        <w:rPr>
          <w:noProof/>
        </w:rPr>
        <w:tab/>
      </w:r>
      <w:r w:rsidRPr="006D68AC">
        <w:rPr>
          <w:noProof/>
        </w:rPr>
        <w:fldChar w:fldCharType="begin" w:fldLock="1"/>
      </w:r>
      <w:r w:rsidRPr="006D68AC">
        <w:rPr>
          <w:noProof/>
        </w:rPr>
        <w:instrText xml:space="preserve"> PAGEREF _Toc209469977 \h </w:instrText>
      </w:r>
      <w:r w:rsidRPr="006D68AC">
        <w:rPr>
          <w:noProof/>
        </w:rPr>
      </w:r>
      <w:r w:rsidRPr="006D68AC">
        <w:rPr>
          <w:noProof/>
        </w:rPr>
        <w:fldChar w:fldCharType="separate"/>
      </w:r>
      <w:r w:rsidRPr="006D68AC">
        <w:rPr>
          <w:noProof/>
        </w:rPr>
        <w:t>74</w:t>
      </w:r>
      <w:r w:rsidRPr="006D68AC">
        <w:rPr>
          <w:noProof/>
        </w:rPr>
        <w:fldChar w:fldCharType="end"/>
      </w:r>
    </w:p>
    <w:p w14:paraId="77829A15" w14:textId="6A194D0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NSCE_InterPLMNContinuity_Notify</w:t>
      </w:r>
      <w:r w:rsidRPr="006D68AC">
        <w:rPr>
          <w:noProof/>
        </w:rPr>
        <w:tab/>
      </w:r>
      <w:r w:rsidRPr="006D68AC">
        <w:rPr>
          <w:noProof/>
        </w:rPr>
        <w:fldChar w:fldCharType="begin" w:fldLock="1"/>
      </w:r>
      <w:r w:rsidRPr="006D68AC">
        <w:rPr>
          <w:noProof/>
        </w:rPr>
        <w:instrText xml:space="preserve"> PAGEREF _Toc209469978 \h </w:instrText>
      </w:r>
      <w:r w:rsidRPr="006D68AC">
        <w:rPr>
          <w:noProof/>
        </w:rPr>
      </w:r>
      <w:r w:rsidRPr="006D68AC">
        <w:rPr>
          <w:noProof/>
        </w:rPr>
        <w:fldChar w:fldCharType="separate"/>
      </w:r>
      <w:r w:rsidRPr="006D68AC">
        <w:rPr>
          <w:noProof/>
        </w:rPr>
        <w:t>74</w:t>
      </w:r>
      <w:r w:rsidRPr="006D68AC">
        <w:rPr>
          <w:noProof/>
        </w:rPr>
        <w:fldChar w:fldCharType="end"/>
      </w:r>
    </w:p>
    <w:p w14:paraId="685E1E0C" w14:textId="09E7D6F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5.13.2.3.1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_Toc209469979 \h </w:instrText>
      </w:r>
      <w:r w:rsidRPr="006D68AC">
        <w:rPr>
          <w:noProof/>
        </w:rPr>
      </w:r>
      <w:r w:rsidRPr="006D68AC">
        <w:rPr>
          <w:noProof/>
        </w:rPr>
        <w:fldChar w:fldCharType="separate"/>
      </w:r>
      <w:r w:rsidRPr="006D68AC">
        <w:rPr>
          <w:noProof/>
        </w:rPr>
        <w:t>74</w:t>
      </w:r>
      <w:r w:rsidRPr="006D68AC">
        <w:rPr>
          <w:noProof/>
        </w:rPr>
        <w:fldChar w:fldCharType="end"/>
      </w:r>
    </w:p>
    <w:p w14:paraId="7DB3AD77" w14:textId="2057CB8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5.13.2.3.2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I</w:t>
      </w:r>
      <w:r w:rsidRPr="006D68AC">
        <w:rPr>
          <w:noProof/>
        </w:rPr>
        <w:t>nter-PLMN Service Continuity</w:t>
      </w:r>
      <w:r w:rsidRPr="006D68AC">
        <w:rPr>
          <w:noProof/>
          <w:lang w:val="en-US"/>
        </w:rPr>
        <w:t xml:space="preserve"> Notification</w:t>
      </w:r>
      <w:r w:rsidRPr="006D68AC">
        <w:rPr>
          <w:noProof/>
        </w:rPr>
        <w:tab/>
      </w:r>
      <w:r w:rsidRPr="006D68AC">
        <w:rPr>
          <w:noProof/>
        </w:rPr>
        <w:fldChar w:fldCharType="begin" w:fldLock="1"/>
      </w:r>
      <w:r w:rsidRPr="006D68AC">
        <w:rPr>
          <w:noProof/>
        </w:rPr>
        <w:instrText xml:space="preserve"> PAGEREF _Toc209469980 \h </w:instrText>
      </w:r>
      <w:r w:rsidRPr="006D68AC">
        <w:rPr>
          <w:noProof/>
        </w:rPr>
      </w:r>
      <w:r w:rsidRPr="006D68AC">
        <w:rPr>
          <w:noProof/>
        </w:rPr>
        <w:fldChar w:fldCharType="separate"/>
      </w:r>
      <w:r w:rsidRPr="006D68AC">
        <w:rPr>
          <w:noProof/>
        </w:rPr>
        <w:t>75</w:t>
      </w:r>
      <w:r w:rsidRPr="006D68AC">
        <w:rPr>
          <w:noProof/>
        </w:rPr>
        <w:fldChar w:fldCharType="end"/>
      </w:r>
    </w:p>
    <w:p w14:paraId="711298C7" w14:textId="5F4A6257"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NSCE_NSDiagnostics</w:t>
      </w:r>
      <w:r w:rsidRPr="006D68AC">
        <w:rPr>
          <w:noProof/>
        </w:rPr>
        <w:tab/>
      </w:r>
      <w:r w:rsidRPr="006D68AC">
        <w:rPr>
          <w:noProof/>
        </w:rPr>
        <w:fldChar w:fldCharType="begin" w:fldLock="1"/>
      </w:r>
      <w:r w:rsidRPr="006D68AC">
        <w:rPr>
          <w:noProof/>
        </w:rPr>
        <w:instrText xml:space="preserve"> PAGEREF _Toc209469981 \h </w:instrText>
      </w:r>
      <w:r w:rsidRPr="006D68AC">
        <w:rPr>
          <w:noProof/>
        </w:rPr>
      </w:r>
      <w:r w:rsidRPr="006D68AC">
        <w:rPr>
          <w:noProof/>
        </w:rPr>
        <w:fldChar w:fldCharType="separate"/>
      </w:r>
      <w:r w:rsidRPr="006D68AC">
        <w:rPr>
          <w:noProof/>
        </w:rPr>
        <w:t>75</w:t>
      </w:r>
      <w:r w:rsidRPr="006D68AC">
        <w:rPr>
          <w:noProof/>
        </w:rPr>
        <w:fldChar w:fldCharType="end"/>
      </w:r>
    </w:p>
    <w:p w14:paraId="717BEF85" w14:textId="26B01C4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_Toc209469982 \h </w:instrText>
      </w:r>
      <w:r w:rsidRPr="006D68AC">
        <w:rPr>
          <w:noProof/>
        </w:rPr>
      </w:r>
      <w:r w:rsidRPr="006D68AC">
        <w:rPr>
          <w:noProof/>
        </w:rPr>
        <w:fldChar w:fldCharType="separate"/>
      </w:r>
      <w:r w:rsidRPr="006D68AC">
        <w:rPr>
          <w:noProof/>
        </w:rPr>
        <w:t>75</w:t>
      </w:r>
      <w:r w:rsidRPr="006D68AC">
        <w:rPr>
          <w:noProof/>
        </w:rPr>
        <w:fldChar w:fldCharType="end"/>
      </w:r>
    </w:p>
    <w:p w14:paraId="3AA0AA71" w14:textId="5819ADD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_Toc209469983 \h </w:instrText>
      </w:r>
      <w:r w:rsidRPr="006D68AC">
        <w:rPr>
          <w:noProof/>
        </w:rPr>
      </w:r>
      <w:r w:rsidRPr="006D68AC">
        <w:rPr>
          <w:noProof/>
        </w:rPr>
        <w:fldChar w:fldCharType="separate"/>
      </w:r>
      <w:r w:rsidRPr="006D68AC">
        <w:rPr>
          <w:noProof/>
        </w:rPr>
        <w:t>75</w:t>
      </w:r>
      <w:r w:rsidRPr="006D68AC">
        <w:rPr>
          <w:noProof/>
        </w:rPr>
        <w:fldChar w:fldCharType="end"/>
      </w:r>
    </w:p>
    <w:p w14:paraId="40B784E5" w14:textId="6DD8CC3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_Toc209469984 \h </w:instrText>
      </w:r>
      <w:r w:rsidRPr="006D68AC">
        <w:rPr>
          <w:noProof/>
        </w:rPr>
      </w:r>
      <w:r w:rsidRPr="006D68AC">
        <w:rPr>
          <w:noProof/>
        </w:rPr>
        <w:fldChar w:fldCharType="separate"/>
      </w:r>
      <w:r w:rsidRPr="006D68AC">
        <w:rPr>
          <w:noProof/>
        </w:rPr>
        <w:t>75</w:t>
      </w:r>
      <w:r w:rsidRPr="006D68AC">
        <w:rPr>
          <w:noProof/>
        </w:rPr>
        <w:fldChar w:fldCharType="end"/>
      </w:r>
    </w:p>
    <w:p w14:paraId="5B7228D8" w14:textId="2A18DEF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NSCE_NSDiagnostics_Request</w:t>
      </w:r>
      <w:r w:rsidRPr="006D68AC">
        <w:rPr>
          <w:noProof/>
        </w:rPr>
        <w:tab/>
      </w:r>
      <w:r w:rsidRPr="006D68AC">
        <w:rPr>
          <w:noProof/>
        </w:rPr>
        <w:fldChar w:fldCharType="begin" w:fldLock="1"/>
      </w:r>
      <w:r w:rsidRPr="006D68AC">
        <w:rPr>
          <w:noProof/>
        </w:rPr>
        <w:instrText xml:space="preserve"> PAGEREF _Toc209469985 \h </w:instrText>
      </w:r>
      <w:r w:rsidRPr="006D68AC">
        <w:rPr>
          <w:noProof/>
        </w:rPr>
      </w:r>
      <w:r w:rsidRPr="006D68AC">
        <w:rPr>
          <w:noProof/>
        </w:rPr>
        <w:fldChar w:fldCharType="separate"/>
      </w:r>
      <w:r w:rsidRPr="006D68AC">
        <w:rPr>
          <w:noProof/>
        </w:rPr>
        <w:t>75</w:t>
      </w:r>
      <w:r w:rsidRPr="006D68AC">
        <w:rPr>
          <w:noProof/>
        </w:rPr>
        <w:fldChar w:fldCharType="end"/>
      </w:r>
    </w:p>
    <w:p w14:paraId="4595D6A3" w14:textId="46AC342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5.14.2.2.1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_Toc209469986 \h </w:instrText>
      </w:r>
      <w:r w:rsidRPr="006D68AC">
        <w:rPr>
          <w:noProof/>
        </w:rPr>
      </w:r>
      <w:r w:rsidRPr="006D68AC">
        <w:rPr>
          <w:noProof/>
        </w:rPr>
        <w:fldChar w:fldCharType="separate"/>
      </w:r>
      <w:r w:rsidRPr="006D68AC">
        <w:rPr>
          <w:noProof/>
        </w:rPr>
        <w:t>75</w:t>
      </w:r>
      <w:r w:rsidRPr="006D68AC">
        <w:rPr>
          <w:noProof/>
        </w:rPr>
        <w:fldChar w:fldCharType="end"/>
      </w:r>
    </w:p>
    <w:p w14:paraId="205801D6" w14:textId="3E733EA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5.14.2.2.2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Diagnostics Request</w:t>
      </w:r>
      <w:r w:rsidRPr="006D68AC">
        <w:rPr>
          <w:noProof/>
        </w:rPr>
        <w:tab/>
      </w:r>
      <w:r w:rsidRPr="006D68AC">
        <w:rPr>
          <w:noProof/>
        </w:rPr>
        <w:fldChar w:fldCharType="begin" w:fldLock="1"/>
      </w:r>
      <w:r w:rsidRPr="006D68AC">
        <w:rPr>
          <w:noProof/>
        </w:rPr>
        <w:instrText xml:space="preserve"> PAGEREF _Toc209469987 \h </w:instrText>
      </w:r>
      <w:r w:rsidRPr="006D68AC">
        <w:rPr>
          <w:noProof/>
        </w:rPr>
      </w:r>
      <w:r w:rsidRPr="006D68AC">
        <w:rPr>
          <w:noProof/>
        </w:rPr>
        <w:fldChar w:fldCharType="separate"/>
      </w:r>
      <w:r w:rsidRPr="006D68AC">
        <w:rPr>
          <w:noProof/>
        </w:rPr>
        <w:t>76</w:t>
      </w:r>
      <w:r w:rsidRPr="006D68AC">
        <w:rPr>
          <w:noProof/>
        </w:rPr>
        <w:fldChar w:fldCharType="end"/>
      </w:r>
    </w:p>
    <w:p w14:paraId="6B4B2151" w14:textId="6B327BD5"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NSCE_FaultDiagnosis</w:t>
      </w:r>
      <w:r w:rsidRPr="006D68AC">
        <w:rPr>
          <w:noProof/>
        </w:rPr>
        <w:tab/>
      </w:r>
      <w:r w:rsidRPr="006D68AC">
        <w:rPr>
          <w:noProof/>
        </w:rPr>
        <w:fldChar w:fldCharType="begin" w:fldLock="1"/>
      </w:r>
      <w:r w:rsidRPr="006D68AC">
        <w:rPr>
          <w:noProof/>
        </w:rPr>
        <w:instrText xml:space="preserve"> PAGEREF _Toc209469988 \h </w:instrText>
      </w:r>
      <w:r w:rsidRPr="006D68AC">
        <w:rPr>
          <w:noProof/>
        </w:rPr>
      </w:r>
      <w:r w:rsidRPr="006D68AC">
        <w:rPr>
          <w:noProof/>
        </w:rPr>
        <w:fldChar w:fldCharType="separate"/>
      </w:r>
      <w:r w:rsidRPr="006D68AC">
        <w:rPr>
          <w:noProof/>
        </w:rPr>
        <w:t>76</w:t>
      </w:r>
      <w:r w:rsidRPr="006D68AC">
        <w:rPr>
          <w:noProof/>
        </w:rPr>
        <w:fldChar w:fldCharType="end"/>
      </w:r>
    </w:p>
    <w:p w14:paraId="3C4A1191" w14:textId="5A4971F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_Toc209469989 \h </w:instrText>
      </w:r>
      <w:r w:rsidRPr="006D68AC">
        <w:rPr>
          <w:noProof/>
        </w:rPr>
      </w:r>
      <w:r w:rsidRPr="006D68AC">
        <w:rPr>
          <w:noProof/>
        </w:rPr>
        <w:fldChar w:fldCharType="separate"/>
      </w:r>
      <w:r w:rsidRPr="006D68AC">
        <w:rPr>
          <w:noProof/>
        </w:rPr>
        <w:t>76</w:t>
      </w:r>
      <w:r w:rsidRPr="006D68AC">
        <w:rPr>
          <w:noProof/>
        </w:rPr>
        <w:fldChar w:fldCharType="end"/>
      </w:r>
    </w:p>
    <w:p w14:paraId="0090CC4F" w14:textId="6606C1A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_Toc209469990 \h </w:instrText>
      </w:r>
      <w:r w:rsidRPr="006D68AC">
        <w:rPr>
          <w:noProof/>
        </w:rPr>
      </w:r>
      <w:r w:rsidRPr="006D68AC">
        <w:rPr>
          <w:noProof/>
        </w:rPr>
        <w:fldChar w:fldCharType="separate"/>
      </w:r>
      <w:r w:rsidRPr="006D68AC">
        <w:rPr>
          <w:noProof/>
        </w:rPr>
        <w:t>76</w:t>
      </w:r>
      <w:r w:rsidRPr="006D68AC">
        <w:rPr>
          <w:noProof/>
        </w:rPr>
        <w:fldChar w:fldCharType="end"/>
      </w:r>
    </w:p>
    <w:p w14:paraId="4DFAA400" w14:textId="14113FB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_Toc209469991 \h </w:instrText>
      </w:r>
      <w:r w:rsidRPr="006D68AC">
        <w:rPr>
          <w:noProof/>
        </w:rPr>
      </w:r>
      <w:r w:rsidRPr="006D68AC">
        <w:rPr>
          <w:noProof/>
        </w:rPr>
        <w:fldChar w:fldCharType="separate"/>
      </w:r>
      <w:r w:rsidRPr="006D68AC">
        <w:rPr>
          <w:noProof/>
        </w:rPr>
        <w:t>76</w:t>
      </w:r>
      <w:r w:rsidRPr="006D68AC">
        <w:rPr>
          <w:noProof/>
        </w:rPr>
        <w:fldChar w:fldCharType="end"/>
      </w:r>
    </w:p>
    <w:p w14:paraId="237281C6" w14:textId="101B3C2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NSCE_FaultDiagnosis</w:t>
      </w:r>
      <w:r w:rsidRPr="006D68AC">
        <w:rPr>
          <w:noProof/>
        </w:rPr>
        <w:t>_S</w:t>
      </w:r>
      <w:r w:rsidRPr="006D68AC">
        <w:rPr>
          <w:noProof/>
          <w:lang w:eastAsia="zh-CN"/>
        </w:rPr>
        <w:t>ub</w:t>
      </w:r>
      <w:r w:rsidRPr="006D68AC">
        <w:rPr>
          <w:noProof/>
        </w:rPr>
        <w:t>scribe</w:t>
      </w:r>
      <w:r w:rsidRPr="006D68AC">
        <w:rPr>
          <w:noProof/>
        </w:rPr>
        <w:tab/>
      </w:r>
      <w:r w:rsidRPr="006D68AC">
        <w:rPr>
          <w:noProof/>
        </w:rPr>
        <w:fldChar w:fldCharType="begin" w:fldLock="1"/>
      </w:r>
      <w:r w:rsidRPr="006D68AC">
        <w:rPr>
          <w:noProof/>
        </w:rPr>
        <w:instrText xml:space="preserve"> PAGEREF _Toc209469992 \h </w:instrText>
      </w:r>
      <w:r w:rsidRPr="006D68AC">
        <w:rPr>
          <w:noProof/>
        </w:rPr>
      </w:r>
      <w:r w:rsidRPr="006D68AC">
        <w:rPr>
          <w:noProof/>
        </w:rPr>
        <w:fldChar w:fldCharType="separate"/>
      </w:r>
      <w:r w:rsidRPr="006D68AC">
        <w:rPr>
          <w:noProof/>
        </w:rPr>
        <w:t>77</w:t>
      </w:r>
      <w:r w:rsidRPr="006D68AC">
        <w:rPr>
          <w:noProof/>
        </w:rPr>
        <w:fldChar w:fldCharType="end"/>
      </w:r>
    </w:p>
    <w:p w14:paraId="7AE94BD6" w14:textId="533018B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5.15.2.2.1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_Toc209469993 \h </w:instrText>
      </w:r>
      <w:r w:rsidRPr="006D68AC">
        <w:rPr>
          <w:noProof/>
        </w:rPr>
      </w:r>
      <w:r w:rsidRPr="006D68AC">
        <w:rPr>
          <w:noProof/>
        </w:rPr>
        <w:fldChar w:fldCharType="separate"/>
      </w:r>
      <w:r w:rsidRPr="006D68AC">
        <w:rPr>
          <w:noProof/>
        </w:rPr>
        <w:t>77</w:t>
      </w:r>
      <w:r w:rsidRPr="006D68AC">
        <w:rPr>
          <w:noProof/>
        </w:rPr>
        <w:fldChar w:fldCharType="end"/>
      </w:r>
    </w:p>
    <w:p w14:paraId="630F58CF" w14:textId="0EB2C55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5.15.2.2.2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 xml:space="preserve">Network Slice Fault Diagnosis </w:t>
      </w:r>
      <w:r w:rsidRPr="006D68AC">
        <w:rPr>
          <w:noProof/>
        </w:rPr>
        <w:t>Subscription Creation</w:t>
      </w:r>
      <w:r w:rsidRPr="006D68AC">
        <w:rPr>
          <w:noProof/>
        </w:rPr>
        <w:tab/>
      </w:r>
      <w:r w:rsidRPr="006D68AC">
        <w:rPr>
          <w:noProof/>
        </w:rPr>
        <w:fldChar w:fldCharType="begin" w:fldLock="1"/>
      </w:r>
      <w:r w:rsidRPr="006D68AC">
        <w:rPr>
          <w:noProof/>
        </w:rPr>
        <w:instrText xml:space="preserve"> PAGEREF _Toc209469994 \h </w:instrText>
      </w:r>
      <w:r w:rsidRPr="006D68AC">
        <w:rPr>
          <w:noProof/>
        </w:rPr>
      </w:r>
      <w:r w:rsidRPr="006D68AC">
        <w:rPr>
          <w:noProof/>
        </w:rPr>
        <w:fldChar w:fldCharType="separate"/>
      </w:r>
      <w:r w:rsidRPr="006D68AC">
        <w:rPr>
          <w:noProof/>
        </w:rPr>
        <w:t>77</w:t>
      </w:r>
      <w:r w:rsidRPr="006D68AC">
        <w:rPr>
          <w:noProof/>
        </w:rPr>
        <w:fldChar w:fldCharType="end"/>
      </w:r>
    </w:p>
    <w:p w14:paraId="5ECEF801" w14:textId="720FD4E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5.15.2.2.3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 xml:space="preserve">Network Slice Fault Diagnosis </w:t>
      </w:r>
      <w:r w:rsidRPr="006D68AC">
        <w:rPr>
          <w:noProof/>
        </w:rPr>
        <w:t>Subscription Update</w:t>
      </w:r>
      <w:r w:rsidRPr="006D68AC">
        <w:rPr>
          <w:noProof/>
        </w:rPr>
        <w:tab/>
      </w:r>
      <w:r w:rsidRPr="006D68AC">
        <w:rPr>
          <w:noProof/>
        </w:rPr>
        <w:fldChar w:fldCharType="begin" w:fldLock="1"/>
      </w:r>
      <w:r w:rsidRPr="006D68AC">
        <w:rPr>
          <w:noProof/>
        </w:rPr>
        <w:instrText xml:space="preserve"> PAGEREF _Toc209469995 \h </w:instrText>
      </w:r>
      <w:r w:rsidRPr="006D68AC">
        <w:rPr>
          <w:noProof/>
        </w:rPr>
      </w:r>
      <w:r w:rsidRPr="006D68AC">
        <w:rPr>
          <w:noProof/>
        </w:rPr>
        <w:fldChar w:fldCharType="separate"/>
      </w:r>
      <w:r w:rsidRPr="006D68AC">
        <w:rPr>
          <w:noProof/>
        </w:rPr>
        <w:t>77</w:t>
      </w:r>
      <w:r w:rsidRPr="006D68AC">
        <w:rPr>
          <w:noProof/>
        </w:rPr>
        <w:fldChar w:fldCharType="end"/>
      </w:r>
    </w:p>
    <w:p w14:paraId="450D3367" w14:textId="1986C09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5.15.2.2.4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w:t>
      </w:r>
      <w:r w:rsidRPr="006D68AC">
        <w:rPr>
          <w:noProof/>
          <w:lang w:eastAsia="fr-FR"/>
        </w:rPr>
        <w:t xml:space="preserve"> Slice</w:t>
      </w:r>
      <w:r w:rsidRPr="006D68AC">
        <w:rPr>
          <w:noProof/>
        </w:rPr>
        <w:t xml:space="preserve"> Fault Diagnosis Subscription Deletion</w:t>
      </w:r>
      <w:r w:rsidRPr="006D68AC">
        <w:rPr>
          <w:noProof/>
        </w:rPr>
        <w:tab/>
      </w:r>
      <w:r w:rsidRPr="006D68AC">
        <w:rPr>
          <w:noProof/>
        </w:rPr>
        <w:fldChar w:fldCharType="begin" w:fldLock="1"/>
      </w:r>
      <w:r w:rsidRPr="006D68AC">
        <w:rPr>
          <w:noProof/>
        </w:rPr>
        <w:instrText xml:space="preserve"> PAGEREF _Toc209469996 \h </w:instrText>
      </w:r>
      <w:r w:rsidRPr="006D68AC">
        <w:rPr>
          <w:noProof/>
        </w:rPr>
      </w:r>
      <w:r w:rsidRPr="006D68AC">
        <w:rPr>
          <w:noProof/>
        </w:rPr>
        <w:fldChar w:fldCharType="separate"/>
      </w:r>
      <w:r w:rsidRPr="006D68AC">
        <w:rPr>
          <w:noProof/>
        </w:rPr>
        <w:t>78</w:t>
      </w:r>
      <w:r w:rsidRPr="006D68AC">
        <w:rPr>
          <w:noProof/>
        </w:rPr>
        <w:fldChar w:fldCharType="end"/>
      </w:r>
    </w:p>
    <w:p w14:paraId="2679C59E" w14:textId="2798FBD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NSCE_FaultDiagnosis</w:t>
      </w:r>
      <w:r w:rsidRPr="006D68AC">
        <w:rPr>
          <w:noProof/>
        </w:rPr>
        <w:t>_Notify</w:t>
      </w:r>
      <w:r w:rsidRPr="006D68AC">
        <w:rPr>
          <w:noProof/>
        </w:rPr>
        <w:tab/>
      </w:r>
      <w:r w:rsidRPr="006D68AC">
        <w:rPr>
          <w:noProof/>
        </w:rPr>
        <w:fldChar w:fldCharType="begin" w:fldLock="1"/>
      </w:r>
      <w:r w:rsidRPr="006D68AC">
        <w:rPr>
          <w:noProof/>
        </w:rPr>
        <w:instrText xml:space="preserve"> PAGEREF _Toc209469997 \h </w:instrText>
      </w:r>
      <w:r w:rsidRPr="006D68AC">
        <w:rPr>
          <w:noProof/>
        </w:rPr>
      </w:r>
      <w:r w:rsidRPr="006D68AC">
        <w:rPr>
          <w:noProof/>
        </w:rPr>
        <w:fldChar w:fldCharType="separate"/>
      </w:r>
      <w:r w:rsidRPr="006D68AC">
        <w:rPr>
          <w:noProof/>
        </w:rPr>
        <w:t>79</w:t>
      </w:r>
      <w:r w:rsidRPr="006D68AC">
        <w:rPr>
          <w:noProof/>
        </w:rPr>
        <w:fldChar w:fldCharType="end"/>
      </w:r>
    </w:p>
    <w:p w14:paraId="289F1804" w14:textId="17C7CD6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5.15.2.3.1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_Toc209469998 \h </w:instrText>
      </w:r>
      <w:r w:rsidRPr="006D68AC">
        <w:rPr>
          <w:noProof/>
        </w:rPr>
      </w:r>
      <w:r w:rsidRPr="006D68AC">
        <w:rPr>
          <w:noProof/>
        </w:rPr>
        <w:fldChar w:fldCharType="separate"/>
      </w:r>
      <w:r w:rsidRPr="006D68AC">
        <w:rPr>
          <w:noProof/>
        </w:rPr>
        <w:t>79</w:t>
      </w:r>
      <w:r w:rsidRPr="006D68AC">
        <w:rPr>
          <w:noProof/>
        </w:rPr>
        <w:fldChar w:fldCharType="end"/>
      </w:r>
    </w:p>
    <w:p w14:paraId="7A690E37" w14:textId="58A0150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5.15.2.3.2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Network </w:t>
      </w:r>
      <w:r w:rsidRPr="006D68AC">
        <w:rPr>
          <w:noProof/>
          <w:lang w:eastAsia="fr-FR"/>
        </w:rPr>
        <w:t>Slice</w:t>
      </w:r>
      <w:r w:rsidRPr="006D68AC">
        <w:rPr>
          <w:noProof/>
        </w:rPr>
        <w:t xml:space="preserve"> Fault Diagnosis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_Toc209469999 \h </w:instrText>
      </w:r>
      <w:r w:rsidRPr="006D68AC">
        <w:rPr>
          <w:noProof/>
        </w:rPr>
      </w:r>
      <w:r w:rsidRPr="006D68AC">
        <w:rPr>
          <w:noProof/>
        </w:rPr>
        <w:fldChar w:fldCharType="separate"/>
      </w:r>
      <w:r w:rsidRPr="006D68AC">
        <w:rPr>
          <w:noProof/>
        </w:rPr>
        <w:t>79</w:t>
      </w:r>
      <w:r w:rsidRPr="006D68AC">
        <w:rPr>
          <w:noProof/>
        </w:rPr>
        <w:fldChar w:fldCharType="end"/>
      </w:r>
    </w:p>
    <w:p w14:paraId="2B536019" w14:textId="751DAB7A"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NSCE_SliceR</w:t>
      </w:r>
      <w:r w:rsidRPr="006D68AC">
        <w:rPr>
          <w:noProof/>
        </w:rPr>
        <w:t>eq</w:t>
      </w:r>
      <w:r w:rsidRPr="006D68AC">
        <w:rPr>
          <w:noProof/>
          <w:lang w:eastAsia="fr-FR"/>
        </w:rPr>
        <w:t>V</w:t>
      </w:r>
      <w:r w:rsidRPr="006D68AC">
        <w:rPr>
          <w:noProof/>
        </w:rPr>
        <w:t>erify</w:t>
      </w:r>
      <w:r w:rsidRPr="006D68AC">
        <w:rPr>
          <w:noProof/>
          <w:lang w:eastAsia="fr-FR"/>
        </w:rPr>
        <w:t>A</w:t>
      </w:r>
      <w:r w:rsidRPr="006D68AC">
        <w:rPr>
          <w:noProof/>
        </w:rPr>
        <w:t>nd</w:t>
      </w:r>
      <w:r w:rsidRPr="006D68AC">
        <w:rPr>
          <w:noProof/>
          <w:lang w:eastAsia="fr-FR"/>
        </w:rPr>
        <w:t>A</w:t>
      </w:r>
      <w:r w:rsidRPr="006D68AC">
        <w:rPr>
          <w:noProof/>
        </w:rPr>
        <w:t>lign</w:t>
      </w:r>
      <w:r w:rsidRPr="006D68AC">
        <w:rPr>
          <w:noProof/>
        </w:rPr>
        <w:tab/>
      </w:r>
      <w:r w:rsidRPr="006D68AC">
        <w:rPr>
          <w:noProof/>
        </w:rPr>
        <w:fldChar w:fldCharType="begin" w:fldLock="1"/>
      </w:r>
      <w:r w:rsidRPr="006D68AC">
        <w:rPr>
          <w:noProof/>
        </w:rPr>
        <w:instrText xml:space="preserve"> PAGEREF _Toc209470000 \h </w:instrText>
      </w:r>
      <w:r w:rsidRPr="006D68AC">
        <w:rPr>
          <w:noProof/>
        </w:rPr>
      </w:r>
      <w:r w:rsidRPr="006D68AC">
        <w:rPr>
          <w:noProof/>
        </w:rPr>
        <w:fldChar w:fldCharType="separate"/>
      </w:r>
      <w:r w:rsidRPr="006D68AC">
        <w:rPr>
          <w:noProof/>
        </w:rPr>
        <w:t>79</w:t>
      </w:r>
      <w:r w:rsidRPr="006D68AC">
        <w:rPr>
          <w:noProof/>
        </w:rPr>
        <w:fldChar w:fldCharType="end"/>
      </w:r>
    </w:p>
    <w:p w14:paraId="389A6C55" w14:textId="0BB2664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_Toc209470001 \h </w:instrText>
      </w:r>
      <w:r w:rsidRPr="006D68AC">
        <w:rPr>
          <w:noProof/>
        </w:rPr>
      </w:r>
      <w:r w:rsidRPr="006D68AC">
        <w:rPr>
          <w:noProof/>
        </w:rPr>
        <w:fldChar w:fldCharType="separate"/>
      </w:r>
      <w:r w:rsidRPr="006D68AC">
        <w:rPr>
          <w:noProof/>
        </w:rPr>
        <w:t>79</w:t>
      </w:r>
      <w:r w:rsidRPr="006D68AC">
        <w:rPr>
          <w:noProof/>
        </w:rPr>
        <w:fldChar w:fldCharType="end"/>
      </w:r>
    </w:p>
    <w:p w14:paraId="173ADD23" w14:textId="456606A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_Toc209470002 \h </w:instrText>
      </w:r>
      <w:r w:rsidRPr="006D68AC">
        <w:rPr>
          <w:noProof/>
        </w:rPr>
      </w:r>
      <w:r w:rsidRPr="006D68AC">
        <w:rPr>
          <w:noProof/>
        </w:rPr>
        <w:fldChar w:fldCharType="separate"/>
      </w:r>
      <w:r w:rsidRPr="006D68AC">
        <w:rPr>
          <w:noProof/>
        </w:rPr>
        <w:t>80</w:t>
      </w:r>
      <w:r w:rsidRPr="006D68AC">
        <w:rPr>
          <w:noProof/>
        </w:rPr>
        <w:fldChar w:fldCharType="end"/>
      </w:r>
    </w:p>
    <w:p w14:paraId="48423C8A" w14:textId="4D809FA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_Toc209470003 \h </w:instrText>
      </w:r>
      <w:r w:rsidRPr="006D68AC">
        <w:rPr>
          <w:noProof/>
        </w:rPr>
      </w:r>
      <w:r w:rsidRPr="006D68AC">
        <w:rPr>
          <w:noProof/>
        </w:rPr>
        <w:fldChar w:fldCharType="separate"/>
      </w:r>
      <w:r w:rsidRPr="006D68AC">
        <w:rPr>
          <w:noProof/>
        </w:rPr>
        <w:t>80</w:t>
      </w:r>
      <w:r w:rsidRPr="006D68AC">
        <w:rPr>
          <w:noProof/>
        </w:rPr>
        <w:fldChar w:fldCharType="end"/>
      </w:r>
    </w:p>
    <w:p w14:paraId="30195625" w14:textId="0F5329E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NSCE_SliceR</w:t>
      </w:r>
      <w:r w:rsidRPr="006D68AC">
        <w:rPr>
          <w:noProof/>
        </w:rPr>
        <w:t>eq</w:t>
      </w:r>
      <w:r w:rsidRPr="006D68AC">
        <w:rPr>
          <w:noProof/>
          <w:lang w:eastAsia="fr-FR"/>
        </w:rPr>
        <w:t>V</w:t>
      </w:r>
      <w:r w:rsidRPr="006D68AC">
        <w:rPr>
          <w:noProof/>
        </w:rPr>
        <w:t>erify</w:t>
      </w:r>
      <w:r w:rsidRPr="006D68AC">
        <w:rPr>
          <w:noProof/>
          <w:lang w:eastAsia="fr-FR"/>
        </w:rPr>
        <w:t>A</w:t>
      </w:r>
      <w:r w:rsidRPr="006D68AC">
        <w:rPr>
          <w:noProof/>
        </w:rPr>
        <w:t>nd</w:t>
      </w:r>
      <w:r w:rsidRPr="006D68AC">
        <w:rPr>
          <w:noProof/>
          <w:lang w:eastAsia="fr-FR"/>
        </w:rPr>
        <w:t>A</w:t>
      </w:r>
      <w:r w:rsidRPr="006D68AC">
        <w:rPr>
          <w:noProof/>
        </w:rPr>
        <w:t>lign_S</w:t>
      </w:r>
      <w:r w:rsidRPr="006D68AC">
        <w:rPr>
          <w:noProof/>
          <w:lang w:eastAsia="zh-CN"/>
        </w:rPr>
        <w:t>ub</w:t>
      </w:r>
      <w:r w:rsidRPr="006D68AC">
        <w:rPr>
          <w:noProof/>
        </w:rPr>
        <w:t>scribe</w:t>
      </w:r>
      <w:r w:rsidRPr="006D68AC">
        <w:rPr>
          <w:noProof/>
        </w:rPr>
        <w:tab/>
      </w:r>
      <w:r w:rsidRPr="006D68AC">
        <w:rPr>
          <w:noProof/>
        </w:rPr>
        <w:fldChar w:fldCharType="begin" w:fldLock="1"/>
      </w:r>
      <w:r w:rsidRPr="006D68AC">
        <w:rPr>
          <w:noProof/>
        </w:rPr>
        <w:instrText xml:space="preserve"> PAGEREF _Toc209470004 \h </w:instrText>
      </w:r>
      <w:r w:rsidRPr="006D68AC">
        <w:rPr>
          <w:noProof/>
        </w:rPr>
      </w:r>
      <w:r w:rsidRPr="006D68AC">
        <w:rPr>
          <w:noProof/>
        </w:rPr>
        <w:fldChar w:fldCharType="separate"/>
      </w:r>
      <w:r w:rsidRPr="006D68AC">
        <w:rPr>
          <w:noProof/>
        </w:rPr>
        <w:t>80</w:t>
      </w:r>
      <w:r w:rsidRPr="006D68AC">
        <w:rPr>
          <w:noProof/>
        </w:rPr>
        <w:fldChar w:fldCharType="end"/>
      </w:r>
    </w:p>
    <w:p w14:paraId="570AA561" w14:textId="75EB0A4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5.16.2.2.1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_Toc209470005 \h </w:instrText>
      </w:r>
      <w:r w:rsidRPr="006D68AC">
        <w:rPr>
          <w:noProof/>
        </w:rPr>
      </w:r>
      <w:r w:rsidRPr="006D68AC">
        <w:rPr>
          <w:noProof/>
        </w:rPr>
        <w:fldChar w:fldCharType="separate"/>
      </w:r>
      <w:r w:rsidRPr="006D68AC">
        <w:rPr>
          <w:noProof/>
        </w:rPr>
        <w:t>80</w:t>
      </w:r>
      <w:r w:rsidRPr="006D68AC">
        <w:rPr>
          <w:noProof/>
        </w:rPr>
        <w:fldChar w:fldCharType="end"/>
      </w:r>
    </w:p>
    <w:p w14:paraId="4E774F35" w14:textId="6E6DB35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5.16.2.2.2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 xml:space="preserve">Network Slice </w:t>
      </w:r>
      <w:r w:rsidRPr="006D68AC">
        <w:rPr>
          <w:noProof/>
        </w:rPr>
        <w:t>Requirements Verification and Alignment</w:t>
      </w:r>
      <w:r w:rsidRPr="006D68AC">
        <w:rPr>
          <w:noProof/>
          <w:lang w:eastAsia="fr-FR"/>
        </w:rPr>
        <w:t xml:space="preserve"> </w:t>
      </w:r>
      <w:r w:rsidRPr="006D68AC">
        <w:rPr>
          <w:noProof/>
        </w:rPr>
        <w:t>Subscription Creation</w:t>
      </w:r>
      <w:r w:rsidRPr="006D68AC">
        <w:rPr>
          <w:noProof/>
        </w:rPr>
        <w:tab/>
      </w:r>
      <w:r w:rsidRPr="006D68AC">
        <w:rPr>
          <w:noProof/>
        </w:rPr>
        <w:fldChar w:fldCharType="begin" w:fldLock="1"/>
      </w:r>
      <w:r w:rsidRPr="006D68AC">
        <w:rPr>
          <w:noProof/>
        </w:rPr>
        <w:instrText xml:space="preserve"> PAGEREF _Toc209470006 \h </w:instrText>
      </w:r>
      <w:r w:rsidRPr="006D68AC">
        <w:rPr>
          <w:noProof/>
        </w:rPr>
      </w:r>
      <w:r w:rsidRPr="006D68AC">
        <w:rPr>
          <w:noProof/>
        </w:rPr>
        <w:fldChar w:fldCharType="separate"/>
      </w:r>
      <w:r w:rsidRPr="006D68AC">
        <w:rPr>
          <w:noProof/>
        </w:rPr>
        <w:t>80</w:t>
      </w:r>
      <w:r w:rsidRPr="006D68AC">
        <w:rPr>
          <w:noProof/>
        </w:rPr>
        <w:fldChar w:fldCharType="end"/>
      </w:r>
    </w:p>
    <w:p w14:paraId="52267D58" w14:textId="6344419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5.16.2.2.3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 xml:space="preserve">Network Slice </w:t>
      </w:r>
      <w:r w:rsidRPr="006D68AC">
        <w:rPr>
          <w:noProof/>
        </w:rPr>
        <w:t>Requirements Verification and Alignment</w:t>
      </w:r>
      <w:r w:rsidRPr="006D68AC">
        <w:rPr>
          <w:noProof/>
          <w:lang w:eastAsia="fr-FR"/>
        </w:rPr>
        <w:t xml:space="preserve"> </w:t>
      </w:r>
      <w:r w:rsidRPr="006D68AC">
        <w:rPr>
          <w:noProof/>
        </w:rPr>
        <w:t>Subscription Update</w:t>
      </w:r>
      <w:r w:rsidRPr="006D68AC">
        <w:rPr>
          <w:noProof/>
        </w:rPr>
        <w:tab/>
      </w:r>
      <w:r w:rsidRPr="006D68AC">
        <w:rPr>
          <w:noProof/>
        </w:rPr>
        <w:fldChar w:fldCharType="begin" w:fldLock="1"/>
      </w:r>
      <w:r w:rsidRPr="006D68AC">
        <w:rPr>
          <w:noProof/>
        </w:rPr>
        <w:instrText xml:space="preserve"> PAGEREF _Toc209470007 \h </w:instrText>
      </w:r>
      <w:r w:rsidRPr="006D68AC">
        <w:rPr>
          <w:noProof/>
        </w:rPr>
      </w:r>
      <w:r w:rsidRPr="006D68AC">
        <w:rPr>
          <w:noProof/>
        </w:rPr>
        <w:fldChar w:fldCharType="separate"/>
      </w:r>
      <w:r w:rsidRPr="006D68AC">
        <w:rPr>
          <w:noProof/>
        </w:rPr>
        <w:t>81</w:t>
      </w:r>
      <w:r w:rsidRPr="006D68AC">
        <w:rPr>
          <w:noProof/>
        </w:rPr>
        <w:fldChar w:fldCharType="end"/>
      </w:r>
    </w:p>
    <w:p w14:paraId="29A371AF" w14:textId="0F6FFCA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5.16.2.2.4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w:t>
      </w:r>
      <w:r w:rsidRPr="006D68AC">
        <w:rPr>
          <w:noProof/>
          <w:lang w:eastAsia="fr-FR"/>
        </w:rPr>
        <w:t xml:space="preserve"> Slice</w:t>
      </w:r>
      <w:r w:rsidRPr="006D68AC">
        <w:rPr>
          <w:noProof/>
        </w:rPr>
        <w:t xml:space="preserve"> Requirements Verification and Alignment</w:t>
      </w:r>
      <w:r w:rsidRPr="006D68AC">
        <w:rPr>
          <w:noProof/>
          <w:lang w:eastAsia="fr-FR"/>
        </w:rPr>
        <w:t xml:space="preserve"> </w:t>
      </w:r>
      <w:r w:rsidRPr="006D68AC">
        <w:rPr>
          <w:noProof/>
        </w:rPr>
        <w:t>Subscription Deletion</w:t>
      </w:r>
      <w:r w:rsidRPr="006D68AC">
        <w:rPr>
          <w:noProof/>
        </w:rPr>
        <w:tab/>
      </w:r>
      <w:r w:rsidRPr="006D68AC">
        <w:rPr>
          <w:noProof/>
        </w:rPr>
        <w:fldChar w:fldCharType="begin" w:fldLock="1"/>
      </w:r>
      <w:r w:rsidRPr="006D68AC">
        <w:rPr>
          <w:noProof/>
        </w:rPr>
        <w:instrText xml:space="preserve"> PAGEREF _Toc209470008 \h </w:instrText>
      </w:r>
      <w:r w:rsidRPr="006D68AC">
        <w:rPr>
          <w:noProof/>
        </w:rPr>
      </w:r>
      <w:r w:rsidRPr="006D68AC">
        <w:rPr>
          <w:noProof/>
        </w:rPr>
        <w:fldChar w:fldCharType="separate"/>
      </w:r>
      <w:r w:rsidRPr="006D68AC">
        <w:rPr>
          <w:noProof/>
        </w:rPr>
        <w:t>81</w:t>
      </w:r>
      <w:r w:rsidRPr="006D68AC">
        <w:rPr>
          <w:noProof/>
        </w:rPr>
        <w:fldChar w:fldCharType="end"/>
      </w:r>
    </w:p>
    <w:p w14:paraId="7E4D22CF" w14:textId="672CC81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NSCE_SliceR</w:t>
      </w:r>
      <w:r w:rsidRPr="006D68AC">
        <w:rPr>
          <w:noProof/>
        </w:rPr>
        <w:t>eq</w:t>
      </w:r>
      <w:r w:rsidRPr="006D68AC">
        <w:rPr>
          <w:noProof/>
          <w:lang w:eastAsia="fr-FR"/>
        </w:rPr>
        <w:t>V</w:t>
      </w:r>
      <w:r w:rsidRPr="006D68AC">
        <w:rPr>
          <w:noProof/>
        </w:rPr>
        <w:t>erify</w:t>
      </w:r>
      <w:r w:rsidRPr="006D68AC">
        <w:rPr>
          <w:noProof/>
          <w:lang w:eastAsia="fr-FR"/>
        </w:rPr>
        <w:t>A</w:t>
      </w:r>
      <w:r w:rsidRPr="006D68AC">
        <w:rPr>
          <w:noProof/>
        </w:rPr>
        <w:t>nd</w:t>
      </w:r>
      <w:r w:rsidRPr="006D68AC">
        <w:rPr>
          <w:noProof/>
          <w:lang w:eastAsia="fr-FR"/>
        </w:rPr>
        <w:t>A</w:t>
      </w:r>
      <w:r w:rsidRPr="006D68AC">
        <w:rPr>
          <w:noProof/>
        </w:rPr>
        <w:t>lign_Notify</w:t>
      </w:r>
      <w:r w:rsidRPr="006D68AC">
        <w:rPr>
          <w:noProof/>
        </w:rPr>
        <w:tab/>
      </w:r>
      <w:r w:rsidRPr="006D68AC">
        <w:rPr>
          <w:noProof/>
        </w:rPr>
        <w:fldChar w:fldCharType="begin" w:fldLock="1"/>
      </w:r>
      <w:r w:rsidRPr="006D68AC">
        <w:rPr>
          <w:noProof/>
        </w:rPr>
        <w:instrText xml:space="preserve"> PAGEREF _Toc209470009 \h </w:instrText>
      </w:r>
      <w:r w:rsidRPr="006D68AC">
        <w:rPr>
          <w:noProof/>
        </w:rPr>
      </w:r>
      <w:r w:rsidRPr="006D68AC">
        <w:rPr>
          <w:noProof/>
        </w:rPr>
        <w:fldChar w:fldCharType="separate"/>
      </w:r>
      <w:r w:rsidRPr="006D68AC">
        <w:rPr>
          <w:noProof/>
        </w:rPr>
        <w:t>82</w:t>
      </w:r>
      <w:r w:rsidRPr="006D68AC">
        <w:rPr>
          <w:noProof/>
        </w:rPr>
        <w:fldChar w:fldCharType="end"/>
      </w:r>
    </w:p>
    <w:p w14:paraId="703D500A" w14:textId="5510CB5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5.16.2.3.1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_Toc209470010 \h </w:instrText>
      </w:r>
      <w:r w:rsidRPr="006D68AC">
        <w:rPr>
          <w:noProof/>
        </w:rPr>
      </w:r>
      <w:r w:rsidRPr="006D68AC">
        <w:rPr>
          <w:noProof/>
        </w:rPr>
        <w:fldChar w:fldCharType="separate"/>
      </w:r>
      <w:r w:rsidRPr="006D68AC">
        <w:rPr>
          <w:noProof/>
        </w:rPr>
        <w:t>82</w:t>
      </w:r>
      <w:r w:rsidRPr="006D68AC">
        <w:rPr>
          <w:noProof/>
        </w:rPr>
        <w:fldChar w:fldCharType="end"/>
      </w:r>
    </w:p>
    <w:p w14:paraId="7B347EC0" w14:textId="07BD72C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5.16.2.3.2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Network </w:t>
      </w:r>
      <w:r w:rsidRPr="006D68AC">
        <w:rPr>
          <w:noProof/>
          <w:lang w:eastAsia="fr-FR"/>
        </w:rPr>
        <w:t>Slice</w:t>
      </w:r>
      <w:r w:rsidRPr="006D68AC">
        <w:rPr>
          <w:noProof/>
        </w:rPr>
        <w:t xml:space="preserve"> Requirements Verification and Alignment</w:t>
      </w:r>
      <w:r w:rsidRPr="006D68AC">
        <w:rPr>
          <w:noProof/>
          <w:lang w:eastAsia="fr-FR"/>
        </w:rPr>
        <w:t xml:space="preserve">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_Toc209470011 \h </w:instrText>
      </w:r>
      <w:r w:rsidRPr="006D68AC">
        <w:rPr>
          <w:noProof/>
        </w:rPr>
      </w:r>
      <w:r w:rsidRPr="006D68AC">
        <w:rPr>
          <w:noProof/>
        </w:rPr>
        <w:fldChar w:fldCharType="separate"/>
      </w:r>
      <w:r w:rsidRPr="006D68AC">
        <w:rPr>
          <w:noProof/>
        </w:rPr>
        <w:t>82</w:t>
      </w:r>
      <w:r w:rsidRPr="006D68AC">
        <w:rPr>
          <w:noProof/>
        </w:rPr>
        <w:fldChar w:fldCharType="end"/>
      </w:r>
    </w:p>
    <w:p w14:paraId="27EF73FA" w14:textId="67BF4DFC"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NSCE_NSInfoDelivery</w:t>
      </w:r>
      <w:r w:rsidRPr="006D68AC">
        <w:rPr>
          <w:noProof/>
        </w:rPr>
        <w:tab/>
      </w:r>
      <w:r w:rsidRPr="006D68AC">
        <w:rPr>
          <w:noProof/>
        </w:rPr>
        <w:fldChar w:fldCharType="begin" w:fldLock="1"/>
      </w:r>
      <w:r w:rsidRPr="006D68AC">
        <w:rPr>
          <w:noProof/>
        </w:rPr>
        <w:instrText xml:space="preserve"> PAGEREF _Toc209470012 \h </w:instrText>
      </w:r>
      <w:r w:rsidRPr="006D68AC">
        <w:rPr>
          <w:noProof/>
        </w:rPr>
      </w:r>
      <w:r w:rsidRPr="006D68AC">
        <w:rPr>
          <w:noProof/>
        </w:rPr>
        <w:fldChar w:fldCharType="separate"/>
      </w:r>
      <w:r w:rsidRPr="006D68AC">
        <w:rPr>
          <w:noProof/>
        </w:rPr>
        <w:t>83</w:t>
      </w:r>
      <w:r w:rsidRPr="006D68AC">
        <w:rPr>
          <w:noProof/>
        </w:rPr>
        <w:fldChar w:fldCharType="end"/>
      </w:r>
    </w:p>
    <w:p w14:paraId="28410AC6" w14:textId="254FE8C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_Toc209470013 \h </w:instrText>
      </w:r>
      <w:r w:rsidRPr="006D68AC">
        <w:rPr>
          <w:noProof/>
        </w:rPr>
      </w:r>
      <w:r w:rsidRPr="006D68AC">
        <w:rPr>
          <w:noProof/>
        </w:rPr>
        <w:fldChar w:fldCharType="separate"/>
      </w:r>
      <w:r w:rsidRPr="006D68AC">
        <w:rPr>
          <w:noProof/>
        </w:rPr>
        <w:t>83</w:t>
      </w:r>
      <w:r w:rsidRPr="006D68AC">
        <w:rPr>
          <w:noProof/>
        </w:rPr>
        <w:fldChar w:fldCharType="end"/>
      </w:r>
    </w:p>
    <w:p w14:paraId="6247164F" w14:textId="3CA7A93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_Toc209470014 \h </w:instrText>
      </w:r>
      <w:r w:rsidRPr="006D68AC">
        <w:rPr>
          <w:noProof/>
        </w:rPr>
      </w:r>
      <w:r w:rsidRPr="006D68AC">
        <w:rPr>
          <w:noProof/>
        </w:rPr>
        <w:fldChar w:fldCharType="separate"/>
      </w:r>
      <w:r w:rsidRPr="006D68AC">
        <w:rPr>
          <w:noProof/>
        </w:rPr>
        <w:t>83</w:t>
      </w:r>
      <w:r w:rsidRPr="006D68AC">
        <w:rPr>
          <w:noProof/>
        </w:rPr>
        <w:fldChar w:fldCharType="end"/>
      </w:r>
    </w:p>
    <w:p w14:paraId="5C2FC05F" w14:textId="043D508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5.17.2.1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_Toc209470015 \h </w:instrText>
      </w:r>
      <w:r w:rsidRPr="006D68AC">
        <w:rPr>
          <w:noProof/>
        </w:rPr>
      </w:r>
      <w:r w:rsidRPr="006D68AC">
        <w:rPr>
          <w:noProof/>
        </w:rPr>
        <w:fldChar w:fldCharType="separate"/>
      </w:r>
      <w:r w:rsidRPr="006D68AC">
        <w:rPr>
          <w:noProof/>
        </w:rPr>
        <w:t>83</w:t>
      </w:r>
      <w:r w:rsidRPr="006D68AC">
        <w:rPr>
          <w:noProof/>
        </w:rPr>
        <w:fldChar w:fldCharType="end"/>
      </w:r>
    </w:p>
    <w:p w14:paraId="2EF3D707" w14:textId="06EE596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5.17.2.2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NSCE_NSInfoDelivery</w:t>
      </w:r>
      <w:r w:rsidRPr="006D68AC">
        <w:rPr>
          <w:noProof/>
        </w:rPr>
        <w:t>_Request</w:t>
      </w:r>
      <w:r w:rsidRPr="006D68AC">
        <w:rPr>
          <w:noProof/>
        </w:rPr>
        <w:tab/>
      </w:r>
      <w:r w:rsidRPr="006D68AC">
        <w:rPr>
          <w:noProof/>
        </w:rPr>
        <w:fldChar w:fldCharType="begin" w:fldLock="1"/>
      </w:r>
      <w:r w:rsidRPr="006D68AC">
        <w:rPr>
          <w:noProof/>
        </w:rPr>
        <w:instrText xml:space="preserve"> PAGEREF _Toc209470016 \h </w:instrText>
      </w:r>
      <w:r w:rsidRPr="006D68AC">
        <w:rPr>
          <w:noProof/>
        </w:rPr>
      </w:r>
      <w:r w:rsidRPr="006D68AC">
        <w:rPr>
          <w:noProof/>
        </w:rPr>
        <w:fldChar w:fldCharType="separate"/>
      </w:r>
      <w:r w:rsidRPr="006D68AC">
        <w:rPr>
          <w:noProof/>
        </w:rPr>
        <w:t>83</w:t>
      </w:r>
      <w:r w:rsidRPr="006D68AC">
        <w:rPr>
          <w:noProof/>
        </w:rPr>
        <w:fldChar w:fldCharType="end"/>
      </w:r>
    </w:p>
    <w:p w14:paraId="5B8CEB34" w14:textId="6D726A3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5.17.2.2.1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_Toc209470017 \h </w:instrText>
      </w:r>
      <w:r w:rsidRPr="006D68AC">
        <w:rPr>
          <w:noProof/>
        </w:rPr>
      </w:r>
      <w:r w:rsidRPr="006D68AC">
        <w:rPr>
          <w:noProof/>
        </w:rPr>
        <w:fldChar w:fldCharType="separate"/>
      </w:r>
      <w:r w:rsidRPr="006D68AC">
        <w:rPr>
          <w:noProof/>
        </w:rPr>
        <w:t>83</w:t>
      </w:r>
      <w:r w:rsidRPr="006D68AC">
        <w:rPr>
          <w:noProof/>
        </w:rPr>
        <w:fldChar w:fldCharType="end"/>
      </w:r>
    </w:p>
    <w:p w14:paraId="4828048E" w14:textId="1AE2111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5.17.2.2.2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Information Retrieval</w:t>
      </w:r>
      <w:r w:rsidRPr="006D68AC">
        <w:rPr>
          <w:noProof/>
        </w:rPr>
        <w:tab/>
      </w:r>
      <w:r w:rsidRPr="006D68AC">
        <w:rPr>
          <w:noProof/>
        </w:rPr>
        <w:fldChar w:fldCharType="begin" w:fldLock="1"/>
      </w:r>
      <w:r w:rsidRPr="006D68AC">
        <w:rPr>
          <w:noProof/>
        </w:rPr>
        <w:instrText xml:space="preserve"> PAGEREF _Toc209470018 \h </w:instrText>
      </w:r>
      <w:r w:rsidRPr="006D68AC">
        <w:rPr>
          <w:noProof/>
        </w:rPr>
      </w:r>
      <w:r w:rsidRPr="006D68AC">
        <w:rPr>
          <w:noProof/>
        </w:rPr>
        <w:fldChar w:fldCharType="separate"/>
      </w:r>
      <w:r w:rsidRPr="006D68AC">
        <w:rPr>
          <w:noProof/>
        </w:rPr>
        <w:t>83</w:t>
      </w:r>
      <w:r w:rsidRPr="006D68AC">
        <w:rPr>
          <w:noProof/>
        </w:rPr>
        <w:fldChar w:fldCharType="end"/>
      </w:r>
    </w:p>
    <w:p w14:paraId="42438D2F" w14:textId="649D2E4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5.17.2.2.3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Information Delivery</w:t>
      </w:r>
      <w:r w:rsidRPr="006D68AC">
        <w:rPr>
          <w:noProof/>
        </w:rPr>
        <w:tab/>
      </w:r>
      <w:r w:rsidRPr="006D68AC">
        <w:rPr>
          <w:noProof/>
        </w:rPr>
        <w:fldChar w:fldCharType="begin" w:fldLock="1"/>
      </w:r>
      <w:r w:rsidRPr="006D68AC">
        <w:rPr>
          <w:noProof/>
        </w:rPr>
        <w:instrText xml:space="preserve"> PAGEREF _Toc209470019 \h </w:instrText>
      </w:r>
      <w:r w:rsidRPr="006D68AC">
        <w:rPr>
          <w:noProof/>
        </w:rPr>
      </w:r>
      <w:r w:rsidRPr="006D68AC">
        <w:rPr>
          <w:noProof/>
        </w:rPr>
        <w:fldChar w:fldCharType="separate"/>
      </w:r>
      <w:r w:rsidRPr="006D68AC">
        <w:rPr>
          <w:noProof/>
        </w:rPr>
        <w:t>84</w:t>
      </w:r>
      <w:r w:rsidRPr="006D68AC">
        <w:rPr>
          <w:noProof/>
        </w:rPr>
        <w:fldChar w:fldCharType="end"/>
      </w:r>
    </w:p>
    <w:p w14:paraId="348C167F" w14:textId="34456C43"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w:t>
      </w:r>
      <w:r w:rsidRPr="006D68AC">
        <w:rPr>
          <w:noProof/>
          <w:lang w:eastAsia="zh-CN"/>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Void</w:t>
      </w:r>
      <w:r w:rsidRPr="006D68AC">
        <w:rPr>
          <w:noProof/>
        </w:rPr>
        <w:tab/>
      </w:r>
      <w:r w:rsidRPr="006D68AC">
        <w:rPr>
          <w:noProof/>
        </w:rPr>
        <w:fldChar w:fldCharType="begin" w:fldLock="1"/>
      </w:r>
      <w:r w:rsidRPr="006D68AC">
        <w:rPr>
          <w:noProof/>
        </w:rPr>
        <w:instrText xml:space="preserve"> PAGEREF _Toc209470020 \h </w:instrText>
      </w:r>
      <w:r w:rsidRPr="006D68AC">
        <w:rPr>
          <w:noProof/>
        </w:rPr>
      </w:r>
      <w:r w:rsidRPr="006D68AC">
        <w:rPr>
          <w:noProof/>
        </w:rPr>
        <w:fldChar w:fldCharType="separate"/>
      </w:r>
      <w:r w:rsidRPr="006D68AC">
        <w:rPr>
          <w:noProof/>
        </w:rPr>
        <w:t>85</w:t>
      </w:r>
      <w:r w:rsidRPr="006D68AC">
        <w:rPr>
          <w:noProof/>
        </w:rPr>
        <w:fldChar w:fldCharType="end"/>
      </w:r>
    </w:p>
    <w:p w14:paraId="7D47D87B" w14:textId="38B0C86B"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5.19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NSCE_NSAllocation</w:t>
      </w:r>
      <w:r w:rsidRPr="006D68AC">
        <w:rPr>
          <w:noProof/>
        </w:rPr>
        <w:tab/>
      </w:r>
      <w:r w:rsidRPr="006D68AC">
        <w:rPr>
          <w:noProof/>
        </w:rPr>
        <w:fldChar w:fldCharType="begin" w:fldLock="1"/>
      </w:r>
      <w:r w:rsidRPr="006D68AC">
        <w:rPr>
          <w:noProof/>
        </w:rPr>
        <w:instrText xml:space="preserve"> PAGEREF _Toc209470021 \h </w:instrText>
      </w:r>
      <w:r w:rsidRPr="006D68AC">
        <w:rPr>
          <w:noProof/>
        </w:rPr>
      </w:r>
      <w:r w:rsidRPr="006D68AC">
        <w:rPr>
          <w:noProof/>
        </w:rPr>
        <w:fldChar w:fldCharType="separate"/>
      </w:r>
      <w:r w:rsidRPr="006D68AC">
        <w:rPr>
          <w:noProof/>
        </w:rPr>
        <w:t>85</w:t>
      </w:r>
      <w:r w:rsidRPr="006D68AC">
        <w:rPr>
          <w:noProof/>
        </w:rPr>
        <w:fldChar w:fldCharType="end"/>
      </w:r>
    </w:p>
    <w:p w14:paraId="4848D86D" w14:textId="7920A26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5.19.1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Description</w:t>
      </w:r>
      <w:r w:rsidRPr="006D68AC">
        <w:rPr>
          <w:noProof/>
        </w:rPr>
        <w:tab/>
      </w:r>
      <w:r w:rsidRPr="006D68AC">
        <w:rPr>
          <w:noProof/>
        </w:rPr>
        <w:fldChar w:fldCharType="begin" w:fldLock="1"/>
      </w:r>
      <w:r w:rsidRPr="006D68AC">
        <w:rPr>
          <w:noProof/>
        </w:rPr>
        <w:instrText xml:space="preserve"> PAGEREF _Toc209470022 \h </w:instrText>
      </w:r>
      <w:r w:rsidRPr="006D68AC">
        <w:rPr>
          <w:noProof/>
        </w:rPr>
      </w:r>
      <w:r w:rsidRPr="006D68AC">
        <w:rPr>
          <w:noProof/>
        </w:rPr>
        <w:fldChar w:fldCharType="separate"/>
      </w:r>
      <w:r w:rsidRPr="006D68AC">
        <w:rPr>
          <w:noProof/>
        </w:rPr>
        <w:t>85</w:t>
      </w:r>
      <w:r w:rsidRPr="006D68AC">
        <w:rPr>
          <w:noProof/>
        </w:rPr>
        <w:fldChar w:fldCharType="end"/>
      </w:r>
    </w:p>
    <w:p w14:paraId="2DA39D3F" w14:textId="300EC19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5.19.2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Service Operations</w:t>
      </w:r>
      <w:r w:rsidRPr="006D68AC">
        <w:rPr>
          <w:noProof/>
        </w:rPr>
        <w:tab/>
      </w:r>
      <w:r w:rsidRPr="006D68AC">
        <w:rPr>
          <w:noProof/>
        </w:rPr>
        <w:fldChar w:fldCharType="begin" w:fldLock="1"/>
      </w:r>
      <w:r w:rsidRPr="006D68AC">
        <w:rPr>
          <w:noProof/>
        </w:rPr>
        <w:instrText xml:space="preserve"> PAGEREF _Toc209470023 \h </w:instrText>
      </w:r>
      <w:r w:rsidRPr="006D68AC">
        <w:rPr>
          <w:noProof/>
        </w:rPr>
      </w:r>
      <w:r w:rsidRPr="006D68AC">
        <w:rPr>
          <w:noProof/>
        </w:rPr>
        <w:fldChar w:fldCharType="separate"/>
      </w:r>
      <w:r w:rsidRPr="006D68AC">
        <w:rPr>
          <w:noProof/>
        </w:rPr>
        <w:t>85</w:t>
      </w:r>
      <w:r w:rsidRPr="006D68AC">
        <w:rPr>
          <w:noProof/>
        </w:rPr>
        <w:fldChar w:fldCharType="end"/>
      </w:r>
    </w:p>
    <w:p w14:paraId="78D456F2" w14:textId="2FEA40A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5.19.2.1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_Toc209470024 \h </w:instrText>
      </w:r>
      <w:r w:rsidRPr="006D68AC">
        <w:rPr>
          <w:noProof/>
        </w:rPr>
      </w:r>
      <w:r w:rsidRPr="006D68AC">
        <w:rPr>
          <w:noProof/>
        </w:rPr>
        <w:fldChar w:fldCharType="separate"/>
      </w:r>
      <w:r w:rsidRPr="006D68AC">
        <w:rPr>
          <w:noProof/>
        </w:rPr>
        <w:t>85</w:t>
      </w:r>
      <w:r w:rsidRPr="006D68AC">
        <w:rPr>
          <w:noProof/>
        </w:rPr>
        <w:fldChar w:fldCharType="end"/>
      </w:r>
    </w:p>
    <w:p w14:paraId="051872AF" w14:textId="4EE5C60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5.19.2.2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NSCE_NSAllocation_Request</w:t>
      </w:r>
      <w:r w:rsidRPr="006D68AC">
        <w:rPr>
          <w:noProof/>
        </w:rPr>
        <w:tab/>
      </w:r>
      <w:r w:rsidRPr="006D68AC">
        <w:rPr>
          <w:noProof/>
        </w:rPr>
        <w:fldChar w:fldCharType="begin" w:fldLock="1"/>
      </w:r>
      <w:r w:rsidRPr="006D68AC">
        <w:rPr>
          <w:noProof/>
        </w:rPr>
        <w:instrText xml:space="preserve"> PAGEREF _Toc209470025 \h </w:instrText>
      </w:r>
      <w:r w:rsidRPr="006D68AC">
        <w:rPr>
          <w:noProof/>
        </w:rPr>
      </w:r>
      <w:r w:rsidRPr="006D68AC">
        <w:rPr>
          <w:noProof/>
        </w:rPr>
        <w:fldChar w:fldCharType="separate"/>
      </w:r>
      <w:r w:rsidRPr="006D68AC">
        <w:rPr>
          <w:noProof/>
        </w:rPr>
        <w:t>85</w:t>
      </w:r>
      <w:r w:rsidRPr="006D68AC">
        <w:rPr>
          <w:noProof/>
        </w:rPr>
        <w:fldChar w:fldCharType="end"/>
      </w:r>
    </w:p>
    <w:p w14:paraId="15F4654A" w14:textId="7463555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5.19.2.2.1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_Toc209470026 \h </w:instrText>
      </w:r>
      <w:r w:rsidRPr="006D68AC">
        <w:rPr>
          <w:noProof/>
        </w:rPr>
      </w:r>
      <w:r w:rsidRPr="006D68AC">
        <w:rPr>
          <w:noProof/>
        </w:rPr>
        <w:fldChar w:fldCharType="separate"/>
      </w:r>
      <w:r w:rsidRPr="006D68AC">
        <w:rPr>
          <w:noProof/>
        </w:rPr>
        <w:t>85</w:t>
      </w:r>
      <w:r w:rsidRPr="006D68AC">
        <w:rPr>
          <w:noProof/>
        </w:rPr>
        <w:fldChar w:fldCharType="end"/>
      </w:r>
    </w:p>
    <w:p w14:paraId="5BDE86D2" w14:textId="581C56D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5.19.2.2.2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Allocation Request</w:t>
      </w:r>
      <w:r w:rsidRPr="006D68AC">
        <w:rPr>
          <w:noProof/>
        </w:rPr>
        <w:tab/>
      </w:r>
      <w:r w:rsidRPr="006D68AC">
        <w:rPr>
          <w:noProof/>
        </w:rPr>
        <w:fldChar w:fldCharType="begin" w:fldLock="1"/>
      </w:r>
      <w:r w:rsidRPr="006D68AC">
        <w:rPr>
          <w:noProof/>
        </w:rPr>
        <w:instrText xml:space="preserve"> PAGEREF _Toc209470027 \h </w:instrText>
      </w:r>
      <w:r w:rsidRPr="006D68AC">
        <w:rPr>
          <w:noProof/>
        </w:rPr>
      </w:r>
      <w:r w:rsidRPr="006D68AC">
        <w:rPr>
          <w:noProof/>
        </w:rPr>
        <w:fldChar w:fldCharType="separate"/>
      </w:r>
      <w:r w:rsidRPr="006D68AC">
        <w:rPr>
          <w:noProof/>
        </w:rPr>
        <w:t>85</w:t>
      </w:r>
      <w:r w:rsidRPr="006D68AC">
        <w:rPr>
          <w:noProof/>
        </w:rPr>
        <w:fldChar w:fldCharType="end"/>
      </w:r>
    </w:p>
    <w:p w14:paraId="02E71650" w14:textId="5ECDE122"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API Definitions</w:t>
      </w:r>
      <w:r w:rsidRPr="006D68AC">
        <w:rPr>
          <w:noProof/>
        </w:rPr>
        <w:tab/>
      </w:r>
      <w:r w:rsidRPr="006D68AC">
        <w:rPr>
          <w:noProof/>
        </w:rPr>
        <w:fldChar w:fldCharType="begin" w:fldLock="1"/>
      </w:r>
      <w:r w:rsidRPr="006D68AC">
        <w:rPr>
          <w:noProof/>
        </w:rPr>
        <w:instrText xml:space="preserve"> PAGEREF _Toc209470028 \h </w:instrText>
      </w:r>
      <w:r w:rsidRPr="006D68AC">
        <w:rPr>
          <w:noProof/>
        </w:rPr>
      </w:r>
      <w:r w:rsidRPr="006D68AC">
        <w:rPr>
          <w:noProof/>
        </w:rPr>
        <w:fldChar w:fldCharType="separate"/>
      </w:r>
      <w:r w:rsidRPr="006D68AC">
        <w:rPr>
          <w:noProof/>
        </w:rPr>
        <w:t>87</w:t>
      </w:r>
      <w:r w:rsidRPr="006D68AC">
        <w:rPr>
          <w:noProof/>
        </w:rPr>
        <w:fldChar w:fldCharType="end"/>
      </w:r>
    </w:p>
    <w:p w14:paraId="764F9D60" w14:textId="69E2C9FA"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 API</w:t>
      </w:r>
      <w:r w:rsidRPr="006D68AC">
        <w:rPr>
          <w:noProof/>
        </w:rPr>
        <w:tab/>
      </w:r>
      <w:r w:rsidRPr="006D68AC">
        <w:rPr>
          <w:noProof/>
        </w:rPr>
        <w:fldChar w:fldCharType="begin" w:fldLock="1"/>
      </w:r>
      <w:r w:rsidRPr="006D68AC">
        <w:rPr>
          <w:noProof/>
        </w:rPr>
        <w:instrText xml:space="preserve"> PAGEREF _Toc209470029 \h </w:instrText>
      </w:r>
      <w:r w:rsidRPr="006D68AC">
        <w:rPr>
          <w:noProof/>
        </w:rPr>
      </w:r>
      <w:r w:rsidRPr="006D68AC">
        <w:rPr>
          <w:noProof/>
        </w:rPr>
        <w:fldChar w:fldCharType="separate"/>
      </w:r>
      <w:r w:rsidRPr="006D68AC">
        <w:rPr>
          <w:noProof/>
        </w:rPr>
        <w:t>87</w:t>
      </w:r>
      <w:r w:rsidRPr="006D68AC">
        <w:rPr>
          <w:noProof/>
        </w:rPr>
        <w:fldChar w:fldCharType="end"/>
      </w:r>
    </w:p>
    <w:p w14:paraId="6755736C" w14:textId="005CBC8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_Toc209470030 \h </w:instrText>
      </w:r>
      <w:r w:rsidRPr="006D68AC">
        <w:rPr>
          <w:noProof/>
        </w:rPr>
      </w:r>
      <w:r w:rsidRPr="006D68AC">
        <w:rPr>
          <w:noProof/>
        </w:rPr>
        <w:fldChar w:fldCharType="separate"/>
      </w:r>
      <w:r w:rsidRPr="006D68AC">
        <w:rPr>
          <w:noProof/>
        </w:rPr>
        <w:t>87</w:t>
      </w:r>
      <w:r w:rsidRPr="006D68AC">
        <w:rPr>
          <w:noProof/>
        </w:rPr>
        <w:fldChar w:fldCharType="end"/>
      </w:r>
    </w:p>
    <w:p w14:paraId="5439D744" w14:textId="082D80F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_Toc209470031 \h </w:instrText>
      </w:r>
      <w:r w:rsidRPr="006D68AC">
        <w:rPr>
          <w:noProof/>
        </w:rPr>
      </w:r>
      <w:r w:rsidRPr="006D68AC">
        <w:rPr>
          <w:noProof/>
        </w:rPr>
        <w:fldChar w:fldCharType="separate"/>
      </w:r>
      <w:r w:rsidRPr="006D68AC">
        <w:rPr>
          <w:noProof/>
        </w:rPr>
        <w:t>87</w:t>
      </w:r>
      <w:r w:rsidRPr="006D68AC">
        <w:rPr>
          <w:noProof/>
        </w:rPr>
        <w:fldChar w:fldCharType="end"/>
      </w:r>
    </w:p>
    <w:p w14:paraId="4A042E29" w14:textId="0BE1AC2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_Toc209470032 \h </w:instrText>
      </w:r>
      <w:r w:rsidRPr="006D68AC">
        <w:rPr>
          <w:noProof/>
        </w:rPr>
      </w:r>
      <w:r w:rsidRPr="006D68AC">
        <w:rPr>
          <w:noProof/>
        </w:rPr>
        <w:fldChar w:fldCharType="separate"/>
      </w:r>
      <w:r w:rsidRPr="006D68AC">
        <w:rPr>
          <w:noProof/>
        </w:rPr>
        <w:t>87</w:t>
      </w:r>
      <w:r w:rsidRPr="006D68AC">
        <w:rPr>
          <w:noProof/>
        </w:rPr>
        <w:fldChar w:fldCharType="end"/>
      </w:r>
    </w:p>
    <w:p w14:paraId="1D6BA84C" w14:textId="4B471F1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_Toc209470033 \h </w:instrText>
      </w:r>
      <w:r w:rsidRPr="006D68AC">
        <w:rPr>
          <w:noProof/>
        </w:rPr>
      </w:r>
      <w:r w:rsidRPr="006D68AC">
        <w:rPr>
          <w:noProof/>
        </w:rPr>
        <w:fldChar w:fldCharType="separate"/>
      </w:r>
      <w:r w:rsidRPr="006D68AC">
        <w:rPr>
          <w:noProof/>
        </w:rPr>
        <w:t>87</w:t>
      </w:r>
      <w:r w:rsidRPr="006D68AC">
        <w:rPr>
          <w:noProof/>
        </w:rPr>
        <w:fldChar w:fldCharType="end"/>
      </w:r>
    </w:p>
    <w:p w14:paraId="46243770" w14:textId="062ADBD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Slice API Configurations</w:t>
      </w:r>
      <w:r w:rsidRPr="006D68AC">
        <w:rPr>
          <w:noProof/>
        </w:rPr>
        <w:tab/>
      </w:r>
      <w:r w:rsidRPr="006D68AC">
        <w:rPr>
          <w:noProof/>
        </w:rPr>
        <w:fldChar w:fldCharType="begin" w:fldLock="1"/>
      </w:r>
      <w:r w:rsidRPr="006D68AC">
        <w:rPr>
          <w:noProof/>
        </w:rPr>
        <w:instrText xml:space="preserve"> PAGEREF _Toc209470034 \h </w:instrText>
      </w:r>
      <w:r w:rsidRPr="006D68AC">
        <w:rPr>
          <w:noProof/>
        </w:rPr>
      </w:r>
      <w:r w:rsidRPr="006D68AC">
        <w:rPr>
          <w:noProof/>
        </w:rPr>
        <w:fldChar w:fldCharType="separate"/>
      </w:r>
      <w:r w:rsidRPr="006D68AC">
        <w:rPr>
          <w:noProof/>
        </w:rPr>
        <w:t>88</w:t>
      </w:r>
      <w:r w:rsidRPr="006D68AC">
        <w:rPr>
          <w:noProof/>
        </w:rPr>
        <w:fldChar w:fldCharType="end"/>
      </w:r>
    </w:p>
    <w:p w14:paraId="766F96A1" w14:textId="128F7A5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_Toc209470035 \h </w:instrText>
      </w:r>
      <w:r w:rsidRPr="006D68AC">
        <w:rPr>
          <w:noProof/>
        </w:rPr>
      </w:r>
      <w:r w:rsidRPr="006D68AC">
        <w:rPr>
          <w:noProof/>
        </w:rPr>
        <w:fldChar w:fldCharType="separate"/>
      </w:r>
      <w:r w:rsidRPr="006D68AC">
        <w:rPr>
          <w:noProof/>
        </w:rPr>
        <w:t>88</w:t>
      </w:r>
      <w:r w:rsidRPr="006D68AC">
        <w:rPr>
          <w:noProof/>
        </w:rPr>
        <w:fldChar w:fldCharType="end"/>
      </w:r>
    </w:p>
    <w:p w14:paraId="31F2A19D" w14:textId="3FE33C7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_Toc209470036 \h </w:instrText>
      </w:r>
      <w:r w:rsidRPr="006D68AC">
        <w:rPr>
          <w:noProof/>
        </w:rPr>
      </w:r>
      <w:r w:rsidRPr="006D68AC">
        <w:rPr>
          <w:noProof/>
        </w:rPr>
        <w:fldChar w:fldCharType="separate"/>
      </w:r>
      <w:r w:rsidRPr="006D68AC">
        <w:rPr>
          <w:noProof/>
        </w:rPr>
        <w:t>88</w:t>
      </w:r>
      <w:r w:rsidRPr="006D68AC">
        <w:rPr>
          <w:noProof/>
        </w:rPr>
        <w:fldChar w:fldCharType="end"/>
      </w:r>
    </w:p>
    <w:p w14:paraId="442ED914" w14:textId="37649AF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_Toc209470037 \h </w:instrText>
      </w:r>
      <w:r w:rsidRPr="006D68AC">
        <w:rPr>
          <w:noProof/>
        </w:rPr>
      </w:r>
      <w:r w:rsidRPr="006D68AC">
        <w:rPr>
          <w:noProof/>
        </w:rPr>
        <w:fldChar w:fldCharType="separate"/>
      </w:r>
      <w:r w:rsidRPr="006D68AC">
        <w:rPr>
          <w:noProof/>
        </w:rPr>
        <w:t>89</w:t>
      </w:r>
      <w:r w:rsidRPr="006D68AC">
        <w:rPr>
          <w:noProof/>
        </w:rPr>
        <w:fldChar w:fldCharType="end"/>
      </w:r>
    </w:p>
    <w:p w14:paraId="544AB453" w14:textId="0A897F10"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_Toc209470038 \h </w:instrText>
      </w:r>
      <w:r w:rsidRPr="006D68AC">
        <w:rPr>
          <w:noProof/>
        </w:rPr>
      </w:r>
      <w:r w:rsidRPr="006D68AC">
        <w:rPr>
          <w:noProof/>
        </w:rPr>
        <w:fldChar w:fldCharType="separate"/>
      </w:r>
      <w:r w:rsidRPr="006D68AC">
        <w:rPr>
          <w:noProof/>
        </w:rPr>
        <w:t>89</w:t>
      </w:r>
      <w:r w:rsidRPr="006D68AC">
        <w:rPr>
          <w:noProof/>
        </w:rPr>
        <w:fldChar w:fldCharType="end"/>
      </w:r>
    </w:p>
    <w:p w14:paraId="50F4A8BF" w14:textId="3740F1B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_Toc209470039 \h </w:instrText>
      </w:r>
      <w:r w:rsidRPr="006D68AC">
        <w:rPr>
          <w:noProof/>
        </w:rPr>
      </w:r>
      <w:r w:rsidRPr="006D68AC">
        <w:rPr>
          <w:noProof/>
        </w:rPr>
        <w:fldChar w:fldCharType="separate"/>
      </w:r>
      <w:r w:rsidRPr="006D68AC">
        <w:rPr>
          <w:noProof/>
        </w:rPr>
        <w:t>89</w:t>
      </w:r>
      <w:r w:rsidRPr="006D68AC">
        <w:rPr>
          <w:noProof/>
        </w:rPr>
        <w:fldChar w:fldCharType="end"/>
      </w:r>
    </w:p>
    <w:p w14:paraId="54FA83FF" w14:textId="0E211D8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Slice API Configuration</w:t>
      </w:r>
      <w:r w:rsidRPr="006D68AC">
        <w:rPr>
          <w:noProof/>
        </w:rPr>
        <w:tab/>
      </w:r>
      <w:r w:rsidRPr="006D68AC">
        <w:rPr>
          <w:noProof/>
        </w:rPr>
        <w:fldChar w:fldCharType="begin" w:fldLock="1"/>
      </w:r>
      <w:r w:rsidRPr="006D68AC">
        <w:rPr>
          <w:noProof/>
        </w:rPr>
        <w:instrText xml:space="preserve"> PAGEREF _Toc209470040 \h </w:instrText>
      </w:r>
      <w:r w:rsidRPr="006D68AC">
        <w:rPr>
          <w:noProof/>
        </w:rPr>
      </w:r>
      <w:r w:rsidRPr="006D68AC">
        <w:rPr>
          <w:noProof/>
        </w:rPr>
        <w:fldChar w:fldCharType="separate"/>
      </w:r>
      <w:r w:rsidRPr="006D68AC">
        <w:rPr>
          <w:noProof/>
        </w:rPr>
        <w:t>89</w:t>
      </w:r>
      <w:r w:rsidRPr="006D68AC">
        <w:rPr>
          <w:noProof/>
        </w:rPr>
        <w:fldChar w:fldCharType="end"/>
      </w:r>
    </w:p>
    <w:p w14:paraId="29A6BAF5" w14:textId="6D9BDD7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_Toc209470041 \h </w:instrText>
      </w:r>
      <w:r w:rsidRPr="006D68AC">
        <w:rPr>
          <w:noProof/>
        </w:rPr>
      </w:r>
      <w:r w:rsidRPr="006D68AC">
        <w:rPr>
          <w:noProof/>
        </w:rPr>
        <w:fldChar w:fldCharType="separate"/>
      </w:r>
      <w:r w:rsidRPr="006D68AC">
        <w:rPr>
          <w:noProof/>
        </w:rPr>
        <w:t>89</w:t>
      </w:r>
      <w:r w:rsidRPr="006D68AC">
        <w:rPr>
          <w:noProof/>
        </w:rPr>
        <w:fldChar w:fldCharType="end"/>
      </w:r>
    </w:p>
    <w:p w14:paraId="7C5F235D" w14:textId="77F4D1D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_Toc209470042 \h </w:instrText>
      </w:r>
      <w:r w:rsidRPr="006D68AC">
        <w:rPr>
          <w:noProof/>
        </w:rPr>
      </w:r>
      <w:r w:rsidRPr="006D68AC">
        <w:rPr>
          <w:noProof/>
        </w:rPr>
        <w:fldChar w:fldCharType="separate"/>
      </w:r>
      <w:r w:rsidRPr="006D68AC">
        <w:rPr>
          <w:noProof/>
        </w:rPr>
        <w:t>89</w:t>
      </w:r>
      <w:r w:rsidRPr="006D68AC">
        <w:rPr>
          <w:noProof/>
        </w:rPr>
        <w:fldChar w:fldCharType="end"/>
      </w:r>
    </w:p>
    <w:p w14:paraId="68DCA93C" w14:textId="244BB14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_Toc209470043 \h </w:instrText>
      </w:r>
      <w:r w:rsidRPr="006D68AC">
        <w:rPr>
          <w:noProof/>
        </w:rPr>
      </w:r>
      <w:r w:rsidRPr="006D68AC">
        <w:rPr>
          <w:noProof/>
        </w:rPr>
        <w:fldChar w:fldCharType="separate"/>
      </w:r>
      <w:r w:rsidRPr="006D68AC">
        <w:rPr>
          <w:noProof/>
        </w:rPr>
        <w:t>90</w:t>
      </w:r>
      <w:r w:rsidRPr="006D68AC">
        <w:rPr>
          <w:noProof/>
        </w:rPr>
        <w:fldChar w:fldCharType="end"/>
      </w:r>
    </w:p>
    <w:p w14:paraId="745545C6" w14:textId="0CB0902E"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_Toc209470044 \h </w:instrText>
      </w:r>
      <w:r w:rsidRPr="006D68AC">
        <w:rPr>
          <w:noProof/>
        </w:rPr>
      </w:r>
      <w:r w:rsidRPr="006D68AC">
        <w:rPr>
          <w:noProof/>
        </w:rPr>
        <w:fldChar w:fldCharType="separate"/>
      </w:r>
      <w:r w:rsidRPr="006D68AC">
        <w:rPr>
          <w:noProof/>
        </w:rPr>
        <w:t>90</w:t>
      </w:r>
      <w:r w:rsidRPr="006D68AC">
        <w:rPr>
          <w:noProof/>
        </w:rPr>
        <w:fldChar w:fldCharType="end"/>
      </w:r>
    </w:p>
    <w:p w14:paraId="0662BB1D" w14:textId="1B5723BE"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.3.3.3.2</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_Toc209470045 \h </w:instrText>
      </w:r>
      <w:r w:rsidRPr="006D68AC">
        <w:rPr>
          <w:noProof/>
        </w:rPr>
      </w:r>
      <w:r w:rsidRPr="006D68AC">
        <w:rPr>
          <w:noProof/>
        </w:rPr>
        <w:fldChar w:fldCharType="separate"/>
      </w:r>
      <w:r w:rsidRPr="006D68AC">
        <w:rPr>
          <w:noProof/>
        </w:rPr>
        <w:t>91</w:t>
      </w:r>
      <w:r w:rsidRPr="006D68AC">
        <w:rPr>
          <w:noProof/>
        </w:rPr>
        <w:fldChar w:fldCharType="end"/>
      </w:r>
    </w:p>
    <w:p w14:paraId="14B0F685" w14:textId="7E1AFFF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.3.3.4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_Toc209470046 \h </w:instrText>
      </w:r>
      <w:r w:rsidRPr="006D68AC">
        <w:rPr>
          <w:noProof/>
        </w:rPr>
      </w:r>
      <w:r w:rsidRPr="006D68AC">
        <w:rPr>
          <w:noProof/>
        </w:rPr>
        <w:fldChar w:fldCharType="separate"/>
      </w:r>
      <w:r w:rsidRPr="006D68AC">
        <w:rPr>
          <w:noProof/>
        </w:rPr>
        <w:t>92</w:t>
      </w:r>
      <w:r w:rsidRPr="006D68AC">
        <w:rPr>
          <w:noProof/>
        </w:rPr>
        <w:fldChar w:fldCharType="end"/>
      </w:r>
    </w:p>
    <w:p w14:paraId="63EDFB85" w14:textId="17381F22"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.3.3.4.1</w:t>
      </w:r>
      <w:r w:rsidRPr="006D68AC">
        <w:rPr>
          <w:rFonts w:asciiTheme="minorHAnsi" w:eastAsiaTheme="minorEastAsia" w:hAnsiTheme="minorHAnsi" w:cstheme="minorBidi"/>
          <w:noProof/>
          <w:kern w:val="2"/>
          <w:sz w:val="24"/>
          <w:szCs w:val="24"/>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_Toc209470047 \h </w:instrText>
      </w:r>
      <w:r w:rsidRPr="006D68AC">
        <w:rPr>
          <w:noProof/>
        </w:rPr>
      </w:r>
      <w:r w:rsidRPr="006D68AC">
        <w:rPr>
          <w:noProof/>
        </w:rPr>
        <w:fldChar w:fldCharType="separate"/>
      </w:r>
      <w:r w:rsidRPr="006D68AC">
        <w:rPr>
          <w:noProof/>
        </w:rPr>
        <w:t>92</w:t>
      </w:r>
      <w:r w:rsidRPr="006D68AC">
        <w:rPr>
          <w:noProof/>
        </w:rPr>
        <w:fldChar w:fldCharType="end"/>
      </w:r>
    </w:p>
    <w:p w14:paraId="3BD707CA" w14:textId="5ED2B708"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.3.3.4.2</w:t>
      </w:r>
      <w:r w:rsidRPr="006D68AC">
        <w:rPr>
          <w:rFonts w:asciiTheme="minorHAnsi" w:eastAsiaTheme="minorEastAsia" w:hAnsiTheme="minorHAnsi" w:cstheme="minorBidi"/>
          <w:noProof/>
          <w:kern w:val="2"/>
          <w:sz w:val="24"/>
          <w:szCs w:val="24"/>
          <w14:ligatures w14:val="standardContextual"/>
        </w:rPr>
        <w:tab/>
      </w:r>
      <w:r w:rsidRPr="006D68AC">
        <w:rPr>
          <w:noProof/>
        </w:rPr>
        <w:t>Operation: Update</w:t>
      </w:r>
      <w:r w:rsidRPr="006D68AC">
        <w:rPr>
          <w:noProof/>
        </w:rPr>
        <w:tab/>
      </w:r>
      <w:r w:rsidRPr="006D68AC">
        <w:rPr>
          <w:noProof/>
        </w:rPr>
        <w:fldChar w:fldCharType="begin" w:fldLock="1"/>
      </w:r>
      <w:r w:rsidRPr="006D68AC">
        <w:rPr>
          <w:noProof/>
        </w:rPr>
        <w:instrText xml:space="preserve"> PAGEREF _Toc209470048 \h </w:instrText>
      </w:r>
      <w:r w:rsidRPr="006D68AC">
        <w:rPr>
          <w:noProof/>
        </w:rPr>
      </w:r>
      <w:r w:rsidRPr="006D68AC">
        <w:rPr>
          <w:noProof/>
        </w:rPr>
        <w:fldChar w:fldCharType="separate"/>
      </w:r>
      <w:r w:rsidRPr="006D68AC">
        <w:rPr>
          <w:noProof/>
        </w:rPr>
        <w:t>92</w:t>
      </w:r>
      <w:r w:rsidRPr="006D68AC">
        <w:rPr>
          <w:noProof/>
        </w:rPr>
        <w:fldChar w:fldCharType="end"/>
      </w:r>
    </w:p>
    <w:p w14:paraId="4352AE7E" w14:textId="15F11586"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.3.3.4.2.1</w:t>
      </w:r>
      <w:r w:rsidRPr="006D68AC">
        <w:rPr>
          <w:rFonts w:asciiTheme="minorHAnsi" w:eastAsiaTheme="minorEastAsia" w:hAnsiTheme="minorHAnsi" w:cstheme="minorBidi"/>
          <w:noProof/>
          <w:kern w:val="2"/>
          <w:sz w:val="24"/>
          <w:szCs w:val="24"/>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_Toc209470049 \h </w:instrText>
      </w:r>
      <w:r w:rsidRPr="006D68AC">
        <w:rPr>
          <w:noProof/>
        </w:rPr>
      </w:r>
      <w:r w:rsidRPr="006D68AC">
        <w:rPr>
          <w:noProof/>
        </w:rPr>
        <w:fldChar w:fldCharType="separate"/>
      </w:r>
      <w:r w:rsidRPr="006D68AC">
        <w:rPr>
          <w:noProof/>
        </w:rPr>
        <w:t>92</w:t>
      </w:r>
      <w:r w:rsidRPr="006D68AC">
        <w:rPr>
          <w:noProof/>
        </w:rPr>
        <w:fldChar w:fldCharType="end"/>
      </w:r>
    </w:p>
    <w:p w14:paraId="55FCF702" w14:textId="355376C2"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lang w:eastAsia="zh-CN"/>
        </w:rPr>
        <w:t>6.1</w:t>
      </w:r>
      <w:r w:rsidRPr="006D68AC">
        <w:rPr>
          <w:noProof/>
        </w:rPr>
        <w:t>.3.3.4.2.2</w:t>
      </w:r>
      <w:r w:rsidRPr="006D68AC">
        <w:rPr>
          <w:rFonts w:asciiTheme="minorHAnsi" w:eastAsiaTheme="minorEastAsia" w:hAnsiTheme="minorHAnsi" w:cstheme="minorBidi"/>
          <w:noProof/>
          <w:kern w:val="2"/>
          <w:sz w:val="24"/>
          <w:szCs w:val="24"/>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_Toc209470050 \h </w:instrText>
      </w:r>
      <w:r w:rsidRPr="006D68AC">
        <w:rPr>
          <w:noProof/>
        </w:rPr>
      </w:r>
      <w:r w:rsidRPr="006D68AC">
        <w:rPr>
          <w:noProof/>
        </w:rPr>
        <w:fldChar w:fldCharType="separate"/>
      </w:r>
      <w:r w:rsidRPr="006D68AC">
        <w:rPr>
          <w:noProof/>
        </w:rPr>
        <w:t>92</w:t>
      </w:r>
      <w:r w:rsidRPr="006D68AC">
        <w:rPr>
          <w:noProof/>
        </w:rPr>
        <w:fldChar w:fldCharType="end"/>
      </w:r>
    </w:p>
    <w:p w14:paraId="649CDC65" w14:textId="34D9C6F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_Toc209470051 \h </w:instrText>
      </w:r>
      <w:r w:rsidRPr="006D68AC">
        <w:rPr>
          <w:noProof/>
        </w:rPr>
      </w:r>
      <w:r w:rsidRPr="006D68AC">
        <w:rPr>
          <w:noProof/>
        </w:rPr>
        <w:fldChar w:fldCharType="separate"/>
      </w:r>
      <w:r w:rsidRPr="006D68AC">
        <w:rPr>
          <w:noProof/>
        </w:rPr>
        <w:t>93</w:t>
      </w:r>
      <w:r w:rsidRPr="006D68AC">
        <w:rPr>
          <w:noProof/>
        </w:rPr>
        <w:fldChar w:fldCharType="end"/>
      </w:r>
    </w:p>
    <w:p w14:paraId="70BFF245" w14:textId="4AB28C2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_Toc209470052 \h </w:instrText>
      </w:r>
      <w:r w:rsidRPr="006D68AC">
        <w:rPr>
          <w:noProof/>
        </w:rPr>
      </w:r>
      <w:r w:rsidRPr="006D68AC">
        <w:rPr>
          <w:noProof/>
        </w:rPr>
        <w:fldChar w:fldCharType="separate"/>
      </w:r>
      <w:r w:rsidRPr="006D68AC">
        <w:rPr>
          <w:noProof/>
        </w:rPr>
        <w:t>93</w:t>
      </w:r>
      <w:r w:rsidRPr="006D68AC">
        <w:rPr>
          <w:noProof/>
        </w:rPr>
        <w:fldChar w:fldCharType="end"/>
      </w:r>
    </w:p>
    <w:p w14:paraId="0EBE2A45" w14:textId="2BFF0A9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Invoke</w:t>
      </w:r>
      <w:r w:rsidRPr="006D68AC">
        <w:rPr>
          <w:noProof/>
        </w:rPr>
        <w:tab/>
      </w:r>
      <w:r w:rsidRPr="006D68AC">
        <w:rPr>
          <w:noProof/>
        </w:rPr>
        <w:fldChar w:fldCharType="begin" w:fldLock="1"/>
      </w:r>
      <w:r w:rsidRPr="006D68AC">
        <w:rPr>
          <w:noProof/>
        </w:rPr>
        <w:instrText xml:space="preserve"> PAGEREF _Toc209470053 \h </w:instrText>
      </w:r>
      <w:r w:rsidRPr="006D68AC">
        <w:rPr>
          <w:noProof/>
        </w:rPr>
      </w:r>
      <w:r w:rsidRPr="006D68AC">
        <w:rPr>
          <w:noProof/>
        </w:rPr>
        <w:fldChar w:fldCharType="separate"/>
      </w:r>
      <w:r w:rsidRPr="006D68AC">
        <w:rPr>
          <w:noProof/>
        </w:rPr>
        <w:t>94</w:t>
      </w:r>
      <w:r w:rsidRPr="006D68AC">
        <w:rPr>
          <w:noProof/>
        </w:rPr>
        <w:fldChar w:fldCharType="end"/>
      </w:r>
    </w:p>
    <w:p w14:paraId="30684D71" w14:textId="2432D78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_Toc209470054 \h </w:instrText>
      </w:r>
      <w:r w:rsidRPr="006D68AC">
        <w:rPr>
          <w:noProof/>
        </w:rPr>
      </w:r>
      <w:r w:rsidRPr="006D68AC">
        <w:rPr>
          <w:noProof/>
        </w:rPr>
        <w:fldChar w:fldCharType="separate"/>
      </w:r>
      <w:r w:rsidRPr="006D68AC">
        <w:rPr>
          <w:noProof/>
        </w:rPr>
        <w:t>94</w:t>
      </w:r>
      <w:r w:rsidRPr="006D68AC">
        <w:rPr>
          <w:noProof/>
        </w:rPr>
        <w:fldChar w:fldCharType="end"/>
      </w:r>
    </w:p>
    <w:p w14:paraId="2C6FC09E" w14:textId="17B76E1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_Toc209470055 \h </w:instrText>
      </w:r>
      <w:r w:rsidRPr="006D68AC">
        <w:rPr>
          <w:noProof/>
        </w:rPr>
      </w:r>
      <w:r w:rsidRPr="006D68AC">
        <w:rPr>
          <w:noProof/>
        </w:rPr>
        <w:fldChar w:fldCharType="separate"/>
      </w:r>
      <w:r w:rsidRPr="006D68AC">
        <w:rPr>
          <w:noProof/>
        </w:rPr>
        <w:t>94</w:t>
      </w:r>
      <w:r w:rsidRPr="006D68AC">
        <w:rPr>
          <w:noProof/>
        </w:rPr>
        <w:fldChar w:fldCharType="end"/>
      </w:r>
    </w:p>
    <w:p w14:paraId="563D3BB3" w14:textId="55809D1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_Toc209470056 \h </w:instrText>
      </w:r>
      <w:r w:rsidRPr="006D68AC">
        <w:rPr>
          <w:noProof/>
        </w:rPr>
      </w:r>
      <w:r w:rsidRPr="006D68AC">
        <w:rPr>
          <w:noProof/>
        </w:rPr>
        <w:fldChar w:fldCharType="separate"/>
      </w:r>
      <w:r w:rsidRPr="006D68AC">
        <w:rPr>
          <w:noProof/>
        </w:rPr>
        <w:t>95</w:t>
      </w:r>
      <w:r w:rsidRPr="006D68AC">
        <w:rPr>
          <w:noProof/>
        </w:rPr>
        <w:fldChar w:fldCharType="end"/>
      </w:r>
    </w:p>
    <w:p w14:paraId="062814C1" w14:textId="7CC5BE5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_Toc209470057 \h </w:instrText>
      </w:r>
      <w:r w:rsidRPr="006D68AC">
        <w:rPr>
          <w:noProof/>
        </w:rPr>
      </w:r>
      <w:r w:rsidRPr="006D68AC">
        <w:rPr>
          <w:noProof/>
        </w:rPr>
        <w:fldChar w:fldCharType="separate"/>
      </w:r>
      <w:r w:rsidRPr="006D68AC">
        <w:rPr>
          <w:noProof/>
        </w:rPr>
        <w:t>95</w:t>
      </w:r>
      <w:r w:rsidRPr="006D68AC">
        <w:rPr>
          <w:noProof/>
        </w:rPr>
        <w:fldChar w:fldCharType="end"/>
      </w:r>
    </w:p>
    <w:p w14:paraId="4AB0D19B" w14:textId="122A0F1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Slice API Configuration Notification</w:t>
      </w:r>
      <w:r w:rsidRPr="006D68AC">
        <w:rPr>
          <w:noProof/>
        </w:rPr>
        <w:tab/>
      </w:r>
      <w:r w:rsidRPr="006D68AC">
        <w:rPr>
          <w:noProof/>
        </w:rPr>
        <w:fldChar w:fldCharType="begin" w:fldLock="1"/>
      </w:r>
      <w:r w:rsidRPr="006D68AC">
        <w:rPr>
          <w:noProof/>
        </w:rPr>
        <w:instrText xml:space="preserve"> PAGEREF _Toc209470058 \h </w:instrText>
      </w:r>
      <w:r w:rsidRPr="006D68AC">
        <w:rPr>
          <w:noProof/>
        </w:rPr>
      </w:r>
      <w:r w:rsidRPr="006D68AC">
        <w:rPr>
          <w:noProof/>
        </w:rPr>
        <w:fldChar w:fldCharType="separate"/>
      </w:r>
      <w:r w:rsidRPr="006D68AC">
        <w:rPr>
          <w:noProof/>
        </w:rPr>
        <w:t>95</w:t>
      </w:r>
      <w:r w:rsidRPr="006D68AC">
        <w:rPr>
          <w:noProof/>
        </w:rPr>
        <w:fldChar w:fldCharType="end"/>
      </w:r>
    </w:p>
    <w:p w14:paraId="7C660890" w14:textId="57504D2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_Toc209470059 \h </w:instrText>
      </w:r>
      <w:r w:rsidRPr="006D68AC">
        <w:rPr>
          <w:noProof/>
        </w:rPr>
      </w:r>
      <w:r w:rsidRPr="006D68AC">
        <w:rPr>
          <w:noProof/>
        </w:rPr>
        <w:fldChar w:fldCharType="separate"/>
      </w:r>
      <w:r w:rsidRPr="006D68AC">
        <w:rPr>
          <w:noProof/>
        </w:rPr>
        <w:t>95</w:t>
      </w:r>
      <w:r w:rsidRPr="006D68AC">
        <w:rPr>
          <w:noProof/>
        </w:rPr>
        <w:fldChar w:fldCharType="end"/>
      </w:r>
    </w:p>
    <w:p w14:paraId="716373AC" w14:textId="0F2C9C0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_Toc209470060 \h </w:instrText>
      </w:r>
      <w:r w:rsidRPr="006D68AC">
        <w:rPr>
          <w:noProof/>
        </w:rPr>
      </w:r>
      <w:r w:rsidRPr="006D68AC">
        <w:rPr>
          <w:noProof/>
        </w:rPr>
        <w:fldChar w:fldCharType="separate"/>
      </w:r>
      <w:r w:rsidRPr="006D68AC">
        <w:rPr>
          <w:noProof/>
        </w:rPr>
        <w:t>95</w:t>
      </w:r>
      <w:r w:rsidRPr="006D68AC">
        <w:rPr>
          <w:noProof/>
        </w:rPr>
        <w:fldChar w:fldCharType="end"/>
      </w:r>
    </w:p>
    <w:p w14:paraId="0F5974F7" w14:textId="13D31FB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_Toc209470061 \h </w:instrText>
      </w:r>
      <w:r w:rsidRPr="006D68AC">
        <w:rPr>
          <w:noProof/>
        </w:rPr>
      </w:r>
      <w:r w:rsidRPr="006D68AC">
        <w:rPr>
          <w:noProof/>
        </w:rPr>
        <w:fldChar w:fldCharType="separate"/>
      </w:r>
      <w:r w:rsidRPr="006D68AC">
        <w:rPr>
          <w:noProof/>
        </w:rPr>
        <w:t>95</w:t>
      </w:r>
      <w:r w:rsidRPr="006D68AC">
        <w:rPr>
          <w:noProof/>
        </w:rPr>
        <w:fldChar w:fldCharType="end"/>
      </w:r>
    </w:p>
    <w:p w14:paraId="75E8D55C" w14:textId="60ADE91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_Toc209470062 \h </w:instrText>
      </w:r>
      <w:r w:rsidRPr="006D68AC">
        <w:rPr>
          <w:noProof/>
        </w:rPr>
      </w:r>
      <w:r w:rsidRPr="006D68AC">
        <w:rPr>
          <w:noProof/>
        </w:rPr>
        <w:fldChar w:fldCharType="separate"/>
      </w:r>
      <w:r w:rsidRPr="006D68AC">
        <w:rPr>
          <w:noProof/>
        </w:rPr>
        <w:t>96</w:t>
      </w:r>
      <w:r w:rsidRPr="006D68AC">
        <w:rPr>
          <w:noProof/>
        </w:rPr>
        <w:fldChar w:fldCharType="end"/>
      </w:r>
    </w:p>
    <w:p w14:paraId="004E1C04" w14:textId="064AD29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_Toc209470063 \h </w:instrText>
      </w:r>
      <w:r w:rsidRPr="006D68AC">
        <w:rPr>
          <w:noProof/>
        </w:rPr>
      </w:r>
      <w:r w:rsidRPr="006D68AC">
        <w:rPr>
          <w:noProof/>
        </w:rPr>
        <w:fldChar w:fldCharType="separate"/>
      </w:r>
      <w:r w:rsidRPr="006D68AC">
        <w:rPr>
          <w:noProof/>
        </w:rPr>
        <w:t>96</w:t>
      </w:r>
      <w:r w:rsidRPr="006D68AC">
        <w:rPr>
          <w:noProof/>
        </w:rPr>
        <w:fldChar w:fldCharType="end"/>
      </w:r>
    </w:p>
    <w:p w14:paraId="4F958704" w14:textId="2A11D5F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6.1.6.2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Structured data types</w:t>
      </w:r>
      <w:r w:rsidRPr="006D68AC">
        <w:rPr>
          <w:noProof/>
        </w:rPr>
        <w:tab/>
      </w:r>
      <w:r w:rsidRPr="006D68AC">
        <w:rPr>
          <w:noProof/>
        </w:rPr>
        <w:fldChar w:fldCharType="begin" w:fldLock="1"/>
      </w:r>
      <w:r w:rsidRPr="006D68AC">
        <w:rPr>
          <w:noProof/>
        </w:rPr>
        <w:instrText xml:space="preserve"> PAGEREF _Toc209470064 \h </w:instrText>
      </w:r>
      <w:r w:rsidRPr="006D68AC">
        <w:rPr>
          <w:noProof/>
        </w:rPr>
      </w:r>
      <w:r w:rsidRPr="006D68AC">
        <w:rPr>
          <w:noProof/>
        </w:rPr>
        <w:fldChar w:fldCharType="separate"/>
      </w:r>
      <w:r w:rsidRPr="006D68AC">
        <w:rPr>
          <w:noProof/>
        </w:rPr>
        <w:t>97</w:t>
      </w:r>
      <w:r w:rsidRPr="006D68AC">
        <w:rPr>
          <w:noProof/>
        </w:rPr>
        <w:fldChar w:fldCharType="end"/>
      </w:r>
    </w:p>
    <w:p w14:paraId="36697BD2" w14:textId="7FFEBC5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_Toc209470065 \h </w:instrText>
      </w:r>
      <w:r w:rsidRPr="006D68AC">
        <w:rPr>
          <w:noProof/>
        </w:rPr>
      </w:r>
      <w:r w:rsidRPr="006D68AC">
        <w:rPr>
          <w:noProof/>
        </w:rPr>
        <w:fldChar w:fldCharType="separate"/>
      </w:r>
      <w:r w:rsidRPr="006D68AC">
        <w:rPr>
          <w:noProof/>
        </w:rPr>
        <w:t>97</w:t>
      </w:r>
      <w:r w:rsidRPr="006D68AC">
        <w:rPr>
          <w:noProof/>
        </w:rPr>
        <w:fldChar w:fldCharType="end"/>
      </w:r>
    </w:p>
    <w:p w14:paraId="07C00793" w14:textId="137FBED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SliceAPIConfig</w:t>
      </w:r>
      <w:r w:rsidRPr="006D68AC">
        <w:rPr>
          <w:noProof/>
        </w:rPr>
        <w:tab/>
      </w:r>
      <w:r w:rsidRPr="006D68AC">
        <w:rPr>
          <w:noProof/>
        </w:rPr>
        <w:fldChar w:fldCharType="begin" w:fldLock="1"/>
      </w:r>
      <w:r w:rsidRPr="006D68AC">
        <w:rPr>
          <w:noProof/>
        </w:rPr>
        <w:instrText xml:space="preserve"> PAGEREF _Toc209470066 \h </w:instrText>
      </w:r>
      <w:r w:rsidRPr="006D68AC">
        <w:rPr>
          <w:noProof/>
        </w:rPr>
      </w:r>
      <w:r w:rsidRPr="006D68AC">
        <w:rPr>
          <w:noProof/>
        </w:rPr>
        <w:fldChar w:fldCharType="separate"/>
      </w:r>
      <w:r w:rsidRPr="006D68AC">
        <w:rPr>
          <w:noProof/>
        </w:rPr>
        <w:t>97</w:t>
      </w:r>
      <w:r w:rsidRPr="006D68AC">
        <w:rPr>
          <w:noProof/>
        </w:rPr>
        <w:fldChar w:fldCharType="end"/>
      </w:r>
    </w:p>
    <w:p w14:paraId="6CEF5589" w14:textId="195E32A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AppServReqs</w:t>
      </w:r>
      <w:r w:rsidRPr="006D68AC">
        <w:rPr>
          <w:noProof/>
        </w:rPr>
        <w:tab/>
      </w:r>
      <w:r w:rsidRPr="006D68AC">
        <w:rPr>
          <w:noProof/>
        </w:rPr>
        <w:fldChar w:fldCharType="begin" w:fldLock="1"/>
      </w:r>
      <w:r w:rsidRPr="006D68AC">
        <w:rPr>
          <w:noProof/>
        </w:rPr>
        <w:instrText xml:space="preserve"> PAGEREF _Toc209470067 \h </w:instrText>
      </w:r>
      <w:r w:rsidRPr="006D68AC">
        <w:rPr>
          <w:noProof/>
        </w:rPr>
      </w:r>
      <w:r w:rsidRPr="006D68AC">
        <w:rPr>
          <w:noProof/>
        </w:rPr>
        <w:fldChar w:fldCharType="separate"/>
      </w:r>
      <w:r w:rsidRPr="006D68AC">
        <w:rPr>
          <w:noProof/>
        </w:rPr>
        <w:t>98</w:t>
      </w:r>
      <w:r w:rsidRPr="006D68AC">
        <w:rPr>
          <w:noProof/>
        </w:rPr>
        <w:fldChar w:fldCharType="end"/>
      </w:r>
    </w:p>
    <w:p w14:paraId="34B15F62" w14:textId="02404AE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UpdateReq</w:t>
      </w:r>
      <w:r w:rsidRPr="006D68AC">
        <w:rPr>
          <w:noProof/>
        </w:rPr>
        <w:tab/>
      </w:r>
      <w:r w:rsidRPr="006D68AC">
        <w:rPr>
          <w:noProof/>
        </w:rPr>
        <w:fldChar w:fldCharType="begin" w:fldLock="1"/>
      </w:r>
      <w:r w:rsidRPr="006D68AC">
        <w:rPr>
          <w:noProof/>
        </w:rPr>
        <w:instrText xml:space="preserve"> PAGEREF _Toc209470068 \h </w:instrText>
      </w:r>
      <w:r w:rsidRPr="006D68AC">
        <w:rPr>
          <w:noProof/>
        </w:rPr>
      </w:r>
      <w:r w:rsidRPr="006D68AC">
        <w:rPr>
          <w:noProof/>
        </w:rPr>
        <w:fldChar w:fldCharType="separate"/>
      </w:r>
      <w:r w:rsidRPr="006D68AC">
        <w:rPr>
          <w:noProof/>
        </w:rPr>
        <w:t>98</w:t>
      </w:r>
      <w:r w:rsidRPr="006D68AC">
        <w:rPr>
          <w:noProof/>
        </w:rPr>
        <w:fldChar w:fldCharType="end"/>
      </w:r>
    </w:p>
    <w:p w14:paraId="13A4FAC3" w14:textId="7B55F4C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UpdateResp</w:t>
      </w:r>
      <w:r w:rsidRPr="006D68AC">
        <w:rPr>
          <w:noProof/>
        </w:rPr>
        <w:tab/>
      </w:r>
      <w:r w:rsidRPr="006D68AC">
        <w:rPr>
          <w:noProof/>
        </w:rPr>
        <w:fldChar w:fldCharType="begin" w:fldLock="1"/>
      </w:r>
      <w:r w:rsidRPr="006D68AC">
        <w:rPr>
          <w:noProof/>
        </w:rPr>
        <w:instrText xml:space="preserve"> PAGEREF _Toc209470069 \h </w:instrText>
      </w:r>
      <w:r w:rsidRPr="006D68AC">
        <w:rPr>
          <w:noProof/>
        </w:rPr>
      </w:r>
      <w:r w:rsidRPr="006D68AC">
        <w:rPr>
          <w:noProof/>
        </w:rPr>
        <w:fldChar w:fldCharType="separate"/>
      </w:r>
      <w:r w:rsidRPr="006D68AC">
        <w:rPr>
          <w:noProof/>
        </w:rPr>
        <w:t>98</w:t>
      </w:r>
      <w:r w:rsidRPr="006D68AC">
        <w:rPr>
          <w:noProof/>
        </w:rPr>
        <w:fldChar w:fldCharType="end"/>
      </w:r>
    </w:p>
    <w:p w14:paraId="3B34BB3F" w14:textId="57090DB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SliceAPIInfo</w:t>
      </w:r>
      <w:r w:rsidRPr="006D68AC">
        <w:rPr>
          <w:noProof/>
        </w:rPr>
        <w:tab/>
      </w:r>
      <w:r w:rsidRPr="006D68AC">
        <w:rPr>
          <w:noProof/>
        </w:rPr>
        <w:fldChar w:fldCharType="begin" w:fldLock="1"/>
      </w:r>
      <w:r w:rsidRPr="006D68AC">
        <w:rPr>
          <w:noProof/>
        </w:rPr>
        <w:instrText xml:space="preserve"> PAGEREF _Toc209470070 \h </w:instrText>
      </w:r>
      <w:r w:rsidRPr="006D68AC">
        <w:rPr>
          <w:noProof/>
        </w:rPr>
      </w:r>
      <w:r w:rsidRPr="006D68AC">
        <w:rPr>
          <w:noProof/>
        </w:rPr>
        <w:fldChar w:fldCharType="separate"/>
      </w:r>
      <w:r w:rsidRPr="006D68AC">
        <w:rPr>
          <w:noProof/>
        </w:rPr>
        <w:t>99</w:t>
      </w:r>
      <w:r w:rsidRPr="006D68AC">
        <w:rPr>
          <w:noProof/>
        </w:rPr>
        <w:fldChar w:fldCharType="end"/>
      </w:r>
    </w:p>
    <w:p w14:paraId="71002066" w14:textId="4D8D8E7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InvokeReq</w:t>
      </w:r>
      <w:r w:rsidRPr="006D68AC">
        <w:rPr>
          <w:noProof/>
        </w:rPr>
        <w:tab/>
      </w:r>
      <w:r w:rsidRPr="006D68AC">
        <w:rPr>
          <w:noProof/>
        </w:rPr>
        <w:fldChar w:fldCharType="begin" w:fldLock="1"/>
      </w:r>
      <w:r w:rsidRPr="006D68AC">
        <w:rPr>
          <w:noProof/>
        </w:rPr>
        <w:instrText xml:space="preserve"> PAGEREF _Toc209470071 \h </w:instrText>
      </w:r>
      <w:r w:rsidRPr="006D68AC">
        <w:rPr>
          <w:noProof/>
        </w:rPr>
      </w:r>
      <w:r w:rsidRPr="006D68AC">
        <w:rPr>
          <w:noProof/>
        </w:rPr>
        <w:fldChar w:fldCharType="separate"/>
      </w:r>
      <w:r w:rsidRPr="006D68AC">
        <w:rPr>
          <w:noProof/>
        </w:rPr>
        <w:t>99</w:t>
      </w:r>
      <w:r w:rsidRPr="006D68AC">
        <w:rPr>
          <w:noProof/>
        </w:rPr>
        <w:fldChar w:fldCharType="end"/>
      </w:r>
    </w:p>
    <w:p w14:paraId="2CE7D1F5" w14:textId="4E204B5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6.1.6.2.8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SliceAPIConfigNotif</w:t>
      </w:r>
      <w:r w:rsidRPr="006D68AC">
        <w:rPr>
          <w:noProof/>
        </w:rPr>
        <w:tab/>
      </w:r>
      <w:r w:rsidRPr="006D68AC">
        <w:rPr>
          <w:noProof/>
        </w:rPr>
        <w:fldChar w:fldCharType="begin" w:fldLock="1"/>
      </w:r>
      <w:r w:rsidRPr="006D68AC">
        <w:rPr>
          <w:noProof/>
        </w:rPr>
        <w:instrText xml:space="preserve"> PAGEREF _Toc209470072 \h </w:instrText>
      </w:r>
      <w:r w:rsidRPr="006D68AC">
        <w:rPr>
          <w:noProof/>
        </w:rPr>
      </w:r>
      <w:r w:rsidRPr="006D68AC">
        <w:rPr>
          <w:noProof/>
        </w:rPr>
        <w:fldChar w:fldCharType="separate"/>
      </w:r>
      <w:r w:rsidRPr="006D68AC">
        <w:rPr>
          <w:noProof/>
        </w:rPr>
        <w:t>99</w:t>
      </w:r>
      <w:r w:rsidRPr="006D68AC">
        <w:rPr>
          <w:noProof/>
        </w:rPr>
        <w:fldChar w:fldCharType="end"/>
      </w:r>
    </w:p>
    <w:p w14:paraId="546E62DE" w14:textId="09FDE98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Simple data types and enumerations</w:t>
      </w:r>
      <w:r w:rsidRPr="006D68AC">
        <w:rPr>
          <w:noProof/>
        </w:rPr>
        <w:tab/>
      </w:r>
      <w:r w:rsidRPr="006D68AC">
        <w:rPr>
          <w:noProof/>
        </w:rPr>
        <w:fldChar w:fldCharType="begin" w:fldLock="1"/>
      </w:r>
      <w:r w:rsidRPr="006D68AC">
        <w:rPr>
          <w:noProof/>
        </w:rPr>
        <w:instrText xml:space="preserve"> PAGEREF _Toc209470073 \h </w:instrText>
      </w:r>
      <w:r w:rsidRPr="006D68AC">
        <w:rPr>
          <w:noProof/>
        </w:rPr>
      </w:r>
      <w:r w:rsidRPr="006D68AC">
        <w:rPr>
          <w:noProof/>
        </w:rPr>
        <w:fldChar w:fldCharType="separate"/>
      </w:r>
      <w:r w:rsidRPr="006D68AC">
        <w:rPr>
          <w:noProof/>
        </w:rPr>
        <w:t>99</w:t>
      </w:r>
      <w:r w:rsidRPr="006D68AC">
        <w:rPr>
          <w:noProof/>
        </w:rPr>
        <w:fldChar w:fldCharType="end"/>
      </w:r>
    </w:p>
    <w:p w14:paraId="29D3C7B3" w14:textId="15FEB04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_Toc209470074 \h </w:instrText>
      </w:r>
      <w:r w:rsidRPr="006D68AC">
        <w:rPr>
          <w:noProof/>
        </w:rPr>
      </w:r>
      <w:r w:rsidRPr="006D68AC">
        <w:rPr>
          <w:noProof/>
        </w:rPr>
        <w:fldChar w:fldCharType="separate"/>
      </w:r>
      <w:r w:rsidRPr="006D68AC">
        <w:rPr>
          <w:noProof/>
        </w:rPr>
        <w:t>99</w:t>
      </w:r>
      <w:r w:rsidRPr="006D68AC">
        <w:rPr>
          <w:noProof/>
        </w:rPr>
        <w:fldChar w:fldCharType="end"/>
      </w:r>
    </w:p>
    <w:p w14:paraId="3CA0EAD4" w14:textId="203D0A0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_Toc209470075 \h </w:instrText>
      </w:r>
      <w:r w:rsidRPr="006D68AC">
        <w:rPr>
          <w:noProof/>
        </w:rPr>
      </w:r>
      <w:r w:rsidRPr="006D68AC">
        <w:rPr>
          <w:noProof/>
        </w:rPr>
        <w:fldChar w:fldCharType="separate"/>
      </w:r>
      <w:r w:rsidRPr="006D68AC">
        <w:rPr>
          <w:noProof/>
        </w:rPr>
        <w:t>99</w:t>
      </w:r>
      <w:r w:rsidRPr="006D68AC">
        <w:rPr>
          <w:noProof/>
        </w:rPr>
        <w:fldChar w:fldCharType="end"/>
      </w:r>
    </w:p>
    <w:p w14:paraId="045DA7D4" w14:textId="59A5BAB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TriggerEvent</w:t>
      </w:r>
      <w:r w:rsidRPr="006D68AC">
        <w:rPr>
          <w:noProof/>
        </w:rPr>
        <w:tab/>
      </w:r>
      <w:r w:rsidRPr="006D68AC">
        <w:rPr>
          <w:noProof/>
        </w:rPr>
        <w:fldChar w:fldCharType="begin" w:fldLock="1"/>
      </w:r>
      <w:r w:rsidRPr="006D68AC">
        <w:rPr>
          <w:noProof/>
        </w:rPr>
        <w:instrText xml:space="preserve"> PAGEREF _Toc209470076 \h </w:instrText>
      </w:r>
      <w:r w:rsidRPr="006D68AC">
        <w:rPr>
          <w:noProof/>
        </w:rPr>
      </w:r>
      <w:r w:rsidRPr="006D68AC">
        <w:rPr>
          <w:noProof/>
        </w:rPr>
        <w:fldChar w:fldCharType="separate"/>
      </w:r>
      <w:r w:rsidRPr="006D68AC">
        <w:rPr>
          <w:noProof/>
        </w:rPr>
        <w:t>99</w:t>
      </w:r>
      <w:r w:rsidRPr="006D68AC">
        <w:rPr>
          <w:noProof/>
        </w:rPr>
        <w:fldChar w:fldCharType="end"/>
      </w:r>
    </w:p>
    <w:p w14:paraId="17FC1735" w14:textId="78613E8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_Toc209470077 \h </w:instrText>
      </w:r>
      <w:r w:rsidRPr="006D68AC">
        <w:rPr>
          <w:noProof/>
        </w:rPr>
      </w:r>
      <w:r w:rsidRPr="006D68AC">
        <w:rPr>
          <w:noProof/>
        </w:rPr>
        <w:fldChar w:fldCharType="separate"/>
      </w:r>
      <w:r w:rsidRPr="006D68AC">
        <w:rPr>
          <w:noProof/>
        </w:rPr>
        <w:t>100</w:t>
      </w:r>
      <w:r w:rsidRPr="006D68AC">
        <w:rPr>
          <w:noProof/>
        </w:rPr>
        <w:fldChar w:fldCharType="end"/>
      </w:r>
    </w:p>
    <w:p w14:paraId="3D12FFA8" w14:textId="56EA462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_Toc209470078 \h </w:instrText>
      </w:r>
      <w:r w:rsidRPr="006D68AC">
        <w:rPr>
          <w:noProof/>
        </w:rPr>
      </w:r>
      <w:r w:rsidRPr="006D68AC">
        <w:rPr>
          <w:noProof/>
        </w:rPr>
        <w:fldChar w:fldCharType="separate"/>
      </w:r>
      <w:r w:rsidRPr="006D68AC">
        <w:rPr>
          <w:noProof/>
        </w:rPr>
        <w:t>100</w:t>
      </w:r>
      <w:r w:rsidRPr="006D68AC">
        <w:rPr>
          <w:noProof/>
        </w:rPr>
        <w:fldChar w:fldCharType="end"/>
      </w:r>
    </w:p>
    <w:p w14:paraId="1CE69ABD" w14:textId="7C5131A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_Toc209470079 \h </w:instrText>
      </w:r>
      <w:r w:rsidRPr="006D68AC">
        <w:rPr>
          <w:noProof/>
        </w:rPr>
      </w:r>
      <w:r w:rsidRPr="006D68AC">
        <w:rPr>
          <w:noProof/>
        </w:rPr>
        <w:fldChar w:fldCharType="separate"/>
      </w:r>
      <w:r w:rsidRPr="006D68AC">
        <w:rPr>
          <w:noProof/>
        </w:rPr>
        <w:t>100</w:t>
      </w:r>
      <w:r w:rsidRPr="006D68AC">
        <w:rPr>
          <w:noProof/>
        </w:rPr>
        <w:fldChar w:fldCharType="end"/>
      </w:r>
    </w:p>
    <w:p w14:paraId="55CAFBCE" w14:textId="33AA5EF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_Toc209470080 \h </w:instrText>
      </w:r>
      <w:r w:rsidRPr="006D68AC">
        <w:rPr>
          <w:noProof/>
        </w:rPr>
      </w:r>
      <w:r w:rsidRPr="006D68AC">
        <w:rPr>
          <w:noProof/>
        </w:rPr>
        <w:fldChar w:fldCharType="separate"/>
      </w:r>
      <w:r w:rsidRPr="006D68AC">
        <w:rPr>
          <w:noProof/>
        </w:rPr>
        <w:t>100</w:t>
      </w:r>
      <w:r w:rsidRPr="006D68AC">
        <w:rPr>
          <w:noProof/>
        </w:rPr>
        <w:fldChar w:fldCharType="end"/>
      </w:r>
    </w:p>
    <w:p w14:paraId="672B020C" w14:textId="01D583F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_Toc209470081 \h </w:instrText>
      </w:r>
      <w:r w:rsidRPr="006D68AC">
        <w:rPr>
          <w:noProof/>
        </w:rPr>
      </w:r>
      <w:r w:rsidRPr="006D68AC">
        <w:rPr>
          <w:noProof/>
        </w:rPr>
        <w:fldChar w:fldCharType="separate"/>
      </w:r>
      <w:r w:rsidRPr="006D68AC">
        <w:rPr>
          <w:noProof/>
        </w:rPr>
        <w:t>100</w:t>
      </w:r>
      <w:r w:rsidRPr="006D68AC">
        <w:rPr>
          <w:noProof/>
        </w:rPr>
        <w:fldChar w:fldCharType="end"/>
      </w:r>
    </w:p>
    <w:p w14:paraId="77FA7BFE" w14:textId="479902A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_Toc209470082 \h </w:instrText>
      </w:r>
      <w:r w:rsidRPr="006D68AC">
        <w:rPr>
          <w:noProof/>
        </w:rPr>
      </w:r>
      <w:r w:rsidRPr="006D68AC">
        <w:rPr>
          <w:noProof/>
        </w:rPr>
        <w:fldChar w:fldCharType="separate"/>
      </w:r>
      <w:r w:rsidRPr="006D68AC">
        <w:rPr>
          <w:noProof/>
        </w:rPr>
        <w:t>100</w:t>
      </w:r>
      <w:r w:rsidRPr="006D68AC">
        <w:rPr>
          <w:noProof/>
        </w:rPr>
        <w:fldChar w:fldCharType="end"/>
      </w:r>
    </w:p>
    <w:p w14:paraId="5F73C638" w14:textId="6491395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_Toc209470083 \h </w:instrText>
      </w:r>
      <w:r w:rsidRPr="006D68AC">
        <w:rPr>
          <w:noProof/>
        </w:rPr>
      </w:r>
      <w:r w:rsidRPr="006D68AC">
        <w:rPr>
          <w:noProof/>
        </w:rPr>
        <w:fldChar w:fldCharType="separate"/>
      </w:r>
      <w:r w:rsidRPr="006D68AC">
        <w:rPr>
          <w:noProof/>
        </w:rPr>
        <w:t>100</w:t>
      </w:r>
      <w:r w:rsidRPr="006D68AC">
        <w:rPr>
          <w:noProof/>
        </w:rPr>
        <w:fldChar w:fldCharType="end"/>
      </w:r>
    </w:p>
    <w:p w14:paraId="7788316D" w14:textId="2A0E72E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_Toc209470084 \h </w:instrText>
      </w:r>
      <w:r w:rsidRPr="006D68AC">
        <w:rPr>
          <w:noProof/>
        </w:rPr>
      </w:r>
      <w:r w:rsidRPr="006D68AC">
        <w:rPr>
          <w:noProof/>
        </w:rPr>
        <w:fldChar w:fldCharType="separate"/>
      </w:r>
      <w:r w:rsidRPr="006D68AC">
        <w:rPr>
          <w:noProof/>
        </w:rPr>
        <w:t>100</w:t>
      </w:r>
      <w:r w:rsidRPr="006D68AC">
        <w:rPr>
          <w:noProof/>
        </w:rPr>
        <w:fldChar w:fldCharType="end"/>
      </w:r>
    </w:p>
    <w:p w14:paraId="3EDD0FB2" w14:textId="1764A98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_Toc209470085 \h </w:instrText>
      </w:r>
      <w:r w:rsidRPr="006D68AC">
        <w:rPr>
          <w:noProof/>
        </w:rPr>
      </w:r>
      <w:r w:rsidRPr="006D68AC">
        <w:rPr>
          <w:noProof/>
        </w:rPr>
        <w:fldChar w:fldCharType="separate"/>
      </w:r>
      <w:r w:rsidRPr="006D68AC">
        <w:rPr>
          <w:noProof/>
        </w:rPr>
        <w:t>101</w:t>
      </w:r>
      <w:r w:rsidRPr="006D68AC">
        <w:rPr>
          <w:noProof/>
        </w:rPr>
        <w:fldChar w:fldCharType="end"/>
      </w:r>
    </w:p>
    <w:p w14:paraId="41AFE51F" w14:textId="4EAC8475"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 API</w:t>
      </w:r>
      <w:r w:rsidRPr="006D68AC">
        <w:rPr>
          <w:noProof/>
        </w:rPr>
        <w:tab/>
      </w:r>
      <w:r w:rsidRPr="006D68AC">
        <w:rPr>
          <w:noProof/>
        </w:rPr>
        <w:fldChar w:fldCharType="begin" w:fldLock="1"/>
      </w:r>
      <w:r w:rsidRPr="006D68AC">
        <w:rPr>
          <w:noProof/>
        </w:rPr>
        <w:instrText xml:space="preserve"> PAGEREF _Toc209470086 \h </w:instrText>
      </w:r>
      <w:r w:rsidRPr="006D68AC">
        <w:rPr>
          <w:noProof/>
        </w:rPr>
      </w:r>
      <w:r w:rsidRPr="006D68AC">
        <w:rPr>
          <w:noProof/>
        </w:rPr>
        <w:fldChar w:fldCharType="separate"/>
      </w:r>
      <w:r w:rsidRPr="006D68AC">
        <w:rPr>
          <w:noProof/>
        </w:rPr>
        <w:t>101</w:t>
      </w:r>
      <w:r w:rsidRPr="006D68AC">
        <w:rPr>
          <w:noProof/>
        </w:rPr>
        <w:fldChar w:fldCharType="end"/>
      </w:r>
    </w:p>
    <w:p w14:paraId="13F5BEB7" w14:textId="16B9BE1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_Toc209470087 \h </w:instrText>
      </w:r>
      <w:r w:rsidRPr="006D68AC">
        <w:rPr>
          <w:noProof/>
        </w:rPr>
      </w:r>
      <w:r w:rsidRPr="006D68AC">
        <w:rPr>
          <w:noProof/>
        </w:rPr>
        <w:fldChar w:fldCharType="separate"/>
      </w:r>
      <w:r w:rsidRPr="006D68AC">
        <w:rPr>
          <w:noProof/>
        </w:rPr>
        <w:t>101</w:t>
      </w:r>
      <w:r w:rsidRPr="006D68AC">
        <w:rPr>
          <w:noProof/>
        </w:rPr>
        <w:fldChar w:fldCharType="end"/>
      </w:r>
    </w:p>
    <w:p w14:paraId="55A22DE6" w14:textId="14A96DC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_Toc209470088 \h </w:instrText>
      </w:r>
      <w:r w:rsidRPr="006D68AC">
        <w:rPr>
          <w:noProof/>
        </w:rPr>
      </w:r>
      <w:r w:rsidRPr="006D68AC">
        <w:rPr>
          <w:noProof/>
        </w:rPr>
        <w:fldChar w:fldCharType="separate"/>
      </w:r>
      <w:r w:rsidRPr="006D68AC">
        <w:rPr>
          <w:noProof/>
        </w:rPr>
        <w:t>101</w:t>
      </w:r>
      <w:r w:rsidRPr="006D68AC">
        <w:rPr>
          <w:noProof/>
        </w:rPr>
        <w:fldChar w:fldCharType="end"/>
      </w:r>
    </w:p>
    <w:p w14:paraId="49C7ABF8" w14:textId="4B69A75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_Toc209470089 \h </w:instrText>
      </w:r>
      <w:r w:rsidRPr="006D68AC">
        <w:rPr>
          <w:noProof/>
        </w:rPr>
      </w:r>
      <w:r w:rsidRPr="006D68AC">
        <w:rPr>
          <w:noProof/>
        </w:rPr>
        <w:fldChar w:fldCharType="separate"/>
      </w:r>
      <w:r w:rsidRPr="006D68AC">
        <w:rPr>
          <w:noProof/>
        </w:rPr>
        <w:t>101</w:t>
      </w:r>
      <w:r w:rsidRPr="006D68AC">
        <w:rPr>
          <w:noProof/>
        </w:rPr>
        <w:fldChar w:fldCharType="end"/>
      </w:r>
    </w:p>
    <w:p w14:paraId="0C1D13A7" w14:textId="2A6285B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_Toc209470090 \h </w:instrText>
      </w:r>
      <w:r w:rsidRPr="006D68AC">
        <w:rPr>
          <w:noProof/>
        </w:rPr>
      </w:r>
      <w:r w:rsidRPr="006D68AC">
        <w:rPr>
          <w:noProof/>
        </w:rPr>
        <w:fldChar w:fldCharType="separate"/>
      </w:r>
      <w:r w:rsidRPr="006D68AC">
        <w:rPr>
          <w:noProof/>
        </w:rPr>
        <w:t>101</w:t>
      </w:r>
      <w:r w:rsidRPr="006D68AC">
        <w:rPr>
          <w:noProof/>
        </w:rPr>
        <w:fldChar w:fldCharType="end"/>
      </w:r>
    </w:p>
    <w:p w14:paraId="528796E1" w14:textId="1E7C535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Network Slice Lifecycle Management Subscription</w:t>
      </w:r>
      <w:r w:rsidRPr="006D68AC">
        <w:rPr>
          <w:noProof/>
          <w:lang w:eastAsia="zh-CN"/>
        </w:rPr>
        <w:t>s</w:t>
      </w:r>
      <w:r w:rsidRPr="006D68AC">
        <w:rPr>
          <w:noProof/>
        </w:rPr>
        <w:tab/>
      </w:r>
      <w:r w:rsidRPr="006D68AC">
        <w:rPr>
          <w:noProof/>
        </w:rPr>
        <w:fldChar w:fldCharType="begin" w:fldLock="1"/>
      </w:r>
      <w:r w:rsidRPr="006D68AC">
        <w:rPr>
          <w:noProof/>
        </w:rPr>
        <w:instrText xml:space="preserve"> PAGEREF _Toc209470091 \h </w:instrText>
      </w:r>
      <w:r w:rsidRPr="006D68AC">
        <w:rPr>
          <w:noProof/>
        </w:rPr>
      </w:r>
      <w:r w:rsidRPr="006D68AC">
        <w:rPr>
          <w:noProof/>
        </w:rPr>
        <w:fldChar w:fldCharType="separate"/>
      </w:r>
      <w:r w:rsidRPr="006D68AC">
        <w:rPr>
          <w:noProof/>
        </w:rPr>
        <w:t>102</w:t>
      </w:r>
      <w:r w:rsidRPr="006D68AC">
        <w:rPr>
          <w:noProof/>
        </w:rPr>
        <w:fldChar w:fldCharType="end"/>
      </w:r>
    </w:p>
    <w:p w14:paraId="36B40BD5" w14:textId="7F4725E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6.2.3.2</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_Toc209470092 \h </w:instrText>
      </w:r>
      <w:r w:rsidRPr="006D68AC">
        <w:rPr>
          <w:noProof/>
        </w:rPr>
      </w:r>
      <w:r w:rsidRPr="006D68AC">
        <w:rPr>
          <w:noProof/>
        </w:rPr>
        <w:fldChar w:fldCharType="separate"/>
      </w:r>
      <w:r w:rsidRPr="006D68AC">
        <w:rPr>
          <w:noProof/>
        </w:rPr>
        <w:t>102</w:t>
      </w:r>
      <w:r w:rsidRPr="006D68AC">
        <w:rPr>
          <w:noProof/>
        </w:rPr>
        <w:fldChar w:fldCharType="end"/>
      </w:r>
    </w:p>
    <w:p w14:paraId="3436B8E8" w14:textId="716DDFC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6.2.3.2</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_Toc209470093 \h </w:instrText>
      </w:r>
      <w:r w:rsidRPr="006D68AC">
        <w:rPr>
          <w:noProof/>
        </w:rPr>
      </w:r>
      <w:r w:rsidRPr="006D68AC">
        <w:rPr>
          <w:noProof/>
        </w:rPr>
        <w:fldChar w:fldCharType="separate"/>
      </w:r>
      <w:r w:rsidRPr="006D68AC">
        <w:rPr>
          <w:noProof/>
        </w:rPr>
        <w:t>102</w:t>
      </w:r>
      <w:r w:rsidRPr="006D68AC">
        <w:rPr>
          <w:noProof/>
        </w:rPr>
        <w:fldChar w:fldCharType="end"/>
      </w:r>
    </w:p>
    <w:p w14:paraId="32605D8C" w14:textId="73CF968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6.2.3.2</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_Toc209470094 \h </w:instrText>
      </w:r>
      <w:r w:rsidRPr="006D68AC">
        <w:rPr>
          <w:noProof/>
        </w:rPr>
      </w:r>
      <w:r w:rsidRPr="006D68AC">
        <w:rPr>
          <w:noProof/>
        </w:rPr>
        <w:fldChar w:fldCharType="separate"/>
      </w:r>
      <w:r w:rsidRPr="006D68AC">
        <w:rPr>
          <w:noProof/>
        </w:rPr>
        <w:t>103</w:t>
      </w:r>
      <w:r w:rsidRPr="006D68AC">
        <w:rPr>
          <w:noProof/>
        </w:rPr>
        <w:fldChar w:fldCharType="end"/>
      </w:r>
    </w:p>
    <w:p w14:paraId="35F17F5A" w14:textId="62EC570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6.2.3.2.3.2</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_Toc209470095 \h </w:instrText>
      </w:r>
      <w:r w:rsidRPr="006D68AC">
        <w:rPr>
          <w:noProof/>
        </w:rPr>
      </w:r>
      <w:r w:rsidRPr="006D68AC">
        <w:rPr>
          <w:noProof/>
        </w:rPr>
        <w:fldChar w:fldCharType="separate"/>
      </w:r>
      <w:r w:rsidRPr="006D68AC">
        <w:rPr>
          <w:noProof/>
        </w:rPr>
        <w:t>103</w:t>
      </w:r>
      <w:r w:rsidRPr="006D68AC">
        <w:rPr>
          <w:noProof/>
        </w:rPr>
        <w:fldChar w:fldCharType="end"/>
      </w:r>
    </w:p>
    <w:p w14:paraId="0CAF8214" w14:textId="7C6B40D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6.2.3.2</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_Toc209470096 \h </w:instrText>
      </w:r>
      <w:r w:rsidRPr="006D68AC">
        <w:rPr>
          <w:noProof/>
        </w:rPr>
      </w:r>
      <w:r w:rsidRPr="006D68AC">
        <w:rPr>
          <w:noProof/>
        </w:rPr>
        <w:fldChar w:fldCharType="separate"/>
      </w:r>
      <w:r w:rsidRPr="006D68AC">
        <w:rPr>
          <w:noProof/>
        </w:rPr>
        <w:t>103</w:t>
      </w:r>
      <w:r w:rsidRPr="006D68AC">
        <w:rPr>
          <w:noProof/>
        </w:rPr>
        <w:fldChar w:fldCharType="end"/>
      </w:r>
    </w:p>
    <w:p w14:paraId="441DFFB3" w14:textId="5BE46F5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Network Slice Lifecycle Management Subscription</w:t>
      </w:r>
      <w:r w:rsidRPr="006D68AC">
        <w:rPr>
          <w:noProof/>
        </w:rPr>
        <w:tab/>
      </w:r>
      <w:r w:rsidRPr="006D68AC">
        <w:rPr>
          <w:noProof/>
        </w:rPr>
        <w:fldChar w:fldCharType="begin" w:fldLock="1"/>
      </w:r>
      <w:r w:rsidRPr="006D68AC">
        <w:rPr>
          <w:noProof/>
        </w:rPr>
        <w:instrText xml:space="preserve"> PAGEREF _Toc209470097 \h </w:instrText>
      </w:r>
      <w:r w:rsidRPr="006D68AC">
        <w:rPr>
          <w:noProof/>
        </w:rPr>
      </w:r>
      <w:r w:rsidRPr="006D68AC">
        <w:rPr>
          <w:noProof/>
        </w:rPr>
        <w:fldChar w:fldCharType="separate"/>
      </w:r>
      <w:r w:rsidRPr="006D68AC">
        <w:rPr>
          <w:noProof/>
        </w:rPr>
        <w:t>104</w:t>
      </w:r>
      <w:r w:rsidRPr="006D68AC">
        <w:rPr>
          <w:noProof/>
        </w:rPr>
        <w:fldChar w:fldCharType="end"/>
      </w:r>
    </w:p>
    <w:p w14:paraId="4DE745FA" w14:textId="6C373A8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6.2.3.3</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_Toc209470098 \h </w:instrText>
      </w:r>
      <w:r w:rsidRPr="006D68AC">
        <w:rPr>
          <w:noProof/>
        </w:rPr>
      </w:r>
      <w:r w:rsidRPr="006D68AC">
        <w:rPr>
          <w:noProof/>
        </w:rPr>
        <w:fldChar w:fldCharType="separate"/>
      </w:r>
      <w:r w:rsidRPr="006D68AC">
        <w:rPr>
          <w:noProof/>
        </w:rPr>
        <w:t>104</w:t>
      </w:r>
      <w:r w:rsidRPr="006D68AC">
        <w:rPr>
          <w:noProof/>
        </w:rPr>
        <w:fldChar w:fldCharType="end"/>
      </w:r>
    </w:p>
    <w:p w14:paraId="3C745A64" w14:textId="71906EA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6.2.3.3</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_Toc209470099 \h </w:instrText>
      </w:r>
      <w:r w:rsidRPr="006D68AC">
        <w:rPr>
          <w:noProof/>
        </w:rPr>
      </w:r>
      <w:r w:rsidRPr="006D68AC">
        <w:rPr>
          <w:noProof/>
        </w:rPr>
        <w:fldChar w:fldCharType="separate"/>
      </w:r>
      <w:r w:rsidRPr="006D68AC">
        <w:rPr>
          <w:noProof/>
        </w:rPr>
        <w:t>104</w:t>
      </w:r>
      <w:r w:rsidRPr="006D68AC">
        <w:rPr>
          <w:noProof/>
        </w:rPr>
        <w:fldChar w:fldCharType="end"/>
      </w:r>
    </w:p>
    <w:p w14:paraId="56BC8E9C" w14:textId="274EE4B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6.2.3.3</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_Toc209470100 \h </w:instrText>
      </w:r>
      <w:r w:rsidRPr="006D68AC">
        <w:rPr>
          <w:noProof/>
        </w:rPr>
      </w:r>
      <w:r w:rsidRPr="006D68AC">
        <w:rPr>
          <w:noProof/>
        </w:rPr>
        <w:fldChar w:fldCharType="separate"/>
      </w:r>
      <w:r w:rsidRPr="006D68AC">
        <w:rPr>
          <w:noProof/>
        </w:rPr>
        <w:t>104</w:t>
      </w:r>
      <w:r w:rsidRPr="006D68AC">
        <w:rPr>
          <w:noProof/>
        </w:rPr>
        <w:fldChar w:fldCharType="end"/>
      </w:r>
    </w:p>
    <w:p w14:paraId="1AB7E02C" w14:textId="0B8590FB"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6.2.3.3.3.1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_Toc209470101 \h </w:instrText>
      </w:r>
      <w:r w:rsidRPr="006D68AC">
        <w:rPr>
          <w:noProof/>
        </w:rPr>
      </w:r>
      <w:r w:rsidRPr="006D68AC">
        <w:rPr>
          <w:noProof/>
        </w:rPr>
        <w:fldChar w:fldCharType="separate"/>
      </w:r>
      <w:r w:rsidRPr="006D68AC">
        <w:rPr>
          <w:noProof/>
        </w:rPr>
        <w:t>104</w:t>
      </w:r>
      <w:r w:rsidRPr="006D68AC">
        <w:rPr>
          <w:noProof/>
        </w:rPr>
        <w:fldChar w:fldCharType="end"/>
      </w:r>
    </w:p>
    <w:p w14:paraId="1B1FC83C" w14:textId="0D2791C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6.2.3.3.3.2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_Toc209470102 \h </w:instrText>
      </w:r>
      <w:r w:rsidRPr="006D68AC">
        <w:rPr>
          <w:noProof/>
        </w:rPr>
      </w:r>
      <w:r w:rsidRPr="006D68AC">
        <w:rPr>
          <w:noProof/>
        </w:rPr>
        <w:fldChar w:fldCharType="separate"/>
      </w:r>
      <w:r w:rsidRPr="006D68AC">
        <w:rPr>
          <w:noProof/>
        </w:rPr>
        <w:t>105</w:t>
      </w:r>
      <w:r w:rsidRPr="006D68AC">
        <w:rPr>
          <w:noProof/>
        </w:rPr>
        <w:fldChar w:fldCharType="end"/>
      </w:r>
    </w:p>
    <w:p w14:paraId="2D516DE1" w14:textId="24DD151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6.2.3.3.3.3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_Toc209470103 \h </w:instrText>
      </w:r>
      <w:r w:rsidRPr="006D68AC">
        <w:rPr>
          <w:noProof/>
        </w:rPr>
      </w:r>
      <w:r w:rsidRPr="006D68AC">
        <w:rPr>
          <w:noProof/>
        </w:rPr>
        <w:fldChar w:fldCharType="separate"/>
      </w:r>
      <w:r w:rsidRPr="006D68AC">
        <w:rPr>
          <w:noProof/>
        </w:rPr>
        <w:t>106</w:t>
      </w:r>
      <w:r w:rsidRPr="006D68AC">
        <w:rPr>
          <w:noProof/>
        </w:rPr>
        <w:fldChar w:fldCharType="end"/>
      </w:r>
    </w:p>
    <w:p w14:paraId="27F1208A" w14:textId="529ABE85"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6.2.3.3.3.4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_Toc209470104 \h </w:instrText>
      </w:r>
      <w:r w:rsidRPr="006D68AC">
        <w:rPr>
          <w:noProof/>
        </w:rPr>
      </w:r>
      <w:r w:rsidRPr="006D68AC">
        <w:rPr>
          <w:noProof/>
        </w:rPr>
        <w:fldChar w:fldCharType="separate"/>
      </w:r>
      <w:r w:rsidRPr="006D68AC">
        <w:rPr>
          <w:noProof/>
        </w:rPr>
        <w:t>107</w:t>
      </w:r>
      <w:r w:rsidRPr="006D68AC">
        <w:rPr>
          <w:noProof/>
        </w:rPr>
        <w:fldChar w:fldCharType="end"/>
      </w:r>
    </w:p>
    <w:p w14:paraId="687A12C4" w14:textId="321427D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6.2.3.3</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_Toc209470105 \h </w:instrText>
      </w:r>
      <w:r w:rsidRPr="006D68AC">
        <w:rPr>
          <w:noProof/>
        </w:rPr>
      </w:r>
      <w:r w:rsidRPr="006D68AC">
        <w:rPr>
          <w:noProof/>
        </w:rPr>
        <w:fldChar w:fldCharType="separate"/>
      </w:r>
      <w:r w:rsidRPr="006D68AC">
        <w:rPr>
          <w:noProof/>
        </w:rPr>
        <w:t>108</w:t>
      </w:r>
      <w:r w:rsidRPr="006D68AC">
        <w:rPr>
          <w:noProof/>
        </w:rPr>
        <w:fldChar w:fldCharType="end"/>
      </w:r>
    </w:p>
    <w:p w14:paraId="2E2ED1BB" w14:textId="4CFD2208"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6.2.3.3</w:t>
      </w:r>
      <w:r w:rsidRPr="006D68AC">
        <w:rPr>
          <w:noProof/>
        </w:rPr>
        <w:t>.4.1</w:t>
      </w:r>
      <w:r w:rsidRPr="006D68AC">
        <w:rPr>
          <w:rFonts w:asciiTheme="minorHAnsi" w:eastAsiaTheme="minorEastAsia" w:hAnsiTheme="minorHAnsi" w:cstheme="minorBidi"/>
          <w:noProof/>
          <w:kern w:val="2"/>
          <w:sz w:val="24"/>
          <w:szCs w:val="24"/>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_Toc209470106 \h </w:instrText>
      </w:r>
      <w:r w:rsidRPr="006D68AC">
        <w:rPr>
          <w:noProof/>
        </w:rPr>
      </w:r>
      <w:r w:rsidRPr="006D68AC">
        <w:rPr>
          <w:noProof/>
        </w:rPr>
        <w:fldChar w:fldCharType="separate"/>
      </w:r>
      <w:r w:rsidRPr="006D68AC">
        <w:rPr>
          <w:noProof/>
        </w:rPr>
        <w:t>108</w:t>
      </w:r>
      <w:r w:rsidRPr="006D68AC">
        <w:rPr>
          <w:noProof/>
        </w:rPr>
        <w:fldChar w:fldCharType="end"/>
      </w:r>
    </w:p>
    <w:p w14:paraId="5530B552" w14:textId="383E9B0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6.2.3.3</w:t>
      </w:r>
      <w:r w:rsidRPr="006D68AC">
        <w:rPr>
          <w:noProof/>
        </w:rPr>
        <w:t>.4.2</w:t>
      </w:r>
      <w:r w:rsidRPr="006D68AC">
        <w:rPr>
          <w:rFonts w:asciiTheme="minorHAnsi" w:eastAsiaTheme="minorEastAsia" w:hAnsiTheme="minorHAnsi" w:cstheme="minorBidi"/>
          <w:noProof/>
          <w:kern w:val="2"/>
          <w:sz w:val="24"/>
          <w:szCs w:val="24"/>
          <w14:ligatures w14:val="standardContextual"/>
        </w:rPr>
        <w:tab/>
      </w:r>
      <w:r w:rsidRPr="006D68AC">
        <w:rPr>
          <w:noProof/>
        </w:rPr>
        <w:t>Operation: QoEMetricNotify</w:t>
      </w:r>
      <w:r w:rsidRPr="006D68AC">
        <w:rPr>
          <w:noProof/>
        </w:rPr>
        <w:tab/>
      </w:r>
      <w:r w:rsidRPr="006D68AC">
        <w:rPr>
          <w:noProof/>
        </w:rPr>
        <w:fldChar w:fldCharType="begin" w:fldLock="1"/>
      </w:r>
      <w:r w:rsidRPr="006D68AC">
        <w:rPr>
          <w:noProof/>
        </w:rPr>
        <w:instrText xml:space="preserve"> PAGEREF _Toc209470107 \h </w:instrText>
      </w:r>
      <w:r w:rsidRPr="006D68AC">
        <w:rPr>
          <w:noProof/>
        </w:rPr>
      </w:r>
      <w:r w:rsidRPr="006D68AC">
        <w:rPr>
          <w:noProof/>
        </w:rPr>
        <w:fldChar w:fldCharType="separate"/>
      </w:r>
      <w:r w:rsidRPr="006D68AC">
        <w:rPr>
          <w:noProof/>
        </w:rPr>
        <w:t>109</w:t>
      </w:r>
      <w:r w:rsidRPr="006D68AC">
        <w:rPr>
          <w:noProof/>
        </w:rPr>
        <w:fldChar w:fldCharType="end"/>
      </w:r>
    </w:p>
    <w:p w14:paraId="48A8E215" w14:textId="266A2B9E"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lang w:eastAsia="zh-CN"/>
        </w:rPr>
        <w:t>6.2.3.3</w:t>
      </w:r>
      <w:r w:rsidRPr="006D68AC">
        <w:rPr>
          <w:noProof/>
        </w:rPr>
        <w:t>.4.2.1</w:t>
      </w:r>
      <w:r w:rsidRPr="006D68AC">
        <w:rPr>
          <w:rFonts w:asciiTheme="minorHAnsi" w:eastAsiaTheme="minorEastAsia" w:hAnsiTheme="minorHAnsi" w:cstheme="minorBidi"/>
          <w:noProof/>
          <w:kern w:val="2"/>
          <w:sz w:val="24"/>
          <w:szCs w:val="24"/>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_Toc209470108 \h </w:instrText>
      </w:r>
      <w:r w:rsidRPr="006D68AC">
        <w:rPr>
          <w:noProof/>
        </w:rPr>
      </w:r>
      <w:r w:rsidRPr="006D68AC">
        <w:rPr>
          <w:noProof/>
        </w:rPr>
        <w:fldChar w:fldCharType="separate"/>
      </w:r>
      <w:r w:rsidRPr="006D68AC">
        <w:rPr>
          <w:noProof/>
        </w:rPr>
        <w:t>109</w:t>
      </w:r>
      <w:r w:rsidRPr="006D68AC">
        <w:rPr>
          <w:noProof/>
        </w:rPr>
        <w:fldChar w:fldCharType="end"/>
      </w:r>
    </w:p>
    <w:p w14:paraId="11F60A8F" w14:textId="024671EF"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lang w:eastAsia="zh-CN"/>
        </w:rPr>
        <w:t>6.2.3.3</w:t>
      </w:r>
      <w:r w:rsidRPr="006D68AC">
        <w:rPr>
          <w:noProof/>
        </w:rPr>
        <w:t>.4.2.2</w:t>
      </w:r>
      <w:r w:rsidRPr="006D68AC">
        <w:rPr>
          <w:rFonts w:asciiTheme="minorHAnsi" w:eastAsiaTheme="minorEastAsia" w:hAnsiTheme="minorHAnsi" w:cstheme="minorBidi"/>
          <w:noProof/>
          <w:kern w:val="2"/>
          <w:sz w:val="24"/>
          <w:szCs w:val="24"/>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_Toc209470109 \h </w:instrText>
      </w:r>
      <w:r w:rsidRPr="006D68AC">
        <w:rPr>
          <w:noProof/>
        </w:rPr>
      </w:r>
      <w:r w:rsidRPr="006D68AC">
        <w:rPr>
          <w:noProof/>
        </w:rPr>
        <w:fldChar w:fldCharType="separate"/>
      </w:r>
      <w:r w:rsidRPr="006D68AC">
        <w:rPr>
          <w:noProof/>
        </w:rPr>
        <w:t>109</w:t>
      </w:r>
      <w:r w:rsidRPr="006D68AC">
        <w:rPr>
          <w:noProof/>
        </w:rPr>
        <w:fldChar w:fldCharType="end"/>
      </w:r>
    </w:p>
    <w:p w14:paraId="26FFDC01" w14:textId="474E7CB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_Toc209470110 \h </w:instrText>
      </w:r>
      <w:r w:rsidRPr="006D68AC">
        <w:rPr>
          <w:noProof/>
        </w:rPr>
      </w:r>
      <w:r w:rsidRPr="006D68AC">
        <w:rPr>
          <w:noProof/>
        </w:rPr>
        <w:fldChar w:fldCharType="separate"/>
      </w:r>
      <w:r w:rsidRPr="006D68AC">
        <w:rPr>
          <w:noProof/>
        </w:rPr>
        <w:t>110</w:t>
      </w:r>
      <w:r w:rsidRPr="006D68AC">
        <w:rPr>
          <w:noProof/>
        </w:rPr>
        <w:fldChar w:fldCharType="end"/>
      </w:r>
    </w:p>
    <w:p w14:paraId="40A7D3DA" w14:textId="442A22F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_Toc209470111 \h </w:instrText>
      </w:r>
      <w:r w:rsidRPr="006D68AC">
        <w:rPr>
          <w:noProof/>
        </w:rPr>
      </w:r>
      <w:r w:rsidRPr="006D68AC">
        <w:rPr>
          <w:noProof/>
        </w:rPr>
        <w:fldChar w:fldCharType="separate"/>
      </w:r>
      <w:r w:rsidRPr="006D68AC">
        <w:rPr>
          <w:noProof/>
        </w:rPr>
        <w:t>110</w:t>
      </w:r>
      <w:r w:rsidRPr="006D68AC">
        <w:rPr>
          <w:noProof/>
        </w:rPr>
        <w:fldChar w:fldCharType="end"/>
      </w:r>
    </w:p>
    <w:p w14:paraId="01772299" w14:textId="6C0FB10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_Toc209470112 \h </w:instrText>
      </w:r>
      <w:r w:rsidRPr="006D68AC">
        <w:rPr>
          <w:noProof/>
        </w:rPr>
      </w:r>
      <w:r w:rsidRPr="006D68AC">
        <w:rPr>
          <w:noProof/>
        </w:rPr>
        <w:fldChar w:fldCharType="separate"/>
      </w:r>
      <w:r w:rsidRPr="006D68AC">
        <w:rPr>
          <w:noProof/>
        </w:rPr>
        <w:t>110</w:t>
      </w:r>
      <w:r w:rsidRPr="006D68AC">
        <w:rPr>
          <w:noProof/>
        </w:rPr>
        <w:fldChar w:fldCharType="end"/>
      </w:r>
    </w:p>
    <w:p w14:paraId="5276F73C" w14:textId="100864F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Lifecycle Management Notification</w:t>
      </w:r>
      <w:r w:rsidRPr="006D68AC">
        <w:rPr>
          <w:noProof/>
        </w:rPr>
        <w:tab/>
      </w:r>
      <w:r w:rsidRPr="006D68AC">
        <w:rPr>
          <w:noProof/>
        </w:rPr>
        <w:fldChar w:fldCharType="begin" w:fldLock="1"/>
      </w:r>
      <w:r w:rsidRPr="006D68AC">
        <w:rPr>
          <w:noProof/>
        </w:rPr>
        <w:instrText xml:space="preserve"> PAGEREF _Toc209470113 \h </w:instrText>
      </w:r>
      <w:r w:rsidRPr="006D68AC">
        <w:rPr>
          <w:noProof/>
        </w:rPr>
      </w:r>
      <w:r w:rsidRPr="006D68AC">
        <w:rPr>
          <w:noProof/>
        </w:rPr>
        <w:fldChar w:fldCharType="separate"/>
      </w:r>
      <w:r w:rsidRPr="006D68AC">
        <w:rPr>
          <w:noProof/>
        </w:rPr>
        <w:t>110</w:t>
      </w:r>
      <w:r w:rsidRPr="006D68AC">
        <w:rPr>
          <w:noProof/>
        </w:rPr>
        <w:fldChar w:fldCharType="end"/>
      </w:r>
    </w:p>
    <w:p w14:paraId="38F7A6B8" w14:textId="7190FAD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_Toc209470114 \h </w:instrText>
      </w:r>
      <w:r w:rsidRPr="006D68AC">
        <w:rPr>
          <w:noProof/>
        </w:rPr>
      </w:r>
      <w:r w:rsidRPr="006D68AC">
        <w:rPr>
          <w:noProof/>
        </w:rPr>
        <w:fldChar w:fldCharType="separate"/>
      </w:r>
      <w:r w:rsidRPr="006D68AC">
        <w:rPr>
          <w:noProof/>
        </w:rPr>
        <w:t>110</w:t>
      </w:r>
      <w:r w:rsidRPr="006D68AC">
        <w:rPr>
          <w:noProof/>
        </w:rPr>
        <w:fldChar w:fldCharType="end"/>
      </w:r>
    </w:p>
    <w:p w14:paraId="0FC3B1B2" w14:textId="0E3ECBC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_Toc209470115 \h </w:instrText>
      </w:r>
      <w:r w:rsidRPr="006D68AC">
        <w:rPr>
          <w:noProof/>
        </w:rPr>
      </w:r>
      <w:r w:rsidRPr="006D68AC">
        <w:rPr>
          <w:noProof/>
        </w:rPr>
        <w:fldChar w:fldCharType="separate"/>
      </w:r>
      <w:r w:rsidRPr="006D68AC">
        <w:rPr>
          <w:noProof/>
        </w:rPr>
        <w:t>110</w:t>
      </w:r>
      <w:r w:rsidRPr="006D68AC">
        <w:rPr>
          <w:noProof/>
        </w:rPr>
        <w:fldChar w:fldCharType="end"/>
      </w:r>
    </w:p>
    <w:p w14:paraId="6184ACC3" w14:textId="48A9B53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_Toc209470116 \h </w:instrText>
      </w:r>
      <w:r w:rsidRPr="006D68AC">
        <w:rPr>
          <w:noProof/>
        </w:rPr>
      </w:r>
      <w:r w:rsidRPr="006D68AC">
        <w:rPr>
          <w:noProof/>
        </w:rPr>
        <w:fldChar w:fldCharType="separate"/>
      </w:r>
      <w:r w:rsidRPr="006D68AC">
        <w:rPr>
          <w:noProof/>
        </w:rPr>
        <w:t>110</w:t>
      </w:r>
      <w:r w:rsidRPr="006D68AC">
        <w:rPr>
          <w:noProof/>
        </w:rPr>
        <w:fldChar w:fldCharType="end"/>
      </w:r>
    </w:p>
    <w:p w14:paraId="39E4B066" w14:textId="5ADF5BD5"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6.2</w:t>
      </w:r>
      <w:r w:rsidRPr="006D68AC">
        <w:rPr>
          <w:noProof/>
        </w:rPr>
        <w:t>.5.2.3.1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_Toc209470117 \h </w:instrText>
      </w:r>
      <w:r w:rsidRPr="006D68AC">
        <w:rPr>
          <w:noProof/>
        </w:rPr>
      </w:r>
      <w:r w:rsidRPr="006D68AC">
        <w:rPr>
          <w:noProof/>
        </w:rPr>
        <w:fldChar w:fldCharType="separate"/>
      </w:r>
      <w:r w:rsidRPr="006D68AC">
        <w:rPr>
          <w:noProof/>
        </w:rPr>
        <w:t>110</w:t>
      </w:r>
      <w:r w:rsidRPr="006D68AC">
        <w:rPr>
          <w:noProof/>
        </w:rPr>
        <w:fldChar w:fldCharType="end"/>
      </w:r>
    </w:p>
    <w:p w14:paraId="155000B0" w14:textId="482C2B9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QoE metrics</w:t>
      </w:r>
      <w:r w:rsidRPr="006D68AC">
        <w:rPr>
          <w:noProof/>
          <w:lang w:val="en-US"/>
        </w:rPr>
        <w:t xml:space="preserve"> Subscribe Notification</w:t>
      </w:r>
      <w:r w:rsidRPr="006D68AC">
        <w:rPr>
          <w:noProof/>
        </w:rPr>
        <w:tab/>
      </w:r>
      <w:r w:rsidRPr="006D68AC">
        <w:rPr>
          <w:noProof/>
        </w:rPr>
        <w:fldChar w:fldCharType="begin" w:fldLock="1"/>
      </w:r>
      <w:r w:rsidRPr="006D68AC">
        <w:rPr>
          <w:noProof/>
        </w:rPr>
        <w:instrText xml:space="preserve"> PAGEREF _Toc209470118 \h </w:instrText>
      </w:r>
      <w:r w:rsidRPr="006D68AC">
        <w:rPr>
          <w:noProof/>
        </w:rPr>
      </w:r>
      <w:r w:rsidRPr="006D68AC">
        <w:rPr>
          <w:noProof/>
        </w:rPr>
        <w:fldChar w:fldCharType="separate"/>
      </w:r>
      <w:r w:rsidRPr="006D68AC">
        <w:rPr>
          <w:noProof/>
        </w:rPr>
        <w:t>111</w:t>
      </w:r>
      <w:r w:rsidRPr="006D68AC">
        <w:rPr>
          <w:noProof/>
        </w:rPr>
        <w:fldChar w:fldCharType="end"/>
      </w:r>
    </w:p>
    <w:p w14:paraId="39372C4A" w14:textId="1343997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_Toc209470119 \h </w:instrText>
      </w:r>
      <w:r w:rsidRPr="006D68AC">
        <w:rPr>
          <w:noProof/>
        </w:rPr>
      </w:r>
      <w:r w:rsidRPr="006D68AC">
        <w:rPr>
          <w:noProof/>
        </w:rPr>
        <w:fldChar w:fldCharType="separate"/>
      </w:r>
      <w:r w:rsidRPr="006D68AC">
        <w:rPr>
          <w:noProof/>
        </w:rPr>
        <w:t>111</w:t>
      </w:r>
      <w:r w:rsidRPr="006D68AC">
        <w:rPr>
          <w:noProof/>
        </w:rPr>
        <w:fldChar w:fldCharType="end"/>
      </w:r>
    </w:p>
    <w:p w14:paraId="14AAF03F" w14:textId="52DB604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_Toc209470120 \h </w:instrText>
      </w:r>
      <w:r w:rsidRPr="006D68AC">
        <w:rPr>
          <w:noProof/>
        </w:rPr>
      </w:r>
      <w:r w:rsidRPr="006D68AC">
        <w:rPr>
          <w:noProof/>
        </w:rPr>
        <w:fldChar w:fldCharType="separate"/>
      </w:r>
      <w:r w:rsidRPr="006D68AC">
        <w:rPr>
          <w:noProof/>
        </w:rPr>
        <w:t>111</w:t>
      </w:r>
      <w:r w:rsidRPr="006D68AC">
        <w:rPr>
          <w:noProof/>
        </w:rPr>
        <w:fldChar w:fldCharType="end"/>
      </w:r>
    </w:p>
    <w:p w14:paraId="7CCF60CC" w14:textId="7AB45D6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_Toc209470121 \h </w:instrText>
      </w:r>
      <w:r w:rsidRPr="006D68AC">
        <w:rPr>
          <w:noProof/>
        </w:rPr>
      </w:r>
      <w:r w:rsidRPr="006D68AC">
        <w:rPr>
          <w:noProof/>
        </w:rPr>
        <w:fldChar w:fldCharType="separate"/>
      </w:r>
      <w:r w:rsidRPr="006D68AC">
        <w:rPr>
          <w:noProof/>
        </w:rPr>
        <w:t>112</w:t>
      </w:r>
      <w:r w:rsidRPr="006D68AC">
        <w:rPr>
          <w:noProof/>
        </w:rPr>
        <w:fldChar w:fldCharType="end"/>
      </w:r>
    </w:p>
    <w:p w14:paraId="3AC16FFD" w14:textId="7DB4F2D7"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6.2</w:t>
      </w:r>
      <w:r w:rsidRPr="006D68AC">
        <w:rPr>
          <w:noProof/>
        </w:rPr>
        <w:t>.5.3.3.1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_Toc209470122 \h </w:instrText>
      </w:r>
      <w:r w:rsidRPr="006D68AC">
        <w:rPr>
          <w:noProof/>
        </w:rPr>
      </w:r>
      <w:r w:rsidRPr="006D68AC">
        <w:rPr>
          <w:noProof/>
        </w:rPr>
        <w:fldChar w:fldCharType="separate"/>
      </w:r>
      <w:r w:rsidRPr="006D68AC">
        <w:rPr>
          <w:noProof/>
        </w:rPr>
        <w:t>112</w:t>
      </w:r>
      <w:r w:rsidRPr="006D68AC">
        <w:rPr>
          <w:noProof/>
        </w:rPr>
        <w:fldChar w:fldCharType="end"/>
      </w:r>
    </w:p>
    <w:p w14:paraId="29F21CBF" w14:textId="05A6A41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LCM Recommendation Notification</w:t>
      </w:r>
      <w:r w:rsidRPr="006D68AC">
        <w:rPr>
          <w:noProof/>
        </w:rPr>
        <w:tab/>
      </w:r>
      <w:r w:rsidRPr="006D68AC">
        <w:rPr>
          <w:noProof/>
        </w:rPr>
        <w:fldChar w:fldCharType="begin" w:fldLock="1"/>
      </w:r>
      <w:r w:rsidRPr="006D68AC">
        <w:rPr>
          <w:noProof/>
        </w:rPr>
        <w:instrText xml:space="preserve"> PAGEREF _Toc209470123 \h </w:instrText>
      </w:r>
      <w:r w:rsidRPr="006D68AC">
        <w:rPr>
          <w:noProof/>
        </w:rPr>
      </w:r>
      <w:r w:rsidRPr="006D68AC">
        <w:rPr>
          <w:noProof/>
        </w:rPr>
        <w:fldChar w:fldCharType="separate"/>
      </w:r>
      <w:r w:rsidRPr="006D68AC">
        <w:rPr>
          <w:noProof/>
        </w:rPr>
        <w:t>113</w:t>
      </w:r>
      <w:r w:rsidRPr="006D68AC">
        <w:rPr>
          <w:noProof/>
        </w:rPr>
        <w:fldChar w:fldCharType="end"/>
      </w:r>
    </w:p>
    <w:p w14:paraId="48458B13" w14:textId="1206945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_Toc209470124 \h </w:instrText>
      </w:r>
      <w:r w:rsidRPr="006D68AC">
        <w:rPr>
          <w:noProof/>
        </w:rPr>
      </w:r>
      <w:r w:rsidRPr="006D68AC">
        <w:rPr>
          <w:noProof/>
        </w:rPr>
        <w:fldChar w:fldCharType="separate"/>
      </w:r>
      <w:r w:rsidRPr="006D68AC">
        <w:rPr>
          <w:noProof/>
        </w:rPr>
        <w:t>113</w:t>
      </w:r>
      <w:r w:rsidRPr="006D68AC">
        <w:rPr>
          <w:noProof/>
        </w:rPr>
        <w:fldChar w:fldCharType="end"/>
      </w:r>
    </w:p>
    <w:p w14:paraId="2EF540E1" w14:textId="14559FD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_Toc209470125 \h </w:instrText>
      </w:r>
      <w:r w:rsidRPr="006D68AC">
        <w:rPr>
          <w:noProof/>
        </w:rPr>
      </w:r>
      <w:r w:rsidRPr="006D68AC">
        <w:rPr>
          <w:noProof/>
        </w:rPr>
        <w:fldChar w:fldCharType="separate"/>
      </w:r>
      <w:r w:rsidRPr="006D68AC">
        <w:rPr>
          <w:noProof/>
        </w:rPr>
        <w:t>113</w:t>
      </w:r>
      <w:r w:rsidRPr="006D68AC">
        <w:rPr>
          <w:noProof/>
        </w:rPr>
        <w:fldChar w:fldCharType="end"/>
      </w:r>
    </w:p>
    <w:p w14:paraId="11C6BD93" w14:textId="73AB7F0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.5.4.3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_Toc209470126 \h </w:instrText>
      </w:r>
      <w:r w:rsidRPr="006D68AC">
        <w:rPr>
          <w:noProof/>
        </w:rPr>
      </w:r>
      <w:r w:rsidRPr="006D68AC">
        <w:rPr>
          <w:noProof/>
        </w:rPr>
        <w:fldChar w:fldCharType="separate"/>
      </w:r>
      <w:r w:rsidRPr="006D68AC">
        <w:rPr>
          <w:noProof/>
        </w:rPr>
        <w:t>113</w:t>
      </w:r>
      <w:r w:rsidRPr="006D68AC">
        <w:rPr>
          <w:noProof/>
        </w:rPr>
        <w:fldChar w:fldCharType="end"/>
      </w:r>
    </w:p>
    <w:p w14:paraId="10636EF8" w14:textId="3855377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6.2</w:t>
      </w:r>
      <w:r w:rsidRPr="006D68AC">
        <w:rPr>
          <w:noProof/>
        </w:rPr>
        <w:t>.5.4.3.1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_Toc209470127 \h </w:instrText>
      </w:r>
      <w:r w:rsidRPr="006D68AC">
        <w:rPr>
          <w:noProof/>
        </w:rPr>
      </w:r>
      <w:r w:rsidRPr="006D68AC">
        <w:rPr>
          <w:noProof/>
        </w:rPr>
        <w:fldChar w:fldCharType="separate"/>
      </w:r>
      <w:r w:rsidRPr="006D68AC">
        <w:rPr>
          <w:noProof/>
        </w:rPr>
        <w:t>113</w:t>
      </w:r>
      <w:r w:rsidRPr="006D68AC">
        <w:rPr>
          <w:noProof/>
        </w:rPr>
        <w:fldChar w:fldCharType="end"/>
      </w:r>
    </w:p>
    <w:p w14:paraId="51A4ED45" w14:textId="0DC9784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_Toc209470128 \h </w:instrText>
      </w:r>
      <w:r w:rsidRPr="006D68AC">
        <w:rPr>
          <w:noProof/>
        </w:rPr>
      </w:r>
      <w:r w:rsidRPr="006D68AC">
        <w:rPr>
          <w:noProof/>
        </w:rPr>
        <w:fldChar w:fldCharType="separate"/>
      </w:r>
      <w:r w:rsidRPr="006D68AC">
        <w:rPr>
          <w:noProof/>
        </w:rPr>
        <w:t>114</w:t>
      </w:r>
      <w:r w:rsidRPr="006D68AC">
        <w:rPr>
          <w:noProof/>
        </w:rPr>
        <w:fldChar w:fldCharType="end"/>
      </w:r>
    </w:p>
    <w:p w14:paraId="3F2F4D5A" w14:textId="134B978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_Toc209470129 \h </w:instrText>
      </w:r>
      <w:r w:rsidRPr="006D68AC">
        <w:rPr>
          <w:noProof/>
        </w:rPr>
      </w:r>
      <w:r w:rsidRPr="006D68AC">
        <w:rPr>
          <w:noProof/>
        </w:rPr>
        <w:fldChar w:fldCharType="separate"/>
      </w:r>
      <w:r w:rsidRPr="006D68AC">
        <w:rPr>
          <w:noProof/>
        </w:rPr>
        <w:t>114</w:t>
      </w:r>
      <w:r w:rsidRPr="006D68AC">
        <w:rPr>
          <w:noProof/>
        </w:rPr>
        <w:fldChar w:fldCharType="end"/>
      </w:r>
    </w:p>
    <w:p w14:paraId="14B75502" w14:textId="1FA9138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_Toc209470130 \h </w:instrText>
      </w:r>
      <w:r w:rsidRPr="006D68AC">
        <w:rPr>
          <w:noProof/>
        </w:rPr>
      </w:r>
      <w:r w:rsidRPr="006D68AC">
        <w:rPr>
          <w:noProof/>
        </w:rPr>
        <w:fldChar w:fldCharType="separate"/>
      </w:r>
      <w:r w:rsidRPr="006D68AC">
        <w:rPr>
          <w:noProof/>
        </w:rPr>
        <w:t>115</w:t>
      </w:r>
      <w:r w:rsidRPr="006D68AC">
        <w:rPr>
          <w:noProof/>
        </w:rPr>
        <w:fldChar w:fldCharType="end"/>
      </w:r>
    </w:p>
    <w:p w14:paraId="5844E300" w14:textId="541B9CF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.6.2.0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_Toc209470131 \h </w:instrText>
      </w:r>
      <w:r w:rsidRPr="006D68AC">
        <w:rPr>
          <w:noProof/>
        </w:rPr>
      </w:r>
      <w:r w:rsidRPr="006D68AC">
        <w:rPr>
          <w:noProof/>
        </w:rPr>
        <w:fldChar w:fldCharType="separate"/>
      </w:r>
      <w:r w:rsidRPr="006D68AC">
        <w:rPr>
          <w:noProof/>
        </w:rPr>
        <w:t>115</w:t>
      </w:r>
      <w:r w:rsidRPr="006D68AC">
        <w:rPr>
          <w:noProof/>
        </w:rPr>
        <w:fldChar w:fldCharType="end"/>
      </w:r>
    </w:p>
    <w:p w14:paraId="65C55675" w14:textId="2320CD6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NSLCMSubsc</w:t>
      </w:r>
      <w:r w:rsidRPr="006D68AC">
        <w:rPr>
          <w:noProof/>
        </w:rPr>
        <w:tab/>
      </w:r>
      <w:r w:rsidRPr="006D68AC">
        <w:rPr>
          <w:noProof/>
        </w:rPr>
        <w:fldChar w:fldCharType="begin" w:fldLock="1"/>
      </w:r>
      <w:r w:rsidRPr="006D68AC">
        <w:rPr>
          <w:noProof/>
        </w:rPr>
        <w:instrText xml:space="preserve"> PAGEREF _Toc209470132 \h </w:instrText>
      </w:r>
      <w:r w:rsidRPr="006D68AC">
        <w:rPr>
          <w:noProof/>
        </w:rPr>
      </w:r>
      <w:r w:rsidRPr="006D68AC">
        <w:rPr>
          <w:noProof/>
        </w:rPr>
        <w:fldChar w:fldCharType="separate"/>
      </w:r>
      <w:r w:rsidRPr="006D68AC">
        <w:rPr>
          <w:noProof/>
        </w:rPr>
        <w:t>116</w:t>
      </w:r>
      <w:r w:rsidRPr="006D68AC">
        <w:rPr>
          <w:noProof/>
        </w:rPr>
        <w:fldChar w:fldCharType="end"/>
      </w:r>
    </w:p>
    <w:p w14:paraId="5E92B014" w14:textId="7710CE9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NSLCMSubscPatch</w:t>
      </w:r>
      <w:r w:rsidRPr="006D68AC">
        <w:rPr>
          <w:noProof/>
        </w:rPr>
        <w:tab/>
      </w:r>
      <w:r w:rsidRPr="006D68AC">
        <w:rPr>
          <w:noProof/>
        </w:rPr>
        <w:fldChar w:fldCharType="begin" w:fldLock="1"/>
      </w:r>
      <w:r w:rsidRPr="006D68AC">
        <w:rPr>
          <w:noProof/>
        </w:rPr>
        <w:instrText xml:space="preserve"> PAGEREF _Toc209470133 \h </w:instrText>
      </w:r>
      <w:r w:rsidRPr="006D68AC">
        <w:rPr>
          <w:noProof/>
        </w:rPr>
      </w:r>
      <w:r w:rsidRPr="006D68AC">
        <w:rPr>
          <w:noProof/>
        </w:rPr>
        <w:fldChar w:fldCharType="separate"/>
      </w:r>
      <w:r w:rsidRPr="006D68AC">
        <w:rPr>
          <w:noProof/>
        </w:rPr>
        <w:t>116</w:t>
      </w:r>
      <w:r w:rsidRPr="006D68AC">
        <w:rPr>
          <w:noProof/>
        </w:rPr>
        <w:fldChar w:fldCharType="end"/>
      </w:r>
    </w:p>
    <w:p w14:paraId="3C79C67C" w14:textId="2CAE55C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NSLCMNotif</w:t>
      </w:r>
      <w:r w:rsidRPr="006D68AC">
        <w:rPr>
          <w:noProof/>
        </w:rPr>
        <w:tab/>
      </w:r>
      <w:r w:rsidRPr="006D68AC">
        <w:rPr>
          <w:noProof/>
        </w:rPr>
        <w:fldChar w:fldCharType="begin" w:fldLock="1"/>
      </w:r>
      <w:r w:rsidRPr="006D68AC">
        <w:rPr>
          <w:noProof/>
        </w:rPr>
        <w:instrText xml:space="preserve"> PAGEREF _Toc209470134 \h </w:instrText>
      </w:r>
      <w:r w:rsidRPr="006D68AC">
        <w:rPr>
          <w:noProof/>
        </w:rPr>
      </w:r>
      <w:r w:rsidRPr="006D68AC">
        <w:rPr>
          <w:noProof/>
        </w:rPr>
        <w:fldChar w:fldCharType="separate"/>
      </w:r>
      <w:r w:rsidRPr="006D68AC">
        <w:rPr>
          <w:noProof/>
        </w:rPr>
        <w:t>117</w:t>
      </w:r>
      <w:r w:rsidRPr="006D68AC">
        <w:rPr>
          <w:noProof/>
        </w:rPr>
        <w:fldChar w:fldCharType="end"/>
      </w:r>
    </w:p>
    <w:p w14:paraId="26C04702" w14:textId="77E94B3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QoEMetricsSubsc</w:t>
      </w:r>
      <w:r w:rsidRPr="006D68AC">
        <w:rPr>
          <w:noProof/>
        </w:rPr>
        <w:tab/>
      </w:r>
      <w:r w:rsidRPr="006D68AC">
        <w:rPr>
          <w:noProof/>
        </w:rPr>
        <w:fldChar w:fldCharType="begin" w:fldLock="1"/>
      </w:r>
      <w:r w:rsidRPr="006D68AC">
        <w:rPr>
          <w:noProof/>
        </w:rPr>
        <w:instrText xml:space="preserve"> PAGEREF _Toc209470135 \h </w:instrText>
      </w:r>
      <w:r w:rsidRPr="006D68AC">
        <w:rPr>
          <w:noProof/>
        </w:rPr>
      </w:r>
      <w:r w:rsidRPr="006D68AC">
        <w:rPr>
          <w:noProof/>
        </w:rPr>
        <w:fldChar w:fldCharType="separate"/>
      </w:r>
      <w:r w:rsidRPr="006D68AC">
        <w:rPr>
          <w:noProof/>
        </w:rPr>
        <w:t>117</w:t>
      </w:r>
      <w:r w:rsidRPr="006D68AC">
        <w:rPr>
          <w:noProof/>
        </w:rPr>
        <w:fldChar w:fldCharType="end"/>
      </w:r>
    </w:p>
    <w:p w14:paraId="3970E7E7" w14:textId="5A23A7C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QoEMetricsResp</w:t>
      </w:r>
      <w:r w:rsidRPr="006D68AC">
        <w:rPr>
          <w:noProof/>
        </w:rPr>
        <w:tab/>
      </w:r>
      <w:r w:rsidRPr="006D68AC">
        <w:rPr>
          <w:noProof/>
        </w:rPr>
        <w:fldChar w:fldCharType="begin" w:fldLock="1"/>
      </w:r>
      <w:r w:rsidRPr="006D68AC">
        <w:rPr>
          <w:noProof/>
        </w:rPr>
        <w:instrText xml:space="preserve"> PAGEREF _Toc209470136 \h </w:instrText>
      </w:r>
      <w:r w:rsidRPr="006D68AC">
        <w:rPr>
          <w:noProof/>
        </w:rPr>
      </w:r>
      <w:r w:rsidRPr="006D68AC">
        <w:rPr>
          <w:noProof/>
        </w:rPr>
        <w:fldChar w:fldCharType="separate"/>
      </w:r>
      <w:r w:rsidRPr="006D68AC">
        <w:rPr>
          <w:noProof/>
        </w:rPr>
        <w:t>117</w:t>
      </w:r>
      <w:r w:rsidRPr="006D68AC">
        <w:rPr>
          <w:noProof/>
        </w:rPr>
        <w:fldChar w:fldCharType="end"/>
      </w:r>
    </w:p>
    <w:p w14:paraId="3B7D4A08" w14:textId="59D760F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QoEMetricsReport</w:t>
      </w:r>
      <w:r w:rsidRPr="006D68AC">
        <w:rPr>
          <w:noProof/>
        </w:rPr>
        <w:tab/>
      </w:r>
      <w:r w:rsidRPr="006D68AC">
        <w:rPr>
          <w:noProof/>
        </w:rPr>
        <w:fldChar w:fldCharType="begin" w:fldLock="1"/>
      </w:r>
      <w:r w:rsidRPr="006D68AC">
        <w:rPr>
          <w:noProof/>
        </w:rPr>
        <w:instrText xml:space="preserve"> PAGEREF _Toc209470137 \h </w:instrText>
      </w:r>
      <w:r w:rsidRPr="006D68AC">
        <w:rPr>
          <w:noProof/>
        </w:rPr>
      </w:r>
      <w:r w:rsidRPr="006D68AC">
        <w:rPr>
          <w:noProof/>
        </w:rPr>
        <w:fldChar w:fldCharType="separate"/>
      </w:r>
      <w:r w:rsidRPr="006D68AC">
        <w:rPr>
          <w:noProof/>
        </w:rPr>
        <w:t>117</w:t>
      </w:r>
      <w:r w:rsidRPr="006D68AC">
        <w:rPr>
          <w:noProof/>
        </w:rPr>
        <w:fldChar w:fldCharType="end"/>
      </w:r>
    </w:p>
    <w:p w14:paraId="508DE8D3" w14:textId="416FF72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NSLCMRecom</w:t>
      </w:r>
      <w:r w:rsidRPr="006D68AC">
        <w:rPr>
          <w:noProof/>
        </w:rPr>
        <w:tab/>
      </w:r>
      <w:r w:rsidRPr="006D68AC">
        <w:rPr>
          <w:noProof/>
        </w:rPr>
        <w:fldChar w:fldCharType="begin" w:fldLock="1"/>
      </w:r>
      <w:r w:rsidRPr="006D68AC">
        <w:rPr>
          <w:noProof/>
        </w:rPr>
        <w:instrText xml:space="preserve"> PAGEREF _Toc209470138 \h </w:instrText>
      </w:r>
      <w:r w:rsidRPr="006D68AC">
        <w:rPr>
          <w:noProof/>
        </w:rPr>
      </w:r>
      <w:r w:rsidRPr="006D68AC">
        <w:rPr>
          <w:noProof/>
        </w:rPr>
        <w:fldChar w:fldCharType="separate"/>
      </w:r>
      <w:r w:rsidRPr="006D68AC">
        <w:rPr>
          <w:noProof/>
        </w:rPr>
        <w:t>118</w:t>
      </w:r>
      <w:r w:rsidRPr="006D68AC">
        <w:rPr>
          <w:noProof/>
        </w:rPr>
        <w:fldChar w:fldCharType="end"/>
      </w:r>
    </w:p>
    <w:p w14:paraId="6F29D146" w14:textId="20365DA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6.2</w:t>
      </w:r>
      <w:r w:rsidRPr="006D68AC">
        <w:rPr>
          <w:noProof/>
          <w:lang w:eastAsia="zh-CN"/>
        </w:rPr>
        <w:t>.</w:t>
      </w:r>
      <w:r w:rsidRPr="006D68AC">
        <w:rPr>
          <w:noProof/>
        </w:rPr>
        <w:t>6.2.8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Type: </w:t>
      </w:r>
      <w:r w:rsidRPr="006D68AC">
        <w:rPr>
          <w:noProof/>
          <w:lang w:val="en-US"/>
        </w:rPr>
        <w:t>CollectInfo</w:t>
      </w:r>
      <w:r w:rsidRPr="006D68AC">
        <w:rPr>
          <w:noProof/>
        </w:rPr>
        <w:tab/>
      </w:r>
      <w:r w:rsidRPr="006D68AC">
        <w:rPr>
          <w:noProof/>
        </w:rPr>
        <w:fldChar w:fldCharType="begin" w:fldLock="1"/>
      </w:r>
      <w:r w:rsidRPr="006D68AC">
        <w:rPr>
          <w:noProof/>
        </w:rPr>
        <w:instrText xml:space="preserve"> PAGEREF _Toc209470139 \h </w:instrText>
      </w:r>
      <w:r w:rsidRPr="006D68AC">
        <w:rPr>
          <w:noProof/>
        </w:rPr>
      </w:r>
      <w:r w:rsidRPr="006D68AC">
        <w:rPr>
          <w:noProof/>
        </w:rPr>
        <w:fldChar w:fldCharType="separate"/>
      </w:r>
      <w:r w:rsidRPr="006D68AC">
        <w:rPr>
          <w:noProof/>
        </w:rPr>
        <w:t>118</w:t>
      </w:r>
      <w:r w:rsidRPr="006D68AC">
        <w:rPr>
          <w:noProof/>
        </w:rPr>
        <w:fldChar w:fldCharType="end"/>
      </w:r>
    </w:p>
    <w:p w14:paraId="324E567A" w14:textId="01AFC40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6.2</w:t>
      </w:r>
      <w:r w:rsidRPr="006D68AC">
        <w:rPr>
          <w:noProof/>
          <w:lang w:eastAsia="zh-CN"/>
        </w:rPr>
        <w:t>.</w:t>
      </w:r>
      <w:r w:rsidRPr="006D68AC">
        <w:rPr>
          <w:noProof/>
        </w:rPr>
        <w:t>6.2.9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TriggerCond</w:t>
      </w:r>
      <w:r w:rsidRPr="006D68AC">
        <w:rPr>
          <w:noProof/>
        </w:rPr>
        <w:tab/>
      </w:r>
      <w:r w:rsidRPr="006D68AC">
        <w:rPr>
          <w:noProof/>
        </w:rPr>
        <w:fldChar w:fldCharType="begin" w:fldLock="1"/>
      </w:r>
      <w:r w:rsidRPr="006D68AC">
        <w:rPr>
          <w:noProof/>
        </w:rPr>
        <w:instrText xml:space="preserve"> PAGEREF _Toc209470140 \h </w:instrText>
      </w:r>
      <w:r w:rsidRPr="006D68AC">
        <w:rPr>
          <w:noProof/>
        </w:rPr>
      </w:r>
      <w:r w:rsidRPr="006D68AC">
        <w:rPr>
          <w:noProof/>
        </w:rPr>
        <w:fldChar w:fldCharType="separate"/>
      </w:r>
      <w:r w:rsidRPr="006D68AC">
        <w:rPr>
          <w:noProof/>
        </w:rPr>
        <w:t>118</w:t>
      </w:r>
      <w:r w:rsidRPr="006D68AC">
        <w:rPr>
          <w:noProof/>
        </w:rPr>
        <w:fldChar w:fldCharType="end"/>
      </w:r>
    </w:p>
    <w:p w14:paraId="02585D77" w14:textId="7606546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6.2</w:t>
      </w:r>
      <w:r w:rsidRPr="006D68AC">
        <w:rPr>
          <w:noProof/>
          <w:lang w:eastAsia="zh-CN"/>
        </w:rPr>
        <w:t>.</w:t>
      </w:r>
      <w:r w:rsidRPr="006D68AC">
        <w:rPr>
          <w:noProof/>
        </w:rPr>
        <w:t>6.2.10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Type: </w:t>
      </w:r>
      <w:r w:rsidRPr="006D68AC">
        <w:rPr>
          <w:noProof/>
          <w:lang w:val="en-US"/>
        </w:rPr>
        <w:t>QoEMetric</w:t>
      </w:r>
      <w:r w:rsidRPr="006D68AC">
        <w:rPr>
          <w:noProof/>
        </w:rPr>
        <w:tab/>
      </w:r>
      <w:r w:rsidRPr="006D68AC">
        <w:rPr>
          <w:noProof/>
        </w:rPr>
        <w:fldChar w:fldCharType="begin" w:fldLock="1"/>
      </w:r>
      <w:r w:rsidRPr="006D68AC">
        <w:rPr>
          <w:noProof/>
        </w:rPr>
        <w:instrText xml:space="preserve"> PAGEREF _Toc209470141 \h </w:instrText>
      </w:r>
      <w:r w:rsidRPr="006D68AC">
        <w:rPr>
          <w:noProof/>
        </w:rPr>
      </w:r>
      <w:r w:rsidRPr="006D68AC">
        <w:rPr>
          <w:noProof/>
        </w:rPr>
        <w:fldChar w:fldCharType="separate"/>
      </w:r>
      <w:r w:rsidRPr="006D68AC">
        <w:rPr>
          <w:noProof/>
        </w:rPr>
        <w:t>119</w:t>
      </w:r>
      <w:r w:rsidRPr="006D68AC">
        <w:rPr>
          <w:noProof/>
        </w:rPr>
        <w:fldChar w:fldCharType="end"/>
      </w:r>
    </w:p>
    <w:p w14:paraId="13065B3A" w14:textId="244FD24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6.2.6.2</w:t>
      </w:r>
      <w:r w:rsidRPr="006D68AC">
        <w:rPr>
          <w:noProof/>
        </w:rPr>
        <w:t>.11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QoEMetricsReportNotif</w:t>
      </w:r>
      <w:r w:rsidRPr="006D68AC">
        <w:rPr>
          <w:noProof/>
        </w:rPr>
        <w:tab/>
      </w:r>
      <w:r w:rsidRPr="006D68AC">
        <w:rPr>
          <w:noProof/>
        </w:rPr>
        <w:fldChar w:fldCharType="begin" w:fldLock="1"/>
      </w:r>
      <w:r w:rsidRPr="006D68AC">
        <w:rPr>
          <w:noProof/>
        </w:rPr>
        <w:instrText xml:space="preserve"> PAGEREF _Toc209470142 \h </w:instrText>
      </w:r>
      <w:r w:rsidRPr="006D68AC">
        <w:rPr>
          <w:noProof/>
        </w:rPr>
      </w:r>
      <w:r w:rsidRPr="006D68AC">
        <w:rPr>
          <w:noProof/>
        </w:rPr>
        <w:fldChar w:fldCharType="separate"/>
      </w:r>
      <w:r w:rsidRPr="006D68AC">
        <w:rPr>
          <w:noProof/>
        </w:rPr>
        <w:t>119</w:t>
      </w:r>
      <w:r w:rsidRPr="006D68AC">
        <w:rPr>
          <w:noProof/>
        </w:rPr>
        <w:fldChar w:fldCharType="end"/>
      </w:r>
    </w:p>
    <w:p w14:paraId="75E66E00" w14:textId="1A6DD3B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_Toc209470143 \h </w:instrText>
      </w:r>
      <w:r w:rsidRPr="006D68AC">
        <w:rPr>
          <w:noProof/>
        </w:rPr>
      </w:r>
      <w:r w:rsidRPr="006D68AC">
        <w:rPr>
          <w:noProof/>
        </w:rPr>
        <w:fldChar w:fldCharType="separate"/>
      </w:r>
      <w:r w:rsidRPr="006D68AC">
        <w:rPr>
          <w:noProof/>
        </w:rPr>
        <w:t>119</w:t>
      </w:r>
      <w:r w:rsidRPr="006D68AC">
        <w:rPr>
          <w:noProof/>
        </w:rPr>
        <w:fldChar w:fldCharType="end"/>
      </w:r>
    </w:p>
    <w:p w14:paraId="2416F41B" w14:textId="3274133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_Toc209470144 \h </w:instrText>
      </w:r>
      <w:r w:rsidRPr="006D68AC">
        <w:rPr>
          <w:noProof/>
        </w:rPr>
      </w:r>
      <w:r w:rsidRPr="006D68AC">
        <w:rPr>
          <w:noProof/>
        </w:rPr>
        <w:fldChar w:fldCharType="separate"/>
      </w:r>
      <w:r w:rsidRPr="006D68AC">
        <w:rPr>
          <w:noProof/>
        </w:rPr>
        <w:t>119</w:t>
      </w:r>
      <w:r w:rsidRPr="006D68AC">
        <w:rPr>
          <w:noProof/>
        </w:rPr>
        <w:fldChar w:fldCharType="end"/>
      </w:r>
    </w:p>
    <w:p w14:paraId="1F9F7E43" w14:textId="351874F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_Toc209470145 \h </w:instrText>
      </w:r>
      <w:r w:rsidRPr="006D68AC">
        <w:rPr>
          <w:noProof/>
        </w:rPr>
      </w:r>
      <w:r w:rsidRPr="006D68AC">
        <w:rPr>
          <w:noProof/>
        </w:rPr>
        <w:fldChar w:fldCharType="separate"/>
      </w:r>
      <w:r w:rsidRPr="006D68AC">
        <w:rPr>
          <w:noProof/>
        </w:rPr>
        <w:t>119</w:t>
      </w:r>
      <w:r w:rsidRPr="006D68AC">
        <w:rPr>
          <w:noProof/>
        </w:rPr>
        <w:fldChar w:fldCharType="end"/>
      </w:r>
    </w:p>
    <w:p w14:paraId="44BB8AA2" w14:textId="118DAA9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6.2.6.3.3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QoEType</w:t>
      </w:r>
      <w:r w:rsidRPr="006D68AC">
        <w:rPr>
          <w:noProof/>
        </w:rPr>
        <w:tab/>
      </w:r>
      <w:r w:rsidRPr="006D68AC">
        <w:rPr>
          <w:noProof/>
        </w:rPr>
        <w:fldChar w:fldCharType="begin" w:fldLock="1"/>
      </w:r>
      <w:r w:rsidRPr="006D68AC">
        <w:rPr>
          <w:noProof/>
        </w:rPr>
        <w:instrText xml:space="preserve"> PAGEREF _Toc209470146 \h </w:instrText>
      </w:r>
      <w:r w:rsidRPr="006D68AC">
        <w:rPr>
          <w:noProof/>
        </w:rPr>
      </w:r>
      <w:r w:rsidRPr="006D68AC">
        <w:rPr>
          <w:noProof/>
        </w:rPr>
        <w:fldChar w:fldCharType="separate"/>
      </w:r>
      <w:r w:rsidRPr="006D68AC">
        <w:rPr>
          <w:noProof/>
        </w:rPr>
        <w:t>120</w:t>
      </w:r>
      <w:r w:rsidRPr="006D68AC">
        <w:rPr>
          <w:noProof/>
        </w:rPr>
        <w:fldChar w:fldCharType="end"/>
      </w:r>
    </w:p>
    <w:p w14:paraId="69C24ED4" w14:textId="1B5A75B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6.2.6.3.4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TriggerType</w:t>
      </w:r>
      <w:r w:rsidRPr="006D68AC">
        <w:rPr>
          <w:noProof/>
        </w:rPr>
        <w:tab/>
      </w:r>
      <w:r w:rsidRPr="006D68AC">
        <w:rPr>
          <w:noProof/>
        </w:rPr>
        <w:fldChar w:fldCharType="begin" w:fldLock="1"/>
      </w:r>
      <w:r w:rsidRPr="006D68AC">
        <w:rPr>
          <w:noProof/>
        </w:rPr>
        <w:instrText xml:space="preserve"> PAGEREF _Toc209470147 \h </w:instrText>
      </w:r>
      <w:r w:rsidRPr="006D68AC">
        <w:rPr>
          <w:noProof/>
        </w:rPr>
      </w:r>
      <w:r w:rsidRPr="006D68AC">
        <w:rPr>
          <w:noProof/>
        </w:rPr>
        <w:fldChar w:fldCharType="separate"/>
      </w:r>
      <w:r w:rsidRPr="006D68AC">
        <w:rPr>
          <w:noProof/>
        </w:rPr>
        <w:t>120</w:t>
      </w:r>
      <w:r w:rsidRPr="006D68AC">
        <w:rPr>
          <w:noProof/>
        </w:rPr>
        <w:fldChar w:fldCharType="end"/>
      </w:r>
    </w:p>
    <w:p w14:paraId="5E56FD05" w14:textId="016E52F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6.2.6.3.5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SliceLCMAction</w:t>
      </w:r>
      <w:r w:rsidRPr="006D68AC">
        <w:rPr>
          <w:noProof/>
        </w:rPr>
        <w:tab/>
      </w:r>
      <w:r w:rsidRPr="006D68AC">
        <w:rPr>
          <w:noProof/>
        </w:rPr>
        <w:fldChar w:fldCharType="begin" w:fldLock="1"/>
      </w:r>
      <w:r w:rsidRPr="006D68AC">
        <w:rPr>
          <w:noProof/>
        </w:rPr>
        <w:instrText xml:space="preserve"> PAGEREF _Toc209470148 \h </w:instrText>
      </w:r>
      <w:r w:rsidRPr="006D68AC">
        <w:rPr>
          <w:noProof/>
        </w:rPr>
      </w:r>
      <w:r w:rsidRPr="006D68AC">
        <w:rPr>
          <w:noProof/>
        </w:rPr>
        <w:fldChar w:fldCharType="separate"/>
      </w:r>
      <w:r w:rsidRPr="006D68AC">
        <w:rPr>
          <w:noProof/>
        </w:rPr>
        <w:t>120</w:t>
      </w:r>
      <w:r w:rsidRPr="006D68AC">
        <w:rPr>
          <w:noProof/>
        </w:rPr>
        <w:fldChar w:fldCharType="end"/>
      </w:r>
    </w:p>
    <w:p w14:paraId="4A359922" w14:textId="46054CC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_Toc209470149 \h </w:instrText>
      </w:r>
      <w:r w:rsidRPr="006D68AC">
        <w:rPr>
          <w:noProof/>
        </w:rPr>
      </w:r>
      <w:r w:rsidRPr="006D68AC">
        <w:rPr>
          <w:noProof/>
        </w:rPr>
        <w:fldChar w:fldCharType="separate"/>
      </w:r>
      <w:r w:rsidRPr="006D68AC">
        <w:rPr>
          <w:noProof/>
        </w:rPr>
        <w:t>120</w:t>
      </w:r>
      <w:r w:rsidRPr="006D68AC">
        <w:rPr>
          <w:noProof/>
        </w:rPr>
        <w:fldChar w:fldCharType="end"/>
      </w:r>
    </w:p>
    <w:p w14:paraId="054091E9" w14:textId="0A79EB3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_Toc209470150 \h </w:instrText>
      </w:r>
      <w:r w:rsidRPr="006D68AC">
        <w:rPr>
          <w:noProof/>
        </w:rPr>
      </w:r>
      <w:r w:rsidRPr="006D68AC">
        <w:rPr>
          <w:noProof/>
        </w:rPr>
        <w:fldChar w:fldCharType="separate"/>
      </w:r>
      <w:r w:rsidRPr="006D68AC">
        <w:rPr>
          <w:noProof/>
        </w:rPr>
        <w:t>120</w:t>
      </w:r>
      <w:r w:rsidRPr="006D68AC">
        <w:rPr>
          <w:noProof/>
        </w:rPr>
        <w:fldChar w:fldCharType="end"/>
      </w:r>
    </w:p>
    <w:p w14:paraId="192A41FB" w14:textId="1E25D0C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_Toc209470151 \h </w:instrText>
      </w:r>
      <w:r w:rsidRPr="006D68AC">
        <w:rPr>
          <w:noProof/>
        </w:rPr>
      </w:r>
      <w:r w:rsidRPr="006D68AC">
        <w:rPr>
          <w:noProof/>
        </w:rPr>
        <w:fldChar w:fldCharType="separate"/>
      </w:r>
      <w:r w:rsidRPr="006D68AC">
        <w:rPr>
          <w:noProof/>
        </w:rPr>
        <w:t>120</w:t>
      </w:r>
      <w:r w:rsidRPr="006D68AC">
        <w:rPr>
          <w:noProof/>
        </w:rPr>
        <w:fldChar w:fldCharType="end"/>
      </w:r>
    </w:p>
    <w:p w14:paraId="053205B7" w14:textId="0C8A528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_Toc209470152 \h </w:instrText>
      </w:r>
      <w:r w:rsidRPr="006D68AC">
        <w:rPr>
          <w:noProof/>
        </w:rPr>
      </w:r>
      <w:r w:rsidRPr="006D68AC">
        <w:rPr>
          <w:noProof/>
        </w:rPr>
        <w:fldChar w:fldCharType="separate"/>
      </w:r>
      <w:r w:rsidRPr="006D68AC">
        <w:rPr>
          <w:noProof/>
        </w:rPr>
        <w:t>120</w:t>
      </w:r>
      <w:r w:rsidRPr="006D68AC">
        <w:rPr>
          <w:noProof/>
        </w:rPr>
        <w:fldChar w:fldCharType="end"/>
      </w:r>
    </w:p>
    <w:p w14:paraId="6B11F48D" w14:textId="2181058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_Toc209470153 \h </w:instrText>
      </w:r>
      <w:r w:rsidRPr="006D68AC">
        <w:rPr>
          <w:noProof/>
        </w:rPr>
      </w:r>
      <w:r w:rsidRPr="006D68AC">
        <w:rPr>
          <w:noProof/>
        </w:rPr>
        <w:fldChar w:fldCharType="separate"/>
      </w:r>
      <w:r w:rsidRPr="006D68AC">
        <w:rPr>
          <w:noProof/>
        </w:rPr>
        <w:t>120</w:t>
      </w:r>
      <w:r w:rsidRPr="006D68AC">
        <w:rPr>
          <w:noProof/>
        </w:rPr>
        <w:fldChar w:fldCharType="end"/>
      </w:r>
    </w:p>
    <w:p w14:paraId="2ADFB278" w14:textId="2762B53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_Toc209470154 \h </w:instrText>
      </w:r>
      <w:r w:rsidRPr="006D68AC">
        <w:rPr>
          <w:noProof/>
        </w:rPr>
      </w:r>
      <w:r w:rsidRPr="006D68AC">
        <w:rPr>
          <w:noProof/>
        </w:rPr>
        <w:fldChar w:fldCharType="separate"/>
      </w:r>
      <w:r w:rsidRPr="006D68AC">
        <w:rPr>
          <w:noProof/>
        </w:rPr>
        <w:t>121</w:t>
      </w:r>
      <w:r w:rsidRPr="006D68AC">
        <w:rPr>
          <w:noProof/>
        </w:rPr>
        <w:fldChar w:fldCharType="end"/>
      </w:r>
    </w:p>
    <w:p w14:paraId="62CE7923" w14:textId="5EA7C8F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_Toc209470155 \h </w:instrText>
      </w:r>
      <w:r w:rsidRPr="006D68AC">
        <w:rPr>
          <w:noProof/>
        </w:rPr>
      </w:r>
      <w:r w:rsidRPr="006D68AC">
        <w:rPr>
          <w:noProof/>
        </w:rPr>
        <w:fldChar w:fldCharType="separate"/>
      </w:r>
      <w:r w:rsidRPr="006D68AC">
        <w:rPr>
          <w:noProof/>
        </w:rPr>
        <w:t>121</w:t>
      </w:r>
      <w:r w:rsidRPr="006D68AC">
        <w:rPr>
          <w:noProof/>
        </w:rPr>
        <w:fldChar w:fldCharType="end"/>
      </w:r>
    </w:p>
    <w:p w14:paraId="260A21DD" w14:textId="5D7A740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_Toc209470156 \h </w:instrText>
      </w:r>
      <w:r w:rsidRPr="006D68AC">
        <w:rPr>
          <w:noProof/>
        </w:rPr>
      </w:r>
      <w:r w:rsidRPr="006D68AC">
        <w:rPr>
          <w:noProof/>
        </w:rPr>
        <w:fldChar w:fldCharType="separate"/>
      </w:r>
      <w:r w:rsidRPr="006D68AC">
        <w:rPr>
          <w:noProof/>
        </w:rPr>
        <w:t>121</w:t>
      </w:r>
      <w:r w:rsidRPr="006D68AC">
        <w:rPr>
          <w:noProof/>
        </w:rPr>
        <w:fldChar w:fldCharType="end"/>
      </w:r>
    </w:p>
    <w:p w14:paraId="6DC1CF35" w14:textId="43C80D1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6.2</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_Toc209470157 \h </w:instrText>
      </w:r>
      <w:r w:rsidRPr="006D68AC">
        <w:rPr>
          <w:noProof/>
        </w:rPr>
      </w:r>
      <w:r w:rsidRPr="006D68AC">
        <w:rPr>
          <w:noProof/>
        </w:rPr>
        <w:fldChar w:fldCharType="separate"/>
      </w:r>
      <w:r w:rsidRPr="006D68AC">
        <w:rPr>
          <w:noProof/>
        </w:rPr>
        <w:t>121</w:t>
      </w:r>
      <w:r w:rsidRPr="006D68AC">
        <w:rPr>
          <w:noProof/>
        </w:rPr>
        <w:fldChar w:fldCharType="end"/>
      </w:r>
    </w:p>
    <w:p w14:paraId="3F371FBC" w14:textId="7EE390E9"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NSCE_PolicyManagement API</w:t>
      </w:r>
      <w:r w:rsidRPr="006D68AC">
        <w:rPr>
          <w:noProof/>
        </w:rPr>
        <w:tab/>
      </w:r>
      <w:r w:rsidRPr="006D68AC">
        <w:rPr>
          <w:noProof/>
        </w:rPr>
        <w:fldChar w:fldCharType="begin" w:fldLock="1"/>
      </w:r>
      <w:r w:rsidRPr="006D68AC">
        <w:rPr>
          <w:noProof/>
        </w:rPr>
        <w:instrText xml:space="preserve"> PAGEREF _Toc209470158 \h </w:instrText>
      </w:r>
      <w:r w:rsidRPr="006D68AC">
        <w:rPr>
          <w:noProof/>
        </w:rPr>
      </w:r>
      <w:r w:rsidRPr="006D68AC">
        <w:rPr>
          <w:noProof/>
        </w:rPr>
        <w:fldChar w:fldCharType="separate"/>
      </w:r>
      <w:r w:rsidRPr="006D68AC">
        <w:rPr>
          <w:noProof/>
        </w:rPr>
        <w:t>121</w:t>
      </w:r>
      <w:r w:rsidRPr="006D68AC">
        <w:rPr>
          <w:noProof/>
        </w:rPr>
        <w:fldChar w:fldCharType="end"/>
      </w:r>
    </w:p>
    <w:p w14:paraId="40C95653" w14:textId="280302F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_Toc209470159 \h </w:instrText>
      </w:r>
      <w:r w:rsidRPr="006D68AC">
        <w:rPr>
          <w:noProof/>
        </w:rPr>
      </w:r>
      <w:r w:rsidRPr="006D68AC">
        <w:rPr>
          <w:noProof/>
        </w:rPr>
        <w:fldChar w:fldCharType="separate"/>
      </w:r>
      <w:r w:rsidRPr="006D68AC">
        <w:rPr>
          <w:noProof/>
        </w:rPr>
        <w:t>121</w:t>
      </w:r>
      <w:r w:rsidRPr="006D68AC">
        <w:rPr>
          <w:noProof/>
        </w:rPr>
        <w:fldChar w:fldCharType="end"/>
      </w:r>
    </w:p>
    <w:p w14:paraId="07017EA1" w14:textId="7EA34A3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_Toc209470160 \h </w:instrText>
      </w:r>
      <w:r w:rsidRPr="006D68AC">
        <w:rPr>
          <w:noProof/>
        </w:rPr>
      </w:r>
      <w:r w:rsidRPr="006D68AC">
        <w:rPr>
          <w:noProof/>
        </w:rPr>
        <w:fldChar w:fldCharType="separate"/>
      </w:r>
      <w:r w:rsidRPr="006D68AC">
        <w:rPr>
          <w:noProof/>
        </w:rPr>
        <w:t>122</w:t>
      </w:r>
      <w:r w:rsidRPr="006D68AC">
        <w:rPr>
          <w:noProof/>
        </w:rPr>
        <w:fldChar w:fldCharType="end"/>
      </w:r>
    </w:p>
    <w:p w14:paraId="5F639D1C" w14:textId="6356A2A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_Toc209470161 \h </w:instrText>
      </w:r>
      <w:r w:rsidRPr="006D68AC">
        <w:rPr>
          <w:noProof/>
        </w:rPr>
      </w:r>
      <w:r w:rsidRPr="006D68AC">
        <w:rPr>
          <w:noProof/>
        </w:rPr>
        <w:fldChar w:fldCharType="separate"/>
      </w:r>
      <w:r w:rsidRPr="006D68AC">
        <w:rPr>
          <w:noProof/>
        </w:rPr>
        <w:t>122</w:t>
      </w:r>
      <w:r w:rsidRPr="006D68AC">
        <w:rPr>
          <w:noProof/>
        </w:rPr>
        <w:fldChar w:fldCharType="end"/>
      </w:r>
    </w:p>
    <w:p w14:paraId="0B8F24F9" w14:textId="4BB898D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_Toc209470162 \h </w:instrText>
      </w:r>
      <w:r w:rsidRPr="006D68AC">
        <w:rPr>
          <w:noProof/>
        </w:rPr>
      </w:r>
      <w:r w:rsidRPr="006D68AC">
        <w:rPr>
          <w:noProof/>
        </w:rPr>
        <w:fldChar w:fldCharType="separate"/>
      </w:r>
      <w:r w:rsidRPr="006D68AC">
        <w:rPr>
          <w:noProof/>
        </w:rPr>
        <w:t>122</w:t>
      </w:r>
      <w:r w:rsidRPr="006D68AC">
        <w:rPr>
          <w:noProof/>
        </w:rPr>
        <w:fldChar w:fldCharType="end"/>
      </w:r>
    </w:p>
    <w:p w14:paraId="0D8A2A38" w14:textId="56F461B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Policies</w:t>
      </w:r>
      <w:r w:rsidRPr="006D68AC">
        <w:rPr>
          <w:noProof/>
        </w:rPr>
        <w:tab/>
      </w:r>
      <w:r w:rsidRPr="006D68AC">
        <w:rPr>
          <w:noProof/>
        </w:rPr>
        <w:fldChar w:fldCharType="begin" w:fldLock="1"/>
      </w:r>
      <w:r w:rsidRPr="006D68AC">
        <w:rPr>
          <w:noProof/>
        </w:rPr>
        <w:instrText xml:space="preserve"> PAGEREF _Toc209470163 \h </w:instrText>
      </w:r>
      <w:r w:rsidRPr="006D68AC">
        <w:rPr>
          <w:noProof/>
        </w:rPr>
      </w:r>
      <w:r w:rsidRPr="006D68AC">
        <w:rPr>
          <w:noProof/>
        </w:rPr>
        <w:fldChar w:fldCharType="separate"/>
      </w:r>
      <w:r w:rsidRPr="006D68AC">
        <w:rPr>
          <w:noProof/>
        </w:rPr>
        <w:t>123</w:t>
      </w:r>
      <w:r w:rsidRPr="006D68AC">
        <w:rPr>
          <w:noProof/>
        </w:rPr>
        <w:fldChar w:fldCharType="end"/>
      </w:r>
    </w:p>
    <w:p w14:paraId="08825DF2" w14:textId="2730F8A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_Toc209470164 \h </w:instrText>
      </w:r>
      <w:r w:rsidRPr="006D68AC">
        <w:rPr>
          <w:noProof/>
        </w:rPr>
      </w:r>
      <w:r w:rsidRPr="006D68AC">
        <w:rPr>
          <w:noProof/>
        </w:rPr>
        <w:fldChar w:fldCharType="separate"/>
      </w:r>
      <w:r w:rsidRPr="006D68AC">
        <w:rPr>
          <w:noProof/>
        </w:rPr>
        <w:t>123</w:t>
      </w:r>
      <w:r w:rsidRPr="006D68AC">
        <w:rPr>
          <w:noProof/>
        </w:rPr>
        <w:fldChar w:fldCharType="end"/>
      </w:r>
    </w:p>
    <w:p w14:paraId="0C5AB7DA" w14:textId="66B68EA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_Toc209470165 \h </w:instrText>
      </w:r>
      <w:r w:rsidRPr="006D68AC">
        <w:rPr>
          <w:noProof/>
        </w:rPr>
      </w:r>
      <w:r w:rsidRPr="006D68AC">
        <w:rPr>
          <w:noProof/>
        </w:rPr>
        <w:fldChar w:fldCharType="separate"/>
      </w:r>
      <w:r w:rsidRPr="006D68AC">
        <w:rPr>
          <w:noProof/>
        </w:rPr>
        <w:t>123</w:t>
      </w:r>
      <w:r w:rsidRPr="006D68AC">
        <w:rPr>
          <w:noProof/>
        </w:rPr>
        <w:fldChar w:fldCharType="end"/>
      </w:r>
    </w:p>
    <w:p w14:paraId="0F4BDCBF" w14:textId="61E14AA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_Toc209470166 \h </w:instrText>
      </w:r>
      <w:r w:rsidRPr="006D68AC">
        <w:rPr>
          <w:noProof/>
        </w:rPr>
      </w:r>
      <w:r w:rsidRPr="006D68AC">
        <w:rPr>
          <w:noProof/>
        </w:rPr>
        <w:fldChar w:fldCharType="separate"/>
      </w:r>
      <w:r w:rsidRPr="006D68AC">
        <w:rPr>
          <w:noProof/>
        </w:rPr>
        <w:t>123</w:t>
      </w:r>
      <w:r w:rsidRPr="006D68AC">
        <w:rPr>
          <w:noProof/>
        </w:rPr>
        <w:fldChar w:fldCharType="end"/>
      </w:r>
    </w:p>
    <w:p w14:paraId="6C6047DA" w14:textId="5CEC1D5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_Toc209470167 \h </w:instrText>
      </w:r>
      <w:r w:rsidRPr="006D68AC">
        <w:rPr>
          <w:noProof/>
        </w:rPr>
      </w:r>
      <w:r w:rsidRPr="006D68AC">
        <w:rPr>
          <w:noProof/>
        </w:rPr>
        <w:fldChar w:fldCharType="separate"/>
      </w:r>
      <w:r w:rsidRPr="006D68AC">
        <w:rPr>
          <w:noProof/>
        </w:rPr>
        <w:t>123</w:t>
      </w:r>
      <w:r w:rsidRPr="006D68AC">
        <w:rPr>
          <w:noProof/>
        </w:rPr>
        <w:fldChar w:fldCharType="end"/>
      </w:r>
    </w:p>
    <w:p w14:paraId="44B16670" w14:textId="48CBFF3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_Toc209470168 \h </w:instrText>
      </w:r>
      <w:r w:rsidRPr="006D68AC">
        <w:rPr>
          <w:noProof/>
        </w:rPr>
      </w:r>
      <w:r w:rsidRPr="006D68AC">
        <w:rPr>
          <w:noProof/>
        </w:rPr>
        <w:fldChar w:fldCharType="separate"/>
      </w:r>
      <w:r w:rsidRPr="006D68AC">
        <w:rPr>
          <w:noProof/>
        </w:rPr>
        <w:t>124</w:t>
      </w:r>
      <w:r w:rsidRPr="006D68AC">
        <w:rPr>
          <w:noProof/>
        </w:rPr>
        <w:fldChar w:fldCharType="end"/>
      </w:r>
    </w:p>
    <w:p w14:paraId="64B3B46C" w14:textId="16046F1B"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6.3.3.2.4.1</w:t>
      </w:r>
      <w:r w:rsidRPr="006D68AC">
        <w:rPr>
          <w:rFonts w:asciiTheme="minorHAnsi" w:eastAsiaTheme="minorEastAsia" w:hAnsiTheme="minorHAnsi" w:cstheme="minorBidi"/>
          <w:noProof/>
          <w:kern w:val="2"/>
          <w:sz w:val="24"/>
          <w:szCs w:val="24"/>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_Toc209470169 \h </w:instrText>
      </w:r>
      <w:r w:rsidRPr="006D68AC">
        <w:rPr>
          <w:noProof/>
        </w:rPr>
      </w:r>
      <w:r w:rsidRPr="006D68AC">
        <w:rPr>
          <w:noProof/>
        </w:rPr>
        <w:fldChar w:fldCharType="separate"/>
      </w:r>
      <w:r w:rsidRPr="006D68AC">
        <w:rPr>
          <w:noProof/>
        </w:rPr>
        <w:t>124</w:t>
      </w:r>
      <w:r w:rsidRPr="006D68AC">
        <w:rPr>
          <w:noProof/>
        </w:rPr>
        <w:fldChar w:fldCharType="end"/>
      </w:r>
    </w:p>
    <w:p w14:paraId="5D1D75FD" w14:textId="4C4E93B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6.3.3.2.4.2</w:t>
      </w:r>
      <w:r w:rsidRPr="006D68AC">
        <w:rPr>
          <w:rFonts w:asciiTheme="minorHAnsi" w:eastAsiaTheme="minorEastAsia" w:hAnsiTheme="minorHAnsi" w:cstheme="minorBidi"/>
          <w:noProof/>
          <w:kern w:val="2"/>
          <w:sz w:val="24"/>
          <w:szCs w:val="24"/>
          <w14:ligatures w14:val="standardContextual"/>
        </w:rPr>
        <w:tab/>
      </w:r>
      <w:r w:rsidRPr="006D68AC">
        <w:rPr>
          <w:noProof/>
        </w:rPr>
        <w:t>Operation: Delete</w:t>
      </w:r>
      <w:r w:rsidRPr="006D68AC">
        <w:rPr>
          <w:noProof/>
        </w:rPr>
        <w:tab/>
      </w:r>
      <w:r w:rsidRPr="006D68AC">
        <w:rPr>
          <w:noProof/>
        </w:rPr>
        <w:fldChar w:fldCharType="begin" w:fldLock="1"/>
      </w:r>
      <w:r w:rsidRPr="006D68AC">
        <w:rPr>
          <w:noProof/>
        </w:rPr>
        <w:instrText xml:space="preserve"> PAGEREF _Toc209470170 \h </w:instrText>
      </w:r>
      <w:r w:rsidRPr="006D68AC">
        <w:rPr>
          <w:noProof/>
        </w:rPr>
      </w:r>
      <w:r w:rsidRPr="006D68AC">
        <w:rPr>
          <w:noProof/>
        </w:rPr>
        <w:fldChar w:fldCharType="separate"/>
      </w:r>
      <w:r w:rsidRPr="006D68AC">
        <w:rPr>
          <w:noProof/>
        </w:rPr>
        <w:t>124</w:t>
      </w:r>
      <w:r w:rsidRPr="006D68AC">
        <w:rPr>
          <w:noProof/>
        </w:rPr>
        <w:fldChar w:fldCharType="end"/>
      </w:r>
    </w:p>
    <w:p w14:paraId="4E44542F" w14:textId="6B1A7343"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rPr>
        <w:t>6.3.3.2.4.2.1</w:t>
      </w:r>
      <w:r w:rsidRPr="006D68AC">
        <w:rPr>
          <w:rFonts w:asciiTheme="minorHAnsi" w:eastAsiaTheme="minorEastAsia" w:hAnsiTheme="minorHAnsi" w:cstheme="minorBidi"/>
          <w:noProof/>
          <w:kern w:val="2"/>
          <w:sz w:val="24"/>
          <w:szCs w:val="24"/>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_Toc209470171 \h </w:instrText>
      </w:r>
      <w:r w:rsidRPr="006D68AC">
        <w:rPr>
          <w:noProof/>
        </w:rPr>
      </w:r>
      <w:r w:rsidRPr="006D68AC">
        <w:rPr>
          <w:noProof/>
        </w:rPr>
        <w:fldChar w:fldCharType="separate"/>
      </w:r>
      <w:r w:rsidRPr="006D68AC">
        <w:rPr>
          <w:noProof/>
        </w:rPr>
        <w:t>124</w:t>
      </w:r>
      <w:r w:rsidRPr="006D68AC">
        <w:rPr>
          <w:noProof/>
        </w:rPr>
        <w:fldChar w:fldCharType="end"/>
      </w:r>
    </w:p>
    <w:p w14:paraId="2E5E70C8" w14:textId="496E15D4"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rPr>
        <w:t>6.3.3.2.4.2.2</w:t>
      </w:r>
      <w:r w:rsidRPr="006D68AC">
        <w:rPr>
          <w:rFonts w:asciiTheme="minorHAnsi" w:eastAsiaTheme="minorEastAsia" w:hAnsiTheme="minorHAnsi" w:cstheme="minorBidi"/>
          <w:noProof/>
          <w:kern w:val="2"/>
          <w:sz w:val="24"/>
          <w:szCs w:val="24"/>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_Toc209470172 \h </w:instrText>
      </w:r>
      <w:r w:rsidRPr="006D68AC">
        <w:rPr>
          <w:noProof/>
        </w:rPr>
      </w:r>
      <w:r w:rsidRPr="006D68AC">
        <w:rPr>
          <w:noProof/>
        </w:rPr>
        <w:fldChar w:fldCharType="separate"/>
      </w:r>
      <w:r w:rsidRPr="006D68AC">
        <w:rPr>
          <w:noProof/>
        </w:rPr>
        <w:t>124</w:t>
      </w:r>
      <w:r w:rsidRPr="006D68AC">
        <w:rPr>
          <w:noProof/>
        </w:rPr>
        <w:fldChar w:fldCharType="end"/>
      </w:r>
    </w:p>
    <w:p w14:paraId="78197D19" w14:textId="339DF10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Policy</w:t>
      </w:r>
      <w:r w:rsidRPr="006D68AC">
        <w:rPr>
          <w:noProof/>
        </w:rPr>
        <w:tab/>
      </w:r>
      <w:r w:rsidRPr="006D68AC">
        <w:rPr>
          <w:noProof/>
        </w:rPr>
        <w:fldChar w:fldCharType="begin" w:fldLock="1"/>
      </w:r>
      <w:r w:rsidRPr="006D68AC">
        <w:rPr>
          <w:noProof/>
        </w:rPr>
        <w:instrText xml:space="preserve"> PAGEREF _Toc209470173 \h </w:instrText>
      </w:r>
      <w:r w:rsidRPr="006D68AC">
        <w:rPr>
          <w:noProof/>
        </w:rPr>
      </w:r>
      <w:r w:rsidRPr="006D68AC">
        <w:rPr>
          <w:noProof/>
        </w:rPr>
        <w:fldChar w:fldCharType="separate"/>
      </w:r>
      <w:r w:rsidRPr="006D68AC">
        <w:rPr>
          <w:noProof/>
        </w:rPr>
        <w:t>125</w:t>
      </w:r>
      <w:r w:rsidRPr="006D68AC">
        <w:rPr>
          <w:noProof/>
        </w:rPr>
        <w:fldChar w:fldCharType="end"/>
      </w:r>
    </w:p>
    <w:p w14:paraId="04E11D20" w14:textId="66DDF42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_Toc209470174 \h </w:instrText>
      </w:r>
      <w:r w:rsidRPr="006D68AC">
        <w:rPr>
          <w:noProof/>
        </w:rPr>
      </w:r>
      <w:r w:rsidRPr="006D68AC">
        <w:rPr>
          <w:noProof/>
        </w:rPr>
        <w:fldChar w:fldCharType="separate"/>
      </w:r>
      <w:r w:rsidRPr="006D68AC">
        <w:rPr>
          <w:noProof/>
        </w:rPr>
        <w:t>125</w:t>
      </w:r>
      <w:r w:rsidRPr="006D68AC">
        <w:rPr>
          <w:noProof/>
        </w:rPr>
        <w:fldChar w:fldCharType="end"/>
      </w:r>
    </w:p>
    <w:p w14:paraId="4B26FD9C" w14:textId="4580C36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_Toc209470175 \h </w:instrText>
      </w:r>
      <w:r w:rsidRPr="006D68AC">
        <w:rPr>
          <w:noProof/>
        </w:rPr>
      </w:r>
      <w:r w:rsidRPr="006D68AC">
        <w:rPr>
          <w:noProof/>
        </w:rPr>
        <w:fldChar w:fldCharType="separate"/>
      </w:r>
      <w:r w:rsidRPr="006D68AC">
        <w:rPr>
          <w:noProof/>
        </w:rPr>
        <w:t>125</w:t>
      </w:r>
      <w:r w:rsidRPr="006D68AC">
        <w:rPr>
          <w:noProof/>
        </w:rPr>
        <w:fldChar w:fldCharType="end"/>
      </w:r>
    </w:p>
    <w:p w14:paraId="31DC3139" w14:textId="4D22868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_Toc209470176 \h </w:instrText>
      </w:r>
      <w:r w:rsidRPr="006D68AC">
        <w:rPr>
          <w:noProof/>
        </w:rPr>
      </w:r>
      <w:r w:rsidRPr="006D68AC">
        <w:rPr>
          <w:noProof/>
        </w:rPr>
        <w:fldChar w:fldCharType="separate"/>
      </w:r>
      <w:r w:rsidRPr="006D68AC">
        <w:rPr>
          <w:noProof/>
        </w:rPr>
        <w:t>126</w:t>
      </w:r>
      <w:r w:rsidRPr="006D68AC">
        <w:rPr>
          <w:noProof/>
        </w:rPr>
        <w:fldChar w:fldCharType="end"/>
      </w:r>
    </w:p>
    <w:p w14:paraId="67593298" w14:textId="3F65E8B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_Toc209470177 \h </w:instrText>
      </w:r>
      <w:r w:rsidRPr="006D68AC">
        <w:rPr>
          <w:noProof/>
        </w:rPr>
      </w:r>
      <w:r w:rsidRPr="006D68AC">
        <w:rPr>
          <w:noProof/>
        </w:rPr>
        <w:fldChar w:fldCharType="separate"/>
      </w:r>
      <w:r w:rsidRPr="006D68AC">
        <w:rPr>
          <w:noProof/>
        </w:rPr>
        <w:t>126</w:t>
      </w:r>
      <w:r w:rsidRPr="006D68AC">
        <w:rPr>
          <w:noProof/>
        </w:rPr>
        <w:fldChar w:fldCharType="end"/>
      </w:r>
    </w:p>
    <w:p w14:paraId="63F6D7B8" w14:textId="1B47DD42"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_Toc209470178 \h </w:instrText>
      </w:r>
      <w:r w:rsidRPr="006D68AC">
        <w:rPr>
          <w:noProof/>
        </w:rPr>
      </w:r>
      <w:r w:rsidRPr="006D68AC">
        <w:rPr>
          <w:noProof/>
        </w:rPr>
        <w:fldChar w:fldCharType="separate"/>
      </w:r>
      <w:r w:rsidRPr="006D68AC">
        <w:rPr>
          <w:noProof/>
        </w:rPr>
        <w:t>127</w:t>
      </w:r>
      <w:r w:rsidRPr="006D68AC">
        <w:rPr>
          <w:noProof/>
        </w:rPr>
        <w:fldChar w:fldCharType="end"/>
      </w:r>
    </w:p>
    <w:p w14:paraId="0FBE9A45" w14:textId="28A61B9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_Toc209470179 \h </w:instrText>
      </w:r>
      <w:r w:rsidRPr="006D68AC">
        <w:rPr>
          <w:noProof/>
        </w:rPr>
      </w:r>
      <w:r w:rsidRPr="006D68AC">
        <w:rPr>
          <w:noProof/>
        </w:rPr>
        <w:fldChar w:fldCharType="separate"/>
      </w:r>
      <w:r w:rsidRPr="006D68AC">
        <w:rPr>
          <w:noProof/>
        </w:rPr>
        <w:t>128</w:t>
      </w:r>
      <w:r w:rsidRPr="006D68AC">
        <w:rPr>
          <w:noProof/>
        </w:rPr>
        <w:fldChar w:fldCharType="end"/>
      </w:r>
    </w:p>
    <w:p w14:paraId="1E30F62D" w14:textId="524071B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_Toc209470180 \h </w:instrText>
      </w:r>
      <w:r w:rsidRPr="006D68AC">
        <w:rPr>
          <w:noProof/>
        </w:rPr>
      </w:r>
      <w:r w:rsidRPr="006D68AC">
        <w:rPr>
          <w:noProof/>
        </w:rPr>
        <w:fldChar w:fldCharType="separate"/>
      </w:r>
      <w:r w:rsidRPr="006D68AC">
        <w:rPr>
          <w:noProof/>
        </w:rPr>
        <w:t>129</w:t>
      </w:r>
      <w:r w:rsidRPr="006D68AC">
        <w:rPr>
          <w:noProof/>
        </w:rPr>
        <w:fldChar w:fldCharType="end"/>
      </w:r>
    </w:p>
    <w:p w14:paraId="5760DD29" w14:textId="53F4420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Policy Usage Subscriptions</w:t>
      </w:r>
      <w:r w:rsidRPr="006D68AC">
        <w:rPr>
          <w:noProof/>
        </w:rPr>
        <w:tab/>
      </w:r>
      <w:r w:rsidRPr="006D68AC">
        <w:rPr>
          <w:noProof/>
        </w:rPr>
        <w:fldChar w:fldCharType="begin" w:fldLock="1"/>
      </w:r>
      <w:r w:rsidRPr="006D68AC">
        <w:rPr>
          <w:noProof/>
        </w:rPr>
        <w:instrText xml:space="preserve"> PAGEREF _Toc209470181 \h </w:instrText>
      </w:r>
      <w:r w:rsidRPr="006D68AC">
        <w:rPr>
          <w:noProof/>
        </w:rPr>
      </w:r>
      <w:r w:rsidRPr="006D68AC">
        <w:rPr>
          <w:noProof/>
        </w:rPr>
        <w:fldChar w:fldCharType="separate"/>
      </w:r>
      <w:r w:rsidRPr="006D68AC">
        <w:rPr>
          <w:noProof/>
        </w:rPr>
        <w:t>129</w:t>
      </w:r>
      <w:r w:rsidRPr="006D68AC">
        <w:rPr>
          <w:noProof/>
        </w:rPr>
        <w:fldChar w:fldCharType="end"/>
      </w:r>
    </w:p>
    <w:p w14:paraId="3A114C4E" w14:textId="6184DB8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_Toc209470182 \h </w:instrText>
      </w:r>
      <w:r w:rsidRPr="006D68AC">
        <w:rPr>
          <w:noProof/>
        </w:rPr>
      </w:r>
      <w:r w:rsidRPr="006D68AC">
        <w:rPr>
          <w:noProof/>
        </w:rPr>
        <w:fldChar w:fldCharType="separate"/>
      </w:r>
      <w:r w:rsidRPr="006D68AC">
        <w:rPr>
          <w:noProof/>
        </w:rPr>
        <w:t>129</w:t>
      </w:r>
      <w:r w:rsidRPr="006D68AC">
        <w:rPr>
          <w:noProof/>
        </w:rPr>
        <w:fldChar w:fldCharType="end"/>
      </w:r>
    </w:p>
    <w:p w14:paraId="44A92114" w14:textId="76CBE0C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_Toc209470183 \h </w:instrText>
      </w:r>
      <w:r w:rsidRPr="006D68AC">
        <w:rPr>
          <w:noProof/>
        </w:rPr>
      </w:r>
      <w:r w:rsidRPr="006D68AC">
        <w:rPr>
          <w:noProof/>
        </w:rPr>
        <w:fldChar w:fldCharType="separate"/>
      </w:r>
      <w:r w:rsidRPr="006D68AC">
        <w:rPr>
          <w:noProof/>
        </w:rPr>
        <w:t>129</w:t>
      </w:r>
      <w:r w:rsidRPr="006D68AC">
        <w:rPr>
          <w:noProof/>
        </w:rPr>
        <w:fldChar w:fldCharType="end"/>
      </w:r>
    </w:p>
    <w:p w14:paraId="2766E6D1" w14:textId="4ED1912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.3.4.3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_Toc209470184 \h </w:instrText>
      </w:r>
      <w:r w:rsidRPr="006D68AC">
        <w:rPr>
          <w:noProof/>
        </w:rPr>
      </w:r>
      <w:r w:rsidRPr="006D68AC">
        <w:rPr>
          <w:noProof/>
        </w:rPr>
        <w:fldChar w:fldCharType="separate"/>
      </w:r>
      <w:r w:rsidRPr="006D68AC">
        <w:rPr>
          <w:noProof/>
        </w:rPr>
        <w:t>130</w:t>
      </w:r>
      <w:r w:rsidRPr="006D68AC">
        <w:rPr>
          <w:noProof/>
        </w:rPr>
        <w:fldChar w:fldCharType="end"/>
      </w:r>
    </w:p>
    <w:p w14:paraId="31B19EA4" w14:textId="04F4D23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6.3.3.4.3.2</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_Toc209470185 \h </w:instrText>
      </w:r>
      <w:r w:rsidRPr="006D68AC">
        <w:rPr>
          <w:noProof/>
        </w:rPr>
      </w:r>
      <w:r w:rsidRPr="006D68AC">
        <w:rPr>
          <w:noProof/>
        </w:rPr>
        <w:fldChar w:fldCharType="separate"/>
      </w:r>
      <w:r w:rsidRPr="006D68AC">
        <w:rPr>
          <w:noProof/>
        </w:rPr>
        <w:t>130</w:t>
      </w:r>
      <w:r w:rsidRPr="006D68AC">
        <w:rPr>
          <w:noProof/>
        </w:rPr>
        <w:fldChar w:fldCharType="end"/>
      </w:r>
    </w:p>
    <w:p w14:paraId="061FD4B2" w14:textId="467F00A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.3.4.4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_Toc209470186 \h </w:instrText>
      </w:r>
      <w:r w:rsidRPr="006D68AC">
        <w:rPr>
          <w:noProof/>
        </w:rPr>
      </w:r>
      <w:r w:rsidRPr="006D68AC">
        <w:rPr>
          <w:noProof/>
        </w:rPr>
        <w:fldChar w:fldCharType="separate"/>
      </w:r>
      <w:r w:rsidRPr="006D68AC">
        <w:rPr>
          <w:noProof/>
        </w:rPr>
        <w:t>130</w:t>
      </w:r>
      <w:r w:rsidRPr="006D68AC">
        <w:rPr>
          <w:noProof/>
        </w:rPr>
        <w:fldChar w:fldCharType="end"/>
      </w:r>
    </w:p>
    <w:p w14:paraId="0E2F5F59" w14:textId="2ED4C6B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Policy Usage Subscription</w:t>
      </w:r>
      <w:r w:rsidRPr="006D68AC">
        <w:rPr>
          <w:noProof/>
        </w:rPr>
        <w:tab/>
      </w:r>
      <w:r w:rsidRPr="006D68AC">
        <w:rPr>
          <w:noProof/>
        </w:rPr>
        <w:fldChar w:fldCharType="begin" w:fldLock="1"/>
      </w:r>
      <w:r w:rsidRPr="006D68AC">
        <w:rPr>
          <w:noProof/>
        </w:rPr>
        <w:instrText xml:space="preserve"> PAGEREF _Toc209470187 \h </w:instrText>
      </w:r>
      <w:r w:rsidRPr="006D68AC">
        <w:rPr>
          <w:noProof/>
        </w:rPr>
      </w:r>
      <w:r w:rsidRPr="006D68AC">
        <w:rPr>
          <w:noProof/>
        </w:rPr>
        <w:fldChar w:fldCharType="separate"/>
      </w:r>
      <w:r w:rsidRPr="006D68AC">
        <w:rPr>
          <w:noProof/>
        </w:rPr>
        <w:t>130</w:t>
      </w:r>
      <w:r w:rsidRPr="006D68AC">
        <w:rPr>
          <w:noProof/>
        </w:rPr>
        <w:fldChar w:fldCharType="end"/>
      </w:r>
    </w:p>
    <w:p w14:paraId="4A699307" w14:textId="7CE5238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_Toc209470188 \h </w:instrText>
      </w:r>
      <w:r w:rsidRPr="006D68AC">
        <w:rPr>
          <w:noProof/>
        </w:rPr>
      </w:r>
      <w:r w:rsidRPr="006D68AC">
        <w:rPr>
          <w:noProof/>
        </w:rPr>
        <w:fldChar w:fldCharType="separate"/>
      </w:r>
      <w:r w:rsidRPr="006D68AC">
        <w:rPr>
          <w:noProof/>
        </w:rPr>
        <w:t>130</w:t>
      </w:r>
      <w:r w:rsidRPr="006D68AC">
        <w:rPr>
          <w:noProof/>
        </w:rPr>
        <w:fldChar w:fldCharType="end"/>
      </w:r>
    </w:p>
    <w:p w14:paraId="4F3A4823" w14:textId="1280722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_Toc209470189 \h </w:instrText>
      </w:r>
      <w:r w:rsidRPr="006D68AC">
        <w:rPr>
          <w:noProof/>
        </w:rPr>
      </w:r>
      <w:r w:rsidRPr="006D68AC">
        <w:rPr>
          <w:noProof/>
        </w:rPr>
        <w:fldChar w:fldCharType="separate"/>
      </w:r>
      <w:r w:rsidRPr="006D68AC">
        <w:rPr>
          <w:noProof/>
        </w:rPr>
        <w:t>131</w:t>
      </w:r>
      <w:r w:rsidRPr="006D68AC">
        <w:rPr>
          <w:noProof/>
        </w:rPr>
        <w:fldChar w:fldCharType="end"/>
      </w:r>
    </w:p>
    <w:p w14:paraId="09EE4354" w14:textId="44D6A55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.3.5.3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_Toc209470190 \h </w:instrText>
      </w:r>
      <w:r w:rsidRPr="006D68AC">
        <w:rPr>
          <w:noProof/>
        </w:rPr>
      </w:r>
      <w:r w:rsidRPr="006D68AC">
        <w:rPr>
          <w:noProof/>
        </w:rPr>
        <w:fldChar w:fldCharType="separate"/>
      </w:r>
      <w:r w:rsidRPr="006D68AC">
        <w:rPr>
          <w:noProof/>
        </w:rPr>
        <w:t>131</w:t>
      </w:r>
      <w:r w:rsidRPr="006D68AC">
        <w:rPr>
          <w:noProof/>
        </w:rPr>
        <w:fldChar w:fldCharType="end"/>
      </w:r>
    </w:p>
    <w:p w14:paraId="1499B47A" w14:textId="43996BD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6.3.3.5.3.1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_Toc209470191 \h </w:instrText>
      </w:r>
      <w:r w:rsidRPr="006D68AC">
        <w:rPr>
          <w:noProof/>
        </w:rPr>
      </w:r>
      <w:r w:rsidRPr="006D68AC">
        <w:rPr>
          <w:noProof/>
        </w:rPr>
        <w:fldChar w:fldCharType="separate"/>
      </w:r>
      <w:r w:rsidRPr="006D68AC">
        <w:rPr>
          <w:noProof/>
        </w:rPr>
        <w:t>131</w:t>
      </w:r>
      <w:r w:rsidRPr="006D68AC">
        <w:rPr>
          <w:noProof/>
        </w:rPr>
        <w:fldChar w:fldCharType="end"/>
      </w:r>
    </w:p>
    <w:p w14:paraId="67AD6052" w14:textId="618E523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6.3.3.5.3.2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_Toc209470192 \h </w:instrText>
      </w:r>
      <w:r w:rsidRPr="006D68AC">
        <w:rPr>
          <w:noProof/>
        </w:rPr>
      </w:r>
      <w:r w:rsidRPr="006D68AC">
        <w:rPr>
          <w:noProof/>
        </w:rPr>
        <w:fldChar w:fldCharType="separate"/>
      </w:r>
      <w:r w:rsidRPr="006D68AC">
        <w:rPr>
          <w:noProof/>
        </w:rPr>
        <w:t>132</w:t>
      </w:r>
      <w:r w:rsidRPr="006D68AC">
        <w:rPr>
          <w:noProof/>
        </w:rPr>
        <w:fldChar w:fldCharType="end"/>
      </w:r>
    </w:p>
    <w:p w14:paraId="015505E1" w14:textId="7EC434EF"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6.3.3.5.3.3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_Toc209470193 \h </w:instrText>
      </w:r>
      <w:r w:rsidRPr="006D68AC">
        <w:rPr>
          <w:noProof/>
        </w:rPr>
      </w:r>
      <w:r w:rsidRPr="006D68AC">
        <w:rPr>
          <w:noProof/>
        </w:rPr>
        <w:fldChar w:fldCharType="separate"/>
      </w:r>
      <w:r w:rsidRPr="006D68AC">
        <w:rPr>
          <w:noProof/>
        </w:rPr>
        <w:t>133</w:t>
      </w:r>
      <w:r w:rsidRPr="006D68AC">
        <w:rPr>
          <w:noProof/>
        </w:rPr>
        <w:fldChar w:fldCharType="end"/>
      </w:r>
    </w:p>
    <w:p w14:paraId="35CF4548" w14:textId="66947E1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6.3.3.5.3.4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_Toc209470194 \h </w:instrText>
      </w:r>
      <w:r w:rsidRPr="006D68AC">
        <w:rPr>
          <w:noProof/>
        </w:rPr>
      </w:r>
      <w:r w:rsidRPr="006D68AC">
        <w:rPr>
          <w:noProof/>
        </w:rPr>
        <w:fldChar w:fldCharType="separate"/>
      </w:r>
      <w:r w:rsidRPr="006D68AC">
        <w:rPr>
          <w:noProof/>
        </w:rPr>
        <w:t>134</w:t>
      </w:r>
      <w:r w:rsidRPr="006D68AC">
        <w:rPr>
          <w:noProof/>
        </w:rPr>
        <w:fldChar w:fldCharType="end"/>
      </w:r>
    </w:p>
    <w:p w14:paraId="6BA1AC01" w14:textId="6AA2165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.3.5.4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_Toc209470195 \h </w:instrText>
      </w:r>
      <w:r w:rsidRPr="006D68AC">
        <w:rPr>
          <w:noProof/>
        </w:rPr>
      </w:r>
      <w:r w:rsidRPr="006D68AC">
        <w:rPr>
          <w:noProof/>
        </w:rPr>
        <w:fldChar w:fldCharType="separate"/>
      </w:r>
      <w:r w:rsidRPr="006D68AC">
        <w:rPr>
          <w:noProof/>
        </w:rPr>
        <w:t>135</w:t>
      </w:r>
      <w:r w:rsidRPr="006D68AC">
        <w:rPr>
          <w:noProof/>
        </w:rPr>
        <w:fldChar w:fldCharType="end"/>
      </w:r>
    </w:p>
    <w:p w14:paraId="3450874B" w14:textId="43C8541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_Toc209470196 \h </w:instrText>
      </w:r>
      <w:r w:rsidRPr="006D68AC">
        <w:rPr>
          <w:noProof/>
        </w:rPr>
      </w:r>
      <w:r w:rsidRPr="006D68AC">
        <w:rPr>
          <w:noProof/>
        </w:rPr>
        <w:fldChar w:fldCharType="separate"/>
      </w:r>
      <w:r w:rsidRPr="006D68AC">
        <w:rPr>
          <w:noProof/>
        </w:rPr>
        <w:t>135</w:t>
      </w:r>
      <w:r w:rsidRPr="006D68AC">
        <w:rPr>
          <w:noProof/>
        </w:rPr>
        <w:fldChar w:fldCharType="end"/>
      </w:r>
    </w:p>
    <w:p w14:paraId="10631580" w14:textId="53B92C6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_Toc209470197 \h </w:instrText>
      </w:r>
      <w:r w:rsidRPr="006D68AC">
        <w:rPr>
          <w:noProof/>
        </w:rPr>
      </w:r>
      <w:r w:rsidRPr="006D68AC">
        <w:rPr>
          <w:noProof/>
        </w:rPr>
        <w:fldChar w:fldCharType="separate"/>
      </w:r>
      <w:r w:rsidRPr="006D68AC">
        <w:rPr>
          <w:noProof/>
        </w:rPr>
        <w:t>135</w:t>
      </w:r>
      <w:r w:rsidRPr="006D68AC">
        <w:rPr>
          <w:noProof/>
        </w:rPr>
        <w:fldChar w:fldCharType="end"/>
      </w:r>
    </w:p>
    <w:p w14:paraId="443C8D64" w14:textId="1E7A8D9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_Toc209470198 \h </w:instrText>
      </w:r>
      <w:r w:rsidRPr="006D68AC">
        <w:rPr>
          <w:noProof/>
        </w:rPr>
      </w:r>
      <w:r w:rsidRPr="006D68AC">
        <w:rPr>
          <w:noProof/>
        </w:rPr>
        <w:fldChar w:fldCharType="separate"/>
      </w:r>
      <w:r w:rsidRPr="006D68AC">
        <w:rPr>
          <w:noProof/>
        </w:rPr>
        <w:t>135</w:t>
      </w:r>
      <w:r w:rsidRPr="006D68AC">
        <w:rPr>
          <w:noProof/>
        </w:rPr>
        <w:fldChar w:fldCharType="end"/>
      </w:r>
    </w:p>
    <w:p w14:paraId="62091084" w14:textId="7ADFB91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Usage Notification</w:t>
      </w:r>
      <w:r w:rsidRPr="006D68AC">
        <w:rPr>
          <w:noProof/>
        </w:rPr>
        <w:tab/>
      </w:r>
      <w:r w:rsidRPr="006D68AC">
        <w:rPr>
          <w:noProof/>
        </w:rPr>
        <w:fldChar w:fldCharType="begin" w:fldLock="1"/>
      </w:r>
      <w:r w:rsidRPr="006D68AC">
        <w:rPr>
          <w:noProof/>
        </w:rPr>
        <w:instrText xml:space="preserve"> PAGEREF _Toc209470199 \h </w:instrText>
      </w:r>
      <w:r w:rsidRPr="006D68AC">
        <w:rPr>
          <w:noProof/>
        </w:rPr>
      </w:r>
      <w:r w:rsidRPr="006D68AC">
        <w:rPr>
          <w:noProof/>
        </w:rPr>
        <w:fldChar w:fldCharType="separate"/>
      </w:r>
      <w:r w:rsidRPr="006D68AC">
        <w:rPr>
          <w:noProof/>
        </w:rPr>
        <w:t>136</w:t>
      </w:r>
      <w:r w:rsidRPr="006D68AC">
        <w:rPr>
          <w:noProof/>
        </w:rPr>
        <w:fldChar w:fldCharType="end"/>
      </w:r>
    </w:p>
    <w:p w14:paraId="10CB73F8" w14:textId="62187C0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_Toc209470200 \h </w:instrText>
      </w:r>
      <w:r w:rsidRPr="006D68AC">
        <w:rPr>
          <w:noProof/>
        </w:rPr>
      </w:r>
      <w:r w:rsidRPr="006D68AC">
        <w:rPr>
          <w:noProof/>
        </w:rPr>
        <w:fldChar w:fldCharType="separate"/>
      </w:r>
      <w:r w:rsidRPr="006D68AC">
        <w:rPr>
          <w:noProof/>
        </w:rPr>
        <w:t>136</w:t>
      </w:r>
      <w:r w:rsidRPr="006D68AC">
        <w:rPr>
          <w:noProof/>
        </w:rPr>
        <w:fldChar w:fldCharType="end"/>
      </w:r>
    </w:p>
    <w:p w14:paraId="682CA6AA" w14:textId="1E50516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_Toc209470201 \h </w:instrText>
      </w:r>
      <w:r w:rsidRPr="006D68AC">
        <w:rPr>
          <w:noProof/>
        </w:rPr>
      </w:r>
      <w:r w:rsidRPr="006D68AC">
        <w:rPr>
          <w:noProof/>
        </w:rPr>
        <w:fldChar w:fldCharType="separate"/>
      </w:r>
      <w:r w:rsidRPr="006D68AC">
        <w:rPr>
          <w:noProof/>
        </w:rPr>
        <w:t>136</w:t>
      </w:r>
      <w:r w:rsidRPr="006D68AC">
        <w:rPr>
          <w:noProof/>
        </w:rPr>
        <w:fldChar w:fldCharType="end"/>
      </w:r>
    </w:p>
    <w:p w14:paraId="1402C318" w14:textId="37B5301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_Toc209470202 \h </w:instrText>
      </w:r>
      <w:r w:rsidRPr="006D68AC">
        <w:rPr>
          <w:noProof/>
        </w:rPr>
      </w:r>
      <w:r w:rsidRPr="006D68AC">
        <w:rPr>
          <w:noProof/>
        </w:rPr>
        <w:fldChar w:fldCharType="separate"/>
      </w:r>
      <w:r w:rsidRPr="006D68AC">
        <w:rPr>
          <w:noProof/>
        </w:rPr>
        <w:t>136</w:t>
      </w:r>
      <w:r w:rsidRPr="006D68AC">
        <w:rPr>
          <w:noProof/>
        </w:rPr>
        <w:fldChar w:fldCharType="end"/>
      </w:r>
    </w:p>
    <w:p w14:paraId="49032272" w14:textId="0C0E970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Policy Harmonization Notification</w:t>
      </w:r>
      <w:r w:rsidRPr="006D68AC">
        <w:rPr>
          <w:noProof/>
        </w:rPr>
        <w:tab/>
      </w:r>
      <w:r w:rsidRPr="006D68AC">
        <w:rPr>
          <w:noProof/>
        </w:rPr>
        <w:fldChar w:fldCharType="begin" w:fldLock="1"/>
      </w:r>
      <w:r w:rsidRPr="006D68AC">
        <w:rPr>
          <w:noProof/>
        </w:rPr>
        <w:instrText xml:space="preserve"> PAGEREF _Toc209470203 \h </w:instrText>
      </w:r>
      <w:r w:rsidRPr="006D68AC">
        <w:rPr>
          <w:noProof/>
        </w:rPr>
      </w:r>
      <w:r w:rsidRPr="006D68AC">
        <w:rPr>
          <w:noProof/>
        </w:rPr>
        <w:fldChar w:fldCharType="separate"/>
      </w:r>
      <w:r w:rsidRPr="006D68AC">
        <w:rPr>
          <w:noProof/>
        </w:rPr>
        <w:t>137</w:t>
      </w:r>
      <w:r w:rsidRPr="006D68AC">
        <w:rPr>
          <w:noProof/>
        </w:rPr>
        <w:fldChar w:fldCharType="end"/>
      </w:r>
    </w:p>
    <w:p w14:paraId="184D4822" w14:textId="5971661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_Toc209470204 \h </w:instrText>
      </w:r>
      <w:r w:rsidRPr="006D68AC">
        <w:rPr>
          <w:noProof/>
        </w:rPr>
      </w:r>
      <w:r w:rsidRPr="006D68AC">
        <w:rPr>
          <w:noProof/>
        </w:rPr>
        <w:fldChar w:fldCharType="separate"/>
      </w:r>
      <w:r w:rsidRPr="006D68AC">
        <w:rPr>
          <w:noProof/>
        </w:rPr>
        <w:t>137</w:t>
      </w:r>
      <w:r w:rsidRPr="006D68AC">
        <w:rPr>
          <w:noProof/>
        </w:rPr>
        <w:fldChar w:fldCharType="end"/>
      </w:r>
    </w:p>
    <w:p w14:paraId="67D4F639" w14:textId="43DE9D9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_Toc209470205 \h </w:instrText>
      </w:r>
      <w:r w:rsidRPr="006D68AC">
        <w:rPr>
          <w:noProof/>
        </w:rPr>
      </w:r>
      <w:r w:rsidRPr="006D68AC">
        <w:rPr>
          <w:noProof/>
        </w:rPr>
        <w:fldChar w:fldCharType="separate"/>
      </w:r>
      <w:r w:rsidRPr="006D68AC">
        <w:rPr>
          <w:noProof/>
        </w:rPr>
        <w:t>137</w:t>
      </w:r>
      <w:r w:rsidRPr="006D68AC">
        <w:rPr>
          <w:noProof/>
        </w:rPr>
        <w:fldChar w:fldCharType="end"/>
      </w:r>
    </w:p>
    <w:p w14:paraId="6FF6D98C" w14:textId="1EBA48B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.5.3.3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_Toc209470206 \h </w:instrText>
      </w:r>
      <w:r w:rsidRPr="006D68AC">
        <w:rPr>
          <w:noProof/>
        </w:rPr>
      </w:r>
      <w:r w:rsidRPr="006D68AC">
        <w:rPr>
          <w:noProof/>
        </w:rPr>
        <w:fldChar w:fldCharType="separate"/>
      </w:r>
      <w:r w:rsidRPr="006D68AC">
        <w:rPr>
          <w:noProof/>
        </w:rPr>
        <w:t>138</w:t>
      </w:r>
      <w:r w:rsidRPr="006D68AC">
        <w:rPr>
          <w:noProof/>
        </w:rPr>
        <w:fldChar w:fldCharType="end"/>
      </w:r>
    </w:p>
    <w:p w14:paraId="6C04BED3" w14:textId="4B0EA79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_Toc209470207 \h </w:instrText>
      </w:r>
      <w:r w:rsidRPr="006D68AC">
        <w:rPr>
          <w:noProof/>
        </w:rPr>
      </w:r>
      <w:r w:rsidRPr="006D68AC">
        <w:rPr>
          <w:noProof/>
        </w:rPr>
        <w:fldChar w:fldCharType="separate"/>
      </w:r>
      <w:r w:rsidRPr="006D68AC">
        <w:rPr>
          <w:noProof/>
        </w:rPr>
        <w:t>139</w:t>
      </w:r>
      <w:r w:rsidRPr="006D68AC">
        <w:rPr>
          <w:noProof/>
        </w:rPr>
        <w:fldChar w:fldCharType="end"/>
      </w:r>
    </w:p>
    <w:p w14:paraId="0D19A54F" w14:textId="1700CC2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_Toc209470208 \h </w:instrText>
      </w:r>
      <w:r w:rsidRPr="006D68AC">
        <w:rPr>
          <w:noProof/>
        </w:rPr>
      </w:r>
      <w:r w:rsidRPr="006D68AC">
        <w:rPr>
          <w:noProof/>
        </w:rPr>
        <w:fldChar w:fldCharType="separate"/>
      </w:r>
      <w:r w:rsidRPr="006D68AC">
        <w:rPr>
          <w:noProof/>
        </w:rPr>
        <w:t>139</w:t>
      </w:r>
      <w:r w:rsidRPr="006D68AC">
        <w:rPr>
          <w:noProof/>
        </w:rPr>
        <w:fldChar w:fldCharType="end"/>
      </w:r>
    </w:p>
    <w:p w14:paraId="2BE77688" w14:textId="1BAC3F3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_Toc209470209 \h </w:instrText>
      </w:r>
      <w:r w:rsidRPr="006D68AC">
        <w:rPr>
          <w:noProof/>
        </w:rPr>
      </w:r>
      <w:r w:rsidRPr="006D68AC">
        <w:rPr>
          <w:noProof/>
        </w:rPr>
        <w:fldChar w:fldCharType="separate"/>
      </w:r>
      <w:r w:rsidRPr="006D68AC">
        <w:rPr>
          <w:noProof/>
        </w:rPr>
        <w:t>140</w:t>
      </w:r>
      <w:r w:rsidRPr="006D68AC">
        <w:rPr>
          <w:noProof/>
        </w:rPr>
        <w:fldChar w:fldCharType="end"/>
      </w:r>
    </w:p>
    <w:p w14:paraId="69BB0709" w14:textId="0E10A95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_Toc209470210 \h </w:instrText>
      </w:r>
      <w:r w:rsidRPr="006D68AC">
        <w:rPr>
          <w:noProof/>
        </w:rPr>
      </w:r>
      <w:r w:rsidRPr="006D68AC">
        <w:rPr>
          <w:noProof/>
        </w:rPr>
        <w:fldChar w:fldCharType="separate"/>
      </w:r>
      <w:r w:rsidRPr="006D68AC">
        <w:rPr>
          <w:noProof/>
        </w:rPr>
        <w:t>140</w:t>
      </w:r>
      <w:r w:rsidRPr="006D68AC">
        <w:rPr>
          <w:noProof/>
        </w:rPr>
        <w:fldChar w:fldCharType="end"/>
      </w:r>
    </w:p>
    <w:p w14:paraId="4709D6FC" w14:textId="427CEE1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Policy</w:t>
      </w:r>
      <w:r w:rsidRPr="006D68AC">
        <w:rPr>
          <w:noProof/>
        </w:rPr>
        <w:tab/>
      </w:r>
      <w:r w:rsidRPr="006D68AC">
        <w:rPr>
          <w:noProof/>
        </w:rPr>
        <w:fldChar w:fldCharType="begin" w:fldLock="1"/>
      </w:r>
      <w:r w:rsidRPr="006D68AC">
        <w:rPr>
          <w:noProof/>
        </w:rPr>
        <w:instrText xml:space="preserve"> PAGEREF _Toc209470211 \h </w:instrText>
      </w:r>
      <w:r w:rsidRPr="006D68AC">
        <w:rPr>
          <w:noProof/>
        </w:rPr>
      </w:r>
      <w:r w:rsidRPr="006D68AC">
        <w:rPr>
          <w:noProof/>
        </w:rPr>
        <w:fldChar w:fldCharType="separate"/>
      </w:r>
      <w:r w:rsidRPr="006D68AC">
        <w:rPr>
          <w:noProof/>
        </w:rPr>
        <w:t>141</w:t>
      </w:r>
      <w:r w:rsidRPr="006D68AC">
        <w:rPr>
          <w:noProof/>
        </w:rPr>
        <w:fldChar w:fldCharType="end"/>
      </w:r>
    </w:p>
    <w:p w14:paraId="5F895EE8" w14:textId="5F81ADE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PolicyPatch</w:t>
      </w:r>
      <w:r w:rsidRPr="006D68AC">
        <w:rPr>
          <w:noProof/>
        </w:rPr>
        <w:tab/>
      </w:r>
      <w:r w:rsidRPr="006D68AC">
        <w:rPr>
          <w:noProof/>
        </w:rPr>
        <w:fldChar w:fldCharType="begin" w:fldLock="1"/>
      </w:r>
      <w:r w:rsidRPr="006D68AC">
        <w:rPr>
          <w:noProof/>
        </w:rPr>
        <w:instrText xml:space="preserve"> PAGEREF _Toc209470212 \h </w:instrText>
      </w:r>
      <w:r w:rsidRPr="006D68AC">
        <w:rPr>
          <w:noProof/>
        </w:rPr>
      </w:r>
      <w:r w:rsidRPr="006D68AC">
        <w:rPr>
          <w:noProof/>
        </w:rPr>
        <w:fldChar w:fldCharType="separate"/>
      </w:r>
      <w:r w:rsidRPr="006D68AC">
        <w:rPr>
          <w:noProof/>
        </w:rPr>
        <w:t>143</w:t>
      </w:r>
      <w:r w:rsidRPr="006D68AC">
        <w:rPr>
          <w:noProof/>
        </w:rPr>
        <w:fldChar w:fldCharType="end"/>
      </w:r>
    </w:p>
    <w:p w14:paraId="340AD08F" w14:textId="525FC26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PolicyData</w:t>
      </w:r>
      <w:r w:rsidRPr="006D68AC">
        <w:rPr>
          <w:noProof/>
        </w:rPr>
        <w:tab/>
      </w:r>
      <w:r w:rsidRPr="006D68AC">
        <w:rPr>
          <w:noProof/>
        </w:rPr>
        <w:fldChar w:fldCharType="begin" w:fldLock="1"/>
      </w:r>
      <w:r w:rsidRPr="006D68AC">
        <w:rPr>
          <w:noProof/>
        </w:rPr>
        <w:instrText xml:space="preserve"> PAGEREF _Toc209470213 \h </w:instrText>
      </w:r>
      <w:r w:rsidRPr="006D68AC">
        <w:rPr>
          <w:noProof/>
        </w:rPr>
      </w:r>
      <w:r w:rsidRPr="006D68AC">
        <w:rPr>
          <w:noProof/>
        </w:rPr>
        <w:fldChar w:fldCharType="separate"/>
      </w:r>
      <w:r w:rsidRPr="006D68AC">
        <w:rPr>
          <w:noProof/>
        </w:rPr>
        <w:t>144</w:t>
      </w:r>
      <w:r w:rsidRPr="006D68AC">
        <w:rPr>
          <w:noProof/>
        </w:rPr>
        <w:fldChar w:fldCharType="end"/>
      </w:r>
    </w:p>
    <w:p w14:paraId="1DEFD578" w14:textId="1B3EE91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PolUsageSubsc</w:t>
      </w:r>
      <w:r w:rsidRPr="006D68AC">
        <w:rPr>
          <w:noProof/>
        </w:rPr>
        <w:tab/>
      </w:r>
      <w:r w:rsidRPr="006D68AC">
        <w:rPr>
          <w:noProof/>
        </w:rPr>
        <w:fldChar w:fldCharType="begin" w:fldLock="1"/>
      </w:r>
      <w:r w:rsidRPr="006D68AC">
        <w:rPr>
          <w:noProof/>
        </w:rPr>
        <w:instrText xml:space="preserve"> PAGEREF _Toc209470214 \h </w:instrText>
      </w:r>
      <w:r w:rsidRPr="006D68AC">
        <w:rPr>
          <w:noProof/>
        </w:rPr>
      </w:r>
      <w:r w:rsidRPr="006D68AC">
        <w:rPr>
          <w:noProof/>
        </w:rPr>
        <w:fldChar w:fldCharType="separate"/>
      </w:r>
      <w:r w:rsidRPr="006D68AC">
        <w:rPr>
          <w:noProof/>
        </w:rPr>
        <w:t>144</w:t>
      </w:r>
      <w:r w:rsidRPr="006D68AC">
        <w:rPr>
          <w:noProof/>
        </w:rPr>
        <w:fldChar w:fldCharType="end"/>
      </w:r>
    </w:p>
    <w:p w14:paraId="14DD1611" w14:textId="016570E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PolUsageSubscPatch</w:t>
      </w:r>
      <w:r w:rsidRPr="006D68AC">
        <w:rPr>
          <w:noProof/>
        </w:rPr>
        <w:tab/>
      </w:r>
      <w:r w:rsidRPr="006D68AC">
        <w:rPr>
          <w:noProof/>
        </w:rPr>
        <w:fldChar w:fldCharType="begin" w:fldLock="1"/>
      </w:r>
      <w:r w:rsidRPr="006D68AC">
        <w:rPr>
          <w:noProof/>
        </w:rPr>
        <w:instrText xml:space="preserve"> PAGEREF _Toc209470215 \h </w:instrText>
      </w:r>
      <w:r w:rsidRPr="006D68AC">
        <w:rPr>
          <w:noProof/>
        </w:rPr>
      </w:r>
      <w:r w:rsidRPr="006D68AC">
        <w:rPr>
          <w:noProof/>
        </w:rPr>
        <w:fldChar w:fldCharType="separate"/>
      </w:r>
      <w:r w:rsidRPr="006D68AC">
        <w:rPr>
          <w:noProof/>
        </w:rPr>
        <w:t>144</w:t>
      </w:r>
      <w:r w:rsidRPr="006D68AC">
        <w:rPr>
          <w:noProof/>
        </w:rPr>
        <w:fldChar w:fldCharType="end"/>
      </w:r>
    </w:p>
    <w:p w14:paraId="00A449DE" w14:textId="0C935DC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ReqPolRep</w:t>
      </w:r>
      <w:r w:rsidRPr="006D68AC">
        <w:rPr>
          <w:noProof/>
        </w:rPr>
        <w:tab/>
      </w:r>
      <w:r w:rsidRPr="006D68AC">
        <w:rPr>
          <w:noProof/>
        </w:rPr>
        <w:fldChar w:fldCharType="begin" w:fldLock="1"/>
      </w:r>
      <w:r w:rsidRPr="006D68AC">
        <w:rPr>
          <w:noProof/>
        </w:rPr>
        <w:instrText xml:space="preserve"> PAGEREF _Toc209470216 \h </w:instrText>
      </w:r>
      <w:r w:rsidRPr="006D68AC">
        <w:rPr>
          <w:noProof/>
        </w:rPr>
      </w:r>
      <w:r w:rsidRPr="006D68AC">
        <w:rPr>
          <w:noProof/>
        </w:rPr>
        <w:fldChar w:fldCharType="separate"/>
      </w:r>
      <w:r w:rsidRPr="006D68AC">
        <w:rPr>
          <w:noProof/>
        </w:rPr>
        <w:t>145</w:t>
      </w:r>
      <w:r w:rsidRPr="006D68AC">
        <w:rPr>
          <w:noProof/>
        </w:rPr>
        <w:fldChar w:fldCharType="end"/>
      </w:r>
    </w:p>
    <w:p w14:paraId="39B28C43" w14:textId="60EB534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PolUsageNotif</w:t>
      </w:r>
      <w:r w:rsidRPr="006D68AC">
        <w:rPr>
          <w:noProof/>
        </w:rPr>
        <w:tab/>
      </w:r>
      <w:r w:rsidRPr="006D68AC">
        <w:rPr>
          <w:noProof/>
        </w:rPr>
        <w:fldChar w:fldCharType="begin" w:fldLock="1"/>
      </w:r>
      <w:r w:rsidRPr="006D68AC">
        <w:rPr>
          <w:noProof/>
        </w:rPr>
        <w:instrText xml:space="preserve"> PAGEREF _Toc209470217 \h </w:instrText>
      </w:r>
      <w:r w:rsidRPr="006D68AC">
        <w:rPr>
          <w:noProof/>
        </w:rPr>
      </w:r>
      <w:r w:rsidRPr="006D68AC">
        <w:rPr>
          <w:noProof/>
        </w:rPr>
        <w:fldChar w:fldCharType="separate"/>
      </w:r>
      <w:r w:rsidRPr="006D68AC">
        <w:rPr>
          <w:noProof/>
        </w:rPr>
        <w:t>145</w:t>
      </w:r>
      <w:r w:rsidRPr="006D68AC">
        <w:rPr>
          <w:noProof/>
        </w:rPr>
        <w:fldChar w:fldCharType="end"/>
      </w:r>
    </w:p>
    <w:p w14:paraId="11BBAC2D" w14:textId="11676BA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PolRepData</w:t>
      </w:r>
      <w:r w:rsidRPr="006D68AC">
        <w:rPr>
          <w:noProof/>
        </w:rPr>
        <w:tab/>
      </w:r>
      <w:r w:rsidRPr="006D68AC">
        <w:rPr>
          <w:noProof/>
        </w:rPr>
        <w:fldChar w:fldCharType="begin" w:fldLock="1"/>
      </w:r>
      <w:r w:rsidRPr="006D68AC">
        <w:rPr>
          <w:noProof/>
        </w:rPr>
        <w:instrText xml:space="preserve"> PAGEREF _Toc209470218 \h </w:instrText>
      </w:r>
      <w:r w:rsidRPr="006D68AC">
        <w:rPr>
          <w:noProof/>
        </w:rPr>
      </w:r>
      <w:r w:rsidRPr="006D68AC">
        <w:rPr>
          <w:noProof/>
        </w:rPr>
        <w:fldChar w:fldCharType="separate"/>
      </w:r>
      <w:r w:rsidRPr="006D68AC">
        <w:rPr>
          <w:noProof/>
        </w:rPr>
        <w:t>145</w:t>
      </w:r>
      <w:r w:rsidRPr="006D68AC">
        <w:rPr>
          <w:noProof/>
        </w:rPr>
        <w:fldChar w:fldCharType="end"/>
      </w:r>
    </w:p>
    <w:p w14:paraId="67C90460" w14:textId="704EF02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PolDeleteReq</w:t>
      </w:r>
      <w:r w:rsidRPr="006D68AC">
        <w:rPr>
          <w:noProof/>
        </w:rPr>
        <w:tab/>
      </w:r>
      <w:r w:rsidRPr="006D68AC">
        <w:rPr>
          <w:noProof/>
        </w:rPr>
        <w:fldChar w:fldCharType="begin" w:fldLock="1"/>
      </w:r>
      <w:r w:rsidRPr="006D68AC">
        <w:rPr>
          <w:noProof/>
        </w:rPr>
        <w:instrText xml:space="preserve"> PAGEREF _Toc209470219 \h </w:instrText>
      </w:r>
      <w:r w:rsidRPr="006D68AC">
        <w:rPr>
          <w:noProof/>
        </w:rPr>
      </w:r>
      <w:r w:rsidRPr="006D68AC">
        <w:rPr>
          <w:noProof/>
        </w:rPr>
        <w:fldChar w:fldCharType="separate"/>
      </w:r>
      <w:r w:rsidRPr="006D68AC">
        <w:rPr>
          <w:noProof/>
        </w:rPr>
        <w:t>146</w:t>
      </w:r>
      <w:r w:rsidRPr="006D68AC">
        <w:rPr>
          <w:noProof/>
        </w:rPr>
        <w:fldChar w:fldCharType="end"/>
      </w:r>
    </w:p>
    <w:p w14:paraId="25B9C266" w14:textId="4358E8C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PolDeleteResp</w:t>
      </w:r>
      <w:r w:rsidRPr="006D68AC">
        <w:rPr>
          <w:noProof/>
        </w:rPr>
        <w:tab/>
      </w:r>
      <w:r w:rsidRPr="006D68AC">
        <w:rPr>
          <w:noProof/>
        </w:rPr>
        <w:fldChar w:fldCharType="begin" w:fldLock="1"/>
      </w:r>
      <w:r w:rsidRPr="006D68AC">
        <w:rPr>
          <w:noProof/>
        </w:rPr>
        <w:instrText xml:space="preserve"> PAGEREF _Toc209470220 \h </w:instrText>
      </w:r>
      <w:r w:rsidRPr="006D68AC">
        <w:rPr>
          <w:noProof/>
        </w:rPr>
      </w:r>
      <w:r w:rsidRPr="006D68AC">
        <w:rPr>
          <w:noProof/>
        </w:rPr>
        <w:fldChar w:fldCharType="separate"/>
      </w:r>
      <w:r w:rsidRPr="006D68AC">
        <w:rPr>
          <w:noProof/>
        </w:rPr>
        <w:t>146</w:t>
      </w:r>
      <w:r w:rsidRPr="006D68AC">
        <w:rPr>
          <w:noProof/>
        </w:rPr>
        <w:fldChar w:fldCharType="end"/>
      </w:r>
    </w:p>
    <w:p w14:paraId="62638FA1" w14:textId="192B9C7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DefaultPolInfo</w:t>
      </w:r>
      <w:r w:rsidRPr="006D68AC">
        <w:rPr>
          <w:noProof/>
        </w:rPr>
        <w:tab/>
      </w:r>
      <w:r w:rsidRPr="006D68AC">
        <w:rPr>
          <w:noProof/>
        </w:rPr>
        <w:fldChar w:fldCharType="begin" w:fldLock="1"/>
      </w:r>
      <w:r w:rsidRPr="006D68AC">
        <w:rPr>
          <w:noProof/>
        </w:rPr>
        <w:instrText xml:space="preserve"> PAGEREF _Toc209470221 \h </w:instrText>
      </w:r>
      <w:r w:rsidRPr="006D68AC">
        <w:rPr>
          <w:noProof/>
        </w:rPr>
      </w:r>
      <w:r w:rsidRPr="006D68AC">
        <w:rPr>
          <w:noProof/>
        </w:rPr>
        <w:fldChar w:fldCharType="separate"/>
      </w:r>
      <w:r w:rsidRPr="006D68AC">
        <w:rPr>
          <w:noProof/>
        </w:rPr>
        <w:t>146</w:t>
      </w:r>
      <w:r w:rsidRPr="006D68AC">
        <w:rPr>
          <w:noProof/>
        </w:rPr>
        <w:fldChar w:fldCharType="end"/>
      </w:r>
    </w:p>
    <w:p w14:paraId="208A05C2" w14:textId="2F277E9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HarmonizationNotif</w:t>
      </w:r>
      <w:r w:rsidRPr="006D68AC">
        <w:rPr>
          <w:noProof/>
        </w:rPr>
        <w:tab/>
      </w:r>
      <w:r w:rsidRPr="006D68AC">
        <w:rPr>
          <w:noProof/>
        </w:rPr>
        <w:fldChar w:fldCharType="begin" w:fldLock="1"/>
      </w:r>
      <w:r w:rsidRPr="006D68AC">
        <w:rPr>
          <w:noProof/>
        </w:rPr>
        <w:instrText xml:space="preserve"> PAGEREF _Toc209470222 \h </w:instrText>
      </w:r>
      <w:r w:rsidRPr="006D68AC">
        <w:rPr>
          <w:noProof/>
        </w:rPr>
      </w:r>
      <w:r w:rsidRPr="006D68AC">
        <w:rPr>
          <w:noProof/>
        </w:rPr>
        <w:fldChar w:fldCharType="separate"/>
      </w:r>
      <w:r w:rsidRPr="006D68AC">
        <w:rPr>
          <w:noProof/>
        </w:rPr>
        <w:t>147</w:t>
      </w:r>
      <w:r w:rsidRPr="006D68AC">
        <w:rPr>
          <w:noProof/>
        </w:rPr>
        <w:fldChar w:fldCharType="end"/>
      </w:r>
    </w:p>
    <w:p w14:paraId="6A0B9706" w14:textId="6F592E5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HarmonizationResp</w:t>
      </w:r>
      <w:r w:rsidRPr="006D68AC">
        <w:rPr>
          <w:noProof/>
        </w:rPr>
        <w:tab/>
      </w:r>
      <w:r w:rsidRPr="006D68AC">
        <w:rPr>
          <w:noProof/>
        </w:rPr>
        <w:fldChar w:fldCharType="begin" w:fldLock="1"/>
      </w:r>
      <w:r w:rsidRPr="006D68AC">
        <w:rPr>
          <w:noProof/>
        </w:rPr>
        <w:instrText xml:space="preserve"> PAGEREF _Toc209470223 \h </w:instrText>
      </w:r>
      <w:r w:rsidRPr="006D68AC">
        <w:rPr>
          <w:noProof/>
        </w:rPr>
      </w:r>
      <w:r w:rsidRPr="006D68AC">
        <w:rPr>
          <w:noProof/>
        </w:rPr>
        <w:fldChar w:fldCharType="separate"/>
      </w:r>
      <w:r w:rsidRPr="006D68AC">
        <w:rPr>
          <w:noProof/>
        </w:rPr>
        <w:t>147</w:t>
      </w:r>
      <w:r w:rsidRPr="006D68AC">
        <w:rPr>
          <w:noProof/>
        </w:rPr>
        <w:fldChar w:fldCharType="end"/>
      </w:r>
    </w:p>
    <w:p w14:paraId="59ADC02F" w14:textId="78F7CA4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NetSliceId</w:t>
      </w:r>
      <w:r w:rsidRPr="006D68AC">
        <w:rPr>
          <w:noProof/>
        </w:rPr>
        <w:tab/>
      </w:r>
      <w:r w:rsidRPr="006D68AC">
        <w:rPr>
          <w:noProof/>
        </w:rPr>
        <w:fldChar w:fldCharType="begin" w:fldLock="1"/>
      </w:r>
      <w:r w:rsidRPr="006D68AC">
        <w:rPr>
          <w:noProof/>
        </w:rPr>
        <w:instrText xml:space="preserve"> PAGEREF _Toc209470224 \h </w:instrText>
      </w:r>
      <w:r w:rsidRPr="006D68AC">
        <w:rPr>
          <w:noProof/>
        </w:rPr>
      </w:r>
      <w:r w:rsidRPr="006D68AC">
        <w:rPr>
          <w:noProof/>
        </w:rPr>
        <w:fldChar w:fldCharType="separate"/>
      </w:r>
      <w:r w:rsidRPr="006D68AC">
        <w:rPr>
          <w:noProof/>
        </w:rPr>
        <w:t>147</w:t>
      </w:r>
      <w:r w:rsidRPr="006D68AC">
        <w:rPr>
          <w:noProof/>
        </w:rPr>
        <w:fldChar w:fldCharType="end"/>
      </w:r>
    </w:p>
    <w:p w14:paraId="79B2A057" w14:textId="35B9883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PolicyTriggers</w:t>
      </w:r>
      <w:r w:rsidRPr="006D68AC">
        <w:rPr>
          <w:noProof/>
        </w:rPr>
        <w:tab/>
      </w:r>
      <w:r w:rsidRPr="006D68AC">
        <w:rPr>
          <w:noProof/>
        </w:rPr>
        <w:fldChar w:fldCharType="begin" w:fldLock="1"/>
      </w:r>
      <w:r w:rsidRPr="006D68AC">
        <w:rPr>
          <w:noProof/>
        </w:rPr>
        <w:instrText xml:space="preserve"> PAGEREF _Toc209470225 \h </w:instrText>
      </w:r>
      <w:r w:rsidRPr="006D68AC">
        <w:rPr>
          <w:noProof/>
        </w:rPr>
      </w:r>
      <w:r w:rsidRPr="006D68AC">
        <w:rPr>
          <w:noProof/>
        </w:rPr>
        <w:fldChar w:fldCharType="separate"/>
      </w:r>
      <w:r w:rsidRPr="006D68AC">
        <w:rPr>
          <w:noProof/>
        </w:rPr>
        <w:t>148</w:t>
      </w:r>
      <w:r w:rsidRPr="006D68AC">
        <w:rPr>
          <w:noProof/>
        </w:rPr>
        <w:fldChar w:fldCharType="end"/>
      </w:r>
    </w:p>
    <w:p w14:paraId="54BE1E91" w14:textId="4E20D84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PolicyActions</w:t>
      </w:r>
      <w:r w:rsidRPr="006D68AC">
        <w:rPr>
          <w:noProof/>
        </w:rPr>
        <w:tab/>
      </w:r>
      <w:r w:rsidRPr="006D68AC">
        <w:rPr>
          <w:noProof/>
        </w:rPr>
        <w:fldChar w:fldCharType="begin" w:fldLock="1"/>
      </w:r>
      <w:r w:rsidRPr="006D68AC">
        <w:rPr>
          <w:noProof/>
        </w:rPr>
        <w:instrText xml:space="preserve"> PAGEREF _Toc209470226 \h </w:instrText>
      </w:r>
      <w:r w:rsidRPr="006D68AC">
        <w:rPr>
          <w:noProof/>
        </w:rPr>
      </w:r>
      <w:r w:rsidRPr="006D68AC">
        <w:rPr>
          <w:noProof/>
        </w:rPr>
        <w:fldChar w:fldCharType="separate"/>
      </w:r>
      <w:r w:rsidRPr="006D68AC">
        <w:rPr>
          <w:noProof/>
        </w:rPr>
        <w:t>151</w:t>
      </w:r>
      <w:r w:rsidRPr="006D68AC">
        <w:rPr>
          <w:noProof/>
        </w:rPr>
        <w:fldChar w:fldCharType="end"/>
      </w:r>
    </w:p>
    <w:p w14:paraId="1CA78F59" w14:textId="15089EB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.6.2.18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TimePeriodInfo</w:t>
      </w:r>
      <w:r w:rsidRPr="006D68AC">
        <w:rPr>
          <w:noProof/>
        </w:rPr>
        <w:tab/>
      </w:r>
      <w:r w:rsidRPr="006D68AC">
        <w:rPr>
          <w:noProof/>
        </w:rPr>
        <w:fldChar w:fldCharType="begin" w:fldLock="1"/>
      </w:r>
      <w:r w:rsidRPr="006D68AC">
        <w:rPr>
          <w:noProof/>
        </w:rPr>
        <w:instrText xml:space="preserve"> PAGEREF _Toc209470227 \h </w:instrText>
      </w:r>
      <w:r w:rsidRPr="006D68AC">
        <w:rPr>
          <w:noProof/>
        </w:rPr>
      </w:r>
      <w:r w:rsidRPr="006D68AC">
        <w:rPr>
          <w:noProof/>
        </w:rPr>
        <w:fldChar w:fldCharType="separate"/>
      </w:r>
      <w:r w:rsidRPr="006D68AC">
        <w:rPr>
          <w:noProof/>
        </w:rPr>
        <w:t>152</w:t>
      </w:r>
      <w:r w:rsidRPr="006D68AC">
        <w:rPr>
          <w:noProof/>
        </w:rPr>
        <w:fldChar w:fldCharType="end"/>
      </w:r>
    </w:p>
    <w:p w14:paraId="633307AC" w14:textId="273D5C1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_Toc209470228 \h </w:instrText>
      </w:r>
      <w:r w:rsidRPr="006D68AC">
        <w:rPr>
          <w:noProof/>
        </w:rPr>
      </w:r>
      <w:r w:rsidRPr="006D68AC">
        <w:rPr>
          <w:noProof/>
        </w:rPr>
        <w:fldChar w:fldCharType="separate"/>
      </w:r>
      <w:r w:rsidRPr="006D68AC">
        <w:rPr>
          <w:noProof/>
        </w:rPr>
        <w:t>152</w:t>
      </w:r>
      <w:r w:rsidRPr="006D68AC">
        <w:rPr>
          <w:noProof/>
        </w:rPr>
        <w:fldChar w:fldCharType="end"/>
      </w:r>
    </w:p>
    <w:p w14:paraId="37BA301F" w14:textId="1F9CD71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_Toc209470229 \h </w:instrText>
      </w:r>
      <w:r w:rsidRPr="006D68AC">
        <w:rPr>
          <w:noProof/>
        </w:rPr>
      </w:r>
      <w:r w:rsidRPr="006D68AC">
        <w:rPr>
          <w:noProof/>
        </w:rPr>
        <w:fldChar w:fldCharType="separate"/>
      </w:r>
      <w:r w:rsidRPr="006D68AC">
        <w:rPr>
          <w:noProof/>
        </w:rPr>
        <w:t>152</w:t>
      </w:r>
      <w:r w:rsidRPr="006D68AC">
        <w:rPr>
          <w:noProof/>
        </w:rPr>
        <w:fldChar w:fldCharType="end"/>
      </w:r>
    </w:p>
    <w:p w14:paraId="7CD4D88B" w14:textId="52BCE0E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_Toc209470230 \h </w:instrText>
      </w:r>
      <w:r w:rsidRPr="006D68AC">
        <w:rPr>
          <w:noProof/>
        </w:rPr>
      </w:r>
      <w:r w:rsidRPr="006D68AC">
        <w:rPr>
          <w:noProof/>
        </w:rPr>
        <w:fldChar w:fldCharType="separate"/>
      </w:r>
      <w:r w:rsidRPr="006D68AC">
        <w:rPr>
          <w:noProof/>
        </w:rPr>
        <w:t>152</w:t>
      </w:r>
      <w:r w:rsidRPr="006D68AC">
        <w:rPr>
          <w:noProof/>
        </w:rPr>
        <w:fldChar w:fldCharType="end"/>
      </w:r>
    </w:p>
    <w:p w14:paraId="0C84510C" w14:textId="7D060B3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PolicyType</w:t>
      </w:r>
      <w:r w:rsidRPr="006D68AC">
        <w:rPr>
          <w:noProof/>
        </w:rPr>
        <w:tab/>
      </w:r>
      <w:r w:rsidRPr="006D68AC">
        <w:rPr>
          <w:noProof/>
        </w:rPr>
        <w:fldChar w:fldCharType="begin" w:fldLock="1"/>
      </w:r>
      <w:r w:rsidRPr="006D68AC">
        <w:rPr>
          <w:noProof/>
        </w:rPr>
        <w:instrText xml:space="preserve"> PAGEREF _Toc209470231 \h </w:instrText>
      </w:r>
      <w:r w:rsidRPr="006D68AC">
        <w:rPr>
          <w:noProof/>
        </w:rPr>
      </w:r>
      <w:r w:rsidRPr="006D68AC">
        <w:rPr>
          <w:noProof/>
        </w:rPr>
        <w:fldChar w:fldCharType="separate"/>
      </w:r>
      <w:r w:rsidRPr="006D68AC">
        <w:rPr>
          <w:noProof/>
        </w:rPr>
        <w:t>152</w:t>
      </w:r>
      <w:r w:rsidRPr="006D68AC">
        <w:rPr>
          <w:noProof/>
        </w:rPr>
        <w:fldChar w:fldCharType="end"/>
      </w:r>
    </w:p>
    <w:p w14:paraId="4B25F946" w14:textId="767CA27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QoSAction</w:t>
      </w:r>
      <w:r w:rsidRPr="006D68AC">
        <w:rPr>
          <w:noProof/>
        </w:rPr>
        <w:tab/>
      </w:r>
      <w:r w:rsidRPr="006D68AC">
        <w:rPr>
          <w:noProof/>
        </w:rPr>
        <w:fldChar w:fldCharType="begin" w:fldLock="1"/>
      </w:r>
      <w:r w:rsidRPr="006D68AC">
        <w:rPr>
          <w:noProof/>
        </w:rPr>
        <w:instrText xml:space="preserve"> PAGEREF _Toc209470232 \h </w:instrText>
      </w:r>
      <w:r w:rsidRPr="006D68AC">
        <w:rPr>
          <w:noProof/>
        </w:rPr>
      </w:r>
      <w:r w:rsidRPr="006D68AC">
        <w:rPr>
          <w:noProof/>
        </w:rPr>
        <w:fldChar w:fldCharType="separate"/>
      </w:r>
      <w:r w:rsidRPr="006D68AC">
        <w:rPr>
          <w:noProof/>
        </w:rPr>
        <w:t>153</w:t>
      </w:r>
      <w:r w:rsidRPr="006D68AC">
        <w:rPr>
          <w:noProof/>
        </w:rPr>
        <w:fldChar w:fldCharType="end"/>
      </w:r>
    </w:p>
    <w:p w14:paraId="0AD8C9F3" w14:textId="1E7F0B1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_Toc209470233 \h </w:instrText>
      </w:r>
      <w:r w:rsidRPr="006D68AC">
        <w:rPr>
          <w:noProof/>
        </w:rPr>
      </w:r>
      <w:r w:rsidRPr="006D68AC">
        <w:rPr>
          <w:noProof/>
        </w:rPr>
        <w:fldChar w:fldCharType="separate"/>
      </w:r>
      <w:r w:rsidRPr="006D68AC">
        <w:rPr>
          <w:noProof/>
        </w:rPr>
        <w:t>153</w:t>
      </w:r>
      <w:r w:rsidRPr="006D68AC">
        <w:rPr>
          <w:noProof/>
        </w:rPr>
        <w:fldChar w:fldCharType="end"/>
      </w:r>
    </w:p>
    <w:p w14:paraId="39C828C0" w14:textId="3D26672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_Toc209470234 \h </w:instrText>
      </w:r>
      <w:r w:rsidRPr="006D68AC">
        <w:rPr>
          <w:noProof/>
        </w:rPr>
      </w:r>
      <w:r w:rsidRPr="006D68AC">
        <w:rPr>
          <w:noProof/>
        </w:rPr>
        <w:fldChar w:fldCharType="separate"/>
      </w:r>
      <w:r w:rsidRPr="006D68AC">
        <w:rPr>
          <w:noProof/>
        </w:rPr>
        <w:t>153</w:t>
      </w:r>
      <w:r w:rsidRPr="006D68AC">
        <w:rPr>
          <w:noProof/>
        </w:rPr>
        <w:fldChar w:fldCharType="end"/>
      </w:r>
    </w:p>
    <w:p w14:paraId="4ED00D70" w14:textId="459652A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_Toc209470235 \h </w:instrText>
      </w:r>
      <w:r w:rsidRPr="006D68AC">
        <w:rPr>
          <w:noProof/>
        </w:rPr>
      </w:r>
      <w:r w:rsidRPr="006D68AC">
        <w:rPr>
          <w:noProof/>
        </w:rPr>
        <w:fldChar w:fldCharType="separate"/>
      </w:r>
      <w:r w:rsidRPr="006D68AC">
        <w:rPr>
          <w:noProof/>
        </w:rPr>
        <w:t>153</w:t>
      </w:r>
      <w:r w:rsidRPr="006D68AC">
        <w:rPr>
          <w:noProof/>
        </w:rPr>
        <w:fldChar w:fldCharType="end"/>
      </w:r>
    </w:p>
    <w:p w14:paraId="1EA06AAA" w14:textId="4880DC9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_Toc209470236 \h </w:instrText>
      </w:r>
      <w:r w:rsidRPr="006D68AC">
        <w:rPr>
          <w:noProof/>
        </w:rPr>
      </w:r>
      <w:r w:rsidRPr="006D68AC">
        <w:rPr>
          <w:noProof/>
        </w:rPr>
        <w:fldChar w:fldCharType="separate"/>
      </w:r>
      <w:r w:rsidRPr="006D68AC">
        <w:rPr>
          <w:noProof/>
        </w:rPr>
        <w:t>153</w:t>
      </w:r>
      <w:r w:rsidRPr="006D68AC">
        <w:rPr>
          <w:noProof/>
        </w:rPr>
        <w:fldChar w:fldCharType="end"/>
      </w:r>
    </w:p>
    <w:p w14:paraId="0B28C198" w14:textId="14B6371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_Toc209470237 \h </w:instrText>
      </w:r>
      <w:r w:rsidRPr="006D68AC">
        <w:rPr>
          <w:noProof/>
        </w:rPr>
      </w:r>
      <w:r w:rsidRPr="006D68AC">
        <w:rPr>
          <w:noProof/>
        </w:rPr>
        <w:fldChar w:fldCharType="separate"/>
      </w:r>
      <w:r w:rsidRPr="006D68AC">
        <w:rPr>
          <w:noProof/>
        </w:rPr>
        <w:t>153</w:t>
      </w:r>
      <w:r w:rsidRPr="006D68AC">
        <w:rPr>
          <w:noProof/>
        </w:rPr>
        <w:fldChar w:fldCharType="end"/>
      </w:r>
    </w:p>
    <w:p w14:paraId="3597A2C9" w14:textId="27068AA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_Toc209470238 \h </w:instrText>
      </w:r>
      <w:r w:rsidRPr="006D68AC">
        <w:rPr>
          <w:noProof/>
        </w:rPr>
      </w:r>
      <w:r w:rsidRPr="006D68AC">
        <w:rPr>
          <w:noProof/>
        </w:rPr>
        <w:fldChar w:fldCharType="separate"/>
      </w:r>
      <w:r w:rsidRPr="006D68AC">
        <w:rPr>
          <w:noProof/>
        </w:rPr>
        <w:t>153</w:t>
      </w:r>
      <w:r w:rsidRPr="006D68AC">
        <w:rPr>
          <w:noProof/>
        </w:rPr>
        <w:fldChar w:fldCharType="end"/>
      </w:r>
    </w:p>
    <w:p w14:paraId="154CC633" w14:textId="6432627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_Toc209470239 \h </w:instrText>
      </w:r>
      <w:r w:rsidRPr="006D68AC">
        <w:rPr>
          <w:noProof/>
        </w:rPr>
      </w:r>
      <w:r w:rsidRPr="006D68AC">
        <w:rPr>
          <w:noProof/>
        </w:rPr>
        <w:fldChar w:fldCharType="separate"/>
      </w:r>
      <w:r w:rsidRPr="006D68AC">
        <w:rPr>
          <w:noProof/>
        </w:rPr>
        <w:t>153</w:t>
      </w:r>
      <w:r w:rsidRPr="006D68AC">
        <w:rPr>
          <w:noProof/>
        </w:rPr>
        <w:fldChar w:fldCharType="end"/>
      </w:r>
    </w:p>
    <w:p w14:paraId="3D5C4973" w14:textId="0667550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_Toc209470240 \h </w:instrText>
      </w:r>
      <w:r w:rsidRPr="006D68AC">
        <w:rPr>
          <w:noProof/>
        </w:rPr>
      </w:r>
      <w:r w:rsidRPr="006D68AC">
        <w:rPr>
          <w:noProof/>
        </w:rPr>
        <w:fldChar w:fldCharType="separate"/>
      </w:r>
      <w:r w:rsidRPr="006D68AC">
        <w:rPr>
          <w:noProof/>
        </w:rPr>
        <w:t>154</w:t>
      </w:r>
      <w:r w:rsidRPr="006D68AC">
        <w:rPr>
          <w:noProof/>
        </w:rPr>
        <w:fldChar w:fldCharType="end"/>
      </w:r>
    </w:p>
    <w:p w14:paraId="187AA017" w14:textId="30058CD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6.3</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_Toc209470241 \h </w:instrText>
      </w:r>
      <w:r w:rsidRPr="006D68AC">
        <w:rPr>
          <w:noProof/>
        </w:rPr>
      </w:r>
      <w:r w:rsidRPr="006D68AC">
        <w:rPr>
          <w:noProof/>
        </w:rPr>
        <w:fldChar w:fldCharType="separate"/>
      </w:r>
      <w:r w:rsidRPr="006D68AC">
        <w:rPr>
          <w:noProof/>
        </w:rPr>
        <w:t>154</w:t>
      </w:r>
      <w:r w:rsidRPr="006D68AC">
        <w:rPr>
          <w:noProof/>
        </w:rPr>
        <w:fldChar w:fldCharType="end"/>
      </w:r>
    </w:p>
    <w:p w14:paraId="335C47A1" w14:textId="537546F7"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NSCE_NSOptimization API</w:t>
      </w:r>
      <w:r w:rsidRPr="006D68AC">
        <w:rPr>
          <w:noProof/>
        </w:rPr>
        <w:tab/>
      </w:r>
      <w:r w:rsidRPr="006D68AC">
        <w:rPr>
          <w:noProof/>
        </w:rPr>
        <w:fldChar w:fldCharType="begin" w:fldLock="1"/>
      </w:r>
      <w:r w:rsidRPr="006D68AC">
        <w:rPr>
          <w:noProof/>
        </w:rPr>
        <w:instrText xml:space="preserve"> PAGEREF _Toc209470242 \h </w:instrText>
      </w:r>
      <w:r w:rsidRPr="006D68AC">
        <w:rPr>
          <w:noProof/>
        </w:rPr>
      </w:r>
      <w:r w:rsidRPr="006D68AC">
        <w:rPr>
          <w:noProof/>
        </w:rPr>
        <w:fldChar w:fldCharType="separate"/>
      </w:r>
      <w:r w:rsidRPr="006D68AC">
        <w:rPr>
          <w:noProof/>
        </w:rPr>
        <w:t>154</w:t>
      </w:r>
      <w:r w:rsidRPr="006D68AC">
        <w:rPr>
          <w:noProof/>
        </w:rPr>
        <w:fldChar w:fldCharType="end"/>
      </w:r>
    </w:p>
    <w:p w14:paraId="7634CAF2" w14:textId="381DB9B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_Toc209470243 \h </w:instrText>
      </w:r>
      <w:r w:rsidRPr="006D68AC">
        <w:rPr>
          <w:noProof/>
        </w:rPr>
      </w:r>
      <w:r w:rsidRPr="006D68AC">
        <w:rPr>
          <w:noProof/>
        </w:rPr>
        <w:fldChar w:fldCharType="separate"/>
      </w:r>
      <w:r w:rsidRPr="006D68AC">
        <w:rPr>
          <w:noProof/>
        </w:rPr>
        <w:t>154</w:t>
      </w:r>
      <w:r w:rsidRPr="006D68AC">
        <w:rPr>
          <w:noProof/>
        </w:rPr>
        <w:fldChar w:fldCharType="end"/>
      </w:r>
    </w:p>
    <w:p w14:paraId="625A8F7C" w14:textId="100358E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_Toc209470244 \h </w:instrText>
      </w:r>
      <w:r w:rsidRPr="006D68AC">
        <w:rPr>
          <w:noProof/>
        </w:rPr>
      </w:r>
      <w:r w:rsidRPr="006D68AC">
        <w:rPr>
          <w:noProof/>
        </w:rPr>
        <w:fldChar w:fldCharType="separate"/>
      </w:r>
      <w:r w:rsidRPr="006D68AC">
        <w:rPr>
          <w:noProof/>
        </w:rPr>
        <w:t>155</w:t>
      </w:r>
      <w:r w:rsidRPr="006D68AC">
        <w:rPr>
          <w:noProof/>
        </w:rPr>
        <w:fldChar w:fldCharType="end"/>
      </w:r>
    </w:p>
    <w:p w14:paraId="473F85B4" w14:textId="1908EEF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_Toc209470245 \h </w:instrText>
      </w:r>
      <w:r w:rsidRPr="006D68AC">
        <w:rPr>
          <w:noProof/>
        </w:rPr>
      </w:r>
      <w:r w:rsidRPr="006D68AC">
        <w:rPr>
          <w:noProof/>
        </w:rPr>
        <w:fldChar w:fldCharType="separate"/>
      </w:r>
      <w:r w:rsidRPr="006D68AC">
        <w:rPr>
          <w:noProof/>
        </w:rPr>
        <w:t>155</w:t>
      </w:r>
      <w:r w:rsidRPr="006D68AC">
        <w:rPr>
          <w:noProof/>
        </w:rPr>
        <w:fldChar w:fldCharType="end"/>
      </w:r>
    </w:p>
    <w:p w14:paraId="6AF91551" w14:textId="3B6C8D2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_Toc209470246 \h </w:instrText>
      </w:r>
      <w:r w:rsidRPr="006D68AC">
        <w:rPr>
          <w:noProof/>
        </w:rPr>
      </w:r>
      <w:r w:rsidRPr="006D68AC">
        <w:rPr>
          <w:noProof/>
        </w:rPr>
        <w:fldChar w:fldCharType="separate"/>
      </w:r>
      <w:r w:rsidRPr="006D68AC">
        <w:rPr>
          <w:noProof/>
        </w:rPr>
        <w:t>155</w:t>
      </w:r>
      <w:r w:rsidRPr="006D68AC">
        <w:rPr>
          <w:noProof/>
        </w:rPr>
        <w:fldChar w:fldCharType="end"/>
      </w:r>
    </w:p>
    <w:p w14:paraId="70B3B6D7" w14:textId="331C657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6.4.3.2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 xml:space="preserve">Resource: </w:t>
      </w:r>
      <w:r w:rsidRPr="006D68AC">
        <w:rPr>
          <w:noProof/>
        </w:rPr>
        <w:t xml:space="preserve">Network Slice Optimization </w:t>
      </w:r>
      <w:r w:rsidRPr="006D68AC">
        <w:rPr>
          <w:noProof/>
          <w:lang w:val="en-US"/>
        </w:rPr>
        <w:t>Subscriptions</w:t>
      </w:r>
      <w:r w:rsidRPr="006D68AC">
        <w:rPr>
          <w:noProof/>
        </w:rPr>
        <w:tab/>
      </w:r>
      <w:r w:rsidRPr="006D68AC">
        <w:rPr>
          <w:noProof/>
        </w:rPr>
        <w:fldChar w:fldCharType="begin" w:fldLock="1"/>
      </w:r>
      <w:r w:rsidRPr="006D68AC">
        <w:rPr>
          <w:noProof/>
        </w:rPr>
        <w:instrText xml:space="preserve"> PAGEREF _Toc209470247 \h </w:instrText>
      </w:r>
      <w:r w:rsidRPr="006D68AC">
        <w:rPr>
          <w:noProof/>
        </w:rPr>
      </w:r>
      <w:r w:rsidRPr="006D68AC">
        <w:rPr>
          <w:noProof/>
        </w:rPr>
        <w:fldChar w:fldCharType="separate"/>
      </w:r>
      <w:r w:rsidRPr="006D68AC">
        <w:rPr>
          <w:noProof/>
        </w:rPr>
        <w:t>156</w:t>
      </w:r>
      <w:r w:rsidRPr="006D68AC">
        <w:rPr>
          <w:noProof/>
        </w:rPr>
        <w:fldChar w:fldCharType="end"/>
      </w:r>
    </w:p>
    <w:p w14:paraId="397A3E08" w14:textId="1A3343C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_Toc209470248 \h </w:instrText>
      </w:r>
      <w:r w:rsidRPr="006D68AC">
        <w:rPr>
          <w:noProof/>
        </w:rPr>
      </w:r>
      <w:r w:rsidRPr="006D68AC">
        <w:rPr>
          <w:noProof/>
        </w:rPr>
        <w:fldChar w:fldCharType="separate"/>
      </w:r>
      <w:r w:rsidRPr="006D68AC">
        <w:rPr>
          <w:noProof/>
        </w:rPr>
        <w:t>156</w:t>
      </w:r>
      <w:r w:rsidRPr="006D68AC">
        <w:rPr>
          <w:noProof/>
        </w:rPr>
        <w:fldChar w:fldCharType="end"/>
      </w:r>
    </w:p>
    <w:p w14:paraId="21AA905A" w14:textId="3D14F8D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_Toc209470249 \h </w:instrText>
      </w:r>
      <w:r w:rsidRPr="006D68AC">
        <w:rPr>
          <w:noProof/>
        </w:rPr>
      </w:r>
      <w:r w:rsidRPr="006D68AC">
        <w:rPr>
          <w:noProof/>
        </w:rPr>
        <w:fldChar w:fldCharType="separate"/>
      </w:r>
      <w:r w:rsidRPr="006D68AC">
        <w:rPr>
          <w:noProof/>
        </w:rPr>
        <w:t>156</w:t>
      </w:r>
      <w:r w:rsidRPr="006D68AC">
        <w:rPr>
          <w:noProof/>
        </w:rPr>
        <w:fldChar w:fldCharType="end"/>
      </w:r>
    </w:p>
    <w:p w14:paraId="27707F33" w14:textId="40A8AC6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6.4.3.2.3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_Toc209470250 \h </w:instrText>
      </w:r>
      <w:r w:rsidRPr="006D68AC">
        <w:rPr>
          <w:noProof/>
        </w:rPr>
      </w:r>
      <w:r w:rsidRPr="006D68AC">
        <w:rPr>
          <w:noProof/>
        </w:rPr>
        <w:fldChar w:fldCharType="separate"/>
      </w:r>
      <w:r w:rsidRPr="006D68AC">
        <w:rPr>
          <w:noProof/>
        </w:rPr>
        <w:t>156</w:t>
      </w:r>
      <w:r w:rsidRPr="006D68AC">
        <w:rPr>
          <w:noProof/>
        </w:rPr>
        <w:fldChar w:fldCharType="end"/>
      </w:r>
    </w:p>
    <w:p w14:paraId="21CC8B57" w14:textId="4EB9A946"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6.4.3.2.3.1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_Toc209470251 \h </w:instrText>
      </w:r>
      <w:r w:rsidRPr="006D68AC">
        <w:rPr>
          <w:noProof/>
        </w:rPr>
      </w:r>
      <w:r w:rsidRPr="006D68AC">
        <w:rPr>
          <w:noProof/>
        </w:rPr>
        <w:fldChar w:fldCharType="separate"/>
      </w:r>
      <w:r w:rsidRPr="006D68AC">
        <w:rPr>
          <w:noProof/>
        </w:rPr>
        <w:t>156</w:t>
      </w:r>
      <w:r w:rsidRPr="006D68AC">
        <w:rPr>
          <w:noProof/>
        </w:rPr>
        <w:fldChar w:fldCharType="end"/>
      </w:r>
    </w:p>
    <w:p w14:paraId="3F0A4AD8" w14:textId="647ED84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6.4.3.2.4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_Toc209470252 \h </w:instrText>
      </w:r>
      <w:r w:rsidRPr="006D68AC">
        <w:rPr>
          <w:noProof/>
        </w:rPr>
      </w:r>
      <w:r w:rsidRPr="006D68AC">
        <w:rPr>
          <w:noProof/>
        </w:rPr>
        <w:fldChar w:fldCharType="separate"/>
      </w:r>
      <w:r w:rsidRPr="006D68AC">
        <w:rPr>
          <w:noProof/>
        </w:rPr>
        <w:t>157</w:t>
      </w:r>
      <w:r w:rsidRPr="006D68AC">
        <w:rPr>
          <w:noProof/>
        </w:rPr>
        <w:fldChar w:fldCharType="end"/>
      </w:r>
    </w:p>
    <w:p w14:paraId="08E609D4" w14:textId="31D5BD8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Network Slice Optimization Subscription</w:t>
      </w:r>
      <w:r w:rsidRPr="006D68AC">
        <w:rPr>
          <w:noProof/>
        </w:rPr>
        <w:tab/>
      </w:r>
      <w:r w:rsidRPr="006D68AC">
        <w:rPr>
          <w:noProof/>
        </w:rPr>
        <w:fldChar w:fldCharType="begin" w:fldLock="1"/>
      </w:r>
      <w:r w:rsidRPr="006D68AC">
        <w:rPr>
          <w:noProof/>
        </w:rPr>
        <w:instrText xml:space="preserve"> PAGEREF _Toc209470253 \h </w:instrText>
      </w:r>
      <w:r w:rsidRPr="006D68AC">
        <w:rPr>
          <w:noProof/>
        </w:rPr>
      </w:r>
      <w:r w:rsidRPr="006D68AC">
        <w:rPr>
          <w:noProof/>
        </w:rPr>
        <w:fldChar w:fldCharType="separate"/>
      </w:r>
      <w:r w:rsidRPr="006D68AC">
        <w:rPr>
          <w:noProof/>
        </w:rPr>
        <w:t>157</w:t>
      </w:r>
      <w:r w:rsidRPr="006D68AC">
        <w:rPr>
          <w:noProof/>
        </w:rPr>
        <w:fldChar w:fldCharType="end"/>
      </w:r>
    </w:p>
    <w:p w14:paraId="7C13B6D2" w14:textId="7A476C4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6.4.3.3</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_Toc209470254 \h </w:instrText>
      </w:r>
      <w:r w:rsidRPr="006D68AC">
        <w:rPr>
          <w:noProof/>
        </w:rPr>
      </w:r>
      <w:r w:rsidRPr="006D68AC">
        <w:rPr>
          <w:noProof/>
        </w:rPr>
        <w:fldChar w:fldCharType="separate"/>
      </w:r>
      <w:r w:rsidRPr="006D68AC">
        <w:rPr>
          <w:noProof/>
        </w:rPr>
        <w:t>157</w:t>
      </w:r>
      <w:r w:rsidRPr="006D68AC">
        <w:rPr>
          <w:noProof/>
        </w:rPr>
        <w:fldChar w:fldCharType="end"/>
      </w:r>
    </w:p>
    <w:p w14:paraId="1B5987F5" w14:textId="622244F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6.4.3.3</w:t>
      </w:r>
      <w:r w:rsidRPr="006D68AC">
        <w:rPr>
          <w:noProof/>
          <w:lang w:eastAsia="zh-CN"/>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_Toc209470255 \h </w:instrText>
      </w:r>
      <w:r w:rsidRPr="006D68AC">
        <w:rPr>
          <w:noProof/>
        </w:rPr>
      </w:r>
      <w:r w:rsidRPr="006D68AC">
        <w:rPr>
          <w:noProof/>
        </w:rPr>
        <w:fldChar w:fldCharType="separate"/>
      </w:r>
      <w:r w:rsidRPr="006D68AC">
        <w:rPr>
          <w:noProof/>
        </w:rPr>
        <w:t>157</w:t>
      </w:r>
      <w:r w:rsidRPr="006D68AC">
        <w:rPr>
          <w:noProof/>
        </w:rPr>
        <w:fldChar w:fldCharType="end"/>
      </w:r>
    </w:p>
    <w:p w14:paraId="54C18A9C" w14:textId="785FFD4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6.4.3.3</w:t>
      </w:r>
      <w:r w:rsidRPr="006D68AC">
        <w:rPr>
          <w:noProof/>
          <w:lang w:eastAsia="zh-CN"/>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_Toc209470256 \h </w:instrText>
      </w:r>
      <w:r w:rsidRPr="006D68AC">
        <w:rPr>
          <w:noProof/>
        </w:rPr>
      </w:r>
      <w:r w:rsidRPr="006D68AC">
        <w:rPr>
          <w:noProof/>
        </w:rPr>
        <w:fldChar w:fldCharType="separate"/>
      </w:r>
      <w:r w:rsidRPr="006D68AC">
        <w:rPr>
          <w:noProof/>
        </w:rPr>
        <w:t>157</w:t>
      </w:r>
      <w:r w:rsidRPr="006D68AC">
        <w:rPr>
          <w:noProof/>
        </w:rPr>
        <w:fldChar w:fldCharType="end"/>
      </w:r>
    </w:p>
    <w:p w14:paraId="1FEF5CE3" w14:textId="7096174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6.4.3.3.3.1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_Toc209470257 \h </w:instrText>
      </w:r>
      <w:r w:rsidRPr="006D68AC">
        <w:rPr>
          <w:noProof/>
        </w:rPr>
      </w:r>
      <w:r w:rsidRPr="006D68AC">
        <w:rPr>
          <w:noProof/>
        </w:rPr>
        <w:fldChar w:fldCharType="separate"/>
      </w:r>
      <w:r w:rsidRPr="006D68AC">
        <w:rPr>
          <w:noProof/>
        </w:rPr>
        <w:t>157</w:t>
      </w:r>
      <w:r w:rsidRPr="006D68AC">
        <w:rPr>
          <w:noProof/>
        </w:rPr>
        <w:fldChar w:fldCharType="end"/>
      </w:r>
    </w:p>
    <w:p w14:paraId="3CCB3E9E" w14:textId="74A8E88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6.4.3.3.3.2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_Toc209470258 \h </w:instrText>
      </w:r>
      <w:r w:rsidRPr="006D68AC">
        <w:rPr>
          <w:noProof/>
        </w:rPr>
      </w:r>
      <w:r w:rsidRPr="006D68AC">
        <w:rPr>
          <w:noProof/>
        </w:rPr>
        <w:fldChar w:fldCharType="separate"/>
      </w:r>
      <w:r w:rsidRPr="006D68AC">
        <w:rPr>
          <w:noProof/>
        </w:rPr>
        <w:t>158</w:t>
      </w:r>
      <w:r w:rsidRPr="006D68AC">
        <w:rPr>
          <w:noProof/>
        </w:rPr>
        <w:fldChar w:fldCharType="end"/>
      </w:r>
    </w:p>
    <w:p w14:paraId="5C2DF82E" w14:textId="570AD5D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6.4.3.3.3.3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_Toc209470259 \h </w:instrText>
      </w:r>
      <w:r w:rsidRPr="006D68AC">
        <w:rPr>
          <w:noProof/>
        </w:rPr>
      </w:r>
      <w:r w:rsidRPr="006D68AC">
        <w:rPr>
          <w:noProof/>
        </w:rPr>
        <w:fldChar w:fldCharType="separate"/>
      </w:r>
      <w:r w:rsidRPr="006D68AC">
        <w:rPr>
          <w:noProof/>
        </w:rPr>
        <w:t>159</w:t>
      </w:r>
      <w:r w:rsidRPr="006D68AC">
        <w:rPr>
          <w:noProof/>
        </w:rPr>
        <w:fldChar w:fldCharType="end"/>
      </w:r>
    </w:p>
    <w:p w14:paraId="6A96F32C" w14:textId="7F84C88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6.4.3.3.3.4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_Toc209470260 \h </w:instrText>
      </w:r>
      <w:r w:rsidRPr="006D68AC">
        <w:rPr>
          <w:noProof/>
        </w:rPr>
      </w:r>
      <w:r w:rsidRPr="006D68AC">
        <w:rPr>
          <w:noProof/>
        </w:rPr>
        <w:fldChar w:fldCharType="separate"/>
      </w:r>
      <w:r w:rsidRPr="006D68AC">
        <w:rPr>
          <w:noProof/>
        </w:rPr>
        <w:t>160</w:t>
      </w:r>
      <w:r w:rsidRPr="006D68AC">
        <w:rPr>
          <w:noProof/>
        </w:rPr>
        <w:fldChar w:fldCharType="end"/>
      </w:r>
    </w:p>
    <w:p w14:paraId="3BFBBF7E" w14:textId="2ED18B8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6.4.3.3</w:t>
      </w:r>
      <w:r w:rsidRPr="006D68AC">
        <w:rPr>
          <w:noProof/>
          <w:lang w:eastAsia="zh-CN"/>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_Toc209470261 \h </w:instrText>
      </w:r>
      <w:r w:rsidRPr="006D68AC">
        <w:rPr>
          <w:noProof/>
        </w:rPr>
      </w:r>
      <w:r w:rsidRPr="006D68AC">
        <w:rPr>
          <w:noProof/>
        </w:rPr>
        <w:fldChar w:fldCharType="separate"/>
      </w:r>
      <w:r w:rsidRPr="006D68AC">
        <w:rPr>
          <w:noProof/>
        </w:rPr>
        <w:t>161</w:t>
      </w:r>
      <w:r w:rsidRPr="006D68AC">
        <w:rPr>
          <w:noProof/>
        </w:rPr>
        <w:fldChar w:fldCharType="end"/>
      </w:r>
    </w:p>
    <w:p w14:paraId="43EE1CD0" w14:textId="0A2AB87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_Toc209470262 \h </w:instrText>
      </w:r>
      <w:r w:rsidRPr="006D68AC">
        <w:rPr>
          <w:noProof/>
        </w:rPr>
      </w:r>
      <w:r w:rsidRPr="006D68AC">
        <w:rPr>
          <w:noProof/>
        </w:rPr>
        <w:fldChar w:fldCharType="separate"/>
      </w:r>
      <w:r w:rsidRPr="006D68AC">
        <w:rPr>
          <w:noProof/>
        </w:rPr>
        <w:t>161</w:t>
      </w:r>
      <w:r w:rsidRPr="006D68AC">
        <w:rPr>
          <w:noProof/>
        </w:rPr>
        <w:fldChar w:fldCharType="end"/>
      </w:r>
    </w:p>
    <w:p w14:paraId="20D441D0" w14:textId="41889C6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_Toc209470263 \h </w:instrText>
      </w:r>
      <w:r w:rsidRPr="006D68AC">
        <w:rPr>
          <w:noProof/>
        </w:rPr>
      </w:r>
      <w:r w:rsidRPr="006D68AC">
        <w:rPr>
          <w:noProof/>
        </w:rPr>
        <w:fldChar w:fldCharType="separate"/>
      </w:r>
      <w:r w:rsidRPr="006D68AC">
        <w:rPr>
          <w:noProof/>
        </w:rPr>
        <w:t>161</w:t>
      </w:r>
      <w:r w:rsidRPr="006D68AC">
        <w:rPr>
          <w:noProof/>
        </w:rPr>
        <w:fldChar w:fldCharType="end"/>
      </w:r>
    </w:p>
    <w:p w14:paraId="09ED91C5" w14:textId="37236F7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_Toc209470264 \h </w:instrText>
      </w:r>
      <w:r w:rsidRPr="006D68AC">
        <w:rPr>
          <w:noProof/>
        </w:rPr>
      </w:r>
      <w:r w:rsidRPr="006D68AC">
        <w:rPr>
          <w:noProof/>
        </w:rPr>
        <w:fldChar w:fldCharType="separate"/>
      </w:r>
      <w:r w:rsidRPr="006D68AC">
        <w:rPr>
          <w:noProof/>
        </w:rPr>
        <w:t>161</w:t>
      </w:r>
      <w:r w:rsidRPr="006D68AC">
        <w:rPr>
          <w:noProof/>
        </w:rPr>
        <w:fldChar w:fldCharType="end"/>
      </w:r>
    </w:p>
    <w:p w14:paraId="79FDF7CC" w14:textId="2E5D44F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w:t>
      </w:r>
      <w:r w:rsidRPr="006D68AC">
        <w:rPr>
          <w:noProof/>
          <w:lang w:val="en-US"/>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Network Slice Optimization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_Toc209470265 \h </w:instrText>
      </w:r>
      <w:r w:rsidRPr="006D68AC">
        <w:rPr>
          <w:noProof/>
        </w:rPr>
      </w:r>
      <w:r w:rsidRPr="006D68AC">
        <w:rPr>
          <w:noProof/>
        </w:rPr>
        <w:fldChar w:fldCharType="separate"/>
      </w:r>
      <w:r w:rsidRPr="006D68AC">
        <w:rPr>
          <w:noProof/>
        </w:rPr>
        <w:t>162</w:t>
      </w:r>
      <w:r w:rsidRPr="006D68AC">
        <w:rPr>
          <w:noProof/>
        </w:rPr>
        <w:fldChar w:fldCharType="end"/>
      </w:r>
    </w:p>
    <w:p w14:paraId="1F184705" w14:textId="439B57D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w:t>
      </w:r>
      <w:r w:rsidRPr="006D68AC">
        <w:rPr>
          <w:noProof/>
          <w:lang w:val="en-US"/>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Description</w:t>
      </w:r>
      <w:r w:rsidRPr="006D68AC">
        <w:rPr>
          <w:noProof/>
        </w:rPr>
        <w:tab/>
      </w:r>
      <w:r w:rsidRPr="006D68AC">
        <w:rPr>
          <w:noProof/>
        </w:rPr>
        <w:fldChar w:fldCharType="begin" w:fldLock="1"/>
      </w:r>
      <w:r w:rsidRPr="006D68AC">
        <w:rPr>
          <w:noProof/>
        </w:rPr>
        <w:instrText xml:space="preserve"> PAGEREF _Toc209470266 \h </w:instrText>
      </w:r>
      <w:r w:rsidRPr="006D68AC">
        <w:rPr>
          <w:noProof/>
        </w:rPr>
      </w:r>
      <w:r w:rsidRPr="006D68AC">
        <w:rPr>
          <w:noProof/>
        </w:rPr>
        <w:fldChar w:fldCharType="separate"/>
      </w:r>
      <w:r w:rsidRPr="006D68AC">
        <w:rPr>
          <w:noProof/>
        </w:rPr>
        <w:t>162</w:t>
      </w:r>
      <w:r w:rsidRPr="006D68AC">
        <w:rPr>
          <w:noProof/>
        </w:rPr>
        <w:fldChar w:fldCharType="end"/>
      </w:r>
    </w:p>
    <w:p w14:paraId="016952AD" w14:textId="62D977E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_Toc209470267 \h </w:instrText>
      </w:r>
      <w:r w:rsidRPr="006D68AC">
        <w:rPr>
          <w:noProof/>
        </w:rPr>
      </w:r>
      <w:r w:rsidRPr="006D68AC">
        <w:rPr>
          <w:noProof/>
        </w:rPr>
        <w:fldChar w:fldCharType="separate"/>
      </w:r>
      <w:r w:rsidRPr="006D68AC">
        <w:rPr>
          <w:noProof/>
        </w:rPr>
        <w:t>162</w:t>
      </w:r>
      <w:r w:rsidRPr="006D68AC">
        <w:rPr>
          <w:noProof/>
        </w:rPr>
        <w:fldChar w:fldCharType="end"/>
      </w:r>
    </w:p>
    <w:p w14:paraId="409571BE" w14:textId="67DF7B2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_Toc209470268 \h </w:instrText>
      </w:r>
      <w:r w:rsidRPr="006D68AC">
        <w:rPr>
          <w:noProof/>
        </w:rPr>
      </w:r>
      <w:r w:rsidRPr="006D68AC">
        <w:rPr>
          <w:noProof/>
        </w:rPr>
        <w:fldChar w:fldCharType="separate"/>
      </w:r>
      <w:r w:rsidRPr="006D68AC">
        <w:rPr>
          <w:noProof/>
        </w:rPr>
        <w:t>162</w:t>
      </w:r>
      <w:r w:rsidRPr="006D68AC">
        <w:rPr>
          <w:noProof/>
        </w:rPr>
        <w:fldChar w:fldCharType="end"/>
      </w:r>
    </w:p>
    <w:p w14:paraId="40395706" w14:textId="677EB80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6.4.5.2.3.1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_Toc209470269 \h </w:instrText>
      </w:r>
      <w:r w:rsidRPr="006D68AC">
        <w:rPr>
          <w:noProof/>
        </w:rPr>
      </w:r>
      <w:r w:rsidRPr="006D68AC">
        <w:rPr>
          <w:noProof/>
        </w:rPr>
        <w:fldChar w:fldCharType="separate"/>
      </w:r>
      <w:r w:rsidRPr="006D68AC">
        <w:rPr>
          <w:noProof/>
        </w:rPr>
        <w:t>162</w:t>
      </w:r>
      <w:r w:rsidRPr="006D68AC">
        <w:rPr>
          <w:noProof/>
        </w:rPr>
        <w:fldChar w:fldCharType="end"/>
      </w:r>
    </w:p>
    <w:p w14:paraId="72CC4DAE" w14:textId="75E4ABE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_Toc209470270 \h </w:instrText>
      </w:r>
      <w:r w:rsidRPr="006D68AC">
        <w:rPr>
          <w:noProof/>
        </w:rPr>
      </w:r>
      <w:r w:rsidRPr="006D68AC">
        <w:rPr>
          <w:noProof/>
        </w:rPr>
        <w:fldChar w:fldCharType="separate"/>
      </w:r>
      <w:r w:rsidRPr="006D68AC">
        <w:rPr>
          <w:noProof/>
        </w:rPr>
        <w:t>163</w:t>
      </w:r>
      <w:r w:rsidRPr="006D68AC">
        <w:rPr>
          <w:noProof/>
        </w:rPr>
        <w:fldChar w:fldCharType="end"/>
      </w:r>
    </w:p>
    <w:p w14:paraId="22CCF783" w14:textId="77E8123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6.4.6</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_Toc209470271 \h </w:instrText>
      </w:r>
      <w:r w:rsidRPr="006D68AC">
        <w:rPr>
          <w:noProof/>
        </w:rPr>
      </w:r>
      <w:r w:rsidRPr="006D68AC">
        <w:rPr>
          <w:noProof/>
        </w:rPr>
        <w:fldChar w:fldCharType="separate"/>
      </w:r>
      <w:r w:rsidRPr="006D68AC">
        <w:rPr>
          <w:noProof/>
        </w:rPr>
        <w:t>163</w:t>
      </w:r>
      <w:r w:rsidRPr="006D68AC">
        <w:rPr>
          <w:noProof/>
        </w:rPr>
        <w:fldChar w:fldCharType="end"/>
      </w:r>
    </w:p>
    <w:p w14:paraId="2C401443" w14:textId="6786D00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6.4.6.2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_Toc209470272 \h </w:instrText>
      </w:r>
      <w:r w:rsidRPr="006D68AC">
        <w:rPr>
          <w:noProof/>
        </w:rPr>
      </w:r>
      <w:r w:rsidRPr="006D68AC">
        <w:rPr>
          <w:noProof/>
        </w:rPr>
        <w:fldChar w:fldCharType="separate"/>
      </w:r>
      <w:r w:rsidRPr="006D68AC">
        <w:rPr>
          <w:noProof/>
        </w:rPr>
        <w:t>164</w:t>
      </w:r>
      <w:r w:rsidRPr="006D68AC">
        <w:rPr>
          <w:noProof/>
        </w:rPr>
        <w:fldChar w:fldCharType="end"/>
      </w:r>
    </w:p>
    <w:p w14:paraId="3156269B" w14:textId="7EAA0B4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6.4.6.2.1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_Toc209470273 \h </w:instrText>
      </w:r>
      <w:r w:rsidRPr="006D68AC">
        <w:rPr>
          <w:noProof/>
        </w:rPr>
      </w:r>
      <w:r w:rsidRPr="006D68AC">
        <w:rPr>
          <w:noProof/>
        </w:rPr>
        <w:fldChar w:fldCharType="separate"/>
      </w:r>
      <w:r w:rsidRPr="006D68AC">
        <w:rPr>
          <w:noProof/>
        </w:rPr>
        <w:t>164</w:t>
      </w:r>
      <w:r w:rsidRPr="006D68AC">
        <w:rPr>
          <w:noProof/>
        </w:rPr>
        <w:fldChar w:fldCharType="end"/>
      </w:r>
    </w:p>
    <w:p w14:paraId="5113E119" w14:textId="443BF8A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NetSliceOptSubsc</w:t>
      </w:r>
      <w:r w:rsidRPr="006D68AC">
        <w:rPr>
          <w:noProof/>
        </w:rPr>
        <w:tab/>
      </w:r>
      <w:r w:rsidRPr="006D68AC">
        <w:rPr>
          <w:noProof/>
        </w:rPr>
        <w:fldChar w:fldCharType="begin" w:fldLock="1"/>
      </w:r>
      <w:r w:rsidRPr="006D68AC">
        <w:rPr>
          <w:noProof/>
        </w:rPr>
        <w:instrText xml:space="preserve"> PAGEREF _Toc209470274 \h </w:instrText>
      </w:r>
      <w:r w:rsidRPr="006D68AC">
        <w:rPr>
          <w:noProof/>
        </w:rPr>
      </w:r>
      <w:r w:rsidRPr="006D68AC">
        <w:rPr>
          <w:noProof/>
        </w:rPr>
        <w:fldChar w:fldCharType="separate"/>
      </w:r>
      <w:r w:rsidRPr="006D68AC">
        <w:rPr>
          <w:noProof/>
        </w:rPr>
        <w:t>165</w:t>
      </w:r>
      <w:r w:rsidRPr="006D68AC">
        <w:rPr>
          <w:noProof/>
        </w:rPr>
        <w:fldChar w:fldCharType="end"/>
      </w:r>
    </w:p>
    <w:p w14:paraId="02AF5F4B" w14:textId="7F0A376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NetSliceOptSubscPatch</w:t>
      </w:r>
      <w:r w:rsidRPr="006D68AC">
        <w:rPr>
          <w:noProof/>
        </w:rPr>
        <w:tab/>
      </w:r>
      <w:r w:rsidRPr="006D68AC">
        <w:rPr>
          <w:noProof/>
        </w:rPr>
        <w:fldChar w:fldCharType="begin" w:fldLock="1"/>
      </w:r>
      <w:r w:rsidRPr="006D68AC">
        <w:rPr>
          <w:noProof/>
        </w:rPr>
        <w:instrText xml:space="preserve"> PAGEREF _Toc209470275 \h </w:instrText>
      </w:r>
      <w:r w:rsidRPr="006D68AC">
        <w:rPr>
          <w:noProof/>
        </w:rPr>
      </w:r>
      <w:r w:rsidRPr="006D68AC">
        <w:rPr>
          <w:noProof/>
        </w:rPr>
        <w:fldChar w:fldCharType="separate"/>
      </w:r>
      <w:r w:rsidRPr="006D68AC">
        <w:rPr>
          <w:noProof/>
        </w:rPr>
        <w:t>166</w:t>
      </w:r>
      <w:r w:rsidRPr="006D68AC">
        <w:rPr>
          <w:noProof/>
        </w:rPr>
        <w:fldChar w:fldCharType="end"/>
      </w:r>
    </w:p>
    <w:p w14:paraId="1CE7603E" w14:textId="25C34F9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NetSliceOptNotif</w:t>
      </w:r>
      <w:r w:rsidRPr="006D68AC">
        <w:rPr>
          <w:noProof/>
        </w:rPr>
        <w:tab/>
      </w:r>
      <w:r w:rsidRPr="006D68AC">
        <w:rPr>
          <w:noProof/>
        </w:rPr>
        <w:fldChar w:fldCharType="begin" w:fldLock="1"/>
      </w:r>
      <w:r w:rsidRPr="006D68AC">
        <w:rPr>
          <w:noProof/>
        </w:rPr>
        <w:instrText xml:space="preserve"> PAGEREF _Toc209470276 \h </w:instrText>
      </w:r>
      <w:r w:rsidRPr="006D68AC">
        <w:rPr>
          <w:noProof/>
        </w:rPr>
      </w:r>
      <w:r w:rsidRPr="006D68AC">
        <w:rPr>
          <w:noProof/>
        </w:rPr>
        <w:fldChar w:fldCharType="separate"/>
      </w:r>
      <w:r w:rsidRPr="006D68AC">
        <w:rPr>
          <w:noProof/>
        </w:rPr>
        <w:t>166</w:t>
      </w:r>
      <w:r w:rsidRPr="006D68AC">
        <w:rPr>
          <w:noProof/>
        </w:rPr>
        <w:fldChar w:fldCharType="end"/>
      </w:r>
    </w:p>
    <w:p w14:paraId="7363F381" w14:textId="0D4A0A5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_Toc209470277 \h </w:instrText>
      </w:r>
      <w:r w:rsidRPr="006D68AC">
        <w:rPr>
          <w:noProof/>
        </w:rPr>
      </w:r>
      <w:r w:rsidRPr="006D68AC">
        <w:rPr>
          <w:noProof/>
        </w:rPr>
        <w:fldChar w:fldCharType="separate"/>
      </w:r>
      <w:r w:rsidRPr="006D68AC">
        <w:rPr>
          <w:noProof/>
        </w:rPr>
        <w:t>167</w:t>
      </w:r>
      <w:r w:rsidRPr="006D68AC">
        <w:rPr>
          <w:noProof/>
        </w:rPr>
        <w:fldChar w:fldCharType="end"/>
      </w:r>
    </w:p>
    <w:p w14:paraId="5C81898F" w14:textId="33F84B0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_Toc209470278 \h </w:instrText>
      </w:r>
      <w:r w:rsidRPr="006D68AC">
        <w:rPr>
          <w:noProof/>
        </w:rPr>
      </w:r>
      <w:r w:rsidRPr="006D68AC">
        <w:rPr>
          <w:noProof/>
        </w:rPr>
        <w:fldChar w:fldCharType="separate"/>
      </w:r>
      <w:r w:rsidRPr="006D68AC">
        <w:rPr>
          <w:noProof/>
        </w:rPr>
        <w:t>167</w:t>
      </w:r>
      <w:r w:rsidRPr="006D68AC">
        <w:rPr>
          <w:noProof/>
        </w:rPr>
        <w:fldChar w:fldCharType="end"/>
      </w:r>
    </w:p>
    <w:p w14:paraId="708709CA" w14:textId="764F2CC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_Toc209470279 \h </w:instrText>
      </w:r>
      <w:r w:rsidRPr="006D68AC">
        <w:rPr>
          <w:noProof/>
        </w:rPr>
      </w:r>
      <w:r w:rsidRPr="006D68AC">
        <w:rPr>
          <w:noProof/>
        </w:rPr>
        <w:fldChar w:fldCharType="separate"/>
      </w:r>
      <w:r w:rsidRPr="006D68AC">
        <w:rPr>
          <w:noProof/>
        </w:rPr>
        <w:t>167</w:t>
      </w:r>
      <w:r w:rsidRPr="006D68AC">
        <w:rPr>
          <w:noProof/>
        </w:rPr>
        <w:fldChar w:fldCharType="end"/>
      </w:r>
    </w:p>
    <w:p w14:paraId="078F783B" w14:textId="131D997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_Toc209470280 \h </w:instrText>
      </w:r>
      <w:r w:rsidRPr="006D68AC">
        <w:rPr>
          <w:noProof/>
        </w:rPr>
      </w:r>
      <w:r w:rsidRPr="006D68AC">
        <w:rPr>
          <w:noProof/>
        </w:rPr>
        <w:fldChar w:fldCharType="separate"/>
      </w:r>
      <w:r w:rsidRPr="006D68AC">
        <w:rPr>
          <w:noProof/>
        </w:rPr>
        <w:t>167</w:t>
      </w:r>
      <w:r w:rsidRPr="006D68AC">
        <w:rPr>
          <w:noProof/>
        </w:rPr>
        <w:fldChar w:fldCharType="end"/>
      </w:r>
    </w:p>
    <w:p w14:paraId="26042E00" w14:textId="0100562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_Toc209470281 \h </w:instrText>
      </w:r>
      <w:r w:rsidRPr="006D68AC">
        <w:rPr>
          <w:noProof/>
        </w:rPr>
      </w:r>
      <w:r w:rsidRPr="006D68AC">
        <w:rPr>
          <w:noProof/>
        </w:rPr>
        <w:fldChar w:fldCharType="separate"/>
      </w:r>
      <w:r w:rsidRPr="006D68AC">
        <w:rPr>
          <w:noProof/>
        </w:rPr>
        <w:t>167</w:t>
      </w:r>
      <w:r w:rsidRPr="006D68AC">
        <w:rPr>
          <w:noProof/>
        </w:rPr>
        <w:fldChar w:fldCharType="end"/>
      </w:r>
    </w:p>
    <w:p w14:paraId="0965832E" w14:textId="72546EB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6.4.6.5.1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_Toc209470282 \h </w:instrText>
      </w:r>
      <w:r w:rsidRPr="006D68AC">
        <w:rPr>
          <w:noProof/>
        </w:rPr>
      </w:r>
      <w:r w:rsidRPr="006D68AC">
        <w:rPr>
          <w:noProof/>
        </w:rPr>
        <w:fldChar w:fldCharType="separate"/>
      </w:r>
      <w:r w:rsidRPr="006D68AC">
        <w:rPr>
          <w:noProof/>
        </w:rPr>
        <w:t>167</w:t>
      </w:r>
      <w:r w:rsidRPr="006D68AC">
        <w:rPr>
          <w:noProof/>
        </w:rPr>
        <w:fldChar w:fldCharType="end"/>
      </w:r>
    </w:p>
    <w:p w14:paraId="166632A3" w14:textId="06735FF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_Toc209470283 \h </w:instrText>
      </w:r>
      <w:r w:rsidRPr="006D68AC">
        <w:rPr>
          <w:noProof/>
        </w:rPr>
      </w:r>
      <w:r w:rsidRPr="006D68AC">
        <w:rPr>
          <w:noProof/>
        </w:rPr>
        <w:fldChar w:fldCharType="separate"/>
      </w:r>
      <w:r w:rsidRPr="006D68AC">
        <w:rPr>
          <w:noProof/>
        </w:rPr>
        <w:t>167</w:t>
      </w:r>
      <w:r w:rsidRPr="006D68AC">
        <w:rPr>
          <w:noProof/>
        </w:rPr>
        <w:fldChar w:fldCharType="end"/>
      </w:r>
    </w:p>
    <w:p w14:paraId="69B15028" w14:textId="5F0BC2B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_Toc209470284 \h </w:instrText>
      </w:r>
      <w:r w:rsidRPr="006D68AC">
        <w:rPr>
          <w:noProof/>
        </w:rPr>
      </w:r>
      <w:r w:rsidRPr="006D68AC">
        <w:rPr>
          <w:noProof/>
        </w:rPr>
        <w:fldChar w:fldCharType="separate"/>
      </w:r>
      <w:r w:rsidRPr="006D68AC">
        <w:rPr>
          <w:noProof/>
        </w:rPr>
        <w:t>167</w:t>
      </w:r>
      <w:r w:rsidRPr="006D68AC">
        <w:rPr>
          <w:noProof/>
        </w:rPr>
        <w:fldChar w:fldCharType="end"/>
      </w:r>
    </w:p>
    <w:p w14:paraId="525D1088" w14:textId="00FB2B4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_Toc209470285 \h </w:instrText>
      </w:r>
      <w:r w:rsidRPr="006D68AC">
        <w:rPr>
          <w:noProof/>
        </w:rPr>
      </w:r>
      <w:r w:rsidRPr="006D68AC">
        <w:rPr>
          <w:noProof/>
        </w:rPr>
        <w:fldChar w:fldCharType="separate"/>
      </w:r>
      <w:r w:rsidRPr="006D68AC">
        <w:rPr>
          <w:noProof/>
        </w:rPr>
        <w:t>167</w:t>
      </w:r>
      <w:r w:rsidRPr="006D68AC">
        <w:rPr>
          <w:noProof/>
        </w:rPr>
        <w:fldChar w:fldCharType="end"/>
      </w:r>
    </w:p>
    <w:p w14:paraId="575010DD" w14:textId="5267368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6.4.7.3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_Toc209470286 \h </w:instrText>
      </w:r>
      <w:r w:rsidRPr="006D68AC">
        <w:rPr>
          <w:noProof/>
        </w:rPr>
      </w:r>
      <w:r w:rsidRPr="006D68AC">
        <w:rPr>
          <w:noProof/>
        </w:rPr>
        <w:fldChar w:fldCharType="separate"/>
      </w:r>
      <w:r w:rsidRPr="006D68AC">
        <w:rPr>
          <w:noProof/>
        </w:rPr>
        <w:t>167</w:t>
      </w:r>
      <w:r w:rsidRPr="006D68AC">
        <w:rPr>
          <w:noProof/>
        </w:rPr>
        <w:fldChar w:fldCharType="end"/>
      </w:r>
    </w:p>
    <w:p w14:paraId="35A3D7DC" w14:textId="2E71B07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_Toc209470287 \h </w:instrText>
      </w:r>
      <w:r w:rsidRPr="006D68AC">
        <w:rPr>
          <w:noProof/>
        </w:rPr>
      </w:r>
      <w:r w:rsidRPr="006D68AC">
        <w:rPr>
          <w:noProof/>
        </w:rPr>
        <w:fldChar w:fldCharType="separate"/>
      </w:r>
      <w:r w:rsidRPr="006D68AC">
        <w:rPr>
          <w:noProof/>
        </w:rPr>
        <w:t>167</w:t>
      </w:r>
      <w:r w:rsidRPr="006D68AC">
        <w:rPr>
          <w:noProof/>
        </w:rPr>
        <w:fldChar w:fldCharType="end"/>
      </w:r>
    </w:p>
    <w:p w14:paraId="699CEA23" w14:textId="1049A08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6.4.9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_Toc209470288 \h </w:instrText>
      </w:r>
      <w:r w:rsidRPr="006D68AC">
        <w:rPr>
          <w:noProof/>
        </w:rPr>
      </w:r>
      <w:r w:rsidRPr="006D68AC">
        <w:rPr>
          <w:noProof/>
        </w:rPr>
        <w:fldChar w:fldCharType="separate"/>
      </w:r>
      <w:r w:rsidRPr="006D68AC">
        <w:rPr>
          <w:noProof/>
        </w:rPr>
        <w:t>168</w:t>
      </w:r>
      <w:r w:rsidRPr="006D68AC">
        <w:rPr>
          <w:noProof/>
        </w:rPr>
        <w:fldChar w:fldCharType="end"/>
      </w:r>
    </w:p>
    <w:p w14:paraId="43CF2B0A" w14:textId="7BF8C0D3"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NSCE_ManagementServiceDiscovery API</w:t>
      </w:r>
      <w:r w:rsidRPr="006D68AC">
        <w:rPr>
          <w:noProof/>
        </w:rPr>
        <w:tab/>
      </w:r>
      <w:r w:rsidRPr="006D68AC">
        <w:rPr>
          <w:noProof/>
        </w:rPr>
        <w:fldChar w:fldCharType="begin" w:fldLock="1"/>
      </w:r>
      <w:r w:rsidRPr="006D68AC">
        <w:rPr>
          <w:noProof/>
        </w:rPr>
        <w:instrText xml:space="preserve"> PAGEREF _Toc209470289 \h </w:instrText>
      </w:r>
      <w:r w:rsidRPr="006D68AC">
        <w:rPr>
          <w:noProof/>
        </w:rPr>
      </w:r>
      <w:r w:rsidRPr="006D68AC">
        <w:rPr>
          <w:noProof/>
        </w:rPr>
        <w:fldChar w:fldCharType="separate"/>
      </w:r>
      <w:r w:rsidRPr="006D68AC">
        <w:rPr>
          <w:noProof/>
        </w:rPr>
        <w:t>168</w:t>
      </w:r>
      <w:r w:rsidRPr="006D68AC">
        <w:rPr>
          <w:noProof/>
        </w:rPr>
        <w:fldChar w:fldCharType="end"/>
      </w:r>
    </w:p>
    <w:p w14:paraId="7DB2EECD" w14:textId="53A6E32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_Toc209470290 \h </w:instrText>
      </w:r>
      <w:r w:rsidRPr="006D68AC">
        <w:rPr>
          <w:noProof/>
        </w:rPr>
      </w:r>
      <w:r w:rsidRPr="006D68AC">
        <w:rPr>
          <w:noProof/>
        </w:rPr>
        <w:fldChar w:fldCharType="separate"/>
      </w:r>
      <w:r w:rsidRPr="006D68AC">
        <w:rPr>
          <w:noProof/>
        </w:rPr>
        <w:t>168</w:t>
      </w:r>
      <w:r w:rsidRPr="006D68AC">
        <w:rPr>
          <w:noProof/>
        </w:rPr>
        <w:fldChar w:fldCharType="end"/>
      </w:r>
    </w:p>
    <w:p w14:paraId="54803C50" w14:textId="12A4EF3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_Toc209470291 \h </w:instrText>
      </w:r>
      <w:r w:rsidRPr="006D68AC">
        <w:rPr>
          <w:noProof/>
        </w:rPr>
      </w:r>
      <w:r w:rsidRPr="006D68AC">
        <w:rPr>
          <w:noProof/>
        </w:rPr>
        <w:fldChar w:fldCharType="separate"/>
      </w:r>
      <w:r w:rsidRPr="006D68AC">
        <w:rPr>
          <w:noProof/>
        </w:rPr>
        <w:t>168</w:t>
      </w:r>
      <w:r w:rsidRPr="006D68AC">
        <w:rPr>
          <w:noProof/>
        </w:rPr>
        <w:fldChar w:fldCharType="end"/>
      </w:r>
    </w:p>
    <w:p w14:paraId="56969D0E" w14:textId="4C352BD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_Toc209470292 \h </w:instrText>
      </w:r>
      <w:r w:rsidRPr="006D68AC">
        <w:rPr>
          <w:noProof/>
        </w:rPr>
      </w:r>
      <w:r w:rsidRPr="006D68AC">
        <w:rPr>
          <w:noProof/>
        </w:rPr>
        <w:fldChar w:fldCharType="separate"/>
      </w:r>
      <w:r w:rsidRPr="006D68AC">
        <w:rPr>
          <w:noProof/>
        </w:rPr>
        <w:t>168</w:t>
      </w:r>
      <w:r w:rsidRPr="006D68AC">
        <w:rPr>
          <w:noProof/>
        </w:rPr>
        <w:fldChar w:fldCharType="end"/>
      </w:r>
    </w:p>
    <w:p w14:paraId="6B1413AD" w14:textId="4A6531E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_Toc209470293 \h </w:instrText>
      </w:r>
      <w:r w:rsidRPr="006D68AC">
        <w:rPr>
          <w:noProof/>
        </w:rPr>
      </w:r>
      <w:r w:rsidRPr="006D68AC">
        <w:rPr>
          <w:noProof/>
        </w:rPr>
        <w:fldChar w:fldCharType="separate"/>
      </w:r>
      <w:r w:rsidRPr="006D68AC">
        <w:rPr>
          <w:noProof/>
        </w:rPr>
        <w:t>168</w:t>
      </w:r>
      <w:r w:rsidRPr="006D68AC">
        <w:rPr>
          <w:noProof/>
        </w:rPr>
        <w:fldChar w:fldCharType="end"/>
      </w:r>
    </w:p>
    <w:p w14:paraId="7C43BBC5" w14:textId="37CED45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Management Discovery Subscription</w:t>
      </w:r>
      <w:r w:rsidRPr="006D68AC">
        <w:rPr>
          <w:noProof/>
        </w:rPr>
        <w:tab/>
      </w:r>
      <w:r w:rsidRPr="006D68AC">
        <w:rPr>
          <w:noProof/>
        </w:rPr>
        <w:fldChar w:fldCharType="begin" w:fldLock="1"/>
      </w:r>
      <w:r w:rsidRPr="006D68AC">
        <w:rPr>
          <w:noProof/>
        </w:rPr>
        <w:instrText xml:space="preserve"> PAGEREF _Toc209470294 \h </w:instrText>
      </w:r>
      <w:r w:rsidRPr="006D68AC">
        <w:rPr>
          <w:noProof/>
        </w:rPr>
      </w:r>
      <w:r w:rsidRPr="006D68AC">
        <w:rPr>
          <w:noProof/>
        </w:rPr>
        <w:fldChar w:fldCharType="separate"/>
      </w:r>
      <w:r w:rsidRPr="006D68AC">
        <w:rPr>
          <w:noProof/>
        </w:rPr>
        <w:t>169</w:t>
      </w:r>
      <w:r w:rsidRPr="006D68AC">
        <w:rPr>
          <w:noProof/>
        </w:rPr>
        <w:fldChar w:fldCharType="end"/>
      </w:r>
    </w:p>
    <w:p w14:paraId="4D87725F" w14:textId="6576EB8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6.5.3.2</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_Toc209470295 \h </w:instrText>
      </w:r>
      <w:r w:rsidRPr="006D68AC">
        <w:rPr>
          <w:noProof/>
        </w:rPr>
      </w:r>
      <w:r w:rsidRPr="006D68AC">
        <w:rPr>
          <w:noProof/>
        </w:rPr>
        <w:fldChar w:fldCharType="separate"/>
      </w:r>
      <w:r w:rsidRPr="006D68AC">
        <w:rPr>
          <w:noProof/>
        </w:rPr>
        <w:t>169</w:t>
      </w:r>
      <w:r w:rsidRPr="006D68AC">
        <w:rPr>
          <w:noProof/>
        </w:rPr>
        <w:fldChar w:fldCharType="end"/>
      </w:r>
    </w:p>
    <w:p w14:paraId="603B7F73" w14:textId="537479B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6.5.3.2</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_Toc209470296 \h </w:instrText>
      </w:r>
      <w:r w:rsidRPr="006D68AC">
        <w:rPr>
          <w:noProof/>
        </w:rPr>
      </w:r>
      <w:r w:rsidRPr="006D68AC">
        <w:rPr>
          <w:noProof/>
        </w:rPr>
        <w:fldChar w:fldCharType="separate"/>
      </w:r>
      <w:r w:rsidRPr="006D68AC">
        <w:rPr>
          <w:noProof/>
        </w:rPr>
        <w:t>169</w:t>
      </w:r>
      <w:r w:rsidRPr="006D68AC">
        <w:rPr>
          <w:noProof/>
        </w:rPr>
        <w:fldChar w:fldCharType="end"/>
      </w:r>
    </w:p>
    <w:p w14:paraId="65954FEB" w14:textId="19BBCB0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6.5.3.2</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_Toc209470297 \h </w:instrText>
      </w:r>
      <w:r w:rsidRPr="006D68AC">
        <w:rPr>
          <w:noProof/>
        </w:rPr>
      </w:r>
      <w:r w:rsidRPr="006D68AC">
        <w:rPr>
          <w:noProof/>
        </w:rPr>
        <w:fldChar w:fldCharType="separate"/>
      </w:r>
      <w:r w:rsidRPr="006D68AC">
        <w:rPr>
          <w:noProof/>
        </w:rPr>
        <w:t>170</w:t>
      </w:r>
      <w:r w:rsidRPr="006D68AC">
        <w:rPr>
          <w:noProof/>
        </w:rPr>
        <w:fldChar w:fldCharType="end"/>
      </w:r>
    </w:p>
    <w:p w14:paraId="2C27CEDA" w14:textId="42155717"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6.5.3.2.3.2</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_Toc209470298 \h </w:instrText>
      </w:r>
      <w:r w:rsidRPr="006D68AC">
        <w:rPr>
          <w:noProof/>
        </w:rPr>
      </w:r>
      <w:r w:rsidRPr="006D68AC">
        <w:rPr>
          <w:noProof/>
        </w:rPr>
        <w:fldChar w:fldCharType="separate"/>
      </w:r>
      <w:r w:rsidRPr="006D68AC">
        <w:rPr>
          <w:noProof/>
        </w:rPr>
        <w:t>170</w:t>
      </w:r>
      <w:r w:rsidRPr="006D68AC">
        <w:rPr>
          <w:noProof/>
        </w:rPr>
        <w:fldChar w:fldCharType="end"/>
      </w:r>
    </w:p>
    <w:p w14:paraId="0E374AEE" w14:textId="6A0D464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6.5.3.2</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_Toc209470299 \h </w:instrText>
      </w:r>
      <w:r w:rsidRPr="006D68AC">
        <w:rPr>
          <w:noProof/>
        </w:rPr>
      </w:r>
      <w:r w:rsidRPr="006D68AC">
        <w:rPr>
          <w:noProof/>
        </w:rPr>
        <w:fldChar w:fldCharType="separate"/>
      </w:r>
      <w:r w:rsidRPr="006D68AC">
        <w:rPr>
          <w:noProof/>
        </w:rPr>
        <w:t>170</w:t>
      </w:r>
      <w:r w:rsidRPr="006D68AC">
        <w:rPr>
          <w:noProof/>
        </w:rPr>
        <w:fldChar w:fldCharType="end"/>
      </w:r>
    </w:p>
    <w:p w14:paraId="7A4235BE" w14:textId="340E9FD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Management Discovery Subscription</w:t>
      </w:r>
      <w:r w:rsidRPr="006D68AC">
        <w:rPr>
          <w:noProof/>
        </w:rPr>
        <w:tab/>
      </w:r>
      <w:r w:rsidRPr="006D68AC">
        <w:rPr>
          <w:noProof/>
        </w:rPr>
        <w:fldChar w:fldCharType="begin" w:fldLock="1"/>
      </w:r>
      <w:r w:rsidRPr="006D68AC">
        <w:rPr>
          <w:noProof/>
        </w:rPr>
        <w:instrText xml:space="preserve"> PAGEREF _Toc209470300 \h </w:instrText>
      </w:r>
      <w:r w:rsidRPr="006D68AC">
        <w:rPr>
          <w:noProof/>
        </w:rPr>
      </w:r>
      <w:r w:rsidRPr="006D68AC">
        <w:rPr>
          <w:noProof/>
        </w:rPr>
        <w:fldChar w:fldCharType="separate"/>
      </w:r>
      <w:r w:rsidRPr="006D68AC">
        <w:rPr>
          <w:noProof/>
        </w:rPr>
        <w:t>170</w:t>
      </w:r>
      <w:r w:rsidRPr="006D68AC">
        <w:rPr>
          <w:noProof/>
        </w:rPr>
        <w:fldChar w:fldCharType="end"/>
      </w:r>
    </w:p>
    <w:p w14:paraId="5914BD72" w14:textId="54AC446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6.5.3.3</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_Toc209470301 \h </w:instrText>
      </w:r>
      <w:r w:rsidRPr="006D68AC">
        <w:rPr>
          <w:noProof/>
        </w:rPr>
      </w:r>
      <w:r w:rsidRPr="006D68AC">
        <w:rPr>
          <w:noProof/>
        </w:rPr>
        <w:fldChar w:fldCharType="separate"/>
      </w:r>
      <w:r w:rsidRPr="006D68AC">
        <w:rPr>
          <w:noProof/>
        </w:rPr>
        <w:t>170</w:t>
      </w:r>
      <w:r w:rsidRPr="006D68AC">
        <w:rPr>
          <w:noProof/>
        </w:rPr>
        <w:fldChar w:fldCharType="end"/>
      </w:r>
    </w:p>
    <w:p w14:paraId="0BB4AF56" w14:textId="2359F94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6.5.3.3</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_Toc209470302 \h </w:instrText>
      </w:r>
      <w:r w:rsidRPr="006D68AC">
        <w:rPr>
          <w:noProof/>
        </w:rPr>
      </w:r>
      <w:r w:rsidRPr="006D68AC">
        <w:rPr>
          <w:noProof/>
        </w:rPr>
        <w:fldChar w:fldCharType="separate"/>
      </w:r>
      <w:r w:rsidRPr="006D68AC">
        <w:rPr>
          <w:noProof/>
        </w:rPr>
        <w:t>170</w:t>
      </w:r>
      <w:r w:rsidRPr="006D68AC">
        <w:rPr>
          <w:noProof/>
        </w:rPr>
        <w:fldChar w:fldCharType="end"/>
      </w:r>
    </w:p>
    <w:p w14:paraId="2DB71F74" w14:textId="69D3C78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6.5.3.3</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_Toc209470303 \h </w:instrText>
      </w:r>
      <w:r w:rsidRPr="006D68AC">
        <w:rPr>
          <w:noProof/>
        </w:rPr>
      </w:r>
      <w:r w:rsidRPr="006D68AC">
        <w:rPr>
          <w:noProof/>
        </w:rPr>
        <w:fldChar w:fldCharType="separate"/>
      </w:r>
      <w:r w:rsidRPr="006D68AC">
        <w:rPr>
          <w:noProof/>
        </w:rPr>
        <w:t>171</w:t>
      </w:r>
      <w:r w:rsidRPr="006D68AC">
        <w:rPr>
          <w:noProof/>
        </w:rPr>
        <w:fldChar w:fldCharType="end"/>
      </w:r>
    </w:p>
    <w:p w14:paraId="653E7B3B" w14:textId="6BE1653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6.5.3.3.3.1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_Toc209470304 \h </w:instrText>
      </w:r>
      <w:r w:rsidRPr="006D68AC">
        <w:rPr>
          <w:noProof/>
        </w:rPr>
      </w:r>
      <w:r w:rsidRPr="006D68AC">
        <w:rPr>
          <w:noProof/>
        </w:rPr>
        <w:fldChar w:fldCharType="separate"/>
      </w:r>
      <w:r w:rsidRPr="006D68AC">
        <w:rPr>
          <w:noProof/>
        </w:rPr>
        <w:t>171</w:t>
      </w:r>
      <w:r w:rsidRPr="006D68AC">
        <w:rPr>
          <w:noProof/>
        </w:rPr>
        <w:fldChar w:fldCharType="end"/>
      </w:r>
    </w:p>
    <w:p w14:paraId="290A7B53" w14:textId="19BABA65"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6.5.3.3.3.2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_Toc209470305 \h </w:instrText>
      </w:r>
      <w:r w:rsidRPr="006D68AC">
        <w:rPr>
          <w:noProof/>
        </w:rPr>
      </w:r>
      <w:r w:rsidRPr="006D68AC">
        <w:rPr>
          <w:noProof/>
        </w:rPr>
        <w:fldChar w:fldCharType="separate"/>
      </w:r>
      <w:r w:rsidRPr="006D68AC">
        <w:rPr>
          <w:noProof/>
        </w:rPr>
        <w:t>172</w:t>
      </w:r>
      <w:r w:rsidRPr="006D68AC">
        <w:rPr>
          <w:noProof/>
        </w:rPr>
        <w:fldChar w:fldCharType="end"/>
      </w:r>
    </w:p>
    <w:p w14:paraId="1229E06B" w14:textId="6E828185"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6.5.3.3.3.3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_Toc209470306 \h </w:instrText>
      </w:r>
      <w:r w:rsidRPr="006D68AC">
        <w:rPr>
          <w:noProof/>
        </w:rPr>
      </w:r>
      <w:r w:rsidRPr="006D68AC">
        <w:rPr>
          <w:noProof/>
        </w:rPr>
        <w:fldChar w:fldCharType="separate"/>
      </w:r>
      <w:r w:rsidRPr="006D68AC">
        <w:rPr>
          <w:noProof/>
        </w:rPr>
        <w:t>173</w:t>
      </w:r>
      <w:r w:rsidRPr="006D68AC">
        <w:rPr>
          <w:noProof/>
        </w:rPr>
        <w:fldChar w:fldCharType="end"/>
      </w:r>
    </w:p>
    <w:p w14:paraId="6B93245D" w14:textId="320C0DEF"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6.5.3.3.3.4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_Toc209470307 \h </w:instrText>
      </w:r>
      <w:r w:rsidRPr="006D68AC">
        <w:rPr>
          <w:noProof/>
        </w:rPr>
      </w:r>
      <w:r w:rsidRPr="006D68AC">
        <w:rPr>
          <w:noProof/>
        </w:rPr>
        <w:fldChar w:fldCharType="separate"/>
      </w:r>
      <w:r w:rsidRPr="006D68AC">
        <w:rPr>
          <w:noProof/>
        </w:rPr>
        <w:t>174</w:t>
      </w:r>
      <w:r w:rsidRPr="006D68AC">
        <w:rPr>
          <w:noProof/>
        </w:rPr>
        <w:fldChar w:fldCharType="end"/>
      </w:r>
    </w:p>
    <w:p w14:paraId="06E6E62B" w14:textId="1905639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6.5.3.3</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_Toc209470308 \h </w:instrText>
      </w:r>
      <w:r w:rsidRPr="006D68AC">
        <w:rPr>
          <w:noProof/>
        </w:rPr>
      </w:r>
      <w:r w:rsidRPr="006D68AC">
        <w:rPr>
          <w:noProof/>
        </w:rPr>
        <w:fldChar w:fldCharType="separate"/>
      </w:r>
      <w:r w:rsidRPr="006D68AC">
        <w:rPr>
          <w:noProof/>
        </w:rPr>
        <w:t>175</w:t>
      </w:r>
      <w:r w:rsidRPr="006D68AC">
        <w:rPr>
          <w:noProof/>
        </w:rPr>
        <w:fldChar w:fldCharType="end"/>
      </w:r>
    </w:p>
    <w:p w14:paraId="6318C620" w14:textId="3CF62C1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_Toc209470309 \h </w:instrText>
      </w:r>
      <w:r w:rsidRPr="006D68AC">
        <w:rPr>
          <w:noProof/>
        </w:rPr>
      </w:r>
      <w:r w:rsidRPr="006D68AC">
        <w:rPr>
          <w:noProof/>
        </w:rPr>
        <w:fldChar w:fldCharType="separate"/>
      </w:r>
      <w:r w:rsidRPr="006D68AC">
        <w:rPr>
          <w:noProof/>
        </w:rPr>
        <w:t>175</w:t>
      </w:r>
      <w:r w:rsidRPr="006D68AC">
        <w:rPr>
          <w:noProof/>
        </w:rPr>
        <w:fldChar w:fldCharType="end"/>
      </w:r>
    </w:p>
    <w:p w14:paraId="4875B6E8" w14:textId="5372971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_Toc209470310 \h </w:instrText>
      </w:r>
      <w:r w:rsidRPr="006D68AC">
        <w:rPr>
          <w:noProof/>
        </w:rPr>
      </w:r>
      <w:r w:rsidRPr="006D68AC">
        <w:rPr>
          <w:noProof/>
        </w:rPr>
        <w:fldChar w:fldCharType="separate"/>
      </w:r>
      <w:r w:rsidRPr="006D68AC">
        <w:rPr>
          <w:noProof/>
        </w:rPr>
        <w:t>175</w:t>
      </w:r>
      <w:r w:rsidRPr="006D68AC">
        <w:rPr>
          <w:noProof/>
        </w:rPr>
        <w:fldChar w:fldCharType="end"/>
      </w:r>
    </w:p>
    <w:p w14:paraId="66F6B0BB" w14:textId="31E40C3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_Toc209470311 \h </w:instrText>
      </w:r>
      <w:r w:rsidRPr="006D68AC">
        <w:rPr>
          <w:noProof/>
        </w:rPr>
      </w:r>
      <w:r w:rsidRPr="006D68AC">
        <w:rPr>
          <w:noProof/>
        </w:rPr>
        <w:fldChar w:fldCharType="separate"/>
      </w:r>
      <w:r w:rsidRPr="006D68AC">
        <w:rPr>
          <w:noProof/>
        </w:rPr>
        <w:t>175</w:t>
      </w:r>
      <w:r w:rsidRPr="006D68AC">
        <w:rPr>
          <w:noProof/>
        </w:rPr>
        <w:fldChar w:fldCharType="end"/>
      </w:r>
    </w:p>
    <w:p w14:paraId="20E6D698" w14:textId="3DF9015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Management discovery Notification</w:t>
      </w:r>
      <w:r w:rsidRPr="006D68AC">
        <w:rPr>
          <w:noProof/>
        </w:rPr>
        <w:tab/>
      </w:r>
      <w:r w:rsidRPr="006D68AC">
        <w:rPr>
          <w:noProof/>
        </w:rPr>
        <w:fldChar w:fldCharType="begin" w:fldLock="1"/>
      </w:r>
      <w:r w:rsidRPr="006D68AC">
        <w:rPr>
          <w:noProof/>
        </w:rPr>
        <w:instrText xml:space="preserve"> PAGEREF _Toc209470312 \h </w:instrText>
      </w:r>
      <w:r w:rsidRPr="006D68AC">
        <w:rPr>
          <w:noProof/>
        </w:rPr>
      </w:r>
      <w:r w:rsidRPr="006D68AC">
        <w:rPr>
          <w:noProof/>
        </w:rPr>
        <w:fldChar w:fldCharType="separate"/>
      </w:r>
      <w:r w:rsidRPr="006D68AC">
        <w:rPr>
          <w:noProof/>
        </w:rPr>
        <w:t>176</w:t>
      </w:r>
      <w:r w:rsidRPr="006D68AC">
        <w:rPr>
          <w:noProof/>
        </w:rPr>
        <w:fldChar w:fldCharType="end"/>
      </w:r>
    </w:p>
    <w:p w14:paraId="52C344D5" w14:textId="5E88C9F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_Toc209470313 \h </w:instrText>
      </w:r>
      <w:r w:rsidRPr="006D68AC">
        <w:rPr>
          <w:noProof/>
        </w:rPr>
      </w:r>
      <w:r w:rsidRPr="006D68AC">
        <w:rPr>
          <w:noProof/>
        </w:rPr>
        <w:fldChar w:fldCharType="separate"/>
      </w:r>
      <w:r w:rsidRPr="006D68AC">
        <w:rPr>
          <w:noProof/>
        </w:rPr>
        <w:t>176</w:t>
      </w:r>
      <w:r w:rsidRPr="006D68AC">
        <w:rPr>
          <w:noProof/>
        </w:rPr>
        <w:fldChar w:fldCharType="end"/>
      </w:r>
    </w:p>
    <w:p w14:paraId="28348163" w14:textId="32ECB8B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_Toc209470314 \h </w:instrText>
      </w:r>
      <w:r w:rsidRPr="006D68AC">
        <w:rPr>
          <w:noProof/>
        </w:rPr>
      </w:r>
      <w:r w:rsidRPr="006D68AC">
        <w:rPr>
          <w:noProof/>
        </w:rPr>
        <w:fldChar w:fldCharType="separate"/>
      </w:r>
      <w:r w:rsidRPr="006D68AC">
        <w:rPr>
          <w:noProof/>
        </w:rPr>
        <w:t>176</w:t>
      </w:r>
      <w:r w:rsidRPr="006D68AC">
        <w:rPr>
          <w:noProof/>
        </w:rPr>
        <w:fldChar w:fldCharType="end"/>
      </w:r>
    </w:p>
    <w:p w14:paraId="01547CEC" w14:textId="606471E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_Toc209470315 \h </w:instrText>
      </w:r>
      <w:r w:rsidRPr="006D68AC">
        <w:rPr>
          <w:noProof/>
        </w:rPr>
      </w:r>
      <w:r w:rsidRPr="006D68AC">
        <w:rPr>
          <w:noProof/>
        </w:rPr>
        <w:fldChar w:fldCharType="separate"/>
      </w:r>
      <w:r w:rsidRPr="006D68AC">
        <w:rPr>
          <w:noProof/>
        </w:rPr>
        <w:t>176</w:t>
      </w:r>
      <w:r w:rsidRPr="006D68AC">
        <w:rPr>
          <w:noProof/>
        </w:rPr>
        <w:fldChar w:fldCharType="end"/>
      </w:r>
    </w:p>
    <w:p w14:paraId="214927ED" w14:textId="200D65E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_Toc209470316 \h </w:instrText>
      </w:r>
      <w:r w:rsidRPr="006D68AC">
        <w:rPr>
          <w:noProof/>
        </w:rPr>
      </w:r>
      <w:r w:rsidRPr="006D68AC">
        <w:rPr>
          <w:noProof/>
        </w:rPr>
        <w:fldChar w:fldCharType="separate"/>
      </w:r>
      <w:r w:rsidRPr="006D68AC">
        <w:rPr>
          <w:noProof/>
        </w:rPr>
        <w:t>177</w:t>
      </w:r>
      <w:r w:rsidRPr="006D68AC">
        <w:rPr>
          <w:noProof/>
        </w:rPr>
        <w:fldChar w:fldCharType="end"/>
      </w:r>
    </w:p>
    <w:p w14:paraId="0E8D7FCD" w14:textId="5D50052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_Toc209470317 \h </w:instrText>
      </w:r>
      <w:r w:rsidRPr="006D68AC">
        <w:rPr>
          <w:noProof/>
        </w:rPr>
      </w:r>
      <w:r w:rsidRPr="006D68AC">
        <w:rPr>
          <w:noProof/>
        </w:rPr>
        <w:fldChar w:fldCharType="separate"/>
      </w:r>
      <w:r w:rsidRPr="006D68AC">
        <w:rPr>
          <w:noProof/>
        </w:rPr>
        <w:t>177</w:t>
      </w:r>
      <w:r w:rsidRPr="006D68AC">
        <w:rPr>
          <w:noProof/>
        </w:rPr>
        <w:fldChar w:fldCharType="end"/>
      </w:r>
    </w:p>
    <w:p w14:paraId="656C8C23" w14:textId="50ECE32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_Toc209470318 \h </w:instrText>
      </w:r>
      <w:r w:rsidRPr="006D68AC">
        <w:rPr>
          <w:noProof/>
        </w:rPr>
      </w:r>
      <w:r w:rsidRPr="006D68AC">
        <w:rPr>
          <w:noProof/>
        </w:rPr>
        <w:fldChar w:fldCharType="separate"/>
      </w:r>
      <w:r w:rsidRPr="006D68AC">
        <w:rPr>
          <w:noProof/>
        </w:rPr>
        <w:t>178</w:t>
      </w:r>
      <w:r w:rsidRPr="006D68AC">
        <w:rPr>
          <w:noProof/>
        </w:rPr>
        <w:fldChar w:fldCharType="end"/>
      </w:r>
    </w:p>
    <w:p w14:paraId="104906CD" w14:textId="7A309B9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_Toc209470319 \h </w:instrText>
      </w:r>
      <w:r w:rsidRPr="006D68AC">
        <w:rPr>
          <w:noProof/>
        </w:rPr>
      </w:r>
      <w:r w:rsidRPr="006D68AC">
        <w:rPr>
          <w:noProof/>
        </w:rPr>
        <w:fldChar w:fldCharType="separate"/>
      </w:r>
      <w:r w:rsidRPr="006D68AC">
        <w:rPr>
          <w:noProof/>
        </w:rPr>
        <w:t>178</w:t>
      </w:r>
      <w:r w:rsidRPr="006D68AC">
        <w:rPr>
          <w:noProof/>
        </w:rPr>
        <w:fldChar w:fldCharType="end"/>
      </w:r>
    </w:p>
    <w:p w14:paraId="5C96ADCE" w14:textId="3FAEEE6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MnSDiscSubsc</w:t>
      </w:r>
      <w:r w:rsidRPr="006D68AC">
        <w:rPr>
          <w:noProof/>
        </w:rPr>
        <w:tab/>
      </w:r>
      <w:r w:rsidRPr="006D68AC">
        <w:rPr>
          <w:noProof/>
        </w:rPr>
        <w:fldChar w:fldCharType="begin" w:fldLock="1"/>
      </w:r>
      <w:r w:rsidRPr="006D68AC">
        <w:rPr>
          <w:noProof/>
        </w:rPr>
        <w:instrText xml:space="preserve"> PAGEREF _Toc209470320 \h </w:instrText>
      </w:r>
      <w:r w:rsidRPr="006D68AC">
        <w:rPr>
          <w:noProof/>
        </w:rPr>
      </w:r>
      <w:r w:rsidRPr="006D68AC">
        <w:rPr>
          <w:noProof/>
        </w:rPr>
        <w:fldChar w:fldCharType="separate"/>
      </w:r>
      <w:r w:rsidRPr="006D68AC">
        <w:rPr>
          <w:noProof/>
        </w:rPr>
        <w:t>179</w:t>
      </w:r>
      <w:r w:rsidRPr="006D68AC">
        <w:rPr>
          <w:noProof/>
        </w:rPr>
        <w:fldChar w:fldCharType="end"/>
      </w:r>
    </w:p>
    <w:p w14:paraId="1B968EAE" w14:textId="042A8F8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MnSDiscSubscPatch</w:t>
      </w:r>
      <w:r w:rsidRPr="006D68AC">
        <w:rPr>
          <w:noProof/>
        </w:rPr>
        <w:tab/>
      </w:r>
      <w:r w:rsidRPr="006D68AC">
        <w:rPr>
          <w:noProof/>
        </w:rPr>
        <w:fldChar w:fldCharType="begin" w:fldLock="1"/>
      </w:r>
      <w:r w:rsidRPr="006D68AC">
        <w:rPr>
          <w:noProof/>
        </w:rPr>
        <w:instrText xml:space="preserve"> PAGEREF _Toc209470321 \h </w:instrText>
      </w:r>
      <w:r w:rsidRPr="006D68AC">
        <w:rPr>
          <w:noProof/>
        </w:rPr>
      </w:r>
      <w:r w:rsidRPr="006D68AC">
        <w:rPr>
          <w:noProof/>
        </w:rPr>
        <w:fldChar w:fldCharType="separate"/>
      </w:r>
      <w:r w:rsidRPr="006D68AC">
        <w:rPr>
          <w:noProof/>
        </w:rPr>
        <w:t>179</w:t>
      </w:r>
      <w:r w:rsidRPr="006D68AC">
        <w:rPr>
          <w:noProof/>
        </w:rPr>
        <w:fldChar w:fldCharType="end"/>
      </w:r>
    </w:p>
    <w:p w14:paraId="79EC70B0" w14:textId="68C8526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MnSDiscNotif</w:t>
      </w:r>
      <w:r w:rsidRPr="006D68AC">
        <w:rPr>
          <w:noProof/>
        </w:rPr>
        <w:tab/>
      </w:r>
      <w:r w:rsidRPr="006D68AC">
        <w:rPr>
          <w:noProof/>
        </w:rPr>
        <w:fldChar w:fldCharType="begin" w:fldLock="1"/>
      </w:r>
      <w:r w:rsidRPr="006D68AC">
        <w:rPr>
          <w:noProof/>
        </w:rPr>
        <w:instrText xml:space="preserve"> PAGEREF _Toc209470322 \h </w:instrText>
      </w:r>
      <w:r w:rsidRPr="006D68AC">
        <w:rPr>
          <w:noProof/>
        </w:rPr>
      </w:r>
      <w:r w:rsidRPr="006D68AC">
        <w:rPr>
          <w:noProof/>
        </w:rPr>
        <w:fldChar w:fldCharType="separate"/>
      </w:r>
      <w:r w:rsidRPr="006D68AC">
        <w:rPr>
          <w:noProof/>
        </w:rPr>
        <w:t>179</w:t>
      </w:r>
      <w:r w:rsidRPr="006D68AC">
        <w:rPr>
          <w:noProof/>
        </w:rPr>
        <w:fldChar w:fldCharType="end"/>
      </w:r>
    </w:p>
    <w:p w14:paraId="7EAC1B13" w14:textId="61B16E7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MnSInfo</w:t>
      </w:r>
      <w:r w:rsidRPr="006D68AC">
        <w:rPr>
          <w:noProof/>
        </w:rPr>
        <w:tab/>
      </w:r>
      <w:r w:rsidRPr="006D68AC">
        <w:rPr>
          <w:noProof/>
        </w:rPr>
        <w:fldChar w:fldCharType="begin" w:fldLock="1"/>
      </w:r>
      <w:r w:rsidRPr="006D68AC">
        <w:rPr>
          <w:noProof/>
        </w:rPr>
        <w:instrText xml:space="preserve"> PAGEREF _Toc209470323 \h </w:instrText>
      </w:r>
      <w:r w:rsidRPr="006D68AC">
        <w:rPr>
          <w:noProof/>
        </w:rPr>
      </w:r>
      <w:r w:rsidRPr="006D68AC">
        <w:rPr>
          <w:noProof/>
        </w:rPr>
        <w:fldChar w:fldCharType="separate"/>
      </w:r>
      <w:r w:rsidRPr="006D68AC">
        <w:rPr>
          <w:noProof/>
        </w:rPr>
        <w:t>180</w:t>
      </w:r>
      <w:r w:rsidRPr="006D68AC">
        <w:rPr>
          <w:noProof/>
        </w:rPr>
        <w:fldChar w:fldCharType="end"/>
      </w:r>
    </w:p>
    <w:p w14:paraId="2B97B3F2" w14:textId="2E42DA4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ExpCapReqs</w:t>
      </w:r>
      <w:r w:rsidRPr="006D68AC">
        <w:rPr>
          <w:noProof/>
        </w:rPr>
        <w:tab/>
      </w:r>
      <w:r w:rsidRPr="006D68AC">
        <w:rPr>
          <w:noProof/>
        </w:rPr>
        <w:fldChar w:fldCharType="begin" w:fldLock="1"/>
      </w:r>
      <w:r w:rsidRPr="006D68AC">
        <w:rPr>
          <w:noProof/>
        </w:rPr>
        <w:instrText xml:space="preserve"> PAGEREF _Toc209470324 \h </w:instrText>
      </w:r>
      <w:r w:rsidRPr="006D68AC">
        <w:rPr>
          <w:noProof/>
        </w:rPr>
      </w:r>
      <w:r w:rsidRPr="006D68AC">
        <w:rPr>
          <w:noProof/>
        </w:rPr>
        <w:fldChar w:fldCharType="separate"/>
      </w:r>
      <w:r w:rsidRPr="006D68AC">
        <w:rPr>
          <w:noProof/>
        </w:rPr>
        <w:t>180</w:t>
      </w:r>
      <w:r w:rsidRPr="006D68AC">
        <w:rPr>
          <w:noProof/>
        </w:rPr>
        <w:fldChar w:fldCharType="end"/>
      </w:r>
    </w:p>
    <w:p w14:paraId="75DF111E" w14:textId="2E01997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_Toc209470325 \h </w:instrText>
      </w:r>
      <w:r w:rsidRPr="006D68AC">
        <w:rPr>
          <w:noProof/>
        </w:rPr>
      </w:r>
      <w:r w:rsidRPr="006D68AC">
        <w:rPr>
          <w:noProof/>
        </w:rPr>
        <w:fldChar w:fldCharType="separate"/>
      </w:r>
      <w:r w:rsidRPr="006D68AC">
        <w:rPr>
          <w:noProof/>
        </w:rPr>
        <w:t>180</w:t>
      </w:r>
      <w:r w:rsidRPr="006D68AC">
        <w:rPr>
          <w:noProof/>
        </w:rPr>
        <w:fldChar w:fldCharType="end"/>
      </w:r>
    </w:p>
    <w:p w14:paraId="09A0B3AC" w14:textId="1218C4A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_Toc209470326 \h </w:instrText>
      </w:r>
      <w:r w:rsidRPr="006D68AC">
        <w:rPr>
          <w:noProof/>
        </w:rPr>
      </w:r>
      <w:r w:rsidRPr="006D68AC">
        <w:rPr>
          <w:noProof/>
        </w:rPr>
        <w:fldChar w:fldCharType="separate"/>
      </w:r>
      <w:r w:rsidRPr="006D68AC">
        <w:rPr>
          <w:noProof/>
        </w:rPr>
        <w:t>180</w:t>
      </w:r>
      <w:r w:rsidRPr="006D68AC">
        <w:rPr>
          <w:noProof/>
        </w:rPr>
        <w:fldChar w:fldCharType="end"/>
      </w:r>
    </w:p>
    <w:p w14:paraId="7519860D" w14:textId="7120A22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_Toc209470327 \h </w:instrText>
      </w:r>
      <w:r w:rsidRPr="006D68AC">
        <w:rPr>
          <w:noProof/>
        </w:rPr>
      </w:r>
      <w:r w:rsidRPr="006D68AC">
        <w:rPr>
          <w:noProof/>
        </w:rPr>
        <w:fldChar w:fldCharType="separate"/>
      </w:r>
      <w:r w:rsidRPr="006D68AC">
        <w:rPr>
          <w:noProof/>
        </w:rPr>
        <w:t>180</w:t>
      </w:r>
      <w:r w:rsidRPr="006D68AC">
        <w:rPr>
          <w:noProof/>
        </w:rPr>
        <w:fldChar w:fldCharType="end"/>
      </w:r>
    </w:p>
    <w:p w14:paraId="6F38A63E" w14:textId="5EF2B14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MnSPermission</w:t>
      </w:r>
      <w:r w:rsidRPr="006D68AC">
        <w:rPr>
          <w:noProof/>
        </w:rPr>
        <w:tab/>
      </w:r>
      <w:r w:rsidRPr="006D68AC">
        <w:rPr>
          <w:noProof/>
        </w:rPr>
        <w:fldChar w:fldCharType="begin" w:fldLock="1"/>
      </w:r>
      <w:r w:rsidRPr="006D68AC">
        <w:rPr>
          <w:noProof/>
        </w:rPr>
        <w:instrText xml:space="preserve"> PAGEREF _Toc209470328 \h </w:instrText>
      </w:r>
      <w:r w:rsidRPr="006D68AC">
        <w:rPr>
          <w:noProof/>
        </w:rPr>
      </w:r>
      <w:r w:rsidRPr="006D68AC">
        <w:rPr>
          <w:noProof/>
        </w:rPr>
        <w:fldChar w:fldCharType="separate"/>
      </w:r>
      <w:r w:rsidRPr="006D68AC">
        <w:rPr>
          <w:noProof/>
        </w:rPr>
        <w:t>180</w:t>
      </w:r>
      <w:r w:rsidRPr="006D68AC">
        <w:rPr>
          <w:noProof/>
        </w:rPr>
        <w:fldChar w:fldCharType="end"/>
      </w:r>
    </w:p>
    <w:p w14:paraId="6B4E8CBC" w14:textId="1D7705E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ExpCapType</w:t>
      </w:r>
      <w:r w:rsidRPr="006D68AC">
        <w:rPr>
          <w:noProof/>
        </w:rPr>
        <w:tab/>
      </w:r>
      <w:r w:rsidRPr="006D68AC">
        <w:rPr>
          <w:noProof/>
        </w:rPr>
        <w:fldChar w:fldCharType="begin" w:fldLock="1"/>
      </w:r>
      <w:r w:rsidRPr="006D68AC">
        <w:rPr>
          <w:noProof/>
        </w:rPr>
        <w:instrText xml:space="preserve"> PAGEREF _Toc209470329 \h </w:instrText>
      </w:r>
      <w:r w:rsidRPr="006D68AC">
        <w:rPr>
          <w:noProof/>
        </w:rPr>
      </w:r>
      <w:r w:rsidRPr="006D68AC">
        <w:rPr>
          <w:noProof/>
        </w:rPr>
        <w:fldChar w:fldCharType="separate"/>
      </w:r>
      <w:r w:rsidRPr="006D68AC">
        <w:rPr>
          <w:noProof/>
        </w:rPr>
        <w:t>181</w:t>
      </w:r>
      <w:r w:rsidRPr="006D68AC">
        <w:rPr>
          <w:noProof/>
        </w:rPr>
        <w:fldChar w:fldCharType="end"/>
      </w:r>
    </w:p>
    <w:p w14:paraId="3F79FE02" w14:textId="528F7B5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_Toc209470330 \h </w:instrText>
      </w:r>
      <w:r w:rsidRPr="006D68AC">
        <w:rPr>
          <w:noProof/>
        </w:rPr>
      </w:r>
      <w:r w:rsidRPr="006D68AC">
        <w:rPr>
          <w:noProof/>
        </w:rPr>
        <w:fldChar w:fldCharType="separate"/>
      </w:r>
      <w:r w:rsidRPr="006D68AC">
        <w:rPr>
          <w:noProof/>
        </w:rPr>
        <w:t>181</w:t>
      </w:r>
      <w:r w:rsidRPr="006D68AC">
        <w:rPr>
          <w:noProof/>
        </w:rPr>
        <w:fldChar w:fldCharType="end"/>
      </w:r>
    </w:p>
    <w:p w14:paraId="46127A5A" w14:textId="6E415C7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_Toc209470331 \h </w:instrText>
      </w:r>
      <w:r w:rsidRPr="006D68AC">
        <w:rPr>
          <w:noProof/>
        </w:rPr>
      </w:r>
      <w:r w:rsidRPr="006D68AC">
        <w:rPr>
          <w:noProof/>
        </w:rPr>
        <w:fldChar w:fldCharType="separate"/>
      </w:r>
      <w:r w:rsidRPr="006D68AC">
        <w:rPr>
          <w:noProof/>
        </w:rPr>
        <w:t>181</w:t>
      </w:r>
      <w:r w:rsidRPr="006D68AC">
        <w:rPr>
          <w:noProof/>
        </w:rPr>
        <w:fldChar w:fldCharType="end"/>
      </w:r>
    </w:p>
    <w:p w14:paraId="4DECB08D" w14:textId="57275DF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_Toc209470332 \h </w:instrText>
      </w:r>
      <w:r w:rsidRPr="006D68AC">
        <w:rPr>
          <w:noProof/>
        </w:rPr>
      </w:r>
      <w:r w:rsidRPr="006D68AC">
        <w:rPr>
          <w:noProof/>
        </w:rPr>
        <w:fldChar w:fldCharType="separate"/>
      </w:r>
      <w:r w:rsidRPr="006D68AC">
        <w:rPr>
          <w:noProof/>
        </w:rPr>
        <w:t>181</w:t>
      </w:r>
      <w:r w:rsidRPr="006D68AC">
        <w:rPr>
          <w:noProof/>
        </w:rPr>
        <w:fldChar w:fldCharType="end"/>
      </w:r>
    </w:p>
    <w:p w14:paraId="0C3DF39B" w14:textId="663D11F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_Toc209470333 \h </w:instrText>
      </w:r>
      <w:r w:rsidRPr="006D68AC">
        <w:rPr>
          <w:noProof/>
        </w:rPr>
      </w:r>
      <w:r w:rsidRPr="006D68AC">
        <w:rPr>
          <w:noProof/>
        </w:rPr>
        <w:fldChar w:fldCharType="separate"/>
      </w:r>
      <w:r w:rsidRPr="006D68AC">
        <w:rPr>
          <w:noProof/>
        </w:rPr>
        <w:t>181</w:t>
      </w:r>
      <w:r w:rsidRPr="006D68AC">
        <w:rPr>
          <w:noProof/>
        </w:rPr>
        <w:fldChar w:fldCharType="end"/>
      </w:r>
    </w:p>
    <w:p w14:paraId="3FB747BE" w14:textId="202E6D9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_Toc209470334 \h </w:instrText>
      </w:r>
      <w:r w:rsidRPr="006D68AC">
        <w:rPr>
          <w:noProof/>
        </w:rPr>
      </w:r>
      <w:r w:rsidRPr="006D68AC">
        <w:rPr>
          <w:noProof/>
        </w:rPr>
        <w:fldChar w:fldCharType="separate"/>
      </w:r>
      <w:r w:rsidRPr="006D68AC">
        <w:rPr>
          <w:noProof/>
        </w:rPr>
        <w:t>181</w:t>
      </w:r>
      <w:r w:rsidRPr="006D68AC">
        <w:rPr>
          <w:noProof/>
        </w:rPr>
        <w:fldChar w:fldCharType="end"/>
      </w:r>
    </w:p>
    <w:p w14:paraId="754813F8" w14:textId="0B6922B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_Toc209470335 \h </w:instrText>
      </w:r>
      <w:r w:rsidRPr="006D68AC">
        <w:rPr>
          <w:noProof/>
        </w:rPr>
      </w:r>
      <w:r w:rsidRPr="006D68AC">
        <w:rPr>
          <w:noProof/>
        </w:rPr>
        <w:fldChar w:fldCharType="separate"/>
      </w:r>
      <w:r w:rsidRPr="006D68AC">
        <w:rPr>
          <w:noProof/>
        </w:rPr>
        <w:t>181</w:t>
      </w:r>
      <w:r w:rsidRPr="006D68AC">
        <w:rPr>
          <w:noProof/>
        </w:rPr>
        <w:fldChar w:fldCharType="end"/>
      </w:r>
    </w:p>
    <w:p w14:paraId="69330A07" w14:textId="7468674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_Toc209470336 \h </w:instrText>
      </w:r>
      <w:r w:rsidRPr="006D68AC">
        <w:rPr>
          <w:noProof/>
        </w:rPr>
      </w:r>
      <w:r w:rsidRPr="006D68AC">
        <w:rPr>
          <w:noProof/>
        </w:rPr>
        <w:fldChar w:fldCharType="separate"/>
      </w:r>
      <w:r w:rsidRPr="006D68AC">
        <w:rPr>
          <w:noProof/>
        </w:rPr>
        <w:t>181</w:t>
      </w:r>
      <w:r w:rsidRPr="006D68AC">
        <w:rPr>
          <w:noProof/>
        </w:rPr>
        <w:fldChar w:fldCharType="end"/>
      </w:r>
    </w:p>
    <w:p w14:paraId="66148EF9" w14:textId="723FD7C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_Toc209470337 \h </w:instrText>
      </w:r>
      <w:r w:rsidRPr="006D68AC">
        <w:rPr>
          <w:noProof/>
        </w:rPr>
      </w:r>
      <w:r w:rsidRPr="006D68AC">
        <w:rPr>
          <w:noProof/>
        </w:rPr>
        <w:fldChar w:fldCharType="separate"/>
      </w:r>
      <w:r w:rsidRPr="006D68AC">
        <w:rPr>
          <w:noProof/>
        </w:rPr>
        <w:t>182</w:t>
      </w:r>
      <w:r w:rsidRPr="006D68AC">
        <w:rPr>
          <w:noProof/>
        </w:rPr>
        <w:fldChar w:fldCharType="end"/>
      </w:r>
    </w:p>
    <w:p w14:paraId="3DBDDDE5" w14:textId="36E87D8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6.5</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_Toc209470338 \h </w:instrText>
      </w:r>
      <w:r w:rsidRPr="006D68AC">
        <w:rPr>
          <w:noProof/>
        </w:rPr>
      </w:r>
      <w:r w:rsidRPr="006D68AC">
        <w:rPr>
          <w:noProof/>
        </w:rPr>
        <w:fldChar w:fldCharType="separate"/>
      </w:r>
      <w:r w:rsidRPr="006D68AC">
        <w:rPr>
          <w:noProof/>
        </w:rPr>
        <w:t>182</w:t>
      </w:r>
      <w:r w:rsidRPr="006D68AC">
        <w:rPr>
          <w:noProof/>
        </w:rPr>
        <w:fldChar w:fldCharType="end"/>
      </w:r>
    </w:p>
    <w:p w14:paraId="37F66233" w14:textId="5ADA1689"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_Toc209470339 \h </w:instrText>
      </w:r>
      <w:r w:rsidRPr="006D68AC">
        <w:rPr>
          <w:noProof/>
        </w:rPr>
      </w:r>
      <w:r w:rsidRPr="006D68AC">
        <w:rPr>
          <w:noProof/>
        </w:rPr>
        <w:fldChar w:fldCharType="separate"/>
      </w:r>
      <w:r w:rsidRPr="006D68AC">
        <w:rPr>
          <w:noProof/>
        </w:rPr>
        <w:t>182</w:t>
      </w:r>
      <w:r w:rsidRPr="006D68AC">
        <w:rPr>
          <w:noProof/>
        </w:rPr>
        <w:fldChar w:fldCharType="end"/>
      </w:r>
    </w:p>
    <w:p w14:paraId="0222075D" w14:textId="2B631E0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_Toc209470340 \h </w:instrText>
      </w:r>
      <w:r w:rsidRPr="006D68AC">
        <w:rPr>
          <w:noProof/>
        </w:rPr>
      </w:r>
      <w:r w:rsidRPr="006D68AC">
        <w:rPr>
          <w:noProof/>
        </w:rPr>
        <w:fldChar w:fldCharType="separate"/>
      </w:r>
      <w:r w:rsidRPr="006D68AC">
        <w:rPr>
          <w:noProof/>
        </w:rPr>
        <w:t>182</w:t>
      </w:r>
      <w:r w:rsidRPr="006D68AC">
        <w:rPr>
          <w:noProof/>
        </w:rPr>
        <w:fldChar w:fldCharType="end"/>
      </w:r>
    </w:p>
    <w:p w14:paraId="6E811D2D" w14:textId="0399DBF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_Toc209470341 \h </w:instrText>
      </w:r>
      <w:r w:rsidRPr="006D68AC">
        <w:rPr>
          <w:noProof/>
        </w:rPr>
      </w:r>
      <w:r w:rsidRPr="006D68AC">
        <w:rPr>
          <w:noProof/>
        </w:rPr>
        <w:fldChar w:fldCharType="separate"/>
      </w:r>
      <w:r w:rsidRPr="006D68AC">
        <w:rPr>
          <w:noProof/>
        </w:rPr>
        <w:t>182</w:t>
      </w:r>
      <w:r w:rsidRPr="006D68AC">
        <w:rPr>
          <w:noProof/>
        </w:rPr>
        <w:fldChar w:fldCharType="end"/>
      </w:r>
    </w:p>
    <w:p w14:paraId="6A492F80" w14:textId="02AED5E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_Toc209470342 \h </w:instrText>
      </w:r>
      <w:r w:rsidRPr="006D68AC">
        <w:rPr>
          <w:noProof/>
        </w:rPr>
      </w:r>
      <w:r w:rsidRPr="006D68AC">
        <w:rPr>
          <w:noProof/>
        </w:rPr>
        <w:fldChar w:fldCharType="separate"/>
      </w:r>
      <w:r w:rsidRPr="006D68AC">
        <w:rPr>
          <w:noProof/>
        </w:rPr>
        <w:t>182</w:t>
      </w:r>
      <w:r w:rsidRPr="006D68AC">
        <w:rPr>
          <w:noProof/>
        </w:rPr>
        <w:fldChar w:fldCharType="end"/>
      </w:r>
    </w:p>
    <w:p w14:paraId="14B01E7D" w14:textId="19D02A4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_Toc209470343 \h </w:instrText>
      </w:r>
      <w:r w:rsidRPr="006D68AC">
        <w:rPr>
          <w:noProof/>
        </w:rPr>
      </w:r>
      <w:r w:rsidRPr="006D68AC">
        <w:rPr>
          <w:noProof/>
        </w:rPr>
        <w:fldChar w:fldCharType="separate"/>
      </w:r>
      <w:r w:rsidRPr="006D68AC">
        <w:rPr>
          <w:noProof/>
        </w:rPr>
        <w:t>182</w:t>
      </w:r>
      <w:r w:rsidRPr="006D68AC">
        <w:rPr>
          <w:noProof/>
        </w:rPr>
        <w:fldChar w:fldCharType="end"/>
      </w:r>
    </w:p>
    <w:p w14:paraId="438E64D9" w14:textId="2463E93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Monitoring Jobs</w:t>
      </w:r>
      <w:r w:rsidRPr="006D68AC">
        <w:rPr>
          <w:noProof/>
        </w:rPr>
        <w:tab/>
      </w:r>
      <w:r w:rsidRPr="006D68AC">
        <w:rPr>
          <w:noProof/>
        </w:rPr>
        <w:fldChar w:fldCharType="begin" w:fldLock="1"/>
      </w:r>
      <w:r w:rsidRPr="006D68AC">
        <w:rPr>
          <w:noProof/>
        </w:rPr>
        <w:instrText xml:space="preserve"> PAGEREF _Toc209470344 \h </w:instrText>
      </w:r>
      <w:r w:rsidRPr="006D68AC">
        <w:rPr>
          <w:noProof/>
        </w:rPr>
      </w:r>
      <w:r w:rsidRPr="006D68AC">
        <w:rPr>
          <w:noProof/>
        </w:rPr>
        <w:fldChar w:fldCharType="separate"/>
      </w:r>
      <w:r w:rsidRPr="006D68AC">
        <w:rPr>
          <w:noProof/>
        </w:rPr>
        <w:t>184</w:t>
      </w:r>
      <w:r w:rsidRPr="006D68AC">
        <w:rPr>
          <w:noProof/>
        </w:rPr>
        <w:fldChar w:fldCharType="end"/>
      </w:r>
    </w:p>
    <w:p w14:paraId="48BF9E97" w14:textId="65DB3EA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_Toc209470345 \h </w:instrText>
      </w:r>
      <w:r w:rsidRPr="006D68AC">
        <w:rPr>
          <w:noProof/>
        </w:rPr>
      </w:r>
      <w:r w:rsidRPr="006D68AC">
        <w:rPr>
          <w:noProof/>
        </w:rPr>
        <w:fldChar w:fldCharType="separate"/>
      </w:r>
      <w:r w:rsidRPr="006D68AC">
        <w:rPr>
          <w:noProof/>
        </w:rPr>
        <w:t>184</w:t>
      </w:r>
      <w:r w:rsidRPr="006D68AC">
        <w:rPr>
          <w:noProof/>
        </w:rPr>
        <w:fldChar w:fldCharType="end"/>
      </w:r>
    </w:p>
    <w:p w14:paraId="7A33E4D0" w14:textId="1E3D3C8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_Toc209470346 \h </w:instrText>
      </w:r>
      <w:r w:rsidRPr="006D68AC">
        <w:rPr>
          <w:noProof/>
        </w:rPr>
      </w:r>
      <w:r w:rsidRPr="006D68AC">
        <w:rPr>
          <w:noProof/>
        </w:rPr>
        <w:fldChar w:fldCharType="separate"/>
      </w:r>
      <w:r w:rsidRPr="006D68AC">
        <w:rPr>
          <w:noProof/>
        </w:rPr>
        <w:t>184</w:t>
      </w:r>
      <w:r w:rsidRPr="006D68AC">
        <w:rPr>
          <w:noProof/>
        </w:rPr>
        <w:fldChar w:fldCharType="end"/>
      </w:r>
    </w:p>
    <w:p w14:paraId="33DDF739" w14:textId="6D24CC9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_Toc209470347 \h </w:instrText>
      </w:r>
      <w:r w:rsidRPr="006D68AC">
        <w:rPr>
          <w:noProof/>
        </w:rPr>
      </w:r>
      <w:r w:rsidRPr="006D68AC">
        <w:rPr>
          <w:noProof/>
        </w:rPr>
        <w:fldChar w:fldCharType="separate"/>
      </w:r>
      <w:r w:rsidRPr="006D68AC">
        <w:rPr>
          <w:noProof/>
        </w:rPr>
        <w:t>184</w:t>
      </w:r>
      <w:r w:rsidRPr="006D68AC">
        <w:rPr>
          <w:noProof/>
        </w:rPr>
        <w:fldChar w:fldCharType="end"/>
      </w:r>
    </w:p>
    <w:p w14:paraId="656222B1" w14:textId="57741490"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_Toc209470348 \h </w:instrText>
      </w:r>
      <w:r w:rsidRPr="006D68AC">
        <w:rPr>
          <w:noProof/>
        </w:rPr>
      </w:r>
      <w:r w:rsidRPr="006D68AC">
        <w:rPr>
          <w:noProof/>
        </w:rPr>
        <w:fldChar w:fldCharType="separate"/>
      </w:r>
      <w:r w:rsidRPr="006D68AC">
        <w:rPr>
          <w:noProof/>
        </w:rPr>
        <w:t>184</w:t>
      </w:r>
      <w:r w:rsidRPr="006D68AC">
        <w:rPr>
          <w:noProof/>
        </w:rPr>
        <w:fldChar w:fldCharType="end"/>
      </w:r>
    </w:p>
    <w:p w14:paraId="00D9CA1B" w14:textId="5E6855F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_Toc209470349 \h </w:instrText>
      </w:r>
      <w:r w:rsidRPr="006D68AC">
        <w:rPr>
          <w:noProof/>
        </w:rPr>
      </w:r>
      <w:r w:rsidRPr="006D68AC">
        <w:rPr>
          <w:noProof/>
        </w:rPr>
        <w:fldChar w:fldCharType="separate"/>
      </w:r>
      <w:r w:rsidRPr="006D68AC">
        <w:rPr>
          <w:noProof/>
        </w:rPr>
        <w:t>185</w:t>
      </w:r>
      <w:r w:rsidRPr="006D68AC">
        <w:rPr>
          <w:noProof/>
        </w:rPr>
        <w:fldChar w:fldCharType="end"/>
      </w:r>
    </w:p>
    <w:p w14:paraId="3E2B0D34" w14:textId="75B98D3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Monitoring Job</w:t>
      </w:r>
      <w:r w:rsidRPr="006D68AC">
        <w:rPr>
          <w:noProof/>
        </w:rPr>
        <w:tab/>
      </w:r>
      <w:r w:rsidRPr="006D68AC">
        <w:rPr>
          <w:noProof/>
        </w:rPr>
        <w:fldChar w:fldCharType="begin" w:fldLock="1"/>
      </w:r>
      <w:r w:rsidRPr="006D68AC">
        <w:rPr>
          <w:noProof/>
        </w:rPr>
        <w:instrText xml:space="preserve"> PAGEREF _Toc209470350 \h </w:instrText>
      </w:r>
      <w:r w:rsidRPr="006D68AC">
        <w:rPr>
          <w:noProof/>
        </w:rPr>
      </w:r>
      <w:r w:rsidRPr="006D68AC">
        <w:rPr>
          <w:noProof/>
        </w:rPr>
        <w:fldChar w:fldCharType="separate"/>
      </w:r>
      <w:r w:rsidRPr="006D68AC">
        <w:rPr>
          <w:noProof/>
        </w:rPr>
        <w:t>185</w:t>
      </w:r>
      <w:r w:rsidRPr="006D68AC">
        <w:rPr>
          <w:noProof/>
        </w:rPr>
        <w:fldChar w:fldCharType="end"/>
      </w:r>
    </w:p>
    <w:p w14:paraId="14A661DB" w14:textId="1D7EE6A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_Toc209470351 \h </w:instrText>
      </w:r>
      <w:r w:rsidRPr="006D68AC">
        <w:rPr>
          <w:noProof/>
        </w:rPr>
      </w:r>
      <w:r w:rsidRPr="006D68AC">
        <w:rPr>
          <w:noProof/>
        </w:rPr>
        <w:fldChar w:fldCharType="separate"/>
      </w:r>
      <w:r w:rsidRPr="006D68AC">
        <w:rPr>
          <w:noProof/>
        </w:rPr>
        <w:t>185</w:t>
      </w:r>
      <w:r w:rsidRPr="006D68AC">
        <w:rPr>
          <w:noProof/>
        </w:rPr>
        <w:fldChar w:fldCharType="end"/>
      </w:r>
    </w:p>
    <w:p w14:paraId="4E04C4F5" w14:textId="02D3B0A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_Toc209470352 \h </w:instrText>
      </w:r>
      <w:r w:rsidRPr="006D68AC">
        <w:rPr>
          <w:noProof/>
        </w:rPr>
      </w:r>
      <w:r w:rsidRPr="006D68AC">
        <w:rPr>
          <w:noProof/>
        </w:rPr>
        <w:fldChar w:fldCharType="separate"/>
      </w:r>
      <w:r w:rsidRPr="006D68AC">
        <w:rPr>
          <w:noProof/>
        </w:rPr>
        <w:t>185</w:t>
      </w:r>
      <w:r w:rsidRPr="006D68AC">
        <w:rPr>
          <w:noProof/>
        </w:rPr>
        <w:fldChar w:fldCharType="end"/>
      </w:r>
    </w:p>
    <w:p w14:paraId="2804BFE6" w14:textId="3D71AA4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_Toc209470353 \h </w:instrText>
      </w:r>
      <w:r w:rsidRPr="006D68AC">
        <w:rPr>
          <w:noProof/>
        </w:rPr>
      </w:r>
      <w:r w:rsidRPr="006D68AC">
        <w:rPr>
          <w:noProof/>
        </w:rPr>
        <w:fldChar w:fldCharType="separate"/>
      </w:r>
      <w:r w:rsidRPr="006D68AC">
        <w:rPr>
          <w:noProof/>
        </w:rPr>
        <w:t>185</w:t>
      </w:r>
      <w:r w:rsidRPr="006D68AC">
        <w:rPr>
          <w:noProof/>
        </w:rPr>
        <w:fldChar w:fldCharType="end"/>
      </w:r>
    </w:p>
    <w:p w14:paraId="5942ACAD" w14:textId="704C20E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_Toc209470354 \h </w:instrText>
      </w:r>
      <w:r w:rsidRPr="006D68AC">
        <w:rPr>
          <w:noProof/>
        </w:rPr>
      </w:r>
      <w:r w:rsidRPr="006D68AC">
        <w:rPr>
          <w:noProof/>
        </w:rPr>
        <w:fldChar w:fldCharType="separate"/>
      </w:r>
      <w:r w:rsidRPr="006D68AC">
        <w:rPr>
          <w:noProof/>
        </w:rPr>
        <w:t>185</w:t>
      </w:r>
      <w:r w:rsidRPr="006D68AC">
        <w:rPr>
          <w:noProof/>
        </w:rPr>
        <w:fldChar w:fldCharType="end"/>
      </w:r>
    </w:p>
    <w:p w14:paraId="6DE745AE" w14:textId="28E9939C"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_Toc209470355 \h </w:instrText>
      </w:r>
      <w:r w:rsidRPr="006D68AC">
        <w:rPr>
          <w:noProof/>
        </w:rPr>
      </w:r>
      <w:r w:rsidRPr="006D68AC">
        <w:rPr>
          <w:noProof/>
        </w:rPr>
        <w:fldChar w:fldCharType="separate"/>
      </w:r>
      <w:r w:rsidRPr="006D68AC">
        <w:rPr>
          <w:noProof/>
        </w:rPr>
        <w:t>186</w:t>
      </w:r>
      <w:r w:rsidRPr="006D68AC">
        <w:rPr>
          <w:noProof/>
        </w:rPr>
        <w:fldChar w:fldCharType="end"/>
      </w:r>
    </w:p>
    <w:p w14:paraId="5C69266F" w14:textId="1544169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_Toc209470356 \h </w:instrText>
      </w:r>
      <w:r w:rsidRPr="006D68AC">
        <w:rPr>
          <w:noProof/>
        </w:rPr>
      </w:r>
      <w:r w:rsidRPr="006D68AC">
        <w:rPr>
          <w:noProof/>
        </w:rPr>
        <w:fldChar w:fldCharType="separate"/>
      </w:r>
      <w:r w:rsidRPr="006D68AC">
        <w:rPr>
          <w:noProof/>
        </w:rPr>
        <w:t>187</w:t>
      </w:r>
      <w:r w:rsidRPr="006D68AC">
        <w:rPr>
          <w:noProof/>
        </w:rPr>
        <w:fldChar w:fldCharType="end"/>
      </w:r>
    </w:p>
    <w:p w14:paraId="48F464D6" w14:textId="28CC613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_Toc209470357 \h </w:instrText>
      </w:r>
      <w:r w:rsidRPr="006D68AC">
        <w:rPr>
          <w:noProof/>
        </w:rPr>
      </w:r>
      <w:r w:rsidRPr="006D68AC">
        <w:rPr>
          <w:noProof/>
        </w:rPr>
        <w:fldChar w:fldCharType="separate"/>
      </w:r>
      <w:r w:rsidRPr="006D68AC">
        <w:rPr>
          <w:noProof/>
        </w:rPr>
        <w:t>188</w:t>
      </w:r>
      <w:r w:rsidRPr="006D68AC">
        <w:rPr>
          <w:noProof/>
        </w:rPr>
        <w:fldChar w:fldCharType="end"/>
      </w:r>
    </w:p>
    <w:p w14:paraId="62CD50E3" w14:textId="6A97C0B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_Toc209470358 \h </w:instrText>
      </w:r>
      <w:r w:rsidRPr="006D68AC">
        <w:rPr>
          <w:noProof/>
        </w:rPr>
      </w:r>
      <w:r w:rsidRPr="006D68AC">
        <w:rPr>
          <w:noProof/>
        </w:rPr>
        <w:fldChar w:fldCharType="separate"/>
      </w:r>
      <w:r w:rsidRPr="006D68AC">
        <w:rPr>
          <w:noProof/>
        </w:rPr>
        <w:t>189</w:t>
      </w:r>
      <w:r w:rsidRPr="006D68AC">
        <w:rPr>
          <w:noProof/>
        </w:rPr>
        <w:fldChar w:fldCharType="end"/>
      </w:r>
    </w:p>
    <w:p w14:paraId="79A50AEC" w14:textId="0DB1112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Monitoring Subscriptions</w:t>
      </w:r>
      <w:r w:rsidRPr="006D68AC">
        <w:rPr>
          <w:noProof/>
        </w:rPr>
        <w:tab/>
      </w:r>
      <w:r w:rsidRPr="006D68AC">
        <w:rPr>
          <w:noProof/>
        </w:rPr>
        <w:fldChar w:fldCharType="begin" w:fldLock="1"/>
      </w:r>
      <w:r w:rsidRPr="006D68AC">
        <w:rPr>
          <w:noProof/>
        </w:rPr>
        <w:instrText xml:space="preserve"> PAGEREF _Toc209470359 \h </w:instrText>
      </w:r>
      <w:r w:rsidRPr="006D68AC">
        <w:rPr>
          <w:noProof/>
        </w:rPr>
      </w:r>
      <w:r w:rsidRPr="006D68AC">
        <w:rPr>
          <w:noProof/>
        </w:rPr>
        <w:fldChar w:fldCharType="separate"/>
      </w:r>
      <w:r w:rsidRPr="006D68AC">
        <w:rPr>
          <w:noProof/>
        </w:rPr>
        <w:t>189</w:t>
      </w:r>
      <w:r w:rsidRPr="006D68AC">
        <w:rPr>
          <w:noProof/>
        </w:rPr>
        <w:fldChar w:fldCharType="end"/>
      </w:r>
    </w:p>
    <w:p w14:paraId="4BA1069B" w14:textId="3418194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_Toc209470360 \h </w:instrText>
      </w:r>
      <w:r w:rsidRPr="006D68AC">
        <w:rPr>
          <w:noProof/>
        </w:rPr>
      </w:r>
      <w:r w:rsidRPr="006D68AC">
        <w:rPr>
          <w:noProof/>
        </w:rPr>
        <w:fldChar w:fldCharType="separate"/>
      </w:r>
      <w:r w:rsidRPr="006D68AC">
        <w:rPr>
          <w:noProof/>
        </w:rPr>
        <w:t>189</w:t>
      </w:r>
      <w:r w:rsidRPr="006D68AC">
        <w:rPr>
          <w:noProof/>
        </w:rPr>
        <w:fldChar w:fldCharType="end"/>
      </w:r>
    </w:p>
    <w:p w14:paraId="7B874059" w14:textId="224390A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_Toc209470361 \h </w:instrText>
      </w:r>
      <w:r w:rsidRPr="006D68AC">
        <w:rPr>
          <w:noProof/>
        </w:rPr>
      </w:r>
      <w:r w:rsidRPr="006D68AC">
        <w:rPr>
          <w:noProof/>
        </w:rPr>
        <w:fldChar w:fldCharType="separate"/>
      </w:r>
      <w:r w:rsidRPr="006D68AC">
        <w:rPr>
          <w:noProof/>
        </w:rPr>
        <w:t>189</w:t>
      </w:r>
      <w:r w:rsidRPr="006D68AC">
        <w:rPr>
          <w:noProof/>
        </w:rPr>
        <w:fldChar w:fldCharType="end"/>
      </w:r>
    </w:p>
    <w:p w14:paraId="0EBC8095" w14:textId="5C90A65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.3.4.3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_Toc209470362 \h </w:instrText>
      </w:r>
      <w:r w:rsidRPr="006D68AC">
        <w:rPr>
          <w:noProof/>
        </w:rPr>
      </w:r>
      <w:r w:rsidRPr="006D68AC">
        <w:rPr>
          <w:noProof/>
        </w:rPr>
        <w:fldChar w:fldCharType="separate"/>
      </w:r>
      <w:r w:rsidRPr="006D68AC">
        <w:rPr>
          <w:noProof/>
        </w:rPr>
        <w:t>190</w:t>
      </w:r>
      <w:r w:rsidRPr="006D68AC">
        <w:rPr>
          <w:noProof/>
        </w:rPr>
        <w:fldChar w:fldCharType="end"/>
      </w:r>
    </w:p>
    <w:p w14:paraId="709D9D7B" w14:textId="3F8B6A2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6.6.3.4.3.2</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_Toc209470363 \h </w:instrText>
      </w:r>
      <w:r w:rsidRPr="006D68AC">
        <w:rPr>
          <w:noProof/>
        </w:rPr>
      </w:r>
      <w:r w:rsidRPr="006D68AC">
        <w:rPr>
          <w:noProof/>
        </w:rPr>
        <w:fldChar w:fldCharType="separate"/>
      </w:r>
      <w:r w:rsidRPr="006D68AC">
        <w:rPr>
          <w:noProof/>
        </w:rPr>
        <w:t>190</w:t>
      </w:r>
      <w:r w:rsidRPr="006D68AC">
        <w:rPr>
          <w:noProof/>
        </w:rPr>
        <w:fldChar w:fldCharType="end"/>
      </w:r>
    </w:p>
    <w:p w14:paraId="69AF7137" w14:textId="29398C7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.3.4.4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_Toc209470364 \h </w:instrText>
      </w:r>
      <w:r w:rsidRPr="006D68AC">
        <w:rPr>
          <w:noProof/>
        </w:rPr>
      </w:r>
      <w:r w:rsidRPr="006D68AC">
        <w:rPr>
          <w:noProof/>
        </w:rPr>
        <w:fldChar w:fldCharType="separate"/>
      </w:r>
      <w:r w:rsidRPr="006D68AC">
        <w:rPr>
          <w:noProof/>
        </w:rPr>
        <w:t>190</w:t>
      </w:r>
      <w:r w:rsidRPr="006D68AC">
        <w:rPr>
          <w:noProof/>
        </w:rPr>
        <w:fldChar w:fldCharType="end"/>
      </w:r>
    </w:p>
    <w:p w14:paraId="0A973CCD" w14:textId="4097889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Monitoring Subscription</w:t>
      </w:r>
      <w:r w:rsidRPr="006D68AC">
        <w:rPr>
          <w:noProof/>
        </w:rPr>
        <w:tab/>
      </w:r>
      <w:r w:rsidRPr="006D68AC">
        <w:rPr>
          <w:noProof/>
        </w:rPr>
        <w:fldChar w:fldCharType="begin" w:fldLock="1"/>
      </w:r>
      <w:r w:rsidRPr="006D68AC">
        <w:rPr>
          <w:noProof/>
        </w:rPr>
        <w:instrText xml:space="preserve"> PAGEREF _Toc209470365 \h </w:instrText>
      </w:r>
      <w:r w:rsidRPr="006D68AC">
        <w:rPr>
          <w:noProof/>
        </w:rPr>
      </w:r>
      <w:r w:rsidRPr="006D68AC">
        <w:rPr>
          <w:noProof/>
        </w:rPr>
        <w:fldChar w:fldCharType="separate"/>
      </w:r>
      <w:r w:rsidRPr="006D68AC">
        <w:rPr>
          <w:noProof/>
        </w:rPr>
        <w:t>190</w:t>
      </w:r>
      <w:r w:rsidRPr="006D68AC">
        <w:rPr>
          <w:noProof/>
        </w:rPr>
        <w:fldChar w:fldCharType="end"/>
      </w:r>
    </w:p>
    <w:p w14:paraId="67043493" w14:textId="20CBED8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_Toc209470366 \h </w:instrText>
      </w:r>
      <w:r w:rsidRPr="006D68AC">
        <w:rPr>
          <w:noProof/>
        </w:rPr>
      </w:r>
      <w:r w:rsidRPr="006D68AC">
        <w:rPr>
          <w:noProof/>
        </w:rPr>
        <w:fldChar w:fldCharType="separate"/>
      </w:r>
      <w:r w:rsidRPr="006D68AC">
        <w:rPr>
          <w:noProof/>
        </w:rPr>
        <w:t>190</w:t>
      </w:r>
      <w:r w:rsidRPr="006D68AC">
        <w:rPr>
          <w:noProof/>
        </w:rPr>
        <w:fldChar w:fldCharType="end"/>
      </w:r>
    </w:p>
    <w:p w14:paraId="2761DCC5" w14:textId="045D197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_Toc209470367 \h </w:instrText>
      </w:r>
      <w:r w:rsidRPr="006D68AC">
        <w:rPr>
          <w:noProof/>
        </w:rPr>
      </w:r>
      <w:r w:rsidRPr="006D68AC">
        <w:rPr>
          <w:noProof/>
        </w:rPr>
        <w:fldChar w:fldCharType="separate"/>
      </w:r>
      <w:r w:rsidRPr="006D68AC">
        <w:rPr>
          <w:noProof/>
        </w:rPr>
        <w:t>191</w:t>
      </w:r>
      <w:r w:rsidRPr="006D68AC">
        <w:rPr>
          <w:noProof/>
        </w:rPr>
        <w:fldChar w:fldCharType="end"/>
      </w:r>
    </w:p>
    <w:p w14:paraId="705F4496" w14:textId="2E5B5B3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.3.5.3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_Toc209470368 \h </w:instrText>
      </w:r>
      <w:r w:rsidRPr="006D68AC">
        <w:rPr>
          <w:noProof/>
        </w:rPr>
      </w:r>
      <w:r w:rsidRPr="006D68AC">
        <w:rPr>
          <w:noProof/>
        </w:rPr>
        <w:fldChar w:fldCharType="separate"/>
      </w:r>
      <w:r w:rsidRPr="006D68AC">
        <w:rPr>
          <w:noProof/>
        </w:rPr>
        <w:t>191</w:t>
      </w:r>
      <w:r w:rsidRPr="006D68AC">
        <w:rPr>
          <w:noProof/>
        </w:rPr>
        <w:fldChar w:fldCharType="end"/>
      </w:r>
    </w:p>
    <w:p w14:paraId="11D7123A" w14:textId="619C25F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6.6.3.5.3.1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_Toc209470369 \h </w:instrText>
      </w:r>
      <w:r w:rsidRPr="006D68AC">
        <w:rPr>
          <w:noProof/>
        </w:rPr>
      </w:r>
      <w:r w:rsidRPr="006D68AC">
        <w:rPr>
          <w:noProof/>
        </w:rPr>
        <w:fldChar w:fldCharType="separate"/>
      </w:r>
      <w:r w:rsidRPr="006D68AC">
        <w:rPr>
          <w:noProof/>
        </w:rPr>
        <w:t>191</w:t>
      </w:r>
      <w:r w:rsidRPr="006D68AC">
        <w:rPr>
          <w:noProof/>
        </w:rPr>
        <w:fldChar w:fldCharType="end"/>
      </w:r>
    </w:p>
    <w:p w14:paraId="02E2E58F" w14:textId="102AFC3E"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6.6.3.5.3.2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_Toc209470370 \h </w:instrText>
      </w:r>
      <w:r w:rsidRPr="006D68AC">
        <w:rPr>
          <w:noProof/>
        </w:rPr>
      </w:r>
      <w:r w:rsidRPr="006D68AC">
        <w:rPr>
          <w:noProof/>
        </w:rPr>
        <w:fldChar w:fldCharType="separate"/>
      </w:r>
      <w:r w:rsidRPr="006D68AC">
        <w:rPr>
          <w:noProof/>
        </w:rPr>
        <w:t>192</w:t>
      </w:r>
      <w:r w:rsidRPr="006D68AC">
        <w:rPr>
          <w:noProof/>
        </w:rPr>
        <w:fldChar w:fldCharType="end"/>
      </w:r>
    </w:p>
    <w:p w14:paraId="558D520D" w14:textId="260E84BF"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6.6.3.5.3.3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_Toc209470371 \h </w:instrText>
      </w:r>
      <w:r w:rsidRPr="006D68AC">
        <w:rPr>
          <w:noProof/>
        </w:rPr>
      </w:r>
      <w:r w:rsidRPr="006D68AC">
        <w:rPr>
          <w:noProof/>
        </w:rPr>
        <w:fldChar w:fldCharType="separate"/>
      </w:r>
      <w:r w:rsidRPr="006D68AC">
        <w:rPr>
          <w:noProof/>
        </w:rPr>
        <w:t>193</w:t>
      </w:r>
      <w:r w:rsidRPr="006D68AC">
        <w:rPr>
          <w:noProof/>
        </w:rPr>
        <w:fldChar w:fldCharType="end"/>
      </w:r>
    </w:p>
    <w:p w14:paraId="299191EC" w14:textId="312D92D6"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6.6.3.5.3.4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_Toc209470372 \h </w:instrText>
      </w:r>
      <w:r w:rsidRPr="006D68AC">
        <w:rPr>
          <w:noProof/>
        </w:rPr>
      </w:r>
      <w:r w:rsidRPr="006D68AC">
        <w:rPr>
          <w:noProof/>
        </w:rPr>
        <w:fldChar w:fldCharType="separate"/>
      </w:r>
      <w:r w:rsidRPr="006D68AC">
        <w:rPr>
          <w:noProof/>
        </w:rPr>
        <w:t>194</w:t>
      </w:r>
      <w:r w:rsidRPr="006D68AC">
        <w:rPr>
          <w:noProof/>
        </w:rPr>
        <w:fldChar w:fldCharType="end"/>
      </w:r>
    </w:p>
    <w:p w14:paraId="5097C301" w14:textId="5378375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_Toc209470373 \h </w:instrText>
      </w:r>
      <w:r w:rsidRPr="006D68AC">
        <w:rPr>
          <w:noProof/>
        </w:rPr>
      </w:r>
      <w:r w:rsidRPr="006D68AC">
        <w:rPr>
          <w:noProof/>
        </w:rPr>
        <w:fldChar w:fldCharType="separate"/>
      </w:r>
      <w:r w:rsidRPr="006D68AC">
        <w:rPr>
          <w:noProof/>
        </w:rPr>
        <w:t>195</w:t>
      </w:r>
      <w:r w:rsidRPr="006D68AC">
        <w:rPr>
          <w:noProof/>
        </w:rPr>
        <w:fldChar w:fldCharType="end"/>
      </w:r>
    </w:p>
    <w:p w14:paraId="6920E703" w14:textId="33B3558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_Toc209470374 \h </w:instrText>
      </w:r>
      <w:r w:rsidRPr="006D68AC">
        <w:rPr>
          <w:noProof/>
        </w:rPr>
      </w:r>
      <w:r w:rsidRPr="006D68AC">
        <w:rPr>
          <w:noProof/>
        </w:rPr>
        <w:fldChar w:fldCharType="separate"/>
      </w:r>
      <w:r w:rsidRPr="006D68AC">
        <w:rPr>
          <w:noProof/>
        </w:rPr>
        <w:t>195</w:t>
      </w:r>
      <w:r w:rsidRPr="006D68AC">
        <w:rPr>
          <w:noProof/>
        </w:rPr>
        <w:fldChar w:fldCharType="end"/>
      </w:r>
    </w:p>
    <w:p w14:paraId="2E4B3C47" w14:textId="722B47E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Request</w:t>
      </w:r>
      <w:r w:rsidRPr="006D68AC">
        <w:rPr>
          <w:noProof/>
        </w:rPr>
        <w:tab/>
      </w:r>
      <w:r w:rsidRPr="006D68AC">
        <w:rPr>
          <w:noProof/>
        </w:rPr>
        <w:fldChar w:fldCharType="begin" w:fldLock="1"/>
      </w:r>
      <w:r w:rsidRPr="006D68AC">
        <w:rPr>
          <w:noProof/>
        </w:rPr>
        <w:instrText xml:space="preserve"> PAGEREF _Toc209470375 \h </w:instrText>
      </w:r>
      <w:r w:rsidRPr="006D68AC">
        <w:rPr>
          <w:noProof/>
        </w:rPr>
      </w:r>
      <w:r w:rsidRPr="006D68AC">
        <w:rPr>
          <w:noProof/>
        </w:rPr>
        <w:fldChar w:fldCharType="separate"/>
      </w:r>
      <w:r w:rsidRPr="006D68AC">
        <w:rPr>
          <w:noProof/>
        </w:rPr>
        <w:t>196</w:t>
      </w:r>
      <w:r w:rsidRPr="006D68AC">
        <w:rPr>
          <w:noProof/>
        </w:rPr>
        <w:fldChar w:fldCharType="end"/>
      </w:r>
    </w:p>
    <w:p w14:paraId="17542FA2" w14:textId="33D4EE7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_Toc209470376 \h </w:instrText>
      </w:r>
      <w:r w:rsidRPr="006D68AC">
        <w:rPr>
          <w:noProof/>
        </w:rPr>
      </w:r>
      <w:r w:rsidRPr="006D68AC">
        <w:rPr>
          <w:noProof/>
        </w:rPr>
        <w:fldChar w:fldCharType="separate"/>
      </w:r>
      <w:r w:rsidRPr="006D68AC">
        <w:rPr>
          <w:noProof/>
        </w:rPr>
        <w:t>196</w:t>
      </w:r>
      <w:r w:rsidRPr="006D68AC">
        <w:rPr>
          <w:noProof/>
        </w:rPr>
        <w:fldChar w:fldCharType="end"/>
      </w:r>
    </w:p>
    <w:p w14:paraId="13B42A67" w14:textId="08E6818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_Toc209470377 \h </w:instrText>
      </w:r>
      <w:r w:rsidRPr="006D68AC">
        <w:rPr>
          <w:noProof/>
        </w:rPr>
      </w:r>
      <w:r w:rsidRPr="006D68AC">
        <w:rPr>
          <w:noProof/>
        </w:rPr>
        <w:fldChar w:fldCharType="separate"/>
      </w:r>
      <w:r w:rsidRPr="006D68AC">
        <w:rPr>
          <w:noProof/>
        </w:rPr>
        <w:t>196</w:t>
      </w:r>
      <w:r w:rsidRPr="006D68AC">
        <w:rPr>
          <w:noProof/>
        </w:rPr>
        <w:fldChar w:fldCharType="end"/>
      </w:r>
    </w:p>
    <w:p w14:paraId="01CB6F03" w14:textId="32292CC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_Toc209470378 \h </w:instrText>
      </w:r>
      <w:r w:rsidRPr="006D68AC">
        <w:rPr>
          <w:noProof/>
        </w:rPr>
      </w:r>
      <w:r w:rsidRPr="006D68AC">
        <w:rPr>
          <w:noProof/>
        </w:rPr>
        <w:fldChar w:fldCharType="separate"/>
      </w:r>
      <w:r w:rsidRPr="006D68AC">
        <w:rPr>
          <w:noProof/>
        </w:rPr>
        <w:t>197</w:t>
      </w:r>
      <w:r w:rsidRPr="006D68AC">
        <w:rPr>
          <w:noProof/>
        </w:rPr>
        <w:fldChar w:fldCharType="end"/>
      </w:r>
    </w:p>
    <w:p w14:paraId="746E8567" w14:textId="65E95BA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_Toc209470379 \h </w:instrText>
      </w:r>
      <w:r w:rsidRPr="006D68AC">
        <w:rPr>
          <w:noProof/>
        </w:rPr>
      </w:r>
      <w:r w:rsidRPr="006D68AC">
        <w:rPr>
          <w:noProof/>
        </w:rPr>
        <w:fldChar w:fldCharType="separate"/>
      </w:r>
      <w:r w:rsidRPr="006D68AC">
        <w:rPr>
          <w:noProof/>
        </w:rPr>
        <w:t>197</w:t>
      </w:r>
      <w:r w:rsidRPr="006D68AC">
        <w:rPr>
          <w:noProof/>
        </w:rPr>
        <w:fldChar w:fldCharType="end"/>
      </w:r>
    </w:p>
    <w:p w14:paraId="4F00ACEA" w14:textId="338AD1B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Monitoring Notification</w:t>
      </w:r>
      <w:r w:rsidRPr="006D68AC">
        <w:rPr>
          <w:noProof/>
        </w:rPr>
        <w:tab/>
      </w:r>
      <w:r w:rsidRPr="006D68AC">
        <w:rPr>
          <w:noProof/>
        </w:rPr>
        <w:fldChar w:fldCharType="begin" w:fldLock="1"/>
      </w:r>
      <w:r w:rsidRPr="006D68AC">
        <w:rPr>
          <w:noProof/>
        </w:rPr>
        <w:instrText xml:space="preserve"> PAGEREF _Toc209470380 \h </w:instrText>
      </w:r>
      <w:r w:rsidRPr="006D68AC">
        <w:rPr>
          <w:noProof/>
        </w:rPr>
      </w:r>
      <w:r w:rsidRPr="006D68AC">
        <w:rPr>
          <w:noProof/>
        </w:rPr>
        <w:fldChar w:fldCharType="separate"/>
      </w:r>
      <w:r w:rsidRPr="006D68AC">
        <w:rPr>
          <w:noProof/>
        </w:rPr>
        <w:t>197</w:t>
      </w:r>
      <w:r w:rsidRPr="006D68AC">
        <w:rPr>
          <w:noProof/>
        </w:rPr>
        <w:fldChar w:fldCharType="end"/>
      </w:r>
    </w:p>
    <w:p w14:paraId="67F67E86" w14:textId="78249DF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_Toc209470381 \h </w:instrText>
      </w:r>
      <w:r w:rsidRPr="006D68AC">
        <w:rPr>
          <w:noProof/>
        </w:rPr>
      </w:r>
      <w:r w:rsidRPr="006D68AC">
        <w:rPr>
          <w:noProof/>
        </w:rPr>
        <w:fldChar w:fldCharType="separate"/>
      </w:r>
      <w:r w:rsidRPr="006D68AC">
        <w:rPr>
          <w:noProof/>
        </w:rPr>
        <w:t>197</w:t>
      </w:r>
      <w:r w:rsidRPr="006D68AC">
        <w:rPr>
          <w:noProof/>
        </w:rPr>
        <w:fldChar w:fldCharType="end"/>
      </w:r>
    </w:p>
    <w:p w14:paraId="7660BBA2" w14:textId="646B2D2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_Toc209470382 \h </w:instrText>
      </w:r>
      <w:r w:rsidRPr="006D68AC">
        <w:rPr>
          <w:noProof/>
        </w:rPr>
      </w:r>
      <w:r w:rsidRPr="006D68AC">
        <w:rPr>
          <w:noProof/>
        </w:rPr>
        <w:fldChar w:fldCharType="separate"/>
      </w:r>
      <w:r w:rsidRPr="006D68AC">
        <w:rPr>
          <w:noProof/>
        </w:rPr>
        <w:t>198</w:t>
      </w:r>
      <w:r w:rsidRPr="006D68AC">
        <w:rPr>
          <w:noProof/>
        </w:rPr>
        <w:fldChar w:fldCharType="end"/>
      </w:r>
    </w:p>
    <w:p w14:paraId="780B37B3" w14:textId="1F3BD52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_Toc209470383 \h </w:instrText>
      </w:r>
      <w:r w:rsidRPr="006D68AC">
        <w:rPr>
          <w:noProof/>
        </w:rPr>
      </w:r>
      <w:r w:rsidRPr="006D68AC">
        <w:rPr>
          <w:noProof/>
        </w:rPr>
        <w:fldChar w:fldCharType="separate"/>
      </w:r>
      <w:r w:rsidRPr="006D68AC">
        <w:rPr>
          <w:noProof/>
        </w:rPr>
        <w:t>198</w:t>
      </w:r>
      <w:r w:rsidRPr="006D68AC">
        <w:rPr>
          <w:noProof/>
        </w:rPr>
        <w:fldChar w:fldCharType="end"/>
      </w:r>
    </w:p>
    <w:p w14:paraId="6164C5FC" w14:textId="63F8132F"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6.6</w:t>
      </w:r>
      <w:r w:rsidRPr="006D68AC">
        <w:rPr>
          <w:noProof/>
        </w:rPr>
        <w:t>.5.2.3.1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_Toc209470384 \h </w:instrText>
      </w:r>
      <w:r w:rsidRPr="006D68AC">
        <w:rPr>
          <w:noProof/>
        </w:rPr>
      </w:r>
      <w:r w:rsidRPr="006D68AC">
        <w:rPr>
          <w:noProof/>
        </w:rPr>
        <w:fldChar w:fldCharType="separate"/>
      </w:r>
      <w:r w:rsidRPr="006D68AC">
        <w:rPr>
          <w:noProof/>
        </w:rPr>
        <w:t>198</w:t>
      </w:r>
      <w:r w:rsidRPr="006D68AC">
        <w:rPr>
          <w:noProof/>
        </w:rPr>
        <w:fldChar w:fldCharType="end"/>
      </w:r>
    </w:p>
    <w:p w14:paraId="720C4D67" w14:textId="3B95E20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_Toc209470385 \h </w:instrText>
      </w:r>
      <w:r w:rsidRPr="006D68AC">
        <w:rPr>
          <w:noProof/>
        </w:rPr>
      </w:r>
      <w:r w:rsidRPr="006D68AC">
        <w:rPr>
          <w:noProof/>
        </w:rPr>
        <w:fldChar w:fldCharType="separate"/>
      </w:r>
      <w:r w:rsidRPr="006D68AC">
        <w:rPr>
          <w:noProof/>
        </w:rPr>
        <w:t>199</w:t>
      </w:r>
      <w:r w:rsidRPr="006D68AC">
        <w:rPr>
          <w:noProof/>
        </w:rPr>
        <w:fldChar w:fldCharType="end"/>
      </w:r>
    </w:p>
    <w:p w14:paraId="5D026818" w14:textId="311C2AE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_Toc209470386 \h </w:instrText>
      </w:r>
      <w:r w:rsidRPr="006D68AC">
        <w:rPr>
          <w:noProof/>
        </w:rPr>
      </w:r>
      <w:r w:rsidRPr="006D68AC">
        <w:rPr>
          <w:noProof/>
        </w:rPr>
        <w:fldChar w:fldCharType="separate"/>
      </w:r>
      <w:r w:rsidRPr="006D68AC">
        <w:rPr>
          <w:noProof/>
        </w:rPr>
        <w:t>199</w:t>
      </w:r>
      <w:r w:rsidRPr="006D68AC">
        <w:rPr>
          <w:noProof/>
        </w:rPr>
        <w:fldChar w:fldCharType="end"/>
      </w:r>
    </w:p>
    <w:p w14:paraId="40604E57" w14:textId="6221383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_Toc209470387 \h </w:instrText>
      </w:r>
      <w:r w:rsidRPr="006D68AC">
        <w:rPr>
          <w:noProof/>
        </w:rPr>
      </w:r>
      <w:r w:rsidRPr="006D68AC">
        <w:rPr>
          <w:noProof/>
        </w:rPr>
        <w:fldChar w:fldCharType="separate"/>
      </w:r>
      <w:r w:rsidRPr="006D68AC">
        <w:rPr>
          <w:noProof/>
        </w:rPr>
        <w:t>200</w:t>
      </w:r>
      <w:r w:rsidRPr="006D68AC">
        <w:rPr>
          <w:noProof/>
        </w:rPr>
        <w:fldChar w:fldCharType="end"/>
      </w:r>
    </w:p>
    <w:p w14:paraId="49AA2F7B" w14:textId="1771BBD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_Toc209470388 \h </w:instrText>
      </w:r>
      <w:r w:rsidRPr="006D68AC">
        <w:rPr>
          <w:noProof/>
        </w:rPr>
      </w:r>
      <w:r w:rsidRPr="006D68AC">
        <w:rPr>
          <w:noProof/>
        </w:rPr>
        <w:fldChar w:fldCharType="separate"/>
      </w:r>
      <w:r w:rsidRPr="006D68AC">
        <w:rPr>
          <w:noProof/>
        </w:rPr>
        <w:t>200</w:t>
      </w:r>
      <w:r w:rsidRPr="006D68AC">
        <w:rPr>
          <w:noProof/>
        </w:rPr>
        <w:fldChar w:fldCharType="end"/>
      </w:r>
    </w:p>
    <w:p w14:paraId="20EC4D4A" w14:textId="39DCECF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MonitoringJob</w:t>
      </w:r>
      <w:r w:rsidRPr="006D68AC">
        <w:rPr>
          <w:noProof/>
        </w:rPr>
        <w:tab/>
      </w:r>
      <w:r w:rsidRPr="006D68AC">
        <w:rPr>
          <w:noProof/>
        </w:rPr>
        <w:fldChar w:fldCharType="begin" w:fldLock="1"/>
      </w:r>
      <w:r w:rsidRPr="006D68AC">
        <w:rPr>
          <w:noProof/>
        </w:rPr>
        <w:instrText xml:space="preserve"> PAGEREF _Toc209470389 \h </w:instrText>
      </w:r>
      <w:r w:rsidRPr="006D68AC">
        <w:rPr>
          <w:noProof/>
        </w:rPr>
      </w:r>
      <w:r w:rsidRPr="006D68AC">
        <w:rPr>
          <w:noProof/>
        </w:rPr>
        <w:fldChar w:fldCharType="separate"/>
      </w:r>
      <w:r w:rsidRPr="006D68AC">
        <w:rPr>
          <w:noProof/>
        </w:rPr>
        <w:t>200</w:t>
      </w:r>
      <w:r w:rsidRPr="006D68AC">
        <w:rPr>
          <w:noProof/>
        </w:rPr>
        <w:fldChar w:fldCharType="end"/>
      </w:r>
    </w:p>
    <w:p w14:paraId="245DCDED" w14:textId="28D7F9D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MonitoringJobPatch</w:t>
      </w:r>
      <w:r w:rsidRPr="006D68AC">
        <w:rPr>
          <w:noProof/>
        </w:rPr>
        <w:tab/>
      </w:r>
      <w:r w:rsidRPr="006D68AC">
        <w:rPr>
          <w:noProof/>
        </w:rPr>
        <w:fldChar w:fldCharType="begin" w:fldLock="1"/>
      </w:r>
      <w:r w:rsidRPr="006D68AC">
        <w:rPr>
          <w:noProof/>
        </w:rPr>
        <w:instrText xml:space="preserve"> PAGEREF _Toc209470390 \h </w:instrText>
      </w:r>
      <w:r w:rsidRPr="006D68AC">
        <w:rPr>
          <w:noProof/>
        </w:rPr>
      </w:r>
      <w:r w:rsidRPr="006D68AC">
        <w:rPr>
          <w:noProof/>
        </w:rPr>
        <w:fldChar w:fldCharType="separate"/>
      </w:r>
      <w:r w:rsidRPr="006D68AC">
        <w:rPr>
          <w:noProof/>
        </w:rPr>
        <w:t>200</w:t>
      </w:r>
      <w:r w:rsidRPr="006D68AC">
        <w:rPr>
          <w:noProof/>
        </w:rPr>
        <w:fldChar w:fldCharType="end"/>
      </w:r>
    </w:p>
    <w:p w14:paraId="3DB1BFDC" w14:textId="7A0A1AB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MonitoringMetric</w:t>
      </w:r>
      <w:r w:rsidRPr="006D68AC">
        <w:rPr>
          <w:noProof/>
        </w:rPr>
        <w:tab/>
      </w:r>
      <w:r w:rsidRPr="006D68AC">
        <w:rPr>
          <w:noProof/>
        </w:rPr>
        <w:fldChar w:fldCharType="begin" w:fldLock="1"/>
      </w:r>
      <w:r w:rsidRPr="006D68AC">
        <w:rPr>
          <w:noProof/>
        </w:rPr>
        <w:instrText xml:space="preserve"> PAGEREF _Toc209470391 \h </w:instrText>
      </w:r>
      <w:r w:rsidRPr="006D68AC">
        <w:rPr>
          <w:noProof/>
        </w:rPr>
      </w:r>
      <w:r w:rsidRPr="006D68AC">
        <w:rPr>
          <w:noProof/>
        </w:rPr>
        <w:fldChar w:fldCharType="separate"/>
      </w:r>
      <w:r w:rsidRPr="006D68AC">
        <w:rPr>
          <w:noProof/>
        </w:rPr>
        <w:t>201</w:t>
      </w:r>
      <w:r w:rsidRPr="006D68AC">
        <w:rPr>
          <w:noProof/>
        </w:rPr>
        <w:fldChar w:fldCharType="end"/>
      </w:r>
    </w:p>
    <w:p w14:paraId="671A2EB1" w14:textId="263DFA0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MonPerfAnalytics</w:t>
      </w:r>
      <w:r w:rsidRPr="006D68AC">
        <w:rPr>
          <w:noProof/>
        </w:rPr>
        <w:tab/>
      </w:r>
      <w:r w:rsidRPr="006D68AC">
        <w:rPr>
          <w:noProof/>
        </w:rPr>
        <w:fldChar w:fldCharType="begin" w:fldLock="1"/>
      </w:r>
      <w:r w:rsidRPr="006D68AC">
        <w:rPr>
          <w:noProof/>
        </w:rPr>
        <w:instrText xml:space="preserve"> PAGEREF _Toc209470392 \h </w:instrText>
      </w:r>
      <w:r w:rsidRPr="006D68AC">
        <w:rPr>
          <w:noProof/>
        </w:rPr>
      </w:r>
      <w:r w:rsidRPr="006D68AC">
        <w:rPr>
          <w:noProof/>
        </w:rPr>
        <w:fldChar w:fldCharType="separate"/>
      </w:r>
      <w:r w:rsidRPr="006D68AC">
        <w:rPr>
          <w:noProof/>
        </w:rPr>
        <w:t>201</w:t>
      </w:r>
      <w:r w:rsidRPr="006D68AC">
        <w:rPr>
          <w:noProof/>
        </w:rPr>
        <w:fldChar w:fldCharType="end"/>
      </w:r>
    </w:p>
    <w:p w14:paraId="727E18FC" w14:textId="3B062E6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MonitoringSubsc</w:t>
      </w:r>
      <w:r w:rsidRPr="006D68AC">
        <w:rPr>
          <w:noProof/>
        </w:rPr>
        <w:tab/>
      </w:r>
      <w:r w:rsidRPr="006D68AC">
        <w:rPr>
          <w:noProof/>
        </w:rPr>
        <w:fldChar w:fldCharType="begin" w:fldLock="1"/>
      </w:r>
      <w:r w:rsidRPr="006D68AC">
        <w:rPr>
          <w:noProof/>
        </w:rPr>
        <w:instrText xml:space="preserve"> PAGEREF _Toc209470393 \h </w:instrText>
      </w:r>
      <w:r w:rsidRPr="006D68AC">
        <w:rPr>
          <w:noProof/>
        </w:rPr>
      </w:r>
      <w:r w:rsidRPr="006D68AC">
        <w:rPr>
          <w:noProof/>
        </w:rPr>
        <w:fldChar w:fldCharType="separate"/>
      </w:r>
      <w:r w:rsidRPr="006D68AC">
        <w:rPr>
          <w:noProof/>
        </w:rPr>
        <w:t>202</w:t>
      </w:r>
      <w:r w:rsidRPr="006D68AC">
        <w:rPr>
          <w:noProof/>
        </w:rPr>
        <w:fldChar w:fldCharType="end"/>
      </w:r>
    </w:p>
    <w:p w14:paraId="6A916FD5" w14:textId="6120175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MonitoringSubscPatch</w:t>
      </w:r>
      <w:r w:rsidRPr="006D68AC">
        <w:rPr>
          <w:noProof/>
        </w:rPr>
        <w:tab/>
      </w:r>
      <w:r w:rsidRPr="006D68AC">
        <w:rPr>
          <w:noProof/>
        </w:rPr>
        <w:fldChar w:fldCharType="begin" w:fldLock="1"/>
      </w:r>
      <w:r w:rsidRPr="006D68AC">
        <w:rPr>
          <w:noProof/>
        </w:rPr>
        <w:instrText xml:space="preserve"> PAGEREF _Toc209470394 \h </w:instrText>
      </w:r>
      <w:r w:rsidRPr="006D68AC">
        <w:rPr>
          <w:noProof/>
        </w:rPr>
      </w:r>
      <w:r w:rsidRPr="006D68AC">
        <w:rPr>
          <w:noProof/>
        </w:rPr>
        <w:fldChar w:fldCharType="separate"/>
      </w:r>
      <w:r w:rsidRPr="006D68AC">
        <w:rPr>
          <w:noProof/>
        </w:rPr>
        <w:t>202</w:t>
      </w:r>
      <w:r w:rsidRPr="006D68AC">
        <w:rPr>
          <w:noProof/>
        </w:rPr>
        <w:fldChar w:fldCharType="end"/>
      </w:r>
    </w:p>
    <w:p w14:paraId="687C3AFC" w14:textId="7DE4E9E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ReportingInfo</w:t>
      </w:r>
      <w:r w:rsidRPr="006D68AC">
        <w:rPr>
          <w:noProof/>
        </w:rPr>
        <w:tab/>
      </w:r>
      <w:r w:rsidRPr="006D68AC">
        <w:rPr>
          <w:noProof/>
        </w:rPr>
        <w:fldChar w:fldCharType="begin" w:fldLock="1"/>
      </w:r>
      <w:r w:rsidRPr="006D68AC">
        <w:rPr>
          <w:noProof/>
        </w:rPr>
        <w:instrText xml:space="preserve"> PAGEREF _Toc209470395 \h </w:instrText>
      </w:r>
      <w:r w:rsidRPr="006D68AC">
        <w:rPr>
          <w:noProof/>
        </w:rPr>
      </w:r>
      <w:r w:rsidRPr="006D68AC">
        <w:rPr>
          <w:noProof/>
        </w:rPr>
        <w:fldChar w:fldCharType="separate"/>
      </w:r>
      <w:r w:rsidRPr="006D68AC">
        <w:rPr>
          <w:noProof/>
        </w:rPr>
        <w:t>203</w:t>
      </w:r>
      <w:r w:rsidRPr="006D68AC">
        <w:rPr>
          <w:noProof/>
        </w:rPr>
        <w:fldChar w:fldCharType="end"/>
      </w:r>
    </w:p>
    <w:p w14:paraId="00EFB203" w14:textId="4C2D5A3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MonitoringNotif</w:t>
      </w:r>
      <w:r w:rsidRPr="006D68AC">
        <w:rPr>
          <w:noProof/>
        </w:rPr>
        <w:tab/>
      </w:r>
      <w:r w:rsidRPr="006D68AC">
        <w:rPr>
          <w:noProof/>
        </w:rPr>
        <w:fldChar w:fldCharType="begin" w:fldLock="1"/>
      </w:r>
      <w:r w:rsidRPr="006D68AC">
        <w:rPr>
          <w:noProof/>
        </w:rPr>
        <w:instrText xml:space="preserve"> PAGEREF _Toc209470396 \h </w:instrText>
      </w:r>
      <w:r w:rsidRPr="006D68AC">
        <w:rPr>
          <w:noProof/>
        </w:rPr>
      </w:r>
      <w:r w:rsidRPr="006D68AC">
        <w:rPr>
          <w:noProof/>
        </w:rPr>
        <w:fldChar w:fldCharType="separate"/>
      </w:r>
      <w:r w:rsidRPr="006D68AC">
        <w:rPr>
          <w:noProof/>
        </w:rPr>
        <w:t>203</w:t>
      </w:r>
      <w:r w:rsidRPr="006D68AC">
        <w:rPr>
          <w:noProof/>
        </w:rPr>
        <w:fldChar w:fldCharType="end"/>
      </w:r>
    </w:p>
    <w:p w14:paraId="068CD61D" w14:textId="3173A6F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ReportingData</w:t>
      </w:r>
      <w:r w:rsidRPr="006D68AC">
        <w:rPr>
          <w:noProof/>
        </w:rPr>
        <w:tab/>
      </w:r>
      <w:r w:rsidRPr="006D68AC">
        <w:rPr>
          <w:noProof/>
        </w:rPr>
        <w:fldChar w:fldCharType="begin" w:fldLock="1"/>
      </w:r>
      <w:r w:rsidRPr="006D68AC">
        <w:rPr>
          <w:noProof/>
        </w:rPr>
        <w:instrText xml:space="preserve"> PAGEREF _Toc209470397 \h </w:instrText>
      </w:r>
      <w:r w:rsidRPr="006D68AC">
        <w:rPr>
          <w:noProof/>
        </w:rPr>
      </w:r>
      <w:r w:rsidRPr="006D68AC">
        <w:rPr>
          <w:noProof/>
        </w:rPr>
        <w:fldChar w:fldCharType="separate"/>
      </w:r>
      <w:r w:rsidRPr="006D68AC">
        <w:rPr>
          <w:noProof/>
        </w:rPr>
        <w:t>204</w:t>
      </w:r>
      <w:r w:rsidRPr="006D68AC">
        <w:rPr>
          <w:noProof/>
        </w:rPr>
        <w:fldChar w:fldCharType="end"/>
      </w:r>
    </w:p>
    <w:p w14:paraId="63FED2C7" w14:textId="502D130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MonPerfAnalyRes</w:t>
      </w:r>
      <w:r w:rsidRPr="006D68AC">
        <w:rPr>
          <w:noProof/>
        </w:rPr>
        <w:tab/>
      </w:r>
      <w:r w:rsidRPr="006D68AC">
        <w:rPr>
          <w:noProof/>
        </w:rPr>
        <w:fldChar w:fldCharType="begin" w:fldLock="1"/>
      </w:r>
      <w:r w:rsidRPr="006D68AC">
        <w:rPr>
          <w:noProof/>
        </w:rPr>
        <w:instrText xml:space="preserve"> PAGEREF _Toc209470398 \h </w:instrText>
      </w:r>
      <w:r w:rsidRPr="006D68AC">
        <w:rPr>
          <w:noProof/>
        </w:rPr>
      </w:r>
      <w:r w:rsidRPr="006D68AC">
        <w:rPr>
          <w:noProof/>
        </w:rPr>
        <w:fldChar w:fldCharType="separate"/>
      </w:r>
      <w:r w:rsidRPr="006D68AC">
        <w:rPr>
          <w:noProof/>
        </w:rPr>
        <w:t>204</w:t>
      </w:r>
      <w:r w:rsidRPr="006D68AC">
        <w:rPr>
          <w:noProof/>
        </w:rPr>
        <w:fldChar w:fldCharType="end"/>
      </w:r>
    </w:p>
    <w:p w14:paraId="41E90321" w14:textId="6854E7A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MonitoringReq</w:t>
      </w:r>
      <w:r w:rsidRPr="006D68AC">
        <w:rPr>
          <w:noProof/>
        </w:rPr>
        <w:tab/>
      </w:r>
      <w:r w:rsidRPr="006D68AC">
        <w:rPr>
          <w:noProof/>
        </w:rPr>
        <w:fldChar w:fldCharType="begin" w:fldLock="1"/>
      </w:r>
      <w:r w:rsidRPr="006D68AC">
        <w:rPr>
          <w:noProof/>
        </w:rPr>
        <w:instrText xml:space="preserve"> PAGEREF _Toc209470399 \h </w:instrText>
      </w:r>
      <w:r w:rsidRPr="006D68AC">
        <w:rPr>
          <w:noProof/>
        </w:rPr>
      </w:r>
      <w:r w:rsidRPr="006D68AC">
        <w:rPr>
          <w:noProof/>
        </w:rPr>
        <w:fldChar w:fldCharType="separate"/>
      </w:r>
      <w:r w:rsidRPr="006D68AC">
        <w:rPr>
          <w:noProof/>
        </w:rPr>
        <w:t>204</w:t>
      </w:r>
      <w:r w:rsidRPr="006D68AC">
        <w:rPr>
          <w:noProof/>
        </w:rPr>
        <w:fldChar w:fldCharType="end"/>
      </w:r>
    </w:p>
    <w:p w14:paraId="2329D39E" w14:textId="0699AB7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MonitoringResp</w:t>
      </w:r>
      <w:r w:rsidRPr="006D68AC">
        <w:rPr>
          <w:noProof/>
        </w:rPr>
        <w:tab/>
      </w:r>
      <w:r w:rsidRPr="006D68AC">
        <w:rPr>
          <w:noProof/>
        </w:rPr>
        <w:fldChar w:fldCharType="begin" w:fldLock="1"/>
      </w:r>
      <w:r w:rsidRPr="006D68AC">
        <w:rPr>
          <w:noProof/>
        </w:rPr>
        <w:instrText xml:space="preserve"> PAGEREF _Toc209470400 \h </w:instrText>
      </w:r>
      <w:r w:rsidRPr="006D68AC">
        <w:rPr>
          <w:noProof/>
        </w:rPr>
      </w:r>
      <w:r w:rsidRPr="006D68AC">
        <w:rPr>
          <w:noProof/>
        </w:rPr>
        <w:fldChar w:fldCharType="separate"/>
      </w:r>
      <w:r w:rsidRPr="006D68AC">
        <w:rPr>
          <w:noProof/>
        </w:rPr>
        <w:t>205</w:t>
      </w:r>
      <w:r w:rsidRPr="006D68AC">
        <w:rPr>
          <w:noProof/>
        </w:rPr>
        <w:fldChar w:fldCharType="end"/>
      </w:r>
    </w:p>
    <w:p w14:paraId="16A82AF2" w14:textId="29FB53A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MonReqMetrics</w:t>
      </w:r>
      <w:r w:rsidRPr="006D68AC">
        <w:rPr>
          <w:noProof/>
        </w:rPr>
        <w:tab/>
      </w:r>
      <w:r w:rsidRPr="006D68AC">
        <w:rPr>
          <w:noProof/>
        </w:rPr>
        <w:fldChar w:fldCharType="begin" w:fldLock="1"/>
      </w:r>
      <w:r w:rsidRPr="006D68AC">
        <w:rPr>
          <w:noProof/>
        </w:rPr>
        <w:instrText xml:space="preserve"> PAGEREF _Toc209470401 \h </w:instrText>
      </w:r>
      <w:r w:rsidRPr="006D68AC">
        <w:rPr>
          <w:noProof/>
        </w:rPr>
      </w:r>
      <w:r w:rsidRPr="006D68AC">
        <w:rPr>
          <w:noProof/>
        </w:rPr>
        <w:fldChar w:fldCharType="separate"/>
      </w:r>
      <w:r w:rsidRPr="006D68AC">
        <w:rPr>
          <w:noProof/>
        </w:rPr>
        <w:t>205</w:t>
      </w:r>
      <w:r w:rsidRPr="006D68AC">
        <w:rPr>
          <w:noProof/>
        </w:rPr>
        <w:fldChar w:fldCharType="end"/>
      </w:r>
    </w:p>
    <w:p w14:paraId="4C843186" w14:textId="182B0F3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.6.2.15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MonRespRepData</w:t>
      </w:r>
      <w:r w:rsidRPr="006D68AC">
        <w:rPr>
          <w:noProof/>
        </w:rPr>
        <w:tab/>
      </w:r>
      <w:r w:rsidRPr="006D68AC">
        <w:rPr>
          <w:noProof/>
        </w:rPr>
        <w:fldChar w:fldCharType="begin" w:fldLock="1"/>
      </w:r>
      <w:r w:rsidRPr="006D68AC">
        <w:rPr>
          <w:noProof/>
        </w:rPr>
        <w:instrText xml:space="preserve"> PAGEREF _Toc209470402 \h </w:instrText>
      </w:r>
      <w:r w:rsidRPr="006D68AC">
        <w:rPr>
          <w:noProof/>
        </w:rPr>
      </w:r>
      <w:r w:rsidRPr="006D68AC">
        <w:rPr>
          <w:noProof/>
        </w:rPr>
        <w:fldChar w:fldCharType="separate"/>
      </w:r>
      <w:r w:rsidRPr="006D68AC">
        <w:rPr>
          <w:noProof/>
        </w:rPr>
        <w:t>206</w:t>
      </w:r>
      <w:r w:rsidRPr="006D68AC">
        <w:rPr>
          <w:noProof/>
        </w:rPr>
        <w:fldChar w:fldCharType="end"/>
      </w:r>
    </w:p>
    <w:p w14:paraId="066CB095" w14:textId="5BB02BD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_Toc209470403 \h </w:instrText>
      </w:r>
      <w:r w:rsidRPr="006D68AC">
        <w:rPr>
          <w:noProof/>
        </w:rPr>
      </w:r>
      <w:r w:rsidRPr="006D68AC">
        <w:rPr>
          <w:noProof/>
        </w:rPr>
        <w:fldChar w:fldCharType="separate"/>
      </w:r>
      <w:r w:rsidRPr="006D68AC">
        <w:rPr>
          <w:noProof/>
        </w:rPr>
        <w:t>206</w:t>
      </w:r>
      <w:r w:rsidRPr="006D68AC">
        <w:rPr>
          <w:noProof/>
        </w:rPr>
        <w:fldChar w:fldCharType="end"/>
      </w:r>
    </w:p>
    <w:p w14:paraId="12BF01DF" w14:textId="4298FF2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_Toc209470404 \h </w:instrText>
      </w:r>
      <w:r w:rsidRPr="006D68AC">
        <w:rPr>
          <w:noProof/>
        </w:rPr>
      </w:r>
      <w:r w:rsidRPr="006D68AC">
        <w:rPr>
          <w:noProof/>
        </w:rPr>
        <w:fldChar w:fldCharType="separate"/>
      </w:r>
      <w:r w:rsidRPr="006D68AC">
        <w:rPr>
          <w:noProof/>
        </w:rPr>
        <w:t>206</w:t>
      </w:r>
      <w:r w:rsidRPr="006D68AC">
        <w:rPr>
          <w:noProof/>
        </w:rPr>
        <w:fldChar w:fldCharType="end"/>
      </w:r>
    </w:p>
    <w:p w14:paraId="44B79543" w14:textId="367341B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_Toc209470405 \h </w:instrText>
      </w:r>
      <w:r w:rsidRPr="006D68AC">
        <w:rPr>
          <w:noProof/>
        </w:rPr>
      </w:r>
      <w:r w:rsidRPr="006D68AC">
        <w:rPr>
          <w:noProof/>
        </w:rPr>
        <w:fldChar w:fldCharType="separate"/>
      </w:r>
      <w:r w:rsidRPr="006D68AC">
        <w:rPr>
          <w:noProof/>
        </w:rPr>
        <w:t>206</w:t>
      </w:r>
      <w:r w:rsidRPr="006D68AC">
        <w:rPr>
          <w:noProof/>
        </w:rPr>
        <w:fldChar w:fldCharType="end"/>
      </w:r>
    </w:p>
    <w:p w14:paraId="51E60F98" w14:textId="5A65E7F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MonPerfMetric</w:t>
      </w:r>
      <w:r w:rsidRPr="006D68AC">
        <w:rPr>
          <w:noProof/>
        </w:rPr>
        <w:tab/>
      </w:r>
      <w:r w:rsidRPr="006D68AC">
        <w:rPr>
          <w:noProof/>
        </w:rPr>
        <w:fldChar w:fldCharType="begin" w:fldLock="1"/>
      </w:r>
      <w:r w:rsidRPr="006D68AC">
        <w:rPr>
          <w:noProof/>
        </w:rPr>
        <w:instrText xml:space="preserve"> PAGEREF _Toc209470406 \h </w:instrText>
      </w:r>
      <w:r w:rsidRPr="006D68AC">
        <w:rPr>
          <w:noProof/>
        </w:rPr>
      </w:r>
      <w:r w:rsidRPr="006D68AC">
        <w:rPr>
          <w:noProof/>
        </w:rPr>
        <w:fldChar w:fldCharType="separate"/>
      </w:r>
      <w:r w:rsidRPr="006D68AC">
        <w:rPr>
          <w:noProof/>
        </w:rPr>
        <w:t>206</w:t>
      </w:r>
      <w:r w:rsidRPr="006D68AC">
        <w:rPr>
          <w:noProof/>
        </w:rPr>
        <w:fldChar w:fldCharType="end"/>
      </w:r>
    </w:p>
    <w:p w14:paraId="01F11569" w14:textId="1A2447D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_Toc209470407 \h </w:instrText>
      </w:r>
      <w:r w:rsidRPr="006D68AC">
        <w:rPr>
          <w:noProof/>
        </w:rPr>
      </w:r>
      <w:r w:rsidRPr="006D68AC">
        <w:rPr>
          <w:noProof/>
        </w:rPr>
        <w:fldChar w:fldCharType="separate"/>
      </w:r>
      <w:r w:rsidRPr="006D68AC">
        <w:rPr>
          <w:noProof/>
        </w:rPr>
        <w:t>207</w:t>
      </w:r>
      <w:r w:rsidRPr="006D68AC">
        <w:rPr>
          <w:noProof/>
        </w:rPr>
        <w:fldChar w:fldCharType="end"/>
      </w:r>
    </w:p>
    <w:p w14:paraId="18CF12CC" w14:textId="79DC326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_Toc209470408 \h </w:instrText>
      </w:r>
      <w:r w:rsidRPr="006D68AC">
        <w:rPr>
          <w:noProof/>
        </w:rPr>
      </w:r>
      <w:r w:rsidRPr="006D68AC">
        <w:rPr>
          <w:noProof/>
        </w:rPr>
        <w:fldChar w:fldCharType="separate"/>
      </w:r>
      <w:r w:rsidRPr="006D68AC">
        <w:rPr>
          <w:noProof/>
        </w:rPr>
        <w:t>207</w:t>
      </w:r>
      <w:r w:rsidRPr="006D68AC">
        <w:rPr>
          <w:noProof/>
        </w:rPr>
        <w:fldChar w:fldCharType="end"/>
      </w:r>
    </w:p>
    <w:p w14:paraId="5B10D1AF" w14:textId="692E183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_Toc209470409 \h </w:instrText>
      </w:r>
      <w:r w:rsidRPr="006D68AC">
        <w:rPr>
          <w:noProof/>
        </w:rPr>
      </w:r>
      <w:r w:rsidRPr="006D68AC">
        <w:rPr>
          <w:noProof/>
        </w:rPr>
        <w:fldChar w:fldCharType="separate"/>
      </w:r>
      <w:r w:rsidRPr="006D68AC">
        <w:rPr>
          <w:noProof/>
        </w:rPr>
        <w:t>207</w:t>
      </w:r>
      <w:r w:rsidRPr="006D68AC">
        <w:rPr>
          <w:noProof/>
        </w:rPr>
        <w:fldChar w:fldCharType="end"/>
      </w:r>
    </w:p>
    <w:p w14:paraId="2F49128C" w14:textId="3751361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_Toc209470410 \h </w:instrText>
      </w:r>
      <w:r w:rsidRPr="006D68AC">
        <w:rPr>
          <w:noProof/>
        </w:rPr>
      </w:r>
      <w:r w:rsidRPr="006D68AC">
        <w:rPr>
          <w:noProof/>
        </w:rPr>
        <w:fldChar w:fldCharType="separate"/>
      </w:r>
      <w:r w:rsidRPr="006D68AC">
        <w:rPr>
          <w:noProof/>
        </w:rPr>
        <w:t>207</w:t>
      </w:r>
      <w:r w:rsidRPr="006D68AC">
        <w:rPr>
          <w:noProof/>
        </w:rPr>
        <w:fldChar w:fldCharType="end"/>
      </w:r>
    </w:p>
    <w:p w14:paraId="215954E3" w14:textId="7CCBBD6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_Toc209470411 \h </w:instrText>
      </w:r>
      <w:r w:rsidRPr="006D68AC">
        <w:rPr>
          <w:noProof/>
        </w:rPr>
      </w:r>
      <w:r w:rsidRPr="006D68AC">
        <w:rPr>
          <w:noProof/>
        </w:rPr>
        <w:fldChar w:fldCharType="separate"/>
      </w:r>
      <w:r w:rsidRPr="006D68AC">
        <w:rPr>
          <w:noProof/>
        </w:rPr>
        <w:t>207</w:t>
      </w:r>
      <w:r w:rsidRPr="006D68AC">
        <w:rPr>
          <w:noProof/>
        </w:rPr>
        <w:fldChar w:fldCharType="end"/>
      </w:r>
    </w:p>
    <w:p w14:paraId="7B1A3BA3" w14:textId="6D9CD3F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_Toc209470412 \h </w:instrText>
      </w:r>
      <w:r w:rsidRPr="006D68AC">
        <w:rPr>
          <w:noProof/>
        </w:rPr>
      </w:r>
      <w:r w:rsidRPr="006D68AC">
        <w:rPr>
          <w:noProof/>
        </w:rPr>
        <w:fldChar w:fldCharType="separate"/>
      </w:r>
      <w:r w:rsidRPr="006D68AC">
        <w:rPr>
          <w:noProof/>
        </w:rPr>
        <w:t>207</w:t>
      </w:r>
      <w:r w:rsidRPr="006D68AC">
        <w:rPr>
          <w:noProof/>
        </w:rPr>
        <w:fldChar w:fldCharType="end"/>
      </w:r>
    </w:p>
    <w:p w14:paraId="386EDEBE" w14:textId="05BA512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_Toc209470413 \h </w:instrText>
      </w:r>
      <w:r w:rsidRPr="006D68AC">
        <w:rPr>
          <w:noProof/>
        </w:rPr>
      </w:r>
      <w:r w:rsidRPr="006D68AC">
        <w:rPr>
          <w:noProof/>
        </w:rPr>
        <w:fldChar w:fldCharType="separate"/>
      </w:r>
      <w:r w:rsidRPr="006D68AC">
        <w:rPr>
          <w:noProof/>
        </w:rPr>
        <w:t>207</w:t>
      </w:r>
      <w:r w:rsidRPr="006D68AC">
        <w:rPr>
          <w:noProof/>
        </w:rPr>
        <w:fldChar w:fldCharType="end"/>
      </w:r>
    </w:p>
    <w:p w14:paraId="1063E2B0" w14:textId="55297BF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_Toc209470414 \h </w:instrText>
      </w:r>
      <w:r w:rsidRPr="006D68AC">
        <w:rPr>
          <w:noProof/>
        </w:rPr>
      </w:r>
      <w:r w:rsidRPr="006D68AC">
        <w:rPr>
          <w:noProof/>
        </w:rPr>
        <w:fldChar w:fldCharType="separate"/>
      </w:r>
      <w:r w:rsidRPr="006D68AC">
        <w:rPr>
          <w:noProof/>
        </w:rPr>
        <w:t>208</w:t>
      </w:r>
      <w:r w:rsidRPr="006D68AC">
        <w:rPr>
          <w:noProof/>
        </w:rPr>
        <w:fldChar w:fldCharType="end"/>
      </w:r>
    </w:p>
    <w:p w14:paraId="62FC2E3C" w14:textId="5688B92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6.6</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_Toc209470415 \h </w:instrText>
      </w:r>
      <w:r w:rsidRPr="006D68AC">
        <w:rPr>
          <w:noProof/>
        </w:rPr>
      </w:r>
      <w:r w:rsidRPr="006D68AC">
        <w:rPr>
          <w:noProof/>
        </w:rPr>
        <w:fldChar w:fldCharType="separate"/>
      </w:r>
      <w:r w:rsidRPr="006D68AC">
        <w:rPr>
          <w:noProof/>
        </w:rPr>
        <w:t>208</w:t>
      </w:r>
      <w:r w:rsidRPr="006D68AC">
        <w:rPr>
          <w:noProof/>
        </w:rPr>
        <w:fldChar w:fldCharType="end"/>
      </w:r>
    </w:p>
    <w:p w14:paraId="7F86ABC1" w14:textId="38871126"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NSCE_InfoCollection API</w:t>
      </w:r>
      <w:r w:rsidRPr="006D68AC">
        <w:rPr>
          <w:noProof/>
        </w:rPr>
        <w:tab/>
      </w:r>
      <w:r w:rsidRPr="006D68AC">
        <w:rPr>
          <w:noProof/>
        </w:rPr>
        <w:fldChar w:fldCharType="begin" w:fldLock="1"/>
      </w:r>
      <w:r w:rsidRPr="006D68AC">
        <w:rPr>
          <w:noProof/>
        </w:rPr>
        <w:instrText xml:space="preserve"> PAGEREF _Toc209470416 \h </w:instrText>
      </w:r>
      <w:r w:rsidRPr="006D68AC">
        <w:rPr>
          <w:noProof/>
        </w:rPr>
      </w:r>
      <w:r w:rsidRPr="006D68AC">
        <w:rPr>
          <w:noProof/>
        </w:rPr>
        <w:fldChar w:fldCharType="separate"/>
      </w:r>
      <w:r w:rsidRPr="006D68AC">
        <w:rPr>
          <w:noProof/>
        </w:rPr>
        <w:t>208</w:t>
      </w:r>
      <w:r w:rsidRPr="006D68AC">
        <w:rPr>
          <w:noProof/>
        </w:rPr>
        <w:fldChar w:fldCharType="end"/>
      </w:r>
    </w:p>
    <w:p w14:paraId="6C7803E5" w14:textId="7B4B360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_Toc209470417 \h </w:instrText>
      </w:r>
      <w:r w:rsidRPr="006D68AC">
        <w:rPr>
          <w:noProof/>
        </w:rPr>
      </w:r>
      <w:r w:rsidRPr="006D68AC">
        <w:rPr>
          <w:noProof/>
        </w:rPr>
        <w:fldChar w:fldCharType="separate"/>
      </w:r>
      <w:r w:rsidRPr="006D68AC">
        <w:rPr>
          <w:noProof/>
        </w:rPr>
        <w:t>208</w:t>
      </w:r>
      <w:r w:rsidRPr="006D68AC">
        <w:rPr>
          <w:noProof/>
        </w:rPr>
        <w:fldChar w:fldCharType="end"/>
      </w:r>
    </w:p>
    <w:p w14:paraId="533A60E6" w14:textId="280AA44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_Toc209470418 \h </w:instrText>
      </w:r>
      <w:r w:rsidRPr="006D68AC">
        <w:rPr>
          <w:noProof/>
        </w:rPr>
      </w:r>
      <w:r w:rsidRPr="006D68AC">
        <w:rPr>
          <w:noProof/>
        </w:rPr>
        <w:fldChar w:fldCharType="separate"/>
      </w:r>
      <w:r w:rsidRPr="006D68AC">
        <w:rPr>
          <w:noProof/>
        </w:rPr>
        <w:t>208</w:t>
      </w:r>
      <w:r w:rsidRPr="006D68AC">
        <w:rPr>
          <w:noProof/>
        </w:rPr>
        <w:fldChar w:fldCharType="end"/>
      </w:r>
    </w:p>
    <w:p w14:paraId="01A44960" w14:textId="01B956B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_Toc209470419 \h </w:instrText>
      </w:r>
      <w:r w:rsidRPr="006D68AC">
        <w:rPr>
          <w:noProof/>
        </w:rPr>
      </w:r>
      <w:r w:rsidRPr="006D68AC">
        <w:rPr>
          <w:noProof/>
        </w:rPr>
        <w:fldChar w:fldCharType="separate"/>
      </w:r>
      <w:r w:rsidRPr="006D68AC">
        <w:rPr>
          <w:noProof/>
        </w:rPr>
        <w:t>208</w:t>
      </w:r>
      <w:r w:rsidRPr="006D68AC">
        <w:rPr>
          <w:noProof/>
        </w:rPr>
        <w:fldChar w:fldCharType="end"/>
      </w:r>
    </w:p>
    <w:p w14:paraId="169F97FB" w14:textId="4E06D99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_Toc209470420 \h </w:instrText>
      </w:r>
      <w:r w:rsidRPr="006D68AC">
        <w:rPr>
          <w:noProof/>
        </w:rPr>
      </w:r>
      <w:r w:rsidRPr="006D68AC">
        <w:rPr>
          <w:noProof/>
        </w:rPr>
        <w:fldChar w:fldCharType="separate"/>
      </w:r>
      <w:r w:rsidRPr="006D68AC">
        <w:rPr>
          <w:noProof/>
        </w:rPr>
        <w:t>208</w:t>
      </w:r>
      <w:r w:rsidRPr="006D68AC">
        <w:rPr>
          <w:noProof/>
        </w:rPr>
        <w:fldChar w:fldCharType="end"/>
      </w:r>
    </w:p>
    <w:p w14:paraId="03964331" w14:textId="0D394BC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6.7.3.2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 xml:space="preserve">Resource: </w:t>
      </w:r>
      <w:r w:rsidRPr="006D68AC">
        <w:rPr>
          <w:noProof/>
        </w:rPr>
        <w:t xml:space="preserve">Information Collection </w:t>
      </w:r>
      <w:r w:rsidRPr="006D68AC">
        <w:rPr>
          <w:noProof/>
          <w:lang w:val="en-US"/>
        </w:rPr>
        <w:t>Subscriptions</w:t>
      </w:r>
      <w:r w:rsidRPr="006D68AC">
        <w:rPr>
          <w:noProof/>
        </w:rPr>
        <w:tab/>
      </w:r>
      <w:r w:rsidRPr="006D68AC">
        <w:rPr>
          <w:noProof/>
        </w:rPr>
        <w:fldChar w:fldCharType="begin" w:fldLock="1"/>
      </w:r>
      <w:r w:rsidRPr="006D68AC">
        <w:rPr>
          <w:noProof/>
        </w:rPr>
        <w:instrText xml:space="preserve"> PAGEREF _Toc209470421 \h </w:instrText>
      </w:r>
      <w:r w:rsidRPr="006D68AC">
        <w:rPr>
          <w:noProof/>
        </w:rPr>
      </w:r>
      <w:r w:rsidRPr="006D68AC">
        <w:rPr>
          <w:noProof/>
        </w:rPr>
        <w:fldChar w:fldCharType="separate"/>
      </w:r>
      <w:r w:rsidRPr="006D68AC">
        <w:rPr>
          <w:noProof/>
        </w:rPr>
        <w:t>209</w:t>
      </w:r>
      <w:r w:rsidRPr="006D68AC">
        <w:rPr>
          <w:noProof/>
        </w:rPr>
        <w:fldChar w:fldCharType="end"/>
      </w:r>
    </w:p>
    <w:p w14:paraId="369C66F6" w14:textId="6205065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_Toc209470422 \h </w:instrText>
      </w:r>
      <w:r w:rsidRPr="006D68AC">
        <w:rPr>
          <w:noProof/>
        </w:rPr>
      </w:r>
      <w:r w:rsidRPr="006D68AC">
        <w:rPr>
          <w:noProof/>
        </w:rPr>
        <w:fldChar w:fldCharType="separate"/>
      </w:r>
      <w:r w:rsidRPr="006D68AC">
        <w:rPr>
          <w:noProof/>
        </w:rPr>
        <w:t>209</w:t>
      </w:r>
      <w:r w:rsidRPr="006D68AC">
        <w:rPr>
          <w:noProof/>
        </w:rPr>
        <w:fldChar w:fldCharType="end"/>
      </w:r>
    </w:p>
    <w:p w14:paraId="2926B762" w14:textId="090BBA6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_Toc209470423 \h </w:instrText>
      </w:r>
      <w:r w:rsidRPr="006D68AC">
        <w:rPr>
          <w:noProof/>
        </w:rPr>
      </w:r>
      <w:r w:rsidRPr="006D68AC">
        <w:rPr>
          <w:noProof/>
        </w:rPr>
        <w:fldChar w:fldCharType="separate"/>
      </w:r>
      <w:r w:rsidRPr="006D68AC">
        <w:rPr>
          <w:noProof/>
        </w:rPr>
        <w:t>209</w:t>
      </w:r>
      <w:r w:rsidRPr="006D68AC">
        <w:rPr>
          <w:noProof/>
        </w:rPr>
        <w:fldChar w:fldCharType="end"/>
      </w:r>
    </w:p>
    <w:p w14:paraId="4D55FBD3" w14:textId="411BFC7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_Toc209470424 \h </w:instrText>
      </w:r>
      <w:r w:rsidRPr="006D68AC">
        <w:rPr>
          <w:noProof/>
        </w:rPr>
      </w:r>
      <w:r w:rsidRPr="006D68AC">
        <w:rPr>
          <w:noProof/>
        </w:rPr>
        <w:fldChar w:fldCharType="separate"/>
      </w:r>
      <w:r w:rsidRPr="006D68AC">
        <w:rPr>
          <w:noProof/>
        </w:rPr>
        <w:t>210</w:t>
      </w:r>
      <w:r w:rsidRPr="006D68AC">
        <w:rPr>
          <w:noProof/>
        </w:rPr>
        <w:fldChar w:fldCharType="end"/>
      </w:r>
    </w:p>
    <w:p w14:paraId="76AAA398" w14:textId="3C3A0DC6"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6.7.3.2.3.1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_Toc209470425 \h </w:instrText>
      </w:r>
      <w:r w:rsidRPr="006D68AC">
        <w:rPr>
          <w:noProof/>
        </w:rPr>
      </w:r>
      <w:r w:rsidRPr="006D68AC">
        <w:rPr>
          <w:noProof/>
        </w:rPr>
        <w:fldChar w:fldCharType="separate"/>
      </w:r>
      <w:r w:rsidRPr="006D68AC">
        <w:rPr>
          <w:noProof/>
        </w:rPr>
        <w:t>210</w:t>
      </w:r>
      <w:r w:rsidRPr="006D68AC">
        <w:rPr>
          <w:noProof/>
        </w:rPr>
        <w:fldChar w:fldCharType="end"/>
      </w:r>
    </w:p>
    <w:p w14:paraId="0B52E52C" w14:textId="1ED5FC4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6.7.3.2.4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_Toc209470426 \h </w:instrText>
      </w:r>
      <w:r w:rsidRPr="006D68AC">
        <w:rPr>
          <w:noProof/>
        </w:rPr>
      </w:r>
      <w:r w:rsidRPr="006D68AC">
        <w:rPr>
          <w:noProof/>
        </w:rPr>
        <w:fldChar w:fldCharType="separate"/>
      </w:r>
      <w:r w:rsidRPr="006D68AC">
        <w:rPr>
          <w:noProof/>
        </w:rPr>
        <w:t>210</w:t>
      </w:r>
      <w:r w:rsidRPr="006D68AC">
        <w:rPr>
          <w:noProof/>
        </w:rPr>
        <w:fldChar w:fldCharType="end"/>
      </w:r>
    </w:p>
    <w:p w14:paraId="062E92A5" w14:textId="22F72CC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Information Collection Subscription</w:t>
      </w:r>
      <w:r w:rsidRPr="006D68AC">
        <w:rPr>
          <w:noProof/>
        </w:rPr>
        <w:tab/>
      </w:r>
      <w:r w:rsidRPr="006D68AC">
        <w:rPr>
          <w:noProof/>
        </w:rPr>
        <w:fldChar w:fldCharType="begin" w:fldLock="1"/>
      </w:r>
      <w:r w:rsidRPr="006D68AC">
        <w:rPr>
          <w:noProof/>
        </w:rPr>
        <w:instrText xml:space="preserve"> PAGEREF _Toc209470427 \h </w:instrText>
      </w:r>
      <w:r w:rsidRPr="006D68AC">
        <w:rPr>
          <w:noProof/>
        </w:rPr>
      </w:r>
      <w:r w:rsidRPr="006D68AC">
        <w:rPr>
          <w:noProof/>
        </w:rPr>
        <w:fldChar w:fldCharType="separate"/>
      </w:r>
      <w:r w:rsidRPr="006D68AC">
        <w:rPr>
          <w:noProof/>
        </w:rPr>
        <w:t>210</w:t>
      </w:r>
      <w:r w:rsidRPr="006D68AC">
        <w:rPr>
          <w:noProof/>
        </w:rPr>
        <w:fldChar w:fldCharType="end"/>
      </w:r>
    </w:p>
    <w:p w14:paraId="43BC6642" w14:textId="1C3903D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6.7.3.3</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_Toc209470428 \h </w:instrText>
      </w:r>
      <w:r w:rsidRPr="006D68AC">
        <w:rPr>
          <w:noProof/>
        </w:rPr>
      </w:r>
      <w:r w:rsidRPr="006D68AC">
        <w:rPr>
          <w:noProof/>
        </w:rPr>
        <w:fldChar w:fldCharType="separate"/>
      </w:r>
      <w:r w:rsidRPr="006D68AC">
        <w:rPr>
          <w:noProof/>
        </w:rPr>
        <w:t>210</w:t>
      </w:r>
      <w:r w:rsidRPr="006D68AC">
        <w:rPr>
          <w:noProof/>
        </w:rPr>
        <w:fldChar w:fldCharType="end"/>
      </w:r>
    </w:p>
    <w:p w14:paraId="2DABD329" w14:textId="2502C0C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6.7.3.3</w:t>
      </w:r>
      <w:r w:rsidRPr="006D68AC">
        <w:rPr>
          <w:noProof/>
          <w:lang w:eastAsia="zh-CN"/>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_Toc209470429 \h </w:instrText>
      </w:r>
      <w:r w:rsidRPr="006D68AC">
        <w:rPr>
          <w:noProof/>
        </w:rPr>
      </w:r>
      <w:r w:rsidRPr="006D68AC">
        <w:rPr>
          <w:noProof/>
        </w:rPr>
        <w:fldChar w:fldCharType="separate"/>
      </w:r>
      <w:r w:rsidRPr="006D68AC">
        <w:rPr>
          <w:noProof/>
        </w:rPr>
        <w:t>210</w:t>
      </w:r>
      <w:r w:rsidRPr="006D68AC">
        <w:rPr>
          <w:noProof/>
        </w:rPr>
        <w:fldChar w:fldCharType="end"/>
      </w:r>
    </w:p>
    <w:p w14:paraId="33D095ED" w14:textId="1034E12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6.7.3.3</w:t>
      </w:r>
      <w:r w:rsidRPr="006D68AC">
        <w:rPr>
          <w:noProof/>
          <w:lang w:eastAsia="zh-CN"/>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_Toc209470430 \h </w:instrText>
      </w:r>
      <w:r w:rsidRPr="006D68AC">
        <w:rPr>
          <w:noProof/>
        </w:rPr>
      </w:r>
      <w:r w:rsidRPr="006D68AC">
        <w:rPr>
          <w:noProof/>
        </w:rPr>
        <w:fldChar w:fldCharType="separate"/>
      </w:r>
      <w:r w:rsidRPr="006D68AC">
        <w:rPr>
          <w:noProof/>
        </w:rPr>
        <w:t>211</w:t>
      </w:r>
      <w:r w:rsidRPr="006D68AC">
        <w:rPr>
          <w:noProof/>
        </w:rPr>
        <w:fldChar w:fldCharType="end"/>
      </w:r>
    </w:p>
    <w:p w14:paraId="64146A41" w14:textId="7A197E7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6.7.3.3.3.1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_Toc209470431 \h </w:instrText>
      </w:r>
      <w:r w:rsidRPr="006D68AC">
        <w:rPr>
          <w:noProof/>
        </w:rPr>
      </w:r>
      <w:r w:rsidRPr="006D68AC">
        <w:rPr>
          <w:noProof/>
        </w:rPr>
        <w:fldChar w:fldCharType="separate"/>
      </w:r>
      <w:r w:rsidRPr="006D68AC">
        <w:rPr>
          <w:noProof/>
        </w:rPr>
        <w:t>211</w:t>
      </w:r>
      <w:r w:rsidRPr="006D68AC">
        <w:rPr>
          <w:noProof/>
        </w:rPr>
        <w:fldChar w:fldCharType="end"/>
      </w:r>
    </w:p>
    <w:p w14:paraId="7E3D328D" w14:textId="5CE77C3F"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6.7.3.3.3.2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_Toc209470432 \h </w:instrText>
      </w:r>
      <w:r w:rsidRPr="006D68AC">
        <w:rPr>
          <w:noProof/>
        </w:rPr>
      </w:r>
      <w:r w:rsidRPr="006D68AC">
        <w:rPr>
          <w:noProof/>
        </w:rPr>
        <w:fldChar w:fldCharType="separate"/>
      </w:r>
      <w:r w:rsidRPr="006D68AC">
        <w:rPr>
          <w:noProof/>
        </w:rPr>
        <w:t>212</w:t>
      </w:r>
      <w:r w:rsidRPr="006D68AC">
        <w:rPr>
          <w:noProof/>
        </w:rPr>
        <w:fldChar w:fldCharType="end"/>
      </w:r>
    </w:p>
    <w:p w14:paraId="0CC93D7E" w14:textId="20A62B6C"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6.7.3.3.3.3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_Toc209470433 \h </w:instrText>
      </w:r>
      <w:r w:rsidRPr="006D68AC">
        <w:rPr>
          <w:noProof/>
        </w:rPr>
      </w:r>
      <w:r w:rsidRPr="006D68AC">
        <w:rPr>
          <w:noProof/>
        </w:rPr>
        <w:fldChar w:fldCharType="separate"/>
      </w:r>
      <w:r w:rsidRPr="006D68AC">
        <w:rPr>
          <w:noProof/>
        </w:rPr>
        <w:t>213</w:t>
      </w:r>
      <w:r w:rsidRPr="006D68AC">
        <w:rPr>
          <w:noProof/>
        </w:rPr>
        <w:fldChar w:fldCharType="end"/>
      </w:r>
    </w:p>
    <w:p w14:paraId="1F48BE67" w14:textId="24BF0567"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6.7.3.3.3.4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_Toc209470434 \h </w:instrText>
      </w:r>
      <w:r w:rsidRPr="006D68AC">
        <w:rPr>
          <w:noProof/>
        </w:rPr>
      </w:r>
      <w:r w:rsidRPr="006D68AC">
        <w:rPr>
          <w:noProof/>
        </w:rPr>
        <w:fldChar w:fldCharType="separate"/>
      </w:r>
      <w:r w:rsidRPr="006D68AC">
        <w:rPr>
          <w:noProof/>
        </w:rPr>
        <w:t>214</w:t>
      </w:r>
      <w:r w:rsidRPr="006D68AC">
        <w:rPr>
          <w:noProof/>
        </w:rPr>
        <w:fldChar w:fldCharType="end"/>
      </w:r>
    </w:p>
    <w:p w14:paraId="44BD2EAA" w14:textId="3E4D3C4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6.7.3.3</w:t>
      </w:r>
      <w:r w:rsidRPr="006D68AC">
        <w:rPr>
          <w:noProof/>
          <w:lang w:eastAsia="zh-CN"/>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_Toc209470435 \h </w:instrText>
      </w:r>
      <w:r w:rsidRPr="006D68AC">
        <w:rPr>
          <w:noProof/>
        </w:rPr>
      </w:r>
      <w:r w:rsidRPr="006D68AC">
        <w:rPr>
          <w:noProof/>
        </w:rPr>
        <w:fldChar w:fldCharType="separate"/>
      </w:r>
      <w:r w:rsidRPr="006D68AC">
        <w:rPr>
          <w:noProof/>
        </w:rPr>
        <w:t>215</w:t>
      </w:r>
      <w:r w:rsidRPr="006D68AC">
        <w:rPr>
          <w:noProof/>
        </w:rPr>
        <w:fldChar w:fldCharType="end"/>
      </w:r>
    </w:p>
    <w:p w14:paraId="28B400E8" w14:textId="2CFECC5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_Toc209470436 \h </w:instrText>
      </w:r>
      <w:r w:rsidRPr="006D68AC">
        <w:rPr>
          <w:noProof/>
        </w:rPr>
      </w:r>
      <w:r w:rsidRPr="006D68AC">
        <w:rPr>
          <w:noProof/>
        </w:rPr>
        <w:fldChar w:fldCharType="separate"/>
      </w:r>
      <w:r w:rsidRPr="006D68AC">
        <w:rPr>
          <w:noProof/>
        </w:rPr>
        <w:t>215</w:t>
      </w:r>
      <w:r w:rsidRPr="006D68AC">
        <w:rPr>
          <w:noProof/>
        </w:rPr>
        <w:fldChar w:fldCharType="end"/>
      </w:r>
    </w:p>
    <w:p w14:paraId="1C939342" w14:textId="12575D3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_Toc209470437 \h </w:instrText>
      </w:r>
      <w:r w:rsidRPr="006D68AC">
        <w:rPr>
          <w:noProof/>
        </w:rPr>
      </w:r>
      <w:r w:rsidRPr="006D68AC">
        <w:rPr>
          <w:noProof/>
        </w:rPr>
        <w:fldChar w:fldCharType="separate"/>
      </w:r>
      <w:r w:rsidRPr="006D68AC">
        <w:rPr>
          <w:noProof/>
        </w:rPr>
        <w:t>215</w:t>
      </w:r>
      <w:r w:rsidRPr="006D68AC">
        <w:rPr>
          <w:noProof/>
        </w:rPr>
        <w:fldChar w:fldCharType="end"/>
      </w:r>
    </w:p>
    <w:p w14:paraId="64850FAF" w14:textId="304BC71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_Toc209470438 \h </w:instrText>
      </w:r>
      <w:r w:rsidRPr="006D68AC">
        <w:rPr>
          <w:noProof/>
        </w:rPr>
      </w:r>
      <w:r w:rsidRPr="006D68AC">
        <w:rPr>
          <w:noProof/>
        </w:rPr>
        <w:fldChar w:fldCharType="separate"/>
      </w:r>
      <w:r w:rsidRPr="006D68AC">
        <w:rPr>
          <w:noProof/>
        </w:rPr>
        <w:t>215</w:t>
      </w:r>
      <w:r w:rsidRPr="006D68AC">
        <w:rPr>
          <w:noProof/>
        </w:rPr>
        <w:fldChar w:fldCharType="end"/>
      </w:r>
    </w:p>
    <w:p w14:paraId="5FB79C11" w14:textId="5969416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noProof/>
          <w:lang w:val="en-US"/>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Information Collection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_Toc209470439 \h </w:instrText>
      </w:r>
      <w:r w:rsidRPr="006D68AC">
        <w:rPr>
          <w:noProof/>
        </w:rPr>
      </w:r>
      <w:r w:rsidRPr="006D68AC">
        <w:rPr>
          <w:noProof/>
        </w:rPr>
        <w:fldChar w:fldCharType="separate"/>
      </w:r>
      <w:r w:rsidRPr="006D68AC">
        <w:rPr>
          <w:noProof/>
        </w:rPr>
        <w:t>216</w:t>
      </w:r>
      <w:r w:rsidRPr="006D68AC">
        <w:rPr>
          <w:noProof/>
        </w:rPr>
        <w:fldChar w:fldCharType="end"/>
      </w:r>
    </w:p>
    <w:p w14:paraId="21EB1CCE" w14:textId="1A8A5CC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noProof/>
          <w:lang w:val="en-US"/>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Description</w:t>
      </w:r>
      <w:r w:rsidRPr="006D68AC">
        <w:rPr>
          <w:noProof/>
        </w:rPr>
        <w:tab/>
      </w:r>
      <w:r w:rsidRPr="006D68AC">
        <w:rPr>
          <w:noProof/>
        </w:rPr>
        <w:fldChar w:fldCharType="begin" w:fldLock="1"/>
      </w:r>
      <w:r w:rsidRPr="006D68AC">
        <w:rPr>
          <w:noProof/>
        </w:rPr>
        <w:instrText xml:space="preserve"> PAGEREF _Toc209470440 \h </w:instrText>
      </w:r>
      <w:r w:rsidRPr="006D68AC">
        <w:rPr>
          <w:noProof/>
        </w:rPr>
      </w:r>
      <w:r w:rsidRPr="006D68AC">
        <w:rPr>
          <w:noProof/>
        </w:rPr>
        <w:fldChar w:fldCharType="separate"/>
      </w:r>
      <w:r w:rsidRPr="006D68AC">
        <w:rPr>
          <w:noProof/>
        </w:rPr>
        <w:t>216</w:t>
      </w:r>
      <w:r w:rsidRPr="006D68AC">
        <w:rPr>
          <w:noProof/>
        </w:rPr>
        <w:fldChar w:fldCharType="end"/>
      </w:r>
    </w:p>
    <w:p w14:paraId="53BCE280" w14:textId="585C0E6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_Toc209470441 \h </w:instrText>
      </w:r>
      <w:r w:rsidRPr="006D68AC">
        <w:rPr>
          <w:noProof/>
        </w:rPr>
      </w:r>
      <w:r w:rsidRPr="006D68AC">
        <w:rPr>
          <w:noProof/>
        </w:rPr>
        <w:fldChar w:fldCharType="separate"/>
      </w:r>
      <w:r w:rsidRPr="006D68AC">
        <w:rPr>
          <w:noProof/>
        </w:rPr>
        <w:t>216</w:t>
      </w:r>
      <w:r w:rsidRPr="006D68AC">
        <w:rPr>
          <w:noProof/>
        </w:rPr>
        <w:fldChar w:fldCharType="end"/>
      </w:r>
    </w:p>
    <w:p w14:paraId="104A3646" w14:textId="46EE2F8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_Toc209470442 \h </w:instrText>
      </w:r>
      <w:r w:rsidRPr="006D68AC">
        <w:rPr>
          <w:noProof/>
        </w:rPr>
      </w:r>
      <w:r w:rsidRPr="006D68AC">
        <w:rPr>
          <w:noProof/>
        </w:rPr>
        <w:fldChar w:fldCharType="separate"/>
      </w:r>
      <w:r w:rsidRPr="006D68AC">
        <w:rPr>
          <w:noProof/>
        </w:rPr>
        <w:t>216</w:t>
      </w:r>
      <w:r w:rsidRPr="006D68AC">
        <w:rPr>
          <w:noProof/>
        </w:rPr>
        <w:fldChar w:fldCharType="end"/>
      </w:r>
    </w:p>
    <w:p w14:paraId="0A10D2E1" w14:textId="74C4F59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6.7.5.2.3.1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_Toc209470443 \h </w:instrText>
      </w:r>
      <w:r w:rsidRPr="006D68AC">
        <w:rPr>
          <w:noProof/>
        </w:rPr>
      </w:r>
      <w:r w:rsidRPr="006D68AC">
        <w:rPr>
          <w:noProof/>
        </w:rPr>
        <w:fldChar w:fldCharType="separate"/>
      </w:r>
      <w:r w:rsidRPr="006D68AC">
        <w:rPr>
          <w:noProof/>
        </w:rPr>
        <w:t>216</w:t>
      </w:r>
      <w:r w:rsidRPr="006D68AC">
        <w:rPr>
          <w:noProof/>
        </w:rPr>
        <w:fldChar w:fldCharType="end"/>
      </w:r>
    </w:p>
    <w:p w14:paraId="4276C519" w14:textId="452406E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_Toc209470444 \h </w:instrText>
      </w:r>
      <w:r w:rsidRPr="006D68AC">
        <w:rPr>
          <w:noProof/>
        </w:rPr>
      </w:r>
      <w:r w:rsidRPr="006D68AC">
        <w:rPr>
          <w:noProof/>
        </w:rPr>
        <w:fldChar w:fldCharType="separate"/>
      </w:r>
      <w:r w:rsidRPr="006D68AC">
        <w:rPr>
          <w:noProof/>
        </w:rPr>
        <w:t>217</w:t>
      </w:r>
      <w:r w:rsidRPr="006D68AC">
        <w:rPr>
          <w:noProof/>
        </w:rPr>
        <w:fldChar w:fldCharType="end"/>
      </w:r>
    </w:p>
    <w:p w14:paraId="6174353C" w14:textId="672CC29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6.7.6</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_Toc209470445 \h </w:instrText>
      </w:r>
      <w:r w:rsidRPr="006D68AC">
        <w:rPr>
          <w:noProof/>
        </w:rPr>
      </w:r>
      <w:r w:rsidRPr="006D68AC">
        <w:rPr>
          <w:noProof/>
        </w:rPr>
        <w:fldChar w:fldCharType="separate"/>
      </w:r>
      <w:r w:rsidRPr="006D68AC">
        <w:rPr>
          <w:noProof/>
        </w:rPr>
        <w:t>217</w:t>
      </w:r>
      <w:r w:rsidRPr="006D68AC">
        <w:rPr>
          <w:noProof/>
        </w:rPr>
        <w:fldChar w:fldCharType="end"/>
      </w:r>
    </w:p>
    <w:p w14:paraId="422B20E1" w14:textId="7AF187A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6.7.6.2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_Toc209470446 \h </w:instrText>
      </w:r>
      <w:r w:rsidRPr="006D68AC">
        <w:rPr>
          <w:noProof/>
        </w:rPr>
      </w:r>
      <w:r w:rsidRPr="006D68AC">
        <w:rPr>
          <w:noProof/>
        </w:rPr>
        <w:fldChar w:fldCharType="separate"/>
      </w:r>
      <w:r w:rsidRPr="006D68AC">
        <w:rPr>
          <w:noProof/>
        </w:rPr>
        <w:t>218</w:t>
      </w:r>
      <w:r w:rsidRPr="006D68AC">
        <w:rPr>
          <w:noProof/>
        </w:rPr>
        <w:fldChar w:fldCharType="end"/>
      </w:r>
    </w:p>
    <w:p w14:paraId="0B9928AA" w14:textId="43B1122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6.7.6.2.1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_Toc209470447 \h </w:instrText>
      </w:r>
      <w:r w:rsidRPr="006D68AC">
        <w:rPr>
          <w:noProof/>
        </w:rPr>
      </w:r>
      <w:r w:rsidRPr="006D68AC">
        <w:rPr>
          <w:noProof/>
        </w:rPr>
        <w:fldChar w:fldCharType="separate"/>
      </w:r>
      <w:r w:rsidRPr="006D68AC">
        <w:rPr>
          <w:noProof/>
        </w:rPr>
        <w:t>218</w:t>
      </w:r>
      <w:r w:rsidRPr="006D68AC">
        <w:rPr>
          <w:noProof/>
        </w:rPr>
        <w:fldChar w:fldCharType="end"/>
      </w:r>
    </w:p>
    <w:p w14:paraId="0DB9BBD5" w14:textId="25FF950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Type: </w:t>
      </w:r>
      <w:r w:rsidRPr="006D68AC">
        <w:rPr>
          <w:noProof/>
          <w:lang w:val="en-US"/>
        </w:rPr>
        <w:t>InfoCollectSubsc</w:t>
      </w:r>
      <w:r w:rsidRPr="006D68AC">
        <w:rPr>
          <w:noProof/>
        </w:rPr>
        <w:tab/>
      </w:r>
      <w:r w:rsidRPr="006D68AC">
        <w:rPr>
          <w:noProof/>
        </w:rPr>
        <w:fldChar w:fldCharType="begin" w:fldLock="1"/>
      </w:r>
      <w:r w:rsidRPr="006D68AC">
        <w:rPr>
          <w:noProof/>
        </w:rPr>
        <w:instrText xml:space="preserve"> PAGEREF _Toc209470448 \h </w:instrText>
      </w:r>
      <w:r w:rsidRPr="006D68AC">
        <w:rPr>
          <w:noProof/>
        </w:rPr>
      </w:r>
      <w:r w:rsidRPr="006D68AC">
        <w:rPr>
          <w:noProof/>
        </w:rPr>
        <w:fldChar w:fldCharType="separate"/>
      </w:r>
      <w:r w:rsidRPr="006D68AC">
        <w:rPr>
          <w:noProof/>
        </w:rPr>
        <w:t>218</w:t>
      </w:r>
      <w:r w:rsidRPr="006D68AC">
        <w:rPr>
          <w:noProof/>
        </w:rPr>
        <w:fldChar w:fldCharType="end"/>
      </w:r>
    </w:p>
    <w:p w14:paraId="29678517" w14:textId="3BAF50E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Type: </w:t>
      </w:r>
      <w:r w:rsidRPr="006D68AC">
        <w:rPr>
          <w:noProof/>
          <w:lang w:val="en-US"/>
        </w:rPr>
        <w:t>InfoCollectSubscPatch</w:t>
      </w:r>
      <w:r w:rsidRPr="006D68AC">
        <w:rPr>
          <w:noProof/>
        </w:rPr>
        <w:tab/>
      </w:r>
      <w:r w:rsidRPr="006D68AC">
        <w:rPr>
          <w:noProof/>
        </w:rPr>
        <w:fldChar w:fldCharType="begin" w:fldLock="1"/>
      </w:r>
      <w:r w:rsidRPr="006D68AC">
        <w:rPr>
          <w:noProof/>
        </w:rPr>
        <w:instrText xml:space="preserve"> PAGEREF _Toc209470449 \h </w:instrText>
      </w:r>
      <w:r w:rsidRPr="006D68AC">
        <w:rPr>
          <w:noProof/>
        </w:rPr>
      </w:r>
      <w:r w:rsidRPr="006D68AC">
        <w:rPr>
          <w:noProof/>
        </w:rPr>
        <w:fldChar w:fldCharType="separate"/>
      </w:r>
      <w:r w:rsidRPr="006D68AC">
        <w:rPr>
          <w:noProof/>
        </w:rPr>
        <w:t>219</w:t>
      </w:r>
      <w:r w:rsidRPr="006D68AC">
        <w:rPr>
          <w:noProof/>
        </w:rPr>
        <w:fldChar w:fldCharType="end"/>
      </w:r>
    </w:p>
    <w:p w14:paraId="03698B5E" w14:textId="7933D1F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InfoCollectNotif</w:t>
      </w:r>
      <w:r w:rsidRPr="006D68AC">
        <w:rPr>
          <w:noProof/>
        </w:rPr>
        <w:tab/>
      </w:r>
      <w:r w:rsidRPr="006D68AC">
        <w:rPr>
          <w:noProof/>
        </w:rPr>
        <w:fldChar w:fldCharType="begin" w:fldLock="1"/>
      </w:r>
      <w:r w:rsidRPr="006D68AC">
        <w:rPr>
          <w:noProof/>
        </w:rPr>
        <w:instrText xml:space="preserve"> PAGEREF _Toc209470450 \h </w:instrText>
      </w:r>
      <w:r w:rsidRPr="006D68AC">
        <w:rPr>
          <w:noProof/>
        </w:rPr>
      </w:r>
      <w:r w:rsidRPr="006D68AC">
        <w:rPr>
          <w:noProof/>
        </w:rPr>
        <w:fldChar w:fldCharType="separate"/>
      </w:r>
      <w:r w:rsidRPr="006D68AC">
        <w:rPr>
          <w:noProof/>
        </w:rPr>
        <w:t>219</w:t>
      </w:r>
      <w:r w:rsidRPr="006D68AC">
        <w:rPr>
          <w:noProof/>
        </w:rPr>
        <w:fldChar w:fldCharType="end"/>
      </w:r>
    </w:p>
    <w:p w14:paraId="0314379F" w14:textId="2C21178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CollectInfo</w:t>
      </w:r>
      <w:r w:rsidRPr="006D68AC">
        <w:rPr>
          <w:noProof/>
        </w:rPr>
        <w:tab/>
      </w:r>
      <w:r w:rsidRPr="006D68AC">
        <w:rPr>
          <w:noProof/>
        </w:rPr>
        <w:fldChar w:fldCharType="begin" w:fldLock="1"/>
      </w:r>
      <w:r w:rsidRPr="006D68AC">
        <w:rPr>
          <w:noProof/>
        </w:rPr>
        <w:instrText xml:space="preserve"> PAGEREF _Toc209470451 \h </w:instrText>
      </w:r>
      <w:r w:rsidRPr="006D68AC">
        <w:rPr>
          <w:noProof/>
        </w:rPr>
      </w:r>
      <w:r w:rsidRPr="006D68AC">
        <w:rPr>
          <w:noProof/>
        </w:rPr>
        <w:fldChar w:fldCharType="separate"/>
      </w:r>
      <w:r w:rsidRPr="006D68AC">
        <w:rPr>
          <w:noProof/>
        </w:rPr>
        <w:t>219</w:t>
      </w:r>
      <w:r w:rsidRPr="006D68AC">
        <w:rPr>
          <w:noProof/>
        </w:rPr>
        <w:fldChar w:fldCharType="end"/>
      </w:r>
    </w:p>
    <w:p w14:paraId="39A67128" w14:textId="3E51D8F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noProof/>
          <w:lang w:eastAsia="zh-CN"/>
        </w:rPr>
        <w:t>.</w:t>
      </w:r>
      <w:r w:rsidRPr="006D68AC">
        <w:rPr>
          <w:noProof/>
        </w:rPr>
        <w:t>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Type: </w:t>
      </w:r>
      <w:r w:rsidRPr="006D68AC">
        <w:rPr>
          <w:noProof/>
          <w:lang w:val="en-US"/>
        </w:rPr>
        <w:t>QoSMetric</w:t>
      </w:r>
      <w:r w:rsidRPr="006D68AC">
        <w:rPr>
          <w:noProof/>
        </w:rPr>
        <w:tab/>
      </w:r>
      <w:r w:rsidRPr="006D68AC">
        <w:rPr>
          <w:noProof/>
        </w:rPr>
        <w:fldChar w:fldCharType="begin" w:fldLock="1"/>
      </w:r>
      <w:r w:rsidRPr="006D68AC">
        <w:rPr>
          <w:noProof/>
        </w:rPr>
        <w:instrText xml:space="preserve"> PAGEREF _Toc209470452 \h </w:instrText>
      </w:r>
      <w:r w:rsidRPr="006D68AC">
        <w:rPr>
          <w:noProof/>
        </w:rPr>
      </w:r>
      <w:r w:rsidRPr="006D68AC">
        <w:rPr>
          <w:noProof/>
        </w:rPr>
        <w:fldChar w:fldCharType="separate"/>
      </w:r>
      <w:r w:rsidRPr="006D68AC">
        <w:rPr>
          <w:noProof/>
        </w:rPr>
        <w:t>220</w:t>
      </w:r>
      <w:r w:rsidRPr="006D68AC">
        <w:rPr>
          <w:noProof/>
        </w:rPr>
        <w:fldChar w:fldCharType="end"/>
      </w:r>
    </w:p>
    <w:p w14:paraId="414FCD52" w14:textId="7663F46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noProof/>
          <w:lang w:val="en-US" w:eastAsia="zh-CN"/>
        </w:rPr>
        <w:t>.</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_Toc209470453 \h </w:instrText>
      </w:r>
      <w:r w:rsidRPr="006D68AC">
        <w:rPr>
          <w:noProof/>
        </w:rPr>
      </w:r>
      <w:r w:rsidRPr="006D68AC">
        <w:rPr>
          <w:noProof/>
        </w:rPr>
        <w:fldChar w:fldCharType="separate"/>
      </w:r>
      <w:r w:rsidRPr="006D68AC">
        <w:rPr>
          <w:noProof/>
        </w:rPr>
        <w:t>220</w:t>
      </w:r>
      <w:r w:rsidRPr="006D68AC">
        <w:rPr>
          <w:noProof/>
        </w:rPr>
        <w:fldChar w:fldCharType="end"/>
      </w:r>
    </w:p>
    <w:p w14:paraId="2D849FB4" w14:textId="2733535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_Toc209470454 \h </w:instrText>
      </w:r>
      <w:r w:rsidRPr="006D68AC">
        <w:rPr>
          <w:noProof/>
        </w:rPr>
      </w:r>
      <w:r w:rsidRPr="006D68AC">
        <w:rPr>
          <w:noProof/>
        </w:rPr>
        <w:fldChar w:fldCharType="separate"/>
      </w:r>
      <w:r w:rsidRPr="006D68AC">
        <w:rPr>
          <w:noProof/>
        </w:rPr>
        <w:t>220</w:t>
      </w:r>
      <w:r w:rsidRPr="006D68AC">
        <w:rPr>
          <w:noProof/>
        </w:rPr>
        <w:fldChar w:fldCharType="end"/>
      </w:r>
    </w:p>
    <w:p w14:paraId="53EF78DB" w14:textId="68C6CFA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_Toc209470455 \h </w:instrText>
      </w:r>
      <w:r w:rsidRPr="006D68AC">
        <w:rPr>
          <w:noProof/>
        </w:rPr>
      </w:r>
      <w:r w:rsidRPr="006D68AC">
        <w:rPr>
          <w:noProof/>
        </w:rPr>
        <w:fldChar w:fldCharType="separate"/>
      </w:r>
      <w:r w:rsidRPr="006D68AC">
        <w:rPr>
          <w:noProof/>
        </w:rPr>
        <w:t>220</w:t>
      </w:r>
      <w:r w:rsidRPr="006D68AC">
        <w:rPr>
          <w:noProof/>
        </w:rPr>
        <w:fldChar w:fldCharType="end"/>
      </w:r>
    </w:p>
    <w:p w14:paraId="24FC59CE" w14:textId="2602599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QoSType</w:t>
      </w:r>
      <w:r w:rsidRPr="006D68AC">
        <w:rPr>
          <w:noProof/>
        </w:rPr>
        <w:tab/>
      </w:r>
      <w:r w:rsidRPr="006D68AC">
        <w:rPr>
          <w:noProof/>
        </w:rPr>
        <w:fldChar w:fldCharType="begin" w:fldLock="1"/>
      </w:r>
      <w:r w:rsidRPr="006D68AC">
        <w:rPr>
          <w:noProof/>
        </w:rPr>
        <w:instrText xml:space="preserve"> PAGEREF _Toc209470456 \h </w:instrText>
      </w:r>
      <w:r w:rsidRPr="006D68AC">
        <w:rPr>
          <w:noProof/>
        </w:rPr>
      </w:r>
      <w:r w:rsidRPr="006D68AC">
        <w:rPr>
          <w:noProof/>
        </w:rPr>
        <w:fldChar w:fldCharType="separate"/>
      </w:r>
      <w:r w:rsidRPr="006D68AC">
        <w:rPr>
          <w:noProof/>
        </w:rPr>
        <w:t>220</w:t>
      </w:r>
      <w:r w:rsidRPr="006D68AC">
        <w:rPr>
          <w:noProof/>
        </w:rPr>
        <w:fldChar w:fldCharType="end"/>
      </w:r>
    </w:p>
    <w:p w14:paraId="000DEB10" w14:textId="3F3F036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6.7</w:t>
      </w:r>
      <w:r w:rsidRPr="006D68AC">
        <w:rPr>
          <w:noProof/>
          <w:lang w:val="en-US" w:eastAsia="zh-CN"/>
        </w:rPr>
        <w:t>.</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_Toc209470457 \h </w:instrText>
      </w:r>
      <w:r w:rsidRPr="006D68AC">
        <w:rPr>
          <w:noProof/>
        </w:rPr>
      </w:r>
      <w:r w:rsidRPr="006D68AC">
        <w:rPr>
          <w:noProof/>
        </w:rPr>
        <w:fldChar w:fldCharType="separate"/>
      </w:r>
      <w:r w:rsidRPr="006D68AC">
        <w:rPr>
          <w:noProof/>
        </w:rPr>
        <w:t>220</w:t>
      </w:r>
      <w:r w:rsidRPr="006D68AC">
        <w:rPr>
          <w:noProof/>
        </w:rPr>
        <w:fldChar w:fldCharType="end"/>
      </w:r>
    </w:p>
    <w:p w14:paraId="30FF7345" w14:textId="1B8BA66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noProof/>
          <w:lang w:eastAsia="zh-CN"/>
        </w:rPr>
        <w:t>.</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_Toc209470458 \h </w:instrText>
      </w:r>
      <w:r w:rsidRPr="006D68AC">
        <w:rPr>
          <w:noProof/>
        </w:rPr>
      </w:r>
      <w:r w:rsidRPr="006D68AC">
        <w:rPr>
          <w:noProof/>
        </w:rPr>
        <w:fldChar w:fldCharType="separate"/>
      </w:r>
      <w:r w:rsidRPr="006D68AC">
        <w:rPr>
          <w:noProof/>
        </w:rPr>
        <w:t>221</w:t>
      </w:r>
      <w:r w:rsidRPr="006D68AC">
        <w:rPr>
          <w:noProof/>
        </w:rPr>
        <w:fldChar w:fldCharType="end"/>
      </w:r>
    </w:p>
    <w:p w14:paraId="52F5E938" w14:textId="6165DB0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6.7.6.5.1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_Toc209470459 \h </w:instrText>
      </w:r>
      <w:r w:rsidRPr="006D68AC">
        <w:rPr>
          <w:noProof/>
        </w:rPr>
      </w:r>
      <w:r w:rsidRPr="006D68AC">
        <w:rPr>
          <w:noProof/>
        </w:rPr>
        <w:fldChar w:fldCharType="separate"/>
      </w:r>
      <w:r w:rsidRPr="006D68AC">
        <w:rPr>
          <w:noProof/>
        </w:rPr>
        <w:t>221</w:t>
      </w:r>
      <w:r w:rsidRPr="006D68AC">
        <w:rPr>
          <w:noProof/>
        </w:rPr>
        <w:fldChar w:fldCharType="end"/>
      </w:r>
    </w:p>
    <w:p w14:paraId="3F00F7F0" w14:textId="75ECEE0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w:t>
      </w:r>
      <w:r w:rsidRPr="006D68AC">
        <w:rPr>
          <w:noProof/>
          <w:lang w:eastAsia="zh-CN"/>
        </w:rPr>
        <w:t>.</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_Toc209470460 \h </w:instrText>
      </w:r>
      <w:r w:rsidRPr="006D68AC">
        <w:rPr>
          <w:noProof/>
        </w:rPr>
      </w:r>
      <w:r w:rsidRPr="006D68AC">
        <w:rPr>
          <w:noProof/>
        </w:rPr>
        <w:fldChar w:fldCharType="separate"/>
      </w:r>
      <w:r w:rsidRPr="006D68AC">
        <w:rPr>
          <w:noProof/>
        </w:rPr>
        <w:t>221</w:t>
      </w:r>
      <w:r w:rsidRPr="006D68AC">
        <w:rPr>
          <w:noProof/>
        </w:rPr>
        <w:fldChar w:fldCharType="end"/>
      </w:r>
    </w:p>
    <w:p w14:paraId="23348FED" w14:textId="367BE09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_Toc209470461 \h </w:instrText>
      </w:r>
      <w:r w:rsidRPr="006D68AC">
        <w:rPr>
          <w:noProof/>
        </w:rPr>
      </w:r>
      <w:r w:rsidRPr="006D68AC">
        <w:rPr>
          <w:noProof/>
        </w:rPr>
        <w:fldChar w:fldCharType="separate"/>
      </w:r>
      <w:r w:rsidRPr="006D68AC">
        <w:rPr>
          <w:noProof/>
        </w:rPr>
        <w:t>221</w:t>
      </w:r>
      <w:r w:rsidRPr="006D68AC">
        <w:rPr>
          <w:noProof/>
        </w:rPr>
        <w:fldChar w:fldCharType="end"/>
      </w:r>
    </w:p>
    <w:p w14:paraId="3282337E" w14:textId="033D317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_Toc209470462 \h </w:instrText>
      </w:r>
      <w:r w:rsidRPr="006D68AC">
        <w:rPr>
          <w:noProof/>
        </w:rPr>
      </w:r>
      <w:r w:rsidRPr="006D68AC">
        <w:rPr>
          <w:noProof/>
        </w:rPr>
        <w:fldChar w:fldCharType="separate"/>
      </w:r>
      <w:r w:rsidRPr="006D68AC">
        <w:rPr>
          <w:noProof/>
        </w:rPr>
        <w:t>221</w:t>
      </w:r>
      <w:r w:rsidRPr="006D68AC">
        <w:rPr>
          <w:noProof/>
        </w:rPr>
        <w:fldChar w:fldCharType="end"/>
      </w:r>
    </w:p>
    <w:p w14:paraId="47FE2BAF" w14:textId="72B4200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6.7.7.3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_Toc209470463 \h </w:instrText>
      </w:r>
      <w:r w:rsidRPr="006D68AC">
        <w:rPr>
          <w:noProof/>
        </w:rPr>
      </w:r>
      <w:r w:rsidRPr="006D68AC">
        <w:rPr>
          <w:noProof/>
        </w:rPr>
        <w:fldChar w:fldCharType="separate"/>
      </w:r>
      <w:r w:rsidRPr="006D68AC">
        <w:rPr>
          <w:noProof/>
        </w:rPr>
        <w:t>221</w:t>
      </w:r>
      <w:r w:rsidRPr="006D68AC">
        <w:rPr>
          <w:noProof/>
        </w:rPr>
        <w:fldChar w:fldCharType="end"/>
      </w:r>
    </w:p>
    <w:p w14:paraId="7CDEBA47" w14:textId="1E61980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_Toc209470464 \h </w:instrText>
      </w:r>
      <w:r w:rsidRPr="006D68AC">
        <w:rPr>
          <w:noProof/>
        </w:rPr>
      </w:r>
      <w:r w:rsidRPr="006D68AC">
        <w:rPr>
          <w:noProof/>
        </w:rPr>
        <w:fldChar w:fldCharType="separate"/>
      </w:r>
      <w:r w:rsidRPr="006D68AC">
        <w:rPr>
          <w:noProof/>
        </w:rPr>
        <w:t>221</w:t>
      </w:r>
      <w:r w:rsidRPr="006D68AC">
        <w:rPr>
          <w:noProof/>
        </w:rPr>
        <w:fldChar w:fldCharType="end"/>
      </w:r>
    </w:p>
    <w:p w14:paraId="079D309B" w14:textId="73CDB80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6.7.9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_Toc209470465 \h </w:instrText>
      </w:r>
      <w:r w:rsidRPr="006D68AC">
        <w:rPr>
          <w:noProof/>
        </w:rPr>
      </w:r>
      <w:r w:rsidRPr="006D68AC">
        <w:rPr>
          <w:noProof/>
        </w:rPr>
        <w:fldChar w:fldCharType="separate"/>
      </w:r>
      <w:r w:rsidRPr="006D68AC">
        <w:rPr>
          <w:noProof/>
        </w:rPr>
        <w:t>221</w:t>
      </w:r>
      <w:r w:rsidRPr="006D68AC">
        <w:rPr>
          <w:noProof/>
        </w:rPr>
        <w:fldChar w:fldCharType="end"/>
      </w:r>
    </w:p>
    <w:p w14:paraId="345E52B2" w14:textId="14C6460F"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 API</w:t>
      </w:r>
      <w:r w:rsidRPr="006D68AC">
        <w:rPr>
          <w:noProof/>
        </w:rPr>
        <w:tab/>
      </w:r>
      <w:r w:rsidRPr="006D68AC">
        <w:rPr>
          <w:noProof/>
        </w:rPr>
        <w:fldChar w:fldCharType="begin" w:fldLock="1"/>
      </w:r>
      <w:r w:rsidRPr="006D68AC">
        <w:rPr>
          <w:noProof/>
        </w:rPr>
        <w:instrText xml:space="preserve"> PAGEREF _Toc209470466 \h </w:instrText>
      </w:r>
      <w:r w:rsidRPr="006D68AC">
        <w:rPr>
          <w:noProof/>
        </w:rPr>
      </w:r>
      <w:r w:rsidRPr="006D68AC">
        <w:rPr>
          <w:noProof/>
        </w:rPr>
        <w:fldChar w:fldCharType="separate"/>
      </w:r>
      <w:r w:rsidRPr="006D68AC">
        <w:rPr>
          <w:noProof/>
        </w:rPr>
        <w:t>221</w:t>
      </w:r>
      <w:r w:rsidRPr="006D68AC">
        <w:rPr>
          <w:noProof/>
        </w:rPr>
        <w:fldChar w:fldCharType="end"/>
      </w:r>
    </w:p>
    <w:p w14:paraId="21974CD5" w14:textId="13720F7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_Toc209470467 \h </w:instrText>
      </w:r>
      <w:r w:rsidRPr="006D68AC">
        <w:rPr>
          <w:noProof/>
        </w:rPr>
      </w:r>
      <w:r w:rsidRPr="006D68AC">
        <w:rPr>
          <w:noProof/>
        </w:rPr>
        <w:fldChar w:fldCharType="separate"/>
      </w:r>
      <w:r w:rsidRPr="006D68AC">
        <w:rPr>
          <w:noProof/>
        </w:rPr>
        <w:t>222</w:t>
      </w:r>
      <w:r w:rsidRPr="006D68AC">
        <w:rPr>
          <w:noProof/>
        </w:rPr>
        <w:fldChar w:fldCharType="end"/>
      </w:r>
    </w:p>
    <w:p w14:paraId="446B5CDF" w14:textId="7E3CA22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_Toc209470468 \h </w:instrText>
      </w:r>
      <w:r w:rsidRPr="006D68AC">
        <w:rPr>
          <w:noProof/>
        </w:rPr>
      </w:r>
      <w:r w:rsidRPr="006D68AC">
        <w:rPr>
          <w:noProof/>
        </w:rPr>
        <w:fldChar w:fldCharType="separate"/>
      </w:r>
      <w:r w:rsidRPr="006D68AC">
        <w:rPr>
          <w:noProof/>
        </w:rPr>
        <w:t>222</w:t>
      </w:r>
      <w:r w:rsidRPr="006D68AC">
        <w:rPr>
          <w:noProof/>
        </w:rPr>
        <w:fldChar w:fldCharType="end"/>
      </w:r>
    </w:p>
    <w:p w14:paraId="65D6BA84" w14:textId="087E8AD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_Toc209470469 \h </w:instrText>
      </w:r>
      <w:r w:rsidRPr="006D68AC">
        <w:rPr>
          <w:noProof/>
        </w:rPr>
      </w:r>
      <w:r w:rsidRPr="006D68AC">
        <w:rPr>
          <w:noProof/>
        </w:rPr>
        <w:fldChar w:fldCharType="separate"/>
      </w:r>
      <w:r w:rsidRPr="006D68AC">
        <w:rPr>
          <w:noProof/>
        </w:rPr>
        <w:t>222</w:t>
      </w:r>
      <w:r w:rsidRPr="006D68AC">
        <w:rPr>
          <w:noProof/>
        </w:rPr>
        <w:fldChar w:fldCharType="end"/>
      </w:r>
    </w:p>
    <w:p w14:paraId="79BE3C2E" w14:textId="2A663CF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Edge Service Continuity Requirement Request</w:t>
      </w:r>
      <w:r w:rsidRPr="006D68AC">
        <w:rPr>
          <w:noProof/>
        </w:rPr>
        <w:tab/>
      </w:r>
      <w:r w:rsidRPr="006D68AC">
        <w:rPr>
          <w:noProof/>
        </w:rPr>
        <w:fldChar w:fldCharType="begin" w:fldLock="1"/>
      </w:r>
      <w:r w:rsidRPr="006D68AC">
        <w:rPr>
          <w:noProof/>
        </w:rPr>
        <w:instrText xml:space="preserve"> PAGEREF _Toc209470470 \h </w:instrText>
      </w:r>
      <w:r w:rsidRPr="006D68AC">
        <w:rPr>
          <w:noProof/>
        </w:rPr>
      </w:r>
      <w:r w:rsidRPr="006D68AC">
        <w:rPr>
          <w:noProof/>
        </w:rPr>
        <w:fldChar w:fldCharType="separate"/>
      </w:r>
      <w:r w:rsidRPr="006D68AC">
        <w:rPr>
          <w:noProof/>
        </w:rPr>
        <w:t>223</w:t>
      </w:r>
      <w:r w:rsidRPr="006D68AC">
        <w:rPr>
          <w:noProof/>
        </w:rPr>
        <w:fldChar w:fldCharType="end"/>
      </w:r>
    </w:p>
    <w:p w14:paraId="1217B5F0" w14:textId="55BF93A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_Toc209470471 \h </w:instrText>
      </w:r>
      <w:r w:rsidRPr="006D68AC">
        <w:rPr>
          <w:noProof/>
        </w:rPr>
      </w:r>
      <w:r w:rsidRPr="006D68AC">
        <w:rPr>
          <w:noProof/>
        </w:rPr>
        <w:fldChar w:fldCharType="separate"/>
      </w:r>
      <w:r w:rsidRPr="006D68AC">
        <w:rPr>
          <w:noProof/>
        </w:rPr>
        <w:t>223</w:t>
      </w:r>
      <w:r w:rsidRPr="006D68AC">
        <w:rPr>
          <w:noProof/>
        </w:rPr>
        <w:fldChar w:fldCharType="end"/>
      </w:r>
    </w:p>
    <w:p w14:paraId="32AB6A2A" w14:textId="717F507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_Toc209470472 \h </w:instrText>
      </w:r>
      <w:r w:rsidRPr="006D68AC">
        <w:rPr>
          <w:noProof/>
        </w:rPr>
      </w:r>
      <w:r w:rsidRPr="006D68AC">
        <w:rPr>
          <w:noProof/>
        </w:rPr>
        <w:fldChar w:fldCharType="separate"/>
      </w:r>
      <w:r w:rsidRPr="006D68AC">
        <w:rPr>
          <w:noProof/>
        </w:rPr>
        <w:t>223</w:t>
      </w:r>
      <w:r w:rsidRPr="006D68AC">
        <w:rPr>
          <w:noProof/>
        </w:rPr>
        <w:fldChar w:fldCharType="end"/>
      </w:r>
    </w:p>
    <w:p w14:paraId="7514AD03" w14:textId="4B100B7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Edge Service Continuity Negotiation Request</w:t>
      </w:r>
      <w:r w:rsidRPr="006D68AC">
        <w:rPr>
          <w:noProof/>
        </w:rPr>
        <w:tab/>
      </w:r>
      <w:r w:rsidRPr="006D68AC">
        <w:rPr>
          <w:noProof/>
        </w:rPr>
        <w:fldChar w:fldCharType="begin" w:fldLock="1"/>
      </w:r>
      <w:r w:rsidRPr="006D68AC">
        <w:rPr>
          <w:noProof/>
        </w:rPr>
        <w:instrText xml:space="preserve"> PAGEREF _Toc209470473 \h </w:instrText>
      </w:r>
      <w:r w:rsidRPr="006D68AC">
        <w:rPr>
          <w:noProof/>
        </w:rPr>
      </w:r>
      <w:r w:rsidRPr="006D68AC">
        <w:rPr>
          <w:noProof/>
        </w:rPr>
        <w:fldChar w:fldCharType="separate"/>
      </w:r>
      <w:r w:rsidRPr="006D68AC">
        <w:rPr>
          <w:noProof/>
        </w:rPr>
        <w:t>224</w:t>
      </w:r>
      <w:r w:rsidRPr="006D68AC">
        <w:rPr>
          <w:noProof/>
        </w:rPr>
        <w:fldChar w:fldCharType="end"/>
      </w:r>
    </w:p>
    <w:p w14:paraId="353E518A" w14:textId="2F51B81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_Toc209470474 \h </w:instrText>
      </w:r>
      <w:r w:rsidRPr="006D68AC">
        <w:rPr>
          <w:noProof/>
        </w:rPr>
      </w:r>
      <w:r w:rsidRPr="006D68AC">
        <w:rPr>
          <w:noProof/>
        </w:rPr>
        <w:fldChar w:fldCharType="separate"/>
      </w:r>
      <w:r w:rsidRPr="006D68AC">
        <w:rPr>
          <w:noProof/>
        </w:rPr>
        <w:t>224</w:t>
      </w:r>
      <w:r w:rsidRPr="006D68AC">
        <w:rPr>
          <w:noProof/>
        </w:rPr>
        <w:fldChar w:fldCharType="end"/>
      </w:r>
    </w:p>
    <w:p w14:paraId="32CAE1F1" w14:textId="7EC7BA3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_Toc209470475 \h </w:instrText>
      </w:r>
      <w:r w:rsidRPr="006D68AC">
        <w:rPr>
          <w:noProof/>
        </w:rPr>
      </w:r>
      <w:r w:rsidRPr="006D68AC">
        <w:rPr>
          <w:noProof/>
        </w:rPr>
        <w:fldChar w:fldCharType="separate"/>
      </w:r>
      <w:r w:rsidRPr="006D68AC">
        <w:rPr>
          <w:noProof/>
        </w:rPr>
        <w:t>224</w:t>
      </w:r>
      <w:r w:rsidRPr="006D68AC">
        <w:rPr>
          <w:noProof/>
        </w:rPr>
        <w:fldChar w:fldCharType="end"/>
      </w:r>
    </w:p>
    <w:p w14:paraId="2C4AA6FB" w14:textId="74FEE58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_Toc209470476 \h </w:instrText>
      </w:r>
      <w:r w:rsidRPr="006D68AC">
        <w:rPr>
          <w:noProof/>
        </w:rPr>
      </w:r>
      <w:r w:rsidRPr="006D68AC">
        <w:rPr>
          <w:noProof/>
        </w:rPr>
        <w:fldChar w:fldCharType="separate"/>
      </w:r>
      <w:r w:rsidRPr="006D68AC">
        <w:rPr>
          <w:noProof/>
        </w:rPr>
        <w:t>225</w:t>
      </w:r>
      <w:r w:rsidRPr="006D68AC">
        <w:rPr>
          <w:noProof/>
        </w:rPr>
        <w:fldChar w:fldCharType="end"/>
      </w:r>
    </w:p>
    <w:p w14:paraId="46F4A926" w14:textId="31024B6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_Toc209470477 \h </w:instrText>
      </w:r>
      <w:r w:rsidRPr="006D68AC">
        <w:rPr>
          <w:noProof/>
        </w:rPr>
      </w:r>
      <w:r w:rsidRPr="006D68AC">
        <w:rPr>
          <w:noProof/>
        </w:rPr>
        <w:fldChar w:fldCharType="separate"/>
      </w:r>
      <w:r w:rsidRPr="006D68AC">
        <w:rPr>
          <w:noProof/>
        </w:rPr>
        <w:t>226</w:t>
      </w:r>
      <w:r w:rsidRPr="006D68AC">
        <w:rPr>
          <w:noProof/>
        </w:rPr>
        <w:fldChar w:fldCharType="end"/>
      </w:r>
    </w:p>
    <w:p w14:paraId="3309F8F6" w14:textId="37C0DD0D"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6.8</w:t>
      </w:r>
      <w:r w:rsidRPr="006D68AC">
        <w:rPr>
          <w:noProof/>
        </w:rPr>
        <w:t>.5.2.3.1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_Toc209470478 \h </w:instrText>
      </w:r>
      <w:r w:rsidRPr="006D68AC">
        <w:rPr>
          <w:noProof/>
        </w:rPr>
      </w:r>
      <w:r w:rsidRPr="006D68AC">
        <w:rPr>
          <w:noProof/>
        </w:rPr>
        <w:fldChar w:fldCharType="separate"/>
      </w:r>
      <w:r w:rsidRPr="006D68AC">
        <w:rPr>
          <w:noProof/>
        </w:rPr>
        <w:t>226</w:t>
      </w:r>
      <w:r w:rsidRPr="006D68AC">
        <w:rPr>
          <w:noProof/>
        </w:rPr>
        <w:fldChar w:fldCharType="end"/>
      </w:r>
    </w:p>
    <w:p w14:paraId="20A0CD43" w14:textId="2E38C8C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6.8</w:t>
      </w:r>
      <w:r w:rsidRPr="006D68AC">
        <w:rPr>
          <w:noProof/>
        </w:rPr>
        <w:t>.5.3.3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_Toc209470479 \h </w:instrText>
      </w:r>
      <w:r w:rsidRPr="006D68AC">
        <w:rPr>
          <w:noProof/>
        </w:rPr>
      </w:r>
      <w:r w:rsidRPr="006D68AC">
        <w:rPr>
          <w:noProof/>
        </w:rPr>
        <w:fldChar w:fldCharType="separate"/>
      </w:r>
      <w:r w:rsidRPr="006D68AC">
        <w:rPr>
          <w:noProof/>
        </w:rPr>
        <w:t>227</w:t>
      </w:r>
      <w:r w:rsidRPr="006D68AC">
        <w:rPr>
          <w:noProof/>
        </w:rPr>
        <w:fldChar w:fldCharType="end"/>
      </w:r>
    </w:p>
    <w:p w14:paraId="53EF394A" w14:textId="572AC49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6.8</w:t>
      </w:r>
      <w:r w:rsidRPr="006D68AC">
        <w:rPr>
          <w:noProof/>
        </w:rPr>
        <w:t>.5.3.3.1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_Toc209470480 \h </w:instrText>
      </w:r>
      <w:r w:rsidRPr="006D68AC">
        <w:rPr>
          <w:noProof/>
        </w:rPr>
      </w:r>
      <w:r w:rsidRPr="006D68AC">
        <w:rPr>
          <w:noProof/>
        </w:rPr>
        <w:fldChar w:fldCharType="separate"/>
      </w:r>
      <w:r w:rsidRPr="006D68AC">
        <w:rPr>
          <w:noProof/>
        </w:rPr>
        <w:t>227</w:t>
      </w:r>
      <w:r w:rsidRPr="006D68AC">
        <w:rPr>
          <w:noProof/>
        </w:rPr>
        <w:fldChar w:fldCharType="end"/>
      </w:r>
    </w:p>
    <w:p w14:paraId="1B759D55" w14:textId="62F702A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6.8.6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_Toc209470481 \h </w:instrText>
      </w:r>
      <w:r w:rsidRPr="006D68AC">
        <w:rPr>
          <w:noProof/>
        </w:rPr>
      </w:r>
      <w:r w:rsidRPr="006D68AC">
        <w:rPr>
          <w:noProof/>
        </w:rPr>
        <w:fldChar w:fldCharType="separate"/>
      </w:r>
      <w:r w:rsidRPr="006D68AC">
        <w:rPr>
          <w:noProof/>
        </w:rPr>
        <w:t>228</w:t>
      </w:r>
      <w:r w:rsidRPr="006D68AC">
        <w:rPr>
          <w:noProof/>
        </w:rPr>
        <w:fldChar w:fldCharType="end"/>
      </w:r>
    </w:p>
    <w:p w14:paraId="0A218A5E" w14:textId="002EED4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6.8.6.1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_Toc209470482 \h </w:instrText>
      </w:r>
      <w:r w:rsidRPr="006D68AC">
        <w:rPr>
          <w:noProof/>
        </w:rPr>
      </w:r>
      <w:r w:rsidRPr="006D68AC">
        <w:rPr>
          <w:noProof/>
        </w:rPr>
        <w:fldChar w:fldCharType="separate"/>
      </w:r>
      <w:r w:rsidRPr="006D68AC">
        <w:rPr>
          <w:noProof/>
        </w:rPr>
        <w:t>228</w:t>
      </w:r>
      <w:r w:rsidRPr="006D68AC">
        <w:rPr>
          <w:noProof/>
        </w:rPr>
        <w:fldChar w:fldCharType="end"/>
      </w:r>
    </w:p>
    <w:p w14:paraId="43C5EC60" w14:textId="25DA2D5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6.8.6.2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_Toc209470483 \h </w:instrText>
      </w:r>
      <w:r w:rsidRPr="006D68AC">
        <w:rPr>
          <w:noProof/>
        </w:rPr>
      </w:r>
      <w:r w:rsidRPr="006D68AC">
        <w:rPr>
          <w:noProof/>
        </w:rPr>
        <w:fldChar w:fldCharType="separate"/>
      </w:r>
      <w:r w:rsidRPr="006D68AC">
        <w:rPr>
          <w:noProof/>
        </w:rPr>
        <w:t>229</w:t>
      </w:r>
      <w:r w:rsidRPr="006D68AC">
        <w:rPr>
          <w:noProof/>
        </w:rPr>
        <w:fldChar w:fldCharType="end"/>
      </w:r>
    </w:p>
    <w:p w14:paraId="1B09E982" w14:textId="212995E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6.8.6.2.1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_Toc209470484 \h </w:instrText>
      </w:r>
      <w:r w:rsidRPr="006D68AC">
        <w:rPr>
          <w:noProof/>
        </w:rPr>
      </w:r>
      <w:r w:rsidRPr="006D68AC">
        <w:rPr>
          <w:noProof/>
        </w:rPr>
        <w:fldChar w:fldCharType="separate"/>
      </w:r>
      <w:r w:rsidRPr="006D68AC">
        <w:rPr>
          <w:noProof/>
        </w:rPr>
        <w:t>229</w:t>
      </w:r>
      <w:r w:rsidRPr="006D68AC">
        <w:rPr>
          <w:noProof/>
        </w:rPr>
        <w:fldChar w:fldCharType="end"/>
      </w:r>
    </w:p>
    <w:p w14:paraId="664FD067" w14:textId="5DD01EE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6.8.6.2.2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EdgeSCRequirementReq</w:t>
      </w:r>
      <w:r w:rsidRPr="006D68AC">
        <w:rPr>
          <w:noProof/>
        </w:rPr>
        <w:tab/>
      </w:r>
      <w:r w:rsidRPr="006D68AC">
        <w:rPr>
          <w:noProof/>
        </w:rPr>
        <w:fldChar w:fldCharType="begin" w:fldLock="1"/>
      </w:r>
      <w:r w:rsidRPr="006D68AC">
        <w:rPr>
          <w:noProof/>
        </w:rPr>
        <w:instrText xml:space="preserve"> PAGEREF _Toc209470485 \h </w:instrText>
      </w:r>
      <w:r w:rsidRPr="006D68AC">
        <w:rPr>
          <w:noProof/>
        </w:rPr>
      </w:r>
      <w:r w:rsidRPr="006D68AC">
        <w:rPr>
          <w:noProof/>
        </w:rPr>
        <w:fldChar w:fldCharType="separate"/>
      </w:r>
      <w:r w:rsidRPr="006D68AC">
        <w:rPr>
          <w:noProof/>
        </w:rPr>
        <w:t>229</w:t>
      </w:r>
      <w:r w:rsidRPr="006D68AC">
        <w:rPr>
          <w:noProof/>
        </w:rPr>
        <w:fldChar w:fldCharType="end"/>
      </w:r>
    </w:p>
    <w:p w14:paraId="1EFAF7C1" w14:textId="4785F60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6.8.6.2.3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EdgeSCRequirementNotif</w:t>
      </w:r>
      <w:r w:rsidRPr="006D68AC">
        <w:rPr>
          <w:noProof/>
        </w:rPr>
        <w:tab/>
      </w:r>
      <w:r w:rsidRPr="006D68AC">
        <w:rPr>
          <w:noProof/>
        </w:rPr>
        <w:fldChar w:fldCharType="begin" w:fldLock="1"/>
      </w:r>
      <w:r w:rsidRPr="006D68AC">
        <w:rPr>
          <w:noProof/>
        </w:rPr>
        <w:instrText xml:space="preserve"> PAGEREF _Toc209470486 \h </w:instrText>
      </w:r>
      <w:r w:rsidRPr="006D68AC">
        <w:rPr>
          <w:noProof/>
        </w:rPr>
      </w:r>
      <w:r w:rsidRPr="006D68AC">
        <w:rPr>
          <w:noProof/>
        </w:rPr>
        <w:fldChar w:fldCharType="separate"/>
      </w:r>
      <w:r w:rsidRPr="006D68AC">
        <w:rPr>
          <w:noProof/>
        </w:rPr>
        <w:t>230</w:t>
      </w:r>
      <w:r w:rsidRPr="006D68AC">
        <w:rPr>
          <w:noProof/>
        </w:rPr>
        <w:fldChar w:fldCharType="end"/>
      </w:r>
    </w:p>
    <w:p w14:paraId="1CFF7604" w14:textId="11A63F8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6.8.6.2.4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EdgeSCNegotiationReq</w:t>
      </w:r>
      <w:r w:rsidRPr="006D68AC">
        <w:rPr>
          <w:noProof/>
        </w:rPr>
        <w:tab/>
      </w:r>
      <w:r w:rsidRPr="006D68AC">
        <w:rPr>
          <w:noProof/>
        </w:rPr>
        <w:fldChar w:fldCharType="begin" w:fldLock="1"/>
      </w:r>
      <w:r w:rsidRPr="006D68AC">
        <w:rPr>
          <w:noProof/>
        </w:rPr>
        <w:instrText xml:space="preserve"> PAGEREF _Toc209470487 \h </w:instrText>
      </w:r>
      <w:r w:rsidRPr="006D68AC">
        <w:rPr>
          <w:noProof/>
        </w:rPr>
      </w:r>
      <w:r w:rsidRPr="006D68AC">
        <w:rPr>
          <w:noProof/>
        </w:rPr>
        <w:fldChar w:fldCharType="separate"/>
      </w:r>
      <w:r w:rsidRPr="006D68AC">
        <w:rPr>
          <w:noProof/>
        </w:rPr>
        <w:t>230</w:t>
      </w:r>
      <w:r w:rsidRPr="006D68AC">
        <w:rPr>
          <w:noProof/>
        </w:rPr>
        <w:fldChar w:fldCharType="end"/>
      </w:r>
    </w:p>
    <w:p w14:paraId="0F5F3533" w14:textId="59714D2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6.8.6.2.5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EdgeSCNegotiationNotif</w:t>
      </w:r>
      <w:r w:rsidRPr="006D68AC">
        <w:rPr>
          <w:noProof/>
        </w:rPr>
        <w:tab/>
      </w:r>
      <w:r w:rsidRPr="006D68AC">
        <w:rPr>
          <w:noProof/>
        </w:rPr>
        <w:fldChar w:fldCharType="begin" w:fldLock="1"/>
      </w:r>
      <w:r w:rsidRPr="006D68AC">
        <w:rPr>
          <w:noProof/>
        </w:rPr>
        <w:instrText xml:space="preserve"> PAGEREF _Toc209470488 \h </w:instrText>
      </w:r>
      <w:r w:rsidRPr="006D68AC">
        <w:rPr>
          <w:noProof/>
        </w:rPr>
      </w:r>
      <w:r w:rsidRPr="006D68AC">
        <w:rPr>
          <w:noProof/>
        </w:rPr>
        <w:fldChar w:fldCharType="separate"/>
      </w:r>
      <w:r w:rsidRPr="006D68AC">
        <w:rPr>
          <w:noProof/>
        </w:rPr>
        <w:t>230</w:t>
      </w:r>
      <w:r w:rsidRPr="006D68AC">
        <w:rPr>
          <w:noProof/>
        </w:rPr>
        <w:fldChar w:fldCharType="end"/>
      </w:r>
    </w:p>
    <w:p w14:paraId="52888C6A" w14:textId="63B1376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6.8.6.3.3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TriggerAction</w:t>
      </w:r>
      <w:r w:rsidRPr="006D68AC">
        <w:rPr>
          <w:noProof/>
        </w:rPr>
        <w:tab/>
      </w:r>
      <w:r w:rsidRPr="006D68AC">
        <w:rPr>
          <w:noProof/>
        </w:rPr>
        <w:fldChar w:fldCharType="begin" w:fldLock="1"/>
      </w:r>
      <w:r w:rsidRPr="006D68AC">
        <w:rPr>
          <w:noProof/>
        </w:rPr>
        <w:instrText xml:space="preserve"> PAGEREF _Toc209470489 \h </w:instrText>
      </w:r>
      <w:r w:rsidRPr="006D68AC">
        <w:rPr>
          <w:noProof/>
        </w:rPr>
      </w:r>
      <w:r w:rsidRPr="006D68AC">
        <w:rPr>
          <w:noProof/>
        </w:rPr>
        <w:fldChar w:fldCharType="separate"/>
      </w:r>
      <w:r w:rsidRPr="006D68AC">
        <w:rPr>
          <w:noProof/>
        </w:rPr>
        <w:t>231</w:t>
      </w:r>
      <w:r w:rsidRPr="006D68AC">
        <w:rPr>
          <w:noProof/>
        </w:rPr>
        <w:fldChar w:fldCharType="end"/>
      </w:r>
    </w:p>
    <w:p w14:paraId="5B7FA2C3" w14:textId="7AD64D9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6.8.7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_Toc209470490 \h </w:instrText>
      </w:r>
      <w:r w:rsidRPr="006D68AC">
        <w:rPr>
          <w:noProof/>
        </w:rPr>
      </w:r>
      <w:r w:rsidRPr="006D68AC">
        <w:rPr>
          <w:noProof/>
        </w:rPr>
        <w:fldChar w:fldCharType="separate"/>
      </w:r>
      <w:r w:rsidRPr="006D68AC">
        <w:rPr>
          <w:noProof/>
        </w:rPr>
        <w:t>231</w:t>
      </w:r>
      <w:r w:rsidRPr="006D68AC">
        <w:rPr>
          <w:noProof/>
        </w:rPr>
        <w:fldChar w:fldCharType="end"/>
      </w:r>
    </w:p>
    <w:p w14:paraId="4A93EE07" w14:textId="4E076FB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6.8.7.1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_Toc209470491 \h </w:instrText>
      </w:r>
      <w:r w:rsidRPr="006D68AC">
        <w:rPr>
          <w:noProof/>
        </w:rPr>
      </w:r>
      <w:r w:rsidRPr="006D68AC">
        <w:rPr>
          <w:noProof/>
        </w:rPr>
        <w:fldChar w:fldCharType="separate"/>
      </w:r>
      <w:r w:rsidRPr="006D68AC">
        <w:rPr>
          <w:noProof/>
        </w:rPr>
        <w:t>231</w:t>
      </w:r>
      <w:r w:rsidRPr="006D68AC">
        <w:rPr>
          <w:noProof/>
        </w:rPr>
        <w:fldChar w:fldCharType="end"/>
      </w:r>
    </w:p>
    <w:p w14:paraId="281F5E8F" w14:textId="079C714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6.8.7.2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_Toc209470492 \h </w:instrText>
      </w:r>
      <w:r w:rsidRPr="006D68AC">
        <w:rPr>
          <w:noProof/>
        </w:rPr>
      </w:r>
      <w:r w:rsidRPr="006D68AC">
        <w:rPr>
          <w:noProof/>
        </w:rPr>
        <w:fldChar w:fldCharType="separate"/>
      </w:r>
      <w:r w:rsidRPr="006D68AC">
        <w:rPr>
          <w:noProof/>
        </w:rPr>
        <w:t>231</w:t>
      </w:r>
      <w:r w:rsidRPr="006D68AC">
        <w:rPr>
          <w:noProof/>
        </w:rPr>
        <w:fldChar w:fldCharType="end"/>
      </w:r>
    </w:p>
    <w:p w14:paraId="567B4986" w14:textId="4F0ECB1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6.8.7.3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_Toc209470493 \h </w:instrText>
      </w:r>
      <w:r w:rsidRPr="006D68AC">
        <w:rPr>
          <w:noProof/>
        </w:rPr>
      </w:r>
      <w:r w:rsidRPr="006D68AC">
        <w:rPr>
          <w:noProof/>
        </w:rPr>
        <w:fldChar w:fldCharType="separate"/>
      </w:r>
      <w:r w:rsidRPr="006D68AC">
        <w:rPr>
          <w:noProof/>
        </w:rPr>
        <w:t>231</w:t>
      </w:r>
      <w:r w:rsidRPr="006D68AC">
        <w:rPr>
          <w:noProof/>
        </w:rPr>
        <w:fldChar w:fldCharType="end"/>
      </w:r>
    </w:p>
    <w:p w14:paraId="52C06EA6" w14:textId="2F341A5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6.8.8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_Toc209470494 \h </w:instrText>
      </w:r>
      <w:r w:rsidRPr="006D68AC">
        <w:rPr>
          <w:noProof/>
        </w:rPr>
      </w:r>
      <w:r w:rsidRPr="006D68AC">
        <w:rPr>
          <w:noProof/>
        </w:rPr>
        <w:fldChar w:fldCharType="separate"/>
      </w:r>
      <w:r w:rsidRPr="006D68AC">
        <w:rPr>
          <w:noProof/>
        </w:rPr>
        <w:t>231</w:t>
      </w:r>
      <w:r w:rsidRPr="006D68AC">
        <w:rPr>
          <w:noProof/>
        </w:rPr>
        <w:fldChar w:fldCharType="end"/>
      </w:r>
    </w:p>
    <w:p w14:paraId="3B61AF65" w14:textId="6607D99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6.8.9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_Toc209470495 \h </w:instrText>
      </w:r>
      <w:r w:rsidRPr="006D68AC">
        <w:rPr>
          <w:noProof/>
        </w:rPr>
      </w:r>
      <w:r w:rsidRPr="006D68AC">
        <w:rPr>
          <w:noProof/>
        </w:rPr>
        <w:fldChar w:fldCharType="separate"/>
      </w:r>
      <w:r w:rsidRPr="006D68AC">
        <w:rPr>
          <w:noProof/>
        </w:rPr>
        <w:t>231</w:t>
      </w:r>
      <w:r w:rsidRPr="006D68AC">
        <w:rPr>
          <w:noProof/>
        </w:rPr>
        <w:fldChar w:fldCharType="end"/>
      </w:r>
    </w:p>
    <w:p w14:paraId="2D928E68" w14:textId="18E7402A"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NSCE_MultiSlicesOptimization API</w:t>
      </w:r>
      <w:r w:rsidRPr="006D68AC">
        <w:rPr>
          <w:noProof/>
        </w:rPr>
        <w:tab/>
      </w:r>
      <w:r w:rsidRPr="006D68AC">
        <w:rPr>
          <w:noProof/>
        </w:rPr>
        <w:fldChar w:fldCharType="begin" w:fldLock="1"/>
      </w:r>
      <w:r w:rsidRPr="006D68AC">
        <w:rPr>
          <w:noProof/>
        </w:rPr>
        <w:instrText xml:space="preserve"> PAGEREF _Toc209470496 \h </w:instrText>
      </w:r>
      <w:r w:rsidRPr="006D68AC">
        <w:rPr>
          <w:noProof/>
        </w:rPr>
      </w:r>
      <w:r w:rsidRPr="006D68AC">
        <w:rPr>
          <w:noProof/>
        </w:rPr>
        <w:fldChar w:fldCharType="separate"/>
      </w:r>
      <w:r w:rsidRPr="006D68AC">
        <w:rPr>
          <w:noProof/>
        </w:rPr>
        <w:t>232</w:t>
      </w:r>
      <w:r w:rsidRPr="006D68AC">
        <w:rPr>
          <w:noProof/>
        </w:rPr>
        <w:fldChar w:fldCharType="end"/>
      </w:r>
    </w:p>
    <w:p w14:paraId="6A6E0804" w14:textId="498C0FD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_Toc209470497 \h </w:instrText>
      </w:r>
      <w:r w:rsidRPr="006D68AC">
        <w:rPr>
          <w:noProof/>
        </w:rPr>
      </w:r>
      <w:r w:rsidRPr="006D68AC">
        <w:rPr>
          <w:noProof/>
        </w:rPr>
        <w:fldChar w:fldCharType="separate"/>
      </w:r>
      <w:r w:rsidRPr="006D68AC">
        <w:rPr>
          <w:noProof/>
        </w:rPr>
        <w:t>232</w:t>
      </w:r>
      <w:r w:rsidRPr="006D68AC">
        <w:rPr>
          <w:noProof/>
        </w:rPr>
        <w:fldChar w:fldCharType="end"/>
      </w:r>
    </w:p>
    <w:p w14:paraId="1A36724C" w14:textId="29A7425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_Toc209470498 \h </w:instrText>
      </w:r>
      <w:r w:rsidRPr="006D68AC">
        <w:rPr>
          <w:noProof/>
        </w:rPr>
      </w:r>
      <w:r w:rsidRPr="006D68AC">
        <w:rPr>
          <w:noProof/>
        </w:rPr>
        <w:fldChar w:fldCharType="separate"/>
      </w:r>
      <w:r w:rsidRPr="006D68AC">
        <w:rPr>
          <w:noProof/>
        </w:rPr>
        <w:t>232</w:t>
      </w:r>
      <w:r w:rsidRPr="006D68AC">
        <w:rPr>
          <w:noProof/>
        </w:rPr>
        <w:fldChar w:fldCharType="end"/>
      </w:r>
    </w:p>
    <w:p w14:paraId="35CB9637" w14:textId="5539AE1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_Toc209470499 \h </w:instrText>
      </w:r>
      <w:r w:rsidRPr="006D68AC">
        <w:rPr>
          <w:noProof/>
        </w:rPr>
      </w:r>
      <w:r w:rsidRPr="006D68AC">
        <w:rPr>
          <w:noProof/>
        </w:rPr>
        <w:fldChar w:fldCharType="separate"/>
      </w:r>
      <w:r w:rsidRPr="006D68AC">
        <w:rPr>
          <w:noProof/>
        </w:rPr>
        <w:t>232</w:t>
      </w:r>
      <w:r w:rsidRPr="006D68AC">
        <w:rPr>
          <w:noProof/>
        </w:rPr>
        <w:fldChar w:fldCharType="end"/>
      </w:r>
    </w:p>
    <w:p w14:paraId="5E4E9631" w14:textId="07B4B7B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_Toc209470500 \h </w:instrText>
      </w:r>
      <w:r w:rsidRPr="006D68AC">
        <w:rPr>
          <w:noProof/>
        </w:rPr>
      </w:r>
      <w:r w:rsidRPr="006D68AC">
        <w:rPr>
          <w:noProof/>
        </w:rPr>
        <w:fldChar w:fldCharType="separate"/>
      </w:r>
      <w:r w:rsidRPr="006D68AC">
        <w:rPr>
          <w:noProof/>
        </w:rPr>
        <w:t>232</w:t>
      </w:r>
      <w:r w:rsidRPr="006D68AC">
        <w:rPr>
          <w:noProof/>
        </w:rPr>
        <w:fldChar w:fldCharType="end"/>
      </w:r>
    </w:p>
    <w:p w14:paraId="07E4CA51" w14:textId="7473749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6.9.4.1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Overview</w:t>
      </w:r>
      <w:r w:rsidRPr="006D68AC">
        <w:rPr>
          <w:noProof/>
        </w:rPr>
        <w:tab/>
      </w:r>
      <w:r w:rsidRPr="006D68AC">
        <w:rPr>
          <w:noProof/>
        </w:rPr>
        <w:fldChar w:fldCharType="begin" w:fldLock="1"/>
      </w:r>
      <w:r w:rsidRPr="006D68AC">
        <w:rPr>
          <w:noProof/>
        </w:rPr>
        <w:instrText xml:space="preserve"> PAGEREF _Toc209470501 \h </w:instrText>
      </w:r>
      <w:r w:rsidRPr="006D68AC">
        <w:rPr>
          <w:noProof/>
        </w:rPr>
      </w:r>
      <w:r w:rsidRPr="006D68AC">
        <w:rPr>
          <w:noProof/>
        </w:rPr>
        <w:fldChar w:fldCharType="separate"/>
      </w:r>
      <w:r w:rsidRPr="006D68AC">
        <w:rPr>
          <w:noProof/>
        </w:rPr>
        <w:t>232</w:t>
      </w:r>
      <w:r w:rsidRPr="006D68AC">
        <w:rPr>
          <w:noProof/>
        </w:rPr>
        <w:fldChar w:fldCharType="end"/>
      </w:r>
    </w:p>
    <w:p w14:paraId="6F324A35" w14:textId="6598785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6.9.4.2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Operation: Request</w:t>
      </w:r>
      <w:r w:rsidRPr="006D68AC">
        <w:rPr>
          <w:noProof/>
        </w:rPr>
        <w:tab/>
      </w:r>
      <w:r w:rsidRPr="006D68AC">
        <w:rPr>
          <w:noProof/>
        </w:rPr>
        <w:fldChar w:fldCharType="begin" w:fldLock="1"/>
      </w:r>
      <w:r w:rsidRPr="006D68AC">
        <w:rPr>
          <w:noProof/>
        </w:rPr>
        <w:instrText xml:space="preserve"> PAGEREF _Toc209470502 \h </w:instrText>
      </w:r>
      <w:r w:rsidRPr="006D68AC">
        <w:rPr>
          <w:noProof/>
        </w:rPr>
      </w:r>
      <w:r w:rsidRPr="006D68AC">
        <w:rPr>
          <w:noProof/>
        </w:rPr>
        <w:fldChar w:fldCharType="separate"/>
      </w:r>
      <w:r w:rsidRPr="006D68AC">
        <w:rPr>
          <w:noProof/>
        </w:rPr>
        <w:t>233</w:t>
      </w:r>
      <w:r w:rsidRPr="006D68AC">
        <w:rPr>
          <w:noProof/>
        </w:rPr>
        <w:fldChar w:fldCharType="end"/>
      </w:r>
    </w:p>
    <w:p w14:paraId="7755C9B6" w14:textId="459D670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6.9.4.2.1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_Toc209470503 \h </w:instrText>
      </w:r>
      <w:r w:rsidRPr="006D68AC">
        <w:rPr>
          <w:noProof/>
        </w:rPr>
      </w:r>
      <w:r w:rsidRPr="006D68AC">
        <w:rPr>
          <w:noProof/>
        </w:rPr>
        <w:fldChar w:fldCharType="separate"/>
      </w:r>
      <w:r w:rsidRPr="006D68AC">
        <w:rPr>
          <w:noProof/>
        </w:rPr>
        <w:t>233</w:t>
      </w:r>
      <w:r w:rsidRPr="006D68AC">
        <w:rPr>
          <w:noProof/>
        </w:rPr>
        <w:fldChar w:fldCharType="end"/>
      </w:r>
    </w:p>
    <w:p w14:paraId="31285210" w14:textId="1177723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6.9.4.2.2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Operation Definition</w:t>
      </w:r>
      <w:r w:rsidRPr="006D68AC">
        <w:rPr>
          <w:noProof/>
        </w:rPr>
        <w:tab/>
      </w:r>
      <w:r w:rsidRPr="006D68AC">
        <w:rPr>
          <w:noProof/>
        </w:rPr>
        <w:fldChar w:fldCharType="begin" w:fldLock="1"/>
      </w:r>
      <w:r w:rsidRPr="006D68AC">
        <w:rPr>
          <w:noProof/>
        </w:rPr>
        <w:instrText xml:space="preserve"> PAGEREF _Toc209470504 \h </w:instrText>
      </w:r>
      <w:r w:rsidRPr="006D68AC">
        <w:rPr>
          <w:noProof/>
        </w:rPr>
      </w:r>
      <w:r w:rsidRPr="006D68AC">
        <w:rPr>
          <w:noProof/>
        </w:rPr>
        <w:fldChar w:fldCharType="separate"/>
      </w:r>
      <w:r w:rsidRPr="006D68AC">
        <w:rPr>
          <w:noProof/>
        </w:rPr>
        <w:t>233</w:t>
      </w:r>
      <w:r w:rsidRPr="006D68AC">
        <w:rPr>
          <w:noProof/>
        </w:rPr>
        <w:fldChar w:fldCharType="end"/>
      </w:r>
    </w:p>
    <w:p w14:paraId="72E10EE5" w14:textId="693A202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_Toc209470505 \h </w:instrText>
      </w:r>
      <w:r w:rsidRPr="006D68AC">
        <w:rPr>
          <w:noProof/>
        </w:rPr>
      </w:r>
      <w:r w:rsidRPr="006D68AC">
        <w:rPr>
          <w:noProof/>
        </w:rPr>
        <w:fldChar w:fldCharType="separate"/>
      </w:r>
      <w:r w:rsidRPr="006D68AC">
        <w:rPr>
          <w:noProof/>
        </w:rPr>
        <w:t>234</w:t>
      </w:r>
      <w:r w:rsidRPr="006D68AC">
        <w:rPr>
          <w:noProof/>
        </w:rPr>
        <w:fldChar w:fldCharType="end"/>
      </w:r>
    </w:p>
    <w:p w14:paraId="3F05544A" w14:textId="010AA78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_Toc209470506 \h </w:instrText>
      </w:r>
      <w:r w:rsidRPr="006D68AC">
        <w:rPr>
          <w:noProof/>
        </w:rPr>
      </w:r>
      <w:r w:rsidRPr="006D68AC">
        <w:rPr>
          <w:noProof/>
        </w:rPr>
        <w:fldChar w:fldCharType="separate"/>
      </w:r>
      <w:r w:rsidRPr="006D68AC">
        <w:rPr>
          <w:noProof/>
        </w:rPr>
        <w:t>234</w:t>
      </w:r>
      <w:r w:rsidRPr="006D68AC">
        <w:rPr>
          <w:noProof/>
        </w:rPr>
        <w:fldChar w:fldCharType="end"/>
      </w:r>
    </w:p>
    <w:p w14:paraId="4A7F6057" w14:textId="1942AF0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6.9.6</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_Toc209470507 \h </w:instrText>
      </w:r>
      <w:r w:rsidRPr="006D68AC">
        <w:rPr>
          <w:noProof/>
        </w:rPr>
      </w:r>
      <w:r w:rsidRPr="006D68AC">
        <w:rPr>
          <w:noProof/>
        </w:rPr>
        <w:fldChar w:fldCharType="separate"/>
      </w:r>
      <w:r w:rsidRPr="006D68AC">
        <w:rPr>
          <w:noProof/>
        </w:rPr>
        <w:t>234</w:t>
      </w:r>
      <w:r w:rsidRPr="006D68AC">
        <w:rPr>
          <w:noProof/>
        </w:rPr>
        <w:fldChar w:fldCharType="end"/>
      </w:r>
    </w:p>
    <w:p w14:paraId="139FD20F" w14:textId="78EB523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6.9.6.2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_Toc209470508 \h </w:instrText>
      </w:r>
      <w:r w:rsidRPr="006D68AC">
        <w:rPr>
          <w:noProof/>
        </w:rPr>
      </w:r>
      <w:r w:rsidRPr="006D68AC">
        <w:rPr>
          <w:noProof/>
        </w:rPr>
        <w:fldChar w:fldCharType="separate"/>
      </w:r>
      <w:r w:rsidRPr="006D68AC">
        <w:rPr>
          <w:noProof/>
        </w:rPr>
        <w:t>234</w:t>
      </w:r>
      <w:r w:rsidRPr="006D68AC">
        <w:rPr>
          <w:noProof/>
        </w:rPr>
        <w:fldChar w:fldCharType="end"/>
      </w:r>
    </w:p>
    <w:p w14:paraId="754A44DD" w14:textId="765EF17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6.9.6.2.1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_Toc209470509 \h </w:instrText>
      </w:r>
      <w:r w:rsidRPr="006D68AC">
        <w:rPr>
          <w:noProof/>
        </w:rPr>
      </w:r>
      <w:r w:rsidRPr="006D68AC">
        <w:rPr>
          <w:noProof/>
        </w:rPr>
        <w:fldChar w:fldCharType="separate"/>
      </w:r>
      <w:r w:rsidRPr="006D68AC">
        <w:rPr>
          <w:noProof/>
        </w:rPr>
        <w:t>234</w:t>
      </w:r>
      <w:r w:rsidRPr="006D68AC">
        <w:rPr>
          <w:noProof/>
        </w:rPr>
        <w:fldChar w:fldCharType="end"/>
      </w:r>
    </w:p>
    <w:p w14:paraId="3D40D410" w14:textId="7C794AC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6.9.6.2.2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MultiSlicesOptReq</w:t>
      </w:r>
      <w:r w:rsidRPr="006D68AC">
        <w:rPr>
          <w:noProof/>
        </w:rPr>
        <w:tab/>
      </w:r>
      <w:r w:rsidRPr="006D68AC">
        <w:rPr>
          <w:noProof/>
        </w:rPr>
        <w:fldChar w:fldCharType="begin" w:fldLock="1"/>
      </w:r>
      <w:r w:rsidRPr="006D68AC">
        <w:rPr>
          <w:noProof/>
        </w:rPr>
        <w:instrText xml:space="preserve"> PAGEREF _Toc209470510 \h </w:instrText>
      </w:r>
      <w:r w:rsidRPr="006D68AC">
        <w:rPr>
          <w:noProof/>
        </w:rPr>
      </w:r>
      <w:r w:rsidRPr="006D68AC">
        <w:rPr>
          <w:noProof/>
        </w:rPr>
        <w:fldChar w:fldCharType="separate"/>
      </w:r>
      <w:r w:rsidRPr="006D68AC">
        <w:rPr>
          <w:noProof/>
        </w:rPr>
        <w:t>235</w:t>
      </w:r>
      <w:r w:rsidRPr="006D68AC">
        <w:rPr>
          <w:noProof/>
        </w:rPr>
        <w:fldChar w:fldCharType="end"/>
      </w:r>
    </w:p>
    <w:p w14:paraId="7B14345D" w14:textId="2D0284B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6.9</w:t>
      </w:r>
      <w:r w:rsidRPr="006D68AC">
        <w:rPr>
          <w:noProof/>
          <w:lang w:val="en-US" w:eastAsia="zh-CN"/>
        </w:rPr>
        <w:t>.</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_Toc209470511 \h </w:instrText>
      </w:r>
      <w:r w:rsidRPr="006D68AC">
        <w:rPr>
          <w:noProof/>
        </w:rPr>
      </w:r>
      <w:r w:rsidRPr="006D68AC">
        <w:rPr>
          <w:noProof/>
        </w:rPr>
        <w:fldChar w:fldCharType="separate"/>
      </w:r>
      <w:r w:rsidRPr="006D68AC">
        <w:rPr>
          <w:noProof/>
        </w:rPr>
        <w:t>235</w:t>
      </w:r>
      <w:r w:rsidRPr="006D68AC">
        <w:rPr>
          <w:noProof/>
        </w:rPr>
        <w:fldChar w:fldCharType="end"/>
      </w:r>
    </w:p>
    <w:p w14:paraId="5129C9B9" w14:textId="2FFFA70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6.9.6.3.1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_Toc209470512 \h </w:instrText>
      </w:r>
      <w:r w:rsidRPr="006D68AC">
        <w:rPr>
          <w:noProof/>
        </w:rPr>
      </w:r>
      <w:r w:rsidRPr="006D68AC">
        <w:rPr>
          <w:noProof/>
        </w:rPr>
        <w:fldChar w:fldCharType="separate"/>
      </w:r>
      <w:r w:rsidRPr="006D68AC">
        <w:rPr>
          <w:noProof/>
        </w:rPr>
        <w:t>235</w:t>
      </w:r>
      <w:r w:rsidRPr="006D68AC">
        <w:rPr>
          <w:noProof/>
        </w:rPr>
        <w:fldChar w:fldCharType="end"/>
      </w:r>
    </w:p>
    <w:p w14:paraId="4B2C9473" w14:textId="794DA42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6.9.6.3.2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_Toc209470513 \h </w:instrText>
      </w:r>
      <w:r w:rsidRPr="006D68AC">
        <w:rPr>
          <w:noProof/>
        </w:rPr>
      </w:r>
      <w:r w:rsidRPr="006D68AC">
        <w:rPr>
          <w:noProof/>
        </w:rPr>
        <w:fldChar w:fldCharType="separate"/>
      </w:r>
      <w:r w:rsidRPr="006D68AC">
        <w:rPr>
          <w:noProof/>
        </w:rPr>
        <w:t>235</w:t>
      </w:r>
      <w:r w:rsidRPr="006D68AC">
        <w:rPr>
          <w:noProof/>
        </w:rPr>
        <w:fldChar w:fldCharType="end"/>
      </w:r>
    </w:p>
    <w:p w14:paraId="0847DC3E" w14:textId="31A1677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6.9</w:t>
      </w:r>
      <w:r w:rsidRPr="006D68AC">
        <w:rPr>
          <w:noProof/>
          <w:lang w:val="en-US" w:eastAsia="zh-CN"/>
        </w:rPr>
        <w:t>.</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_Toc209470514 \h </w:instrText>
      </w:r>
      <w:r w:rsidRPr="006D68AC">
        <w:rPr>
          <w:noProof/>
        </w:rPr>
      </w:r>
      <w:r w:rsidRPr="006D68AC">
        <w:rPr>
          <w:noProof/>
        </w:rPr>
        <w:fldChar w:fldCharType="separate"/>
      </w:r>
      <w:r w:rsidRPr="006D68AC">
        <w:rPr>
          <w:noProof/>
        </w:rPr>
        <w:t>235</w:t>
      </w:r>
      <w:r w:rsidRPr="006D68AC">
        <w:rPr>
          <w:noProof/>
        </w:rPr>
        <w:fldChar w:fldCharType="end"/>
      </w:r>
    </w:p>
    <w:p w14:paraId="47D8EF8B" w14:textId="6C47564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6.9</w:t>
      </w:r>
      <w:r w:rsidRPr="006D68AC">
        <w:rPr>
          <w:noProof/>
          <w:lang w:eastAsia="zh-CN"/>
        </w:rPr>
        <w:t>.</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_Toc209470515 \h </w:instrText>
      </w:r>
      <w:r w:rsidRPr="006D68AC">
        <w:rPr>
          <w:noProof/>
        </w:rPr>
      </w:r>
      <w:r w:rsidRPr="006D68AC">
        <w:rPr>
          <w:noProof/>
        </w:rPr>
        <w:fldChar w:fldCharType="separate"/>
      </w:r>
      <w:r w:rsidRPr="006D68AC">
        <w:rPr>
          <w:noProof/>
        </w:rPr>
        <w:t>235</w:t>
      </w:r>
      <w:r w:rsidRPr="006D68AC">
        <w:rPr>
          <w:noProof/>
        </w:rPr>
        <w:fldChar w:fldCharType="end"/>
      </w:r>
    </w:p>
    <w:p w14:paraId="686A8A19" w14:textId="2DEB90D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6.9.6.5.1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_Toc209470516 \h </w:instrText>
      </w:r>
      <w:r w:rsidRPr="006D68AC">
        <w:rPr>
          <w:noProof/>
        </w:rPr>
      </w:r>
      <w:r w:rsidRPr="006D68AC">
        <w:rPr>
          <w:noProof/>
        </w:rPr>
        <w:fldChar w:fldCharType="separate"/>
      </w:r>
      <w:r w:rsidRPr="006D68AC">
        <w:rPr>
          <w:noProof/>
        </w:rPr>
        <w:t>235</w:t>
      </w:r>
      <w:r w:rsidRPr="006D68AC">
        <w:rPr>
          <w:noProof/>
        </w:rPr>
        <w:fldChar w:fldCharType="end"/>
      </w:r>
    </w:p>
    <w:p w14:paraId="5A40E2C8" w14:textId="17D2339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w:t>
      </w:r>
      <w:r w:rsidRPr="006D68AC">
        <w:rPr>
          <w:noProof/>
          <w:lang w:eastAsia="zh-CN"/>
        </w:rPr>
        <w:t>.</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_Toc209470517 \h </w:instrText>
      </w:r>
      <w:r w:rsidRPr="006D68AC">
        <w:rPr>
          <w:noProof/>
        </w:rPr>
      </w:r>
      <w:r w:rsidRPr="006D68AC">
        <w:rPr>
          <w:noProof/>
        </w:rPr>
        <w:fldChar w:fldCharType="separate"/>
      </w:r>
      <w:r w:rsidRPr="006D68AC">
        <w:rPr>
          <w:noProof/>
        </w:rPr>
        <w:t>235</w:t>
      </w:r>
      <w:r w:rsidRPr="006D68AC">
        <w:rPr>
          <w:noProof/>
        </w:rPr>
        <w:fldChar w:fldCharType="end"/>
      </w:r>
    </w:p>
    <w:p w14:paraId="0648FC9C" w14:textId="40F6C81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6.9.7.1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_Toc209470518 \h </w:instrText>
      </w:r>
      <w:r w:rsidRPr="006D68AC">
        <w:rPr>
          <w:noProof/>
        </w:rPr>
      </w:r>
      <w:r w:rsidRPr="006D68AC">
        <w:rPr>
          <w:noProof/>
        </w:rPr>
        <w:fldChar w:fldCharType="separate"/>
      </w:r>
      <w:r w:rsidRPr="006D68AC">
        <w:rPr>
          <w:noProof/>
        </w:rPr>
        <w:t>235</w:t>
      </w:r>
      <w:r w:rsidRPr="006D68AC">
        <w:rPr>
          <w:noProof/>
        </w:rPr>
        <w:fldChar w:fldCharType="end"/>
      </w:r>
    </w:p>
    <w:p w14:paraId="390F9A01" w14:textId="2F4C815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6.9.7.2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_Toc209470519 \h </w:instrText>
      </w:r>
      <w:r w:rsidRPr="006D68AC">
        <w:rPr>
          <w:noProof/>
        </w:rPr>
      </w:r>
      <w:r w:rsidRPr="006D68AC">
        <w:rPr>
          <w:noProof/>
        </w:rPr>
        <w:fldChar w:fldCharType="separate"/>
      </w:r>
      <w:r w:rsidRPr="006D68AC">
        <w:rPr>
          <w:noProof/>
        </w:rPr>
        <w:t>236</w:t>
      </w:r>
      <w:r w:rsidRPr="006D68AC">
        <w:rPr>
          <w:noProof/>
        </w:rPr>
        <w:fldChar w:fldCharType="end"/>
      </w:r>
    </w:p>
    <w:p w14:paraId="2693EE15" w14:textId="38F02A0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6.9.7.3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_Toc209470520 \h </w:instrText>
      </w:r>
      <w:r w:rsidRPr="006D68AC">
        <w:rPr>
          <w:noProof/>
        </w:rPr>
      </w:r>
      <w:r w:rsidRPr="006D68AC">
        <w:rPr>
          <w:noProof/>
        </w:rPr>
        <w:fldChar w:fldCharType="separate"/>
      </w:r>
      <w:r w:rsidRPr="006D68AC">
        <w:rPr>
          <w:noProof/>
        </w:rPr>
        <w:t>236</w:t>
      </w:r>
      <w:r w:rsidRPr="006D68AC">
        <w:rPr>
          <w:noProof/>
        </w:rPr>
        <w:fldChar w:fldCharType="end"/>
      </w:r>
    </w:p>
    <w:p w14:paraId="14216DAE" w14:textId="4184164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_Toc209470521 \h </w:instrText>
      </w:r>
      <w:r w:rsidRPr="006D68AC">
        <w:rPr>
          <w:noProof/>
        </w:rPr>
      </w:r>
      <w:r w:rsidRPr="006D68AC">
        <w:rPr>
          <w:noProof/>
        </w:rPr>
        <w:fldChar w:fldCharType="separate"/>
      </w:r>
      <w:r w:rsidRPr="006D68AC">
        <w:rPr>
          <w:noProof/>
        </w:rPr>
        <w:t>236</w:t>
      </w:r>
      <w:r w:rsidRPr="006D68AC">
        <w:rPr>
          <w:noProof/>
        </w:rPr>
        <w:fldChar w:fldCharType="end"/>
      </w:r>
    </w:p>
    <w:p w14:paraId="61795BB7" w14:textId="4527AF8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6.9.9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_Toc209470522 \h </w:instrText>
      </w:r>
      <w:r w:rsidRPr="006D68AC">
        <w:rPr>
          <w:noProof/>
        </w:rPr>
      </w:r>
      <w:r w:rsidRPr="006D68AC">
        <w:rPr>
          <w:noProof/>
        </w:rPr>
        <w:fldChar w:fldCharType="separate"/>
      </w:r>
      <w:r w:rsidRPr="006D68AC">
        <w:rPr>
          <w:noProof/>
        </w:rPr>
        <w:t>236</w:t>
      </w:r>
      <w:r w:rsidRPr="006D68AC">
        <w:rPr>
          <w:noProof/>
        </w:rPr>
        <w:fldChar w:fldCharType="end"/>
      </w:r>
    </w:p>
    <w:p w14:paraId="07C05B78" w14:textId="625352BD"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NSCE_NetworkSliceAdaptation</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_Toc209470523 \h </w:instrText>
      </w:r>
      <w:r w:rsidRPr="006D68AC">
        <w:rPr>
          <w:noProof/>
        </w:rPr>
      </w:r>
      <w:r w:rsidRPr="006D68AC">
        <w:rPr>
          <w:noProof/>
        </w:rPr>
        <w:fldChar w:fldCharType="separate"/>
      </w:r>
      <w:r w:rsidRPr="006D68AC">
        <w:rPr>
          <w:noProof/>
        </w:rPr>
        <w:t>236</w:t>
      </w:r>
      <w:r w:rsidRPr="006D68AC">
        <w:rPr>
          <w:noProof/>
        </w:rPr>
        <w:fldChar w:fldCharType="end"/>
      </w:r>
    </w:p>
    <w:p w14:paraId="7981B1DA" w14:textId="7D16413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_Toc209470524 \h </w:instrText>
      </w:r>
      <w:r w:rsidRPr="006D68AC">
        <w:rPr>
          <w:noProof/>
        </w:rPr>
      </w:r>
      <w:r w:rsidRPr="006D68AC">
        <w:rPr>
          <w:noProof/>
        </w:rPr>
        <w:fldChar w:fldCharType="separate"/>
      </w:r>
      <w:r w:rsidRPr="006D68AC">
        <w:rPr>
          <w:noProof/>
        </w:rPr>
        <w:t>236</w:t>
      </w:r>
      <w:r w:rsidRPr="006D68AC">
        <w:rPr>
          <w:noProof/>
        </w:rPr>
        <w:fldChar w:fldCharType="end"/>
      </w:r>
    </w:p>
    <w:p w14:paraId="7F90FF4A" w14:textId="2509399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_Toc209470525 \h </w:instrText>
      </w:r>
      <w:r w:rsidRPr="006D68AC">
        <w:rPr>
          <w:noProof/>
        </w:rPr>
      </w:r>
      <w:r w:rsidRPr="006D68AC">
        <w:rPr>
          <w:noProof/>
        </w:rPr>
        <w:fldChar w:fldCharType="separate"/>
      </w:r>
      <w:r w:rsidRPr="006D68AC">
        <w:rPr>
          <w:noProof/>
        </w:rPr>
        <w:t>237</w:t>
      </w:r>
      <w:r w:rsidRPr="006D68AC">
        <w:rPr>
          <w:noProof/>
        </w:rPr>
        <w:fldChar w:fldCharType="end"/>
      </w:r>
    </w:p>
    <w:p w14:paraId="789EA6E6" w14:textId="2CAC1E7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_Toc209470526 \h </w:instrText>
      </w:r>
      <w:r w:rsidRPr="006D68AC">
        <w:rPr>
          <w:noProof/>
        </w:rPr>
      </w:r>
      <w:r w:rsidRPr="006D68AC">
        <w:rPr>
          <w:noProof/>
        </w:rPr>
        <w:fldChar w:fldCharType="separate"/>
      </w:r>
      <w:r w:rsidRPr="006D68AC">
        <w:rPr>
          <w:noProof/>
        </w:rPr>
        <w:t>237</w:t>
      </w:r>
      <w:r w:rsidRPr="006D68AC">
        <w:rPr>
          <w:noProof/>
        </w:rPr>
        <w:fldChar w:fldCharType="end"/>
      </w:r>
    </w:p>
    <w:p w14:paraId="7975D0D8" w14:textId="62FDEBE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_Toc209470527 \h </w:instrText>
      </w:r>
      <w:r w:rsidRPr="006D68AC">
        <w:rPr>
          <w:noProof/>
        </w:rPr>
      </w:r>
      <w:r w:rsidRPr="006D68AC">
        <w:rPr>
          <w:noProof/>
        </w:rPr>
        <w:fldChar w:fldCharType="separate"/>
      </w:r>
      <w:r w:rsidRPr="006D68AC">
        <w:rPr>
          <w:noProof/>
        </w:rPr>
        <w:t>237</w:t>
      </w:r>
      <w:r w:rsidRPr="006D68AC">
        <w:rPr>
          <w:noProof/>
        </w:rPr>
        <w:fldChar w:fldCharType="end"/>
      </w:r>
    </w:p>
    <w:p w14:paraId="37D9E215" w14:textId="26DBAC0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_Toc209470528 \h </w:instrText>
      </w:r>
      <w:r w:rsidRPr="006D68AC">
        <w:rPr>
          <w:noProof/>
        </w:rPr>
      </w:r>
      <w:r w:rsidRPr="006D68AC">
        <w:rPr>
          <w:noProof/>
        </w:rPr>
        <w:fldChar w:fldCharType="separate"/>
      </w:r>
      <w:r w:rsidRPr="006D68AC">
        <w:rPr>
          <w:noProof/>
        </w:rPr>
        <w:t>237</w:t>
      </w:r>
      <w:r w:rsidRPr="006D68AC">
        <w:rPr>
          <w:noProof/>
        </w:rPr>
        <w:fldChar w:fldCharType="end"/>
      </w:r>
    </w:p>
    <w:p w14:paraId="3CC323F5" w14:textId="004143A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Request</w:t>
      </w:r>
      <w:r w:rsidRPr="006D68AC">
        <w:rPr>
          <w:noProof/>
        </w:rPr>
        <w:tab/>
      </w:r>
      <w:r w:rsidRPr="006D68AC">
        <w:rPr>
          <w:noProof/>
        </w:rPr>
        <w:fldChar w:fldCharType="begin" w:fldLock="1"/>
      </w:r>
      <w:r w:rsidRPr="006D68AC">
        <w:rPr>
          <w:noProof/>
        </w:rPr>
        <w:instrText xml:space="preserve"> PAGEREF _Toc209470529 \h </w:instrText>
      </w:r>
      <w:r w:rsidRPr="006D68AC">
        <w:rPr>
          <w:noProof/>
        </w:rPr>
      </w:r>
      <w:r w:rsidRPr="006D68AC">
        <w:rPr>
          <w:noProof/>
        </w:rPr>
        <w:fldChar w:fldCharType="separate"/>
      </w:r>
      <w:r w:rsidRPr="006D68AC">
        <w:rPr>
          <w:noProof/>
        </w:rPr>
        <w:t>237</w:t>
      </w:r>
      <w:r w:rsidRPr="006D68AC">
        <w:rPr>
          <w:noProof/>
        </w:rPr>
        <w:fldChar w:fldCharType="end"/>
      </w:r>
    </w:p>
    <w:p w14:paraId="25475029" w14:textId="4ABEF84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_Toc209470530 \h </w:instrText>
      </w:r>
      <w:r w:rsidRPr="006D68AC">
        <w:rPr>
          <w:noProof/>
        </w:rPr>
      </w:r>
      <w:r w:rsidRPr="006D68AC">
        <w:rPr>
          <w:noProof/>
        </w:rPr>
        <w:fldChar w:fldCharType="separate"/>
      </w:r>
      <w:r w:rsidRPr="006D68AC">
        <w:rPr>
          <w:noProof/>
        </w:rPr>
        <w:t>237</w:t>
      </w:r>
      <w:r w:rsidRPr="006D68AC">
        <w:rPr>
          <w:noProof/>
        </w:rPr>
        <w:fldChar w:fldCharType="end"/>
      </w:r>
    </w:p>
    <w:p w14:paraId="3BDB0CC9" w14:textId="7FC05E1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_Toc209470531 \h </w:instrText>
      </w:r>
      <w:r w:rsidRPr="006D68AC">
        <w:rPr>
          <w:noProof/>
        </w:rPr>
      </w:r>
      <w:r w:rsidRPr="006D68AC">
        <w:rPr>
          <w:noProof/>
        </w:rPr>
        <w:fldChar w:fldCharType="separate"/>
      </w:r>
      <w:r w:rsidRPr="006D68AC">
        <w:rPr>
          <w:noProof/>
        </w:rPr>
        <w:t>237</w:t>
      </w:r>
      <w:r w:rsidRPr="006D68AC">
        <w:rPr>
          <w:noProof/>
        </w:rPr>
        <w:fldChar w:fldCharType="end"/>
      </w:r>
    </w:p>
    <w:p w14:paraId="5D865754" w14:textId="5294E47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_Toc209470532 \h </w:instrText>
      </w:r>
      <w:r w:rsidRPr="006D68AC">
        <w:rPr>
          <w:noProof/>
        </w:rPr>
      </w:r>
      <w:r w:rsidRPr="006D68AC">
        <w:rPr>
          <w:noProof/>
        </w:rPr>
        <w:fldChar w:fldCharType="separate"/>
      </w:r>
      <w:r w:rsidRPr="006D68AC">
        <w:rPr>
          <w:noProof/>
        </w:rPr>
        <w:t>238</w:t>
      </w:r>
      <w:r w:rsidRPr="006D68AC">
        <w:rPr>
          <w:noProof/>
        </w:rPr>
        <w:fldChar w:fldCharType="end"/>
      </w:r>
    </w:p>
    <w:p w14:paraId="05D12954" w14:textId="41DCF22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_Toc209470533 \h </w:instrText>
      </w:r>
      <w:r w:rsidRPr="006D68AC">
        <w:rPr>
          <w:noProof/>
        </w:rPr>
      </w:r>
      <w:r w:rsidRPr="006D68AC">
        <w:rPr>
          <w:noProof/>
        </w:rPr>
        <w:fldChar w:fldCharType="separate"/>
      </w:r>
      <w:r w:rsidRPr="006D68AC">
        <w:rPr>
          <w:noProof/>
        </w:rPr>
        <w:t>238</w:t>
      </w:r>
      <w:r w:rsidRPr="006D68AC">
        <w:rPr>
          <w:noProof/>
        </w:rPr>
        <w:fldChar w:fldCharType="end"/>
      </w:r>
    </w:p>
    <w:p w14:paraId="442B4000" w14:textId="747C9F2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Network Slice Adaptation Status Notification</w:t>
      </w:r>
      <w:r w:rsidRPr="006D68AC">
        <w:rPr>
          <w:noProof/>
        </w:rPr>
        <w:tab/>
      </w:r>
      <w:r w:rsidRPr="006D68AC">
        <w:rPr>
          <w:noProof/>
        </w:rPr>
        <w:fldChar w:fldCharType="begin" w:fldLock="1"/>
      </w:r>
      <w:r w:rsidRPr="006D68AC">
        <w:rPr>
          <w:noProof/>
        </w:rPr>
        <w:instrText xml:space="preserve"> PAGEREF _Toc209470534 \h </w:instrText>
      </w:r>
      <w:r w:rsidRPr="006D68AC">
        <w:rPr>
          <w:noProof/>
        </w:rPr>
      </w:r>
      <w:r w:rsidRPr="006D68AC">
        <w:rPr>
          <w:noProof/>
        </w:rPr>
        <w:fldChar w:fldCharType="separate"/>
      </w:r>
      <w:r w:rsidRPr="006D68AC">
        <w:rPr>
          <w:noProof/>
        </w:rPr>
        <w:t>239</w:t>
      </w:r>
      <w:r w:rsidRPr="006D68AC">
        <w:rPr>
          <w:noProof/>
        </w:rPr>
        <w:fldChar w:fldCharType="end"/>
      </w:r>
    </w:p>
    <w:p w14:paraId="4A431A97" w14:textId="3153DAE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_Toc209470535 \h </w:instrText>
      </w:r>
      <w:r w:rsidRPr="006D68AC">
        <w:rPr>
          <w:noProof/>
        </w:rPr>
      </w:r>
      <w:r w:rsidRPr="006D68AC">
        <w:rPr>
          <w:noProof/>
        </w:rPr>
        <w:fldChar w:fldCharType="separate"/>
      </w:r>
      <w:r w:rsidRPr="006D68AC">
        <w:rPr>
          <w:noProof/>
        </w:rPr>
        <w:t>239</w:t>
      </w:r>
      <w:r w:rsidRPr="006D68AC">
        <w:rPr>
          <w:noProof/>
        </w:rPr>
        <w:fldChar w:fldCharType="end"/>
      </w:r>
    </w:p>
    <w:p w14:paraId="0B5FDD7D" w14:textId="47FE23A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_Toc209470536 \h </w:instrText>
      </w:r>
      <w:r w:rsidRPr="006D68AC">
        <w:rPr>
          <w:noProof/>
        </w:rPr>
      </w:r>
      <w:r w:rsidRPr="006D68AC">
        <w:rPr>
          <w:noProof/>
        </w:rPr>
        <w:fldChar w:fldCharType="separate"/>
      </w:r>
      <w:r w:rsidRPr="006D68AC">
        <w:rPr>
          <w:noProof/>
        </w:rPr>
        <w:t>239</w:t>
      </w:r>
      <w:r w:rsidRPr="006D68AC">
        <w:rPr>
          <w:noProof/>
        </w:rPr>
        <w:fldChar w:fldCharType="end"/>
      </w:r>
    </w:p>
    <w:p w14:paraId="77C0B496" w14:textId="7E158E3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_Toc209470537 \h </w:instrText>
      </w:r>
      <w:r w:rsidRPr="006D68AC">
        <w:rPr>
          <w:noProof/>
        </w:rPr>
      </w:r>
      <w:r w:rsidRPr="006D68AC">
        <w:rPr>
          <w:noProof/>
        </w:rPr>
        <w:fldChar w:fldCharType="separate"/>
      </w:r>
      <w:r w:rsidRPr="006D68AC">
        <w:rPr>
          <w:noProof/>
        </w:rPr>
        <w:t>239</w:t>
      </w:r>
      <w:r w:rsidRPr="006D68AC">
        <w:rPr>
          <w:noProof/>
        </w:rPr>
        <w:fldChar w:fldCharType="end"/>
      </w:r>
    </w:p>
    <w:p w14:paraId="36DCD6D4" w14:textId="4F6C035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_Toc209470538 \h </w:instrText>
      </w:r>
      <w:r w:rsidRPr="006D68AC">
        <w:rPr>
          <w:noProof/>
        </w:rPr>
      </w:r>
      <w:r w:rsidRPr="006D68AC">
        <w:rPr>
          <w:noProof/>
        </w:rPr>
        <w:fldChar w:fldCharType="separate"/>
      </w:r>
      <w:r w:rsidRPr="006D68AC">
        <w:rPr>
          <w:noProof/>
        </w:rPr>
        <w:t>240</w:t>
      </w:r>
      <w:r w:rsidRPr="006D68AC">
        <w:rPr>
          <w:noProof/>
        </w:rPr>
        <w:fldChar w:fldCharType="end"/>
      </w:r>
    </w:p>
    <w:p w14:paraId="512A5210" w14:textId="0444B24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_Toc209470539 \h </w:instrText>
      </w:r>
      <w:r w:rsidRPr="006D68AC">
        <w:rPr>
          <w:noProof/>
        </w:rPr>
      </w:r>
      <w:r w:rsidRPr="006D68AC">
        <w:rPr>
          <w:noProof/>
        </w:rPr>
        <w:fldChar w:fldCharType="separate"/>
      </w:r>
      <w:r w:rsidRPr="006D68AC">
        <w:rPr>
          <w:noProof/>
        </w:rPr>
        <w:t>240</w:t>
      </w:r>
      <w:r w:rsidRPr="006D68AC">
        <w:rPr>
          <w:noProof/>
        </w:rPr>
        <w:fldChar w:fldCharType="end"/>
      </w:r>
    </w:p>
    <w:p w14:paraId="5F9B21DA" w14:textId="301BE28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_Toc209470540 \h </w:instrText>
      </w:r>
      <w:r w:rsidRPr="006D68AC">
        <w:rPr>
          <w:noProof/>
        </w:rPr>
      </w:r>
      <w:r w:rsidRPr="006D68AC">
        <w:rPr>
          <w:noProof/>
        </w:rPr>
        <w:fldChar w:fldCharType="separate"/>
      </w:r>
      <w:r w:rsidRPr="006D68AC">
        <w:rPr>
          <w:noProof/>
        </w:rPr>
        <w:t>241</w:t>
      </w:r>
      <w:r w:rsidRPr="006D68AC">
        <w:rPr>
          <w:noProof/>
        </w:rPr>
        <w:fldChar w:fldCharType="end"/>
      </w:r>
    </w:p>
    <w:p w14:paraId="5D6E9391" w14:textId="44F84B7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_Toc209470541 \h </w:instrText>
      </w:r>
      <w:r w:rsidRPr="006D68AC">
        <w:rPr>
          <w:noProof/>
        </w:rPr>
      </w:r>
      <w:r w:rsidRPr="006D68AC">
        <w:rPr>
          <w:noProof/>
        </w:rPr>
        <w:fldChar w:fldCharType="separate"/>
      </w:r>
      <w:r w:rsidRPr="006D68AC">
        <w:rPr>
          <w:noProof/>
        </w:rPr>
        <w:t>241</w:t>
      </w:r>
      <w:r w:rsidRPr="006D68AC">
        <w:rPr>
          <w:noProof/>
        </w:rPr>
        <w:fldChar w:fldCharType="end"/>
      </w:r>
    </w:p>
    <w:p w14:paraId="762006AD" w14:textId="61AE4DE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NwSliceAdptInfo</w:t>
      </w:r>
      <w:r w:rsidRPr="006D68AC">
        <w:rPr>
          <w:noProof/>
        </w:rPr>
        <w:tab/>
      </w:r>
      <w:r w:rsidRPr="006D68AC">
        <w:rPr>
          <w:noProof/>
        </w:rPr>
        <w:fldChar w:fldCharType="begin" w:fldLock="1"/>
      </w:r>
      <w:r w:rsidRPr="006D68AC">
        <w:rPr>
          <w:noProof/>
        </w:rPr>
        <w:instrText xml:space="preserve"> PAGEREF _Toc209470542 \h </w:instrText>
      </w:r>
      <w:r w:rsidRPr="006D68AC">
        <w:rPr>
          <w:noProof/>
        </w:rPr>
      </w:r>
      <w:r w:rsidRPr="006D68AC">
        <w:rPr>
          <w:noProof/>
        </w:rPr>
        <w:fldChar w:fldCharType="separate"/>
      </w:r>
      <w:r w:rsidRPr="006D68AC">
        <w:rPr>
          <w:noProof/>
        </w:rPr>
        <w:t>241</w:t>
      </w:r>
      <w:r w:rsidRPr="006D68AC">
        <w:rPr>
          <w:noProof/>
        </w:rPr>
        <w:fldChar w:fldCharType="end"/>
      </w:r>
    </w:p>
    <w:p w14:paraId="45AD155B" w14:textId="58D72A6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AdaptThreshold</w:t>
      </w:r>
      <w:r w:rsidRPr="006D68AC">
        <w:rPr>
          <w:noProof/>
        </w:rPr>
        <w:tab/>
      </w:r>
      <w:r w:rsidRPr="006D68AC">
        <w:rPr>
          <w:noProof/>
        </w:rPr>
        <w:fldChar w:fldCharType="begin" w:fldLock="1"/>
      </w:r>
      <w:r w:rsidRPr="006D68AC">
        <w:rPr>
          <w:noProof/>
        </w:rPr>
        <w:instrText xml:space="preserve"> PAGEREF _Toc209470543 \h </w:instrText>
      </w:r>
      <w:r w:rsidRPr="006D68AC">
        <w:rPr>
          <w:noProof/>
        </w:rPr>
      </w:r>
      <w:r w:rsidRPr="006D68AC">
        <w:rPr>
          <w:noProof/>
        </w:rPr>
        <w:fldChar w:fldCharType="separate"/>
      </w:r>
      <w:r w:rsidRPr="006D68AC">
        <w:rPr>
          <w:noProof/>
        </w:rPr>
        <w:t>241</w:t>
      </w:r>
      <w:r w:rsidRPr="006D68AC">
        <w:rPr>
          <w:noProof/>
        </w:rPr>
        <w:fldChar w:fldCharType="end"/>
      </w:r>
    </w:p>
    <w:p w14:paraId="1C191D4D" w14:textId="0997DC4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AdaptStatusNotif</w:t>
      </w:r>
      <w:r w:rsidRPr="006D68AC">
        <w:rPr>
          <w:noProof/>
        </w:rPr>
        <w:tab/>
      </w:r>
      <w:r w:rsidRPr="006D68AC">
        <w:rPr>
          <w:noProof/>
        </w:rPr>
        <w:fldChar w:fldCharType="begin" w:fldLock="1"/>
      </w:r>
      <w:r w:rsidRPr="006D68AC">
        <w:rPr>
          <w:noProof/>
        </w:rPr>
        <w:instrText xml:space="preserve"> PAGEREF _Toc209470544 \h </w:instrText>
      </w:r>
      <w:r w:rsidRPr="006D68AC">
        <w:rPr>
          <w:noProof/>
        </w:rPr>
      </w:r>
      <w:r w:rsidRPr="006D68AC">
        <w:rPr>
          <w:noProof/>
        </w:rPr>
        <w:fldChar w:fldCharType="separate"/>
      </w:r>
      <w:r w:rsidRPr="006D68AC">
        <w:rPr>
          <w:noProof/>
        </w:rPr>
        <w:t>242</w:t>
      </w:r>
      <w:r w:rsidRPr="006D68AC">
        <w:rPr>
          <w:noProof/>
        </w:rPr>
        <w:fldChar w:fldCharType="end"/>
      </w:r>
    </w:p>
    <w:p w14:paraId="0A85D344" w14:textId="17957D1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_Toc209470545 \h </w:instrText>
      </w:r>
      <w:r w:rsidRPr="006D68AC">
        <w:rPr>
          <w:noProof/>
        </w:rPr>
      </w:r>
      <w:r w:rsidRPr="006D68AC">
        <w:rPr>
          <w:noProof/>
        </w:rPr>
        <w:fldChar w:fldCharType="separate"/>
      </w:r>
      <w:r w:rsidRPr="006D68AC">
        <w:rPr>
          <w:noProof/>
        </w:rPr>
        <w:t>242</w:t>
      </w:r>
      <w:r w:rsidRPr="006D68AC">
        <w:rPr>
          <w:noProof/>
        </w:rPr>
        <w:fldChar w:fldCharType="end"/>
      </w:r>
    </w:p>
    <w:p w14:paraId="4B068556" w14:textId="14A4A25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_Toc209470546 \h </w:instrText>
      </w:r>
      <w:r w:rsidRPr="006D68AC">
        <w:rPr>
          <w:noProof/>
        </w:rPr>
      </w:r>
      <w:r w:rsidRPr="006D68AC">
        <w:rPr>
          <w:noProof/>
        </w:rPr>
        <w:fldChar w:fldCharType="separate"/>
      </w:r>
      <w:r w:rsidRPr="006D68AC">
        <w:rPr>
          <w:noProof/>
        </w:rPr>
        <w:t>242</w:t>
      </w:r>
      <w:r w:rsidRPr="006D68AC">
        <w:rPr>
          <w:noProof/>
        </w:rPr>
        <w:fldChar w:fldCharType="end"/>
      </w:r>
    </w:p>
    <w:p w14:paraId="5435FF78" w14:textId="06438B7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_Toc209470547 \h </w:instrText>
      </w:r>
      <w:r w:rsidRPr="006D68AC">
        <w:rPr>
          <w:noProof/>
        </w:rPr>
      </w:r>
      <w:r w:rsidRPr="006D68AC">
        <w:rPr>
          <w:noProof/>
        </w:rPr>
        <w:fldChar w:fldCharType="separate"/>
      </w:r>
      <w:r w:rsidRPr="006D68AC">
        <w:rPr>
          <w:noProof/>
        </w:rPr>
        <w:t>242</w:t>
      </w:r>
      <w:r w:rsidRPr="006D68AC">
        <w:rPr>
          <w:noProof/>
        </w:rPr>
        <w:fldChar w:fldCharType="end"/>
      </w:r>
    </w:p>
    <w:p w14:paraId="36968685" w14:textId="14265BC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_Toc209470548 \h </w:instrText>
      </w:r>
      <w:r w:rsidRPr="006D68AC">
        <w:rPr>
          <w:noProof/>
        </w:rPr>
      </w:r>
      <w:r w:rsidRPr="006D68AC">
        <w:rPr>
          <w:noProof/>
        </w:rPr>
        <w:fldChar w:fldCharType="separate"/>
      </w:r>
      <w:r w:rsidRPr="006D68AC">
        <w:rPr>
          <w:noProof/>
        </w:rPr>
        <w:t>243</w:t>
      </w:r>
      <w:r w:rsidRPr="006D68AC">
        <w:rPr>
          <w:noProof/>
        </w:rPr>
        <w:fldChar w:fldCharType="end"/>
      </w:r>
    </w:p>
    <w:p w14:paraId="47B373AF" w14:textId="4D2F0EB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lang w:val="en-US"/>
        </w:rPr>
        <w:t>.6.4</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Type: </w:t>
      </w:r>
      <w:r w:rsidRPr="006D68AC">
        <w:rPr>
          <w:noProof/>
          <w:lang w:eastAsia="zh-CN"/>
        </w:rPr>
        <w:t>ProblemDetailsSliceAdapt</w:t>
      </w:r>
      <w:r w:rsidRPr="006D68AC">
        <w:rPr>
          <w:noProof/>
        </w:rPr>
        <w:tab/>
      </w:r>
      <w:r w:rsidRPr="006D68AC">
        <w:rPr>
          <w:noProof/>
        </w:rPr>
        <w:fldChar w:fldCharType="begin" w:fldLock="1"/>
      </w:r>
      <w:r w:rsidRPr="006D68AC">
        <w:rPr>
          <w:noProof/>
        </w:rPr>
        <w:instrText xml:space="preserve"> PAGEREF _Toc209470549 \h </w:instrText>
      </w:r>
      <w:r w:rsidRPr="006D68AC">
        <w:rPr>
          <w:noProof/>
        </w:rPr>
      </w:r>
      <w:r w:rsidRPr="006D68AC">
        <w:rPr>
          <w:noProof/>
        </w:rPr>
        <w:fldChar w:fldCharType="separate"/>
      </w:r>
      <w:r w:rsidRPr="006D68AC">
        <w:rPr>
          <w:noProof/>
        </w:rPr>
        <w:t>243</w:t>
      </w:r>
      <w:r w:rsidRPr="006D68AC">
        <w:rPr>
          <w:noProof/>
        </w:rPr>
        <w:fldChar w:fldCharType="end"/>
      </w:r>
    </w:p>
    <w:p w14:paraId="4A69D278" w14:textId="352B5AB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_Toc209470550 \h </w:instrText>
      </w:r>
      <w:r w:rsidRPr="006D68AC">
        <w:rPr>
          <w:noProof/>
        </w:rPr>
      </w:r>
      <w:r w:rsidRPr="006D68AC">
        <w:rPr>
          <w:noProof/>
        </w:rPr>
        <w:fldChar w:fldCharType="separate"/>
      </w:r>
      <w:r w:rsidRPr="006D68AC">
        <w:rPr>
          <w:noProof/>
        </w:rPr>
        <w:t>243</w:t>
      </w:r>
      <w:r w:rsidRPr="006D68AC">
        <w:rPr>
          <w:noProof/>
        </w:rPr>
        <w:fldChar w:fldCharType="end"/>
      </w:r>
    </w:p>
    <w:p w14:paraId="58BC33E3" w14:textId="088F56A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_Toc209470551 \h </w:instrText>
      </w:r>
      <w:r w:rsidRPr="006D68AC">
        <w:rPr>
          <w:noProof/>
        </w:rPr>
      </w:r>
      <w:r w:rsidRPr="006D68AC">
        <w:rPr>
          <w:noProof/>
        </w:rPr>
        <w:fldChar w:fldCharType="separate"/>
      </w:r>
      <w:r w:rsidRPr="006D68AC">
        <w:rPr>
          <w:noProof/>
        </w:rPr>
        <w:t>243</w:t>
      </w:r>
      <w:r w:rsidRPr="006D68AC">
        <w:rPr>
          <w:noProof/>
        </w:rPr>
        <w:fldChar w:fldCharType="end"/>
      </w:r>
    </w:p>
    <w:p w14:paraId="471F73B1" w14:textId="1CBD552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_Toc209470552 \h </w:instrText>
      </w:r>
      <w:r w:rsidRPr="006D68AC">
        <w:rPr>
          <w:noProof/>
        </w:rPr>
      </w:r>
      <w:r w:rsidRPr="006D68AC">
        <w:rPr>
          <w:noProof/>
        </w:rPr>
        <w:fldChar w:fldCharType="separate"/>
      </w:r>
      <w:r w:rsidRPr="006D68AC">
        <w:rPr>
          <w:noProof/>
        </w:rPr>
        <w:t>244</w:t>
      </w:r>
      <w:r w:rsidRPr="006D68AC">
        <w:rPr>
          <w:noProof/>
        </w:rPr>
        <w:fldChar w:fldCharType="end"/>
      </w:r>
    </w:p>
    <w:p w14:paraId="1CA61A2E" w14:textId="15EFCB6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_Toc209470553 \h </w:instrText>
      </w:r>
      <w:r w:rsidRPr="006D68AC">
        <w:rPr>
          <w:noProof/>
        </w:rPr>
      </w:r>
      <w:r w:rsidRPr="006D68AC">
        <w:rPr>
          <w:noProof/>
        </w:rPr>
        <w:fldChar w:fldCharType="separate"/>
      </w:r>
      <w:r w:rsidRPr="006D68AC">
        <w:rPr>
          <w:noProof/>
        </w:rPr>
        <w:t>244</w:t>
      </w:r>
      <w:r w:rsidRPr="006D68AC">
        <w:rPr>
          <w:noProof/>
        </w:rPr>
        <w:fldChar w:fldCharType="end"/>
      </w:r>
    </w:p>
    <w:p w14:paraId="2B471820" w14:textId="53D056F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_Toc209470554 \h </w:instrText>
      </w:r>
      <w:r w:rsidRPr="006D68AC">
        <w:rPr>
          <w:noProof/>
        </w:rPr>
      </w:r>
      <w:r w:rsidRPr="006D68AC">
        <w:rPr>
          <w:noProof/>
        </w:rPr>
        <w:fldChar w:fldCharType="separate"/>
      </w:r>
      <w:r w:rsidRPr="006D68AC">
        <w:rPr>
          <w:noProof/>
        </w:rPr>
        <w:t>244</w:t>
      </w:r>
      <w:r w:rsidRPr="006D68AC">
        <w:rPr>
          <w:noProof/>
        </w:rPr>
        <w:fldChar w:fldCharType="end"/>
      </w:r>
    </w:p>
    <w:p w14:paraId="61754D0E" w14:textId="1E3016B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_Toc209470555 \h </w:instrText>
      </w:r>
      <w:r w:rsidRPr="006D68AC">
        <w:rPr>
          <w:noProof/>
        </w:rPr>
      </w:r>
      <w:r w:rsidRPr="006D68AC">
        <w:rPr>
          <w:noProof/>
        </w:rPr>
        <w:fldChar w:fldCharType="separate"/>
      </w:r>
      <w:r w:rsidRPr="006D68AC">
        <w:rPr>
          <w:noProof/>
        </w:rPr>
        <w:t>244</w:t>
      </w:r>
      <w:r w:rsidRPr="006D68AC">
        <w:rPr>
          <w:noProof/>
        </w:rPr>
        <w:fldChar w:fldCharType="end"/>
      </w:r>
    </w:p>
    <w:p w14:paraId="6C19EC39" w14:textId="72E3AB9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_Toc209470556 \h </w:instrText>
      </w:r>
      <w:r w:rsidRPr="006D68AC">
        <w:rPr>
          <w:noProof/>
        </w:rPr>
      </w:r>
      <w:r w:rsidRPr="006D68AC">
        <w:rPr>
          <w:noProof/>
        </w:rPr>
        <w:fldChar w:fldCharType="separate"/>
      </w:r>
      <w:r w:rsidRPr="006D68AC">
        <w:rPr>
          <w:noProof/>
        </w:rPr>
        <w:t>244</w:t>
      </w:r>
      <w:r w:rsidRPr="006D68AC">
        <w:rPr>
          <w:noProof/>
        </w:rPr>
        <w:fldChar w:fldCharType="end"/>
      </w:r>
    </w:p>
    <w:p w14:paraId="39883441" w14:textId="321D3F6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6.10</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_Toc209470557 \h </w:instrText>
      </w:r>
      <w:r w:rsidRPr="006D68AC">
        <w:rPr>
          <w:noProof/>
        </w:rPr>
      </w:r>
      <w:r w:rsidRPr="006D68AC">
        <w:rPr>
          <w:noProof/>
        </w:rPr>
        <w:fldChar w:fldCharType="separate"/>
      </w:r>
      <w:r w:rsidRPr="006D68AC">
        <w:rPr>
          <w:noProof/>
        </w:rPr>
        <w:t>244</w:t>
      </w:r>
      <w:r w:rsidRPr="006D68AC">
        <w:rPr>
          <w:noProof/>
        </w:rPr>
        <w:fldChar w:fldCharType="end"/>
      </w:r>
    </w:p>
    <w:p w14:paraId="39496AAB" w14:textId="408646AC"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NSCE_SliceCommService</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_Toc209470558 \h </w:instrText>
      </w:r>
      <w:r w:rsidRPr="006D68AC">
        <w:rPr>
          <w:noProof/>
        </w:rPr>
      </w:r>
      <w:r w:rsidRPr="006D68AC">
        <w:rPr>
          <w:noProof/>
        </w:rPr>
        <w:fldChar w:fldCharType="separate"/>
      </w:r>
      <w:r w:rsidRPr="006D68AC">
        <w:rPr>
          <w:noProof/>
        </w:rPr>
        <w:t>244</w:t>
      </w:r>
      <w:r w:rsidRPr="006D68AC">
        <w:rPr>
          <w:noProof/>
        </w:rPr>
        <w:fldChar w:fldCharType="end"/>
      </w:r>
    </w:p>
    <w:p w14:paraId="508DFFC8" w14:textId="3789888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_Toc209470559 \h </w:instrText>
      </w:r>
      <w:r w:rsidRPr="006D68AC">
        <w:rPr>
          <w:noProof/>
        </w:rPr>
      </w:r>
      <w:r w:rsidRPr="006D68AC">
        <w:rPr>
          <w:noProof/>
        </w:rPr>
        <w:fldChar w:fldCharType="separate"/>
      </w:r>
      <w:r w:rsidRPr="006D68AC">
        <w:rPr>
          <w:noProof/>
        </w:rPr>
        <w:t>244</w:t>
      </w:r>
      <w:r w:rsidRPr="006D68AC">
        <w:rPr>
          <w:noProof/>
        </w:rPr>
        <w:fldChar w:fldCharType="end"/>
      </w:r>
    </w:p>
    <w:p w14:paraId="729A7771" w14:textId="5DEFD0E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_Toc209470560 \h </w:instrText>
      </w:r>
      <w:r w:rsidRPr="006D68AC">
        <w:rPr>
          <w:noProof/>
        </w:rPr>
      </w:r>
      <w:r w:rsidRPr="006D68AC">
        <w:rPr>
          <w:noProof/>
        </w:rPr>
        <w:fldChar w:fldCharType="separate"/>
      </w:r>
      <w:r w:rsidRPr="006D68AC">
        <w:rPr>
          <w:noProof/>
        </w:rPr>
        <w:t>245</w:t>
      </w:r>
      <w:r w:rsidRPr="006D68AC">
        <w:rPr>
          <w:noProof/>
        </w:rPr>
        <w:fldChar w:fldCharType="end"/>
      </w:r>
    </w:p>
    <w:p w14:paraId="2AE51773" w14:textId="3506C51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_Toc209470561 \h </w:instrText>
      </w:r>
      <w:r w:rsidRPr="006D68AC">
        <w:rPr>
          <w:noProof/>
        </w:rPr>
      </w:r>
      <w:r w:rsidRPr="006D68AC">
        <w:rPr>
          <w:noProof/>
        </w:rPr>
        <w:fldChar w:fldCharType="separate"/>
      </w:r>
      <w:r w:rsidRPr="006D68AC">
        <w:rPr>
          <w:noProof/>
        </w:rPr>
        <w:t>245</w:t>
      </w:r>
      <w:r w:rsidRPr="006D68AC">
        <w:rPr>
          <w:noProof/>
        </w:rPr>
        <w:fldChar w:fldCharType="end"/>
      </w:r>
    </w:p>
    <w:p w14:paraId="31C151BF" w14:textId="1F17170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_Toc209470562 \h </w:instrText>
      </w:r>
      <w:r w:rsidRPr="006D68AC">
        <w:rPr>
          <w:noProof/>
        </w:rPr>
      </w:r>
      <w:r w:rsidRPr="006D68AC">
        <w:rPr>
          <w:noProof/>
        </w:rPr>
        <w:fldChar w:fldCharType="separate"/>
      </w:r>
      <w:r w:rsidRPr="006D68AC">
        <w:rPr>
          <w:noProof/>
        </w:rPr>
        <w:t>245</w:t>
      </w:r>
      <w:r w:rsidRPr="006D68AC">
        <w:rPr>
          <w:noProof/>
        </w:rPr>
        <w:fldChar w:fldCharType="end"/>
      </w:r>
    </w:p>
    <w:p w14:paraId="6069E45A" w14:textId="30CF3EC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Slice Related Communication Services</w:t>
      </w:r>
      <w:r w:rsidRPr="006D68AC">
        <w:rPr>
          <w:noProof/>
        </w:rPr>
        <w:tab/>
      </w:r>
      <w:r w:rsidRPr="006D68AC">
        <w:rPr>
          <w:noProof/>
        </w:rPr>
        <w:fldChar w:fldCharType="begin" w:fldLock="1"/>
      </w:r>
      <w:r w:rsidRPr="006D68AC">
        <w:rPr>
          <w:noProof/>
        </w:rPr>
        <w:instrText xml:space="preserve"> PAGEREF _Toc209470563 \h </w:instrText>
      </w:r>
      <w:r w:rsidRPr="006D68AC">
        <w:rPr>
          <w:noProof/>
        </w:rPr>
      </w:r>
      <w:r w:rsidRPr="006D68AC">
        <w:rPr>
          <w:noProof/>
        </w:rPr>
        <w:fldChar w:fldCharType="separate"/>
      </w:r>
      <w:r w:rsidRPr="006D68AC">
        <w:rPr>
          <w:noProof/>
        </w:rPr>
        <w:t>246</w:t>
      </w:r>
      <w:r w:rsidRPr="006D68AC">
        <w:rPr>
          <w:noProof/>
        </w:rPr>
        <w:fldChar w:fldCharType="end"/>
      </w:r>
    </w:p>
    <w:p w14:paraId="596A33F9" w14:textId="036D70E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_Toc209470564 \h </w:instrText>
      </w:r>
      <w:r w:rsidRPr="006D68AC">
        <w:rPr>
          <w:noProof/>
        </w:rPr>
      </w:r>
      <w:r w:rsidRPr="006D68AC">
        <w:rPr>
          <w:noProof/>
        </w:rPr>
        <w:fldChar w:fldCharType="separate"/>
      </w:r>
      <w:r w:rsidRPr="006D68AC">
        <w:rPr>
          <w:noProof/>
        </w:rPr>
        <w:t>246</w:t>
      </w:r>
      <w:r w:rsidRPr="006D68AC">
        <w:rPr>
          <w:noProof/>
        </w:rPr>
        <w:fldChar w:fldCharType="end"/>
      </w:r>
    </w:p>
    <w:p w14:paraId="5A58CB25" w14:textId="083B131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_Toc209470565 \h </w:instrText>
      </w:r>
      <w:r w:rsidRPr="006D68AC">
        <w:rPr>
          <w:noProof/>
        </w:rPr>
      </w:r>
      <w:r w:rsidRPr="006D68AC">
        <w:rPr>
          <w:noProof/>
        </w:rPr>
        <w:fldChar w:fldCharType="separate"/>
      </w:r>
      <w:r w:rsidRPr="006D68AC">
        <w:rPr>
          <w:noProof/>
        </w:rPr>
        <w:t>246</w:t>
      </w:r>
      <w:r w:rsidRPr="006D68AC">
        <w:rPr>
          <w:noProof/>
        </w:rPr>
        <w:fldChar w:fldCharType="end"/>
      </w:r>
    </w:p>
    <w:p w14:paraId="1B7635AB" w14:textId="70E9039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_Toc209470566 \h </w:instrText>
      </w:r>
      <w:r w:rsidRPr="006D68AC">
        <w:rPr>
          <w:noProof/>
        </w:rPr>
      </w:r>
      <w:r w:rsidRPr="006D68AC">
        <w:rPr>
          <w:noProof/>
        </w:rPr>
        <w:fldChar w:fldCharType="separate"/>
      </w:r>
      <w:r w:rsidRPr="006D68AC">
        <w:rPr>
          <w:noProof/>
        </w:rPr>
        <w:t>246</w:t>
      </w:r>
      <w:r w:rsidRPr="006D68AC">
        <w:rPr>
          <w:noProof/>
        </w:rPr>
        <w:fldChar w:fldCharType="end"/>
      </w:r>
    </w:p>
    <w:p w14:paraId="20F591D4" w14:textId="0559A71E"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6.11.3.2.3.1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_Toc209470567 \h </w:instrText>
      </w:r>
      <w:r w:rsidRPr="006D68AC">
        <w:rPr>
          <w:noProof/>
        </w:rPr>
      </w:r>
      <w:r w:rsidRPr="006D68AC">
        <w:rPr>
          <w:noProof/>
        </w:rPr>
        <w:fldChar w:fldCharType="separate"/>
      </w:r>
      <w:r w:rsidRPr="006D68AC">
        <w:rPr>
          <w:noProof/>
        </w:rPr>
        <w:t>246</w:t>
      </w:r>
      <w:r w:rsidRPr="006D68AC">
        <w:rPr>
          <w:noProof/>
        </w:rPr>
        <w:fldChar w:fldCharType="end"/>
      </w:r>
    </w:p>
    <w:p w14:paraId="07E8280B" w14:textId="77EEBAA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_Toc209470568 \h </w:instrText>
      </w:r>
      <w:r w:rsidRPr="006D68AC">
        <w:rPr>
          <w:noProof/>
        </w:rPr>
      </w:r>
      <w:r w:rsidRPr="006D68AC">
        <w:rPr>
          <w:noProof/>
        </w:rPr>
        <w:fldChar w:fldCharType="separate"/>
      </w:r>
      <w:r w:rsidRPr="006D68AC">
        <w:rPr>
          <w:noProof/>
        </w:rPr>
        <w:t>247</w:t>
      </w:r>
      <w:r w:rsidRPr="006D68AC">
        <w:rPr>
          <w:noProof/>
        </w:rPr>
        <w:fldChar w:fldCharType="end"/>
      </w:r>
    </w:p>
    <w:p w14:paraId="7054E00C" w14:textId="3C4E10D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Individual Slice Related Communication Service</w:t>
      </w:r>
      <w:r w:rsidRPr="006D68AC">
        <w:rPr>
          <w:noProof/>
        </w:rPr>
        <w:tab/>
      </w:r>
      <w:r w:rsidRPr="006D68AC">
        <w:rPr>
          <w:noProof/>
        </w:rPr>
        <w:fldChar w:fldCharType="begin" w:fldLock="1"/>
      </w:r>
      <w:r w:rsidRPr="006D68AC">
        <w:rPr>
          <w:noProof/>
        </w:rPr>
        <w:instrText xml:space="preserve"> PAGEREF _Toc209470569 \h </w:instrText>
      </w:r>
      <w:r w:rsidRPr="006D68AC">
        <w:rPr>
          <w:noProof/>
        </w:rPr>
      </w:r>
      <w:r w:rsidRPr="006D68AC">
        <w:rPr>
          <w:noProof/>
        </w:rPr>
        <w:fldChar w:fldCharType="separate"/>
      </w:r>
      <w:r w:rsidRPr="006D68AC">
        <w:rPr>
          <w:noProof/>
        </w:rPr>
        <w:t>247</w:t>
      </w:r>
      <w:r w:rsidRPr="006D68AC">
        <w:rPr>
          <w:noProof/>
        </w:rPr>
        <w:fldChar w:fldCharType="end"/>
      </w:r>
    </w:p>
    <w:p w14:paraId="03241317" w14:textId="291698E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_Toc209470570 \h </w:instrText>
      </w:r>
      <w:r w:rsidRPr="006D68AC">
        <w:rPr>
          <w:noProof/>
        </w:rPr>
      </w:r>
      <w:r w:rsidRPr="006D68AC">
        <w:rPr>
          <w:noProof/>
        </w:rPr>
        <w:fldChar w:fldCharType="separate"/>
      </w:r>
      <w:r w:rsidRPr="006D68AC">
        <w:rPr>
          <w:noProof/>
        </w:rPr>
        <w:t>247</w:t>
      </w:r>
      <w:r w:rsidRPr="006D68AC">
        <w:rPr>
          <w:noProof/>
        </w:rPr>
        <w:fldChar w:fldCharType="end"/>
      </w:r>
    </w:p>
    <w:p w14:paraId="19FD0E08" w14:textId="0967FA9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_Toc209470571 \h </w:instrText>
      </w:r>
      <w:r w:rsidRPr="006D68AC">
        <w:rPr>
          <w:noProof/>
        </w:rPr>
      </w:r>
      <w:r w:rsidRPr="006D68AC">
        <w:rPr>
          <w:noProof/>
        </w:rPr>
        <w:fldChar w:fldCharType="separate"/>
      </w:r>
      <w:r w:rsidRPr="006D68AC">
        <w:rPr>
          <w:noProof/>
        </w:rPr>
        <w:t>247</w:t>
      </w:r>
      <w:r w:rsidRPr="006D68AC">
        <w:rPr>
          <w:noProof/>
        </w:rPr>
        <w:fldChar w:fldCharType="end"/>
      </w:r>
    </w:p>
    <w:p w14:paraId="1C1016FD" w14:textId="5CA8B59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_Toc209470572 \h </w:instrText>
      </w:r>
      <w:r w:rsidRPr="006D68AC">
        <w:rPr>
          <w:noProof/>
        </w:rPr>
      </w:r>
      <w:r w:rsidRPr="006D68AC">
        <w:rPr>
          <w:noProof/>
        </w:rPr>
        <w:fldChar w:fldCharType="separate"/>
      </w:r>
      <w:r w:rsidRPr="006D68AC">
        <w:rPr>
          <w:noProof/>
        </w:rPr>
        <w:t>247</w:t>
      </w:r>
      <w:r w:rsidRPr="006D68AC">
        <w:rPr>
          <w:noProof/>
        </w:rPr>
        <w:fldChar w:fldCharType="end"/>
      </w:r>
    </w:p>
    <w:p w14:paraId="304E965E" w14:textId="0AD519B7"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6.11.3.3.3.1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_Toc209470573 \h </w:instrText>
      </w:r>
      <w:r w:rsidRPr="006D68AC">
        <w:rPr>
          <w:noProof/>
        </w:rPr>
      </w:r>
      <w:r w:rsidRPr="006D68AC">
        <w:rPr>
          <w:noProof/>
        </w:rPr>
        <w:fldChar w:fldCharType="separate"/>
      </w:r>
      <w:r w:rsidRPr="006D68AC">
        <w:rPr>
          <w:noProof/>
        </w:rPr>
        <w:t>247</w:t>
      </w:r>
      <w:r w:rsidRPr="006D68AC">
        <w:rPr>
          <w:noProof/>
        </w:rPr>
        <w:fldChar w:fldCharType="end"/>
      </w:r>
    </w:p>
    <w:p w14:paraId="51EB5F4D" w14:textId="692FEC28"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6.11.3.3.3.2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_Toc209470574 \h </w:instrText>
      </w:r>
      <w:r w:rsidRPr="006D68AC">
        <w:rPr>
          <w:noProof/>
        </w:rPr>
      </w:r>
      <w:r w:rsidRPr="006D68AC">
        <w:rPr>
          <w:noProof/>
        </w:rPr>
        <w:fldChar w:fldCharType="separate"/>
      </w:r>
      <w:r w:rsidRPr="006D68AC">
        <w:rPr>
          <w:noProof/>
        </w:rPr>
        <w:t>248</w:t>
      </w:r>
      <w:r w:rsidRPr="006D68AC">
        <w:rPr>
          <w:noProof/>
        </w:rPr>
        <w:fldChar w:fldCharType="end"/>
      </w:r>
    </w:p>
    <w:p w14:paraId="4DB3EDEE" w14:textId="4C15ED32"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6.11.3.3.3.3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_Toc209470575 \h </w:instrText>
      </w:r>
      <w:r w:rsidRPr="006D68AC">
        <w:rPr>
          <w:noProof/>
        </w:rPr>
      </w:r>
      <w:r w:rsidRPr="006D68AC">
        <w:rPr>
          <w:noProof/>
        </w:rPr>
        <w:fldChar w:fldCharType="separate"/>
      </w:r>
      <w:r w:rsidRPr="006D68AC">
        <w:rPr>
          <w:noProof/>
        </w:rPr>
        <w:t>249</w:t>
      </w:r>
      <w:r w:rsidRPr="006D68AC">
        <w:rPr>
          <w:noProof/>
        </w:rPr>
        <w:fldChar w:fldCharType="end"/>
      </w:r>
    </w:p>
    <w:p w14:paraId="0ABB9EF4" w14:textId="3837F37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6.11.3.3.3.4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_Toc209470576 \h </w:instrText>
      </w:r>
      <w:r w:rsidRPr="006D68AC">
        <w:rPr>
          <w:noProof/>
        </w:rPr>
      </w:r>
      <w:r w:rsidRPr="006D68AC">
        <w:rPr>
          <w:noProof/>
        </w:rPr>
        <w:fldChar w:fldCharType="separate"/>
      </w:r>
      <w:r w:rsidRPr="006D68AC">
        <w:rPr>
          <w:noProof/>
        </w:rPr>
        <w:t>251</w:t>
      </w:r>
      <w:r w:rsidRPr="006D68AC">
        <w:rPr>
          <w:noProof/>
        </w:rPr>
        <w:fldChar w:fldCharType="end"/>
      </w:r>
    </w:p>
    <w:p w14:paraId="5ACDA1CC" w14:textId="27F2E29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.3.3.4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_Toc209470577 \h </w:instrText>
      </w:r>
      <w:r w:rsidRPr="006D68AC">
        <w:rPr>
          <w:noProof/>
        </w:rPr>
      </w:r>
      <w:r w:rsidRPr="006D68AC">
        <w:rPr>
          <w:noProof/>
        </w:rPr>
        <w:fldChar w:fldCharType="separate"/>
      </w:r>
      <w:r w:rsidRPr="006D68AC">
        <w:rPr>
          <w:noProof/>
        </w:rPr>
        <w:t>251</w:t>
      </w:r>
      <w:r w:rsidRPr="006D68AC">
        <w:rPr>
          <w:noProof/>
        </w:rPr>
        <w:fldChar w:fldCharType="end"/>
      </w:r>
    </w:p>
    <w:p w14:paraId="1DC500EE" w14:textId="7C57453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_Toc209470578 \h </w:instrText>
      </w:r>
      <w:r w:rsidRPr="006D68AC">
        <w:rPr>
          <w:noProof/>
        </w:rPr>
      </w:r>
      <w:r w:rsidRPr="006D68AC">
        <w:rPr>
          <w:noProof/>
        </w:rPr>
        <w:fldChar w:fldCharType="separate"/>
      </w:r>
      <w:r w:rsidRPr="006D68AC">
        <w:rPr>
          <w:noProof/>
        </w:rPr>
        <w:t>252</w:t>
      </w:r>
      <w:r w:rsidRPr="006D68AC">
        <w:rPr>
          <w:noProof/>
        </w:rPr>
        <w:fldChar w:fldCharType="end"/>
      </w:r>
    </w:p>
    <w:p w14:paraId="29C15A91" w14:textId="1AFB25F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_Toc209470579 \h </w:instrText>
      </w:r>
      <w:r w:rsidRPr="006D68AC">
        <w:rPr>
          <w:noProof/>
        </w:rPr>
      </w:r>
      <w:r w:rsidRPr="006D68AC">
        <w:rPr>
          <w:noProof/>
        </w:rPr>
        <w:fldChar w:fldCharType="separate"/>
      </w:r>
      <w:r w:rsidRPr="006D68AC">
        <w:rPr>
          <w:noProof/>
        </w:rPr>
        <w:t>252</w:t>
      </w:r>
      <w:r w:rsidRPr="006D68AC">
        <w:rPr>
          <w:noProof/>
        </w:rPr>
        <w:fldChar w:fldCharType="end"/>
      </w:r>
    </w:p>
    <w:p w14:paraId="79BC37AD" w14:textId="04A9425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_Toc209470580 \h </w:instrText>
      </w:r>
      <w:r w:rsidRPr="006D68AC">
        <w:rPr>
          <w:noProof/>
        </w:rPr>
      </w:r>
      <w:r w:rsidRPr="006D68AC">
        <w:rPr>
          <w:noProof/>
        </w:rPr>
        <w:fldChar w:fldCharType="separate"/>
      </w:r>
      <w:r w:rsidRPr="006D68AC">
        <w:rPr>
          <w:noProof/>
        </w:rPr>
        <w:t>252</w:t>
      </w:r>
      <w:r w:rsidRPr="006D68AC">
        <w:rPr>
          <w:noProof/>
        </w:rPr>
        <w:fldChar w:fldCharType="end"/>
      </w:r>
    </w:p>
    <w:p w14:paraId="44B0E13B" w14:textId="4ECF8F3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_Toc209470581 \h </w:instrText>
      </w:r>
      <w:r w:rsidRPr="006D68AC">
        <w:rPr>
          <w:noProof/>
        </w:rPr>
      </w:r>
      <w:r w:rsidRPr="006D68AC">
        <w:rPr>
          <w:noProof/>
        </w:rPr>
        <w:fldChar w:fldCharType="separate"/>
      </w:r>
      <w:r w:rsidRPr="006D68AC">
        <w:rPr>
          <w:noProof/>
        </w:rPr>
        <w:t>252</w:t>
      </w:r>
      <w:r w:rsidRPr="006D68AC">
        <w:rPr>
          <w:noProof/>
        </w:rPr>
        <w:fldChar w:fldCharType="end"/>
      </w:r>
    </w:p>
    <w:p w14:paraId="50BD782A" w14:textId="45C8EE8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_Toc209470582 \h </w:instrText>
      </w:r>
      <w:r w:rsidRPr="006D68AC">
        <w:rPr>
          <w:noProof/>
        </w:rPr>
      </w:r>
      <w:r w:rsidRPr="006D68AC">
        <w:rPr>
          <w:noProof/>
        </w:rPr>
        <w:fldChar w:fldCharType="separate"/>
      </w:r>
      <w:r w:rsidRPr="006D68AC">
        <w:rPr>
          <w:noProof/>
        </w:rPr>
        <w:t>252</w:t>
      </w:r>
      <w:r w:rsidRPr="006D68AC">
        <w:rPr>
          <w:noProof/>
        </w:rPr>
        <w:fldChar w:fldCharType="end"/>
      </w:r>
    </w:p>
    <w:p w14:paraId="0FB7B409" w14:textId="6AD0280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_Toc209470583 \h </w:instrText>
      </w:r>
      <w:r w:rsidRPr="006D68AC">
        <w:rPr>
          <w:noProof/>
        </w:rPr>
      </w:r>
      <w:r w:rsidRPr="006D68AC">
        <w:rPr>
          <w:noProof/>
        </w:rPr>
        <w:fldChar w:fldCharType="separate"/>
      </w:r>
      <w:r w:rsidRPr="006D68AC">
        <w:rPr>
          <w:noProof/>
        </w:rPr>
        <w:t>252</w:t>
      </w:r>
      <w:r w:rsidRPr="006D68AC">
        <w:rPr>
          <w:noProof/>
        </w:rPr>
        <w:fldChar w:fldCharType="end"/>
      </w:r>
    </w:p>
    <w:p w14:paraId="15826968" w14:textId="3D5260D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SliceCommService</w:t>
      </w:r>
      <w:r w:rsidRPr="006D68AC">
        <w:rPr>
          <w:noProof/>
        </w:rPr>
        <w:tab/>
      </w:r>
      <w:r w:rsidRPr="006D68AC">
        <w:rPr>
          <w:noProof/>
        </w:rPr>
        <w:fldChar w:fldCharType="begin" w:fldLock="1"/>
      </w:r>
      <w:r w:rsidRPr="006D68AC">
        <w:rPr>
          <w:noProof/>
        </w:rPr>
        <w:instrText xml:space="preserve"> PAGEREF _Toc209470584 \h </w:instrText>
      </w:r>
      <w:r w:rsidRPr="006D68AC">
        <w:rPr>
          <w:noProof/>
        </w:rPr>
      </w:r>
      <w:r w:rsidRPr="006D68AC">
        <w:rPr>
          <w:noProof/>
        </w:rPr>
        <w:fldChar w:fldCharType="separate"/>
      </w:r>
      <w:r w:rsidRPr="006D68AC">
        <w:rPr>
          <w:noProof/>
        </w:rPr>
        <w:t>253</w:t>
      </w:r>
      <w:r w:rsidRPr="006D68AC">
        <w:rPr>
          <w:noProof/>
        </w:rPr>
        <w:fldChar w:fldCharType="end"/>
      </w:r>
    </w:p>
    <w:p w14:paraId="47126DBB" w14:textId="33C5A24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SliceCommServicePatch</w:t>
      </w:r>
      <w:r w:rsidRPr="006D68AC">
        <w:rPr>
          <w:noProof/>
        </w:rPr>
        <w:tab/>
      </w:r>
      <w:r w:rsidRPr="006D68AC">
        <w:rPr>
          <w:noProof/>
        </w:rPr>
        <w:fldChar w:fldCharType="begin" w:fldLock="1"/>
      </w:r>
      <w:r w:rsidRPr="006D68AC">
        <w:rPr>
          <w:noProof/>
        </w:rPr>
        <w:instrText xml:space="preserve"> PAGEREF _Toc209470585 \h </w:instrText>
      </w:r>
      <w:r w:rsidRPr="006D68AC">
        <w:rPr>
          <w:noProof/>
        </w:rPr>
      </w:r>
      <w:r w:rsidRPr="006D68AC">
        <w:rPr>
          <w:noProof/>
        </w:rPr>
        <w:fldChar w:fldCharType="separate"/>
      </w:r>
      <w:r w:rsidRPr="006D68AC">
        <w:rPr>
          <w:noProof/>
        </w:rPr>
        <w:t>253</w:t>
      </w:r>
      <w:r w:rsidRPr="006D68AC">
        <w:rPr>
          <w:noProof/>
        </w:rPr>
        <w:fldChar w:fldCharType="end"/>
      </w:r>
    </w:p>
    <w:p w14:paraId="29088C8E" w14:textId="02431AE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ServReq</w:t>
      </w:r>
      <w:r w:rsidRPr="006D68AC">
        <w:rPr>
          <w:noProof/>
        </w:rPr>
        <w:tab/>
      </w:r>
      <w:r w:rsidRPr="006D68AC">
        <w:rPr>
          <w:noProof/>
        </w:rPr>
        <w:fldChar w:fldCharType="begin" w:fldLock="1"/>
      </w:r>
      <w:r w:rsidRPr="006D68AC">
        <w:rPr>
          <w:noProof/>
        </w:rPr>
        <w:instrText xml:space="preserve"> PAGEREF _Toc209470586 \h </w:instrText>
      </w:r>
      <w:r w:rsidRPr="006D68AC">
        <w:rPr>
          <w:noProof/>
        </w:rPr>
      </w:r>
      <w:r w:rsidRPr="006D68AC">
        <w:rPr>
          <w:noProof/>
        </w:rPr>
        <w:fldChar w:fldCharType="separate"/>
      </w:r>
      <w:r w:rsidRPr="006D68AC">
        <w:rPr>
          <w:noProof/>
        </w:rPr>
        <w:t>253</w:t>
      </w:r>
      <w:r w:rsidRPr="006D68AC">
        <w:rPr>
          <w:noProof/>
        </w:rPr>
        <w:fldChar w:fldCharType="end"/>
      </w:r>
    </w:p>
    <w:p w14:paraId="4804F376" w14:textId="4975E49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NetSliceInfo</w:t>
      </w:r>
      <w:r w:rsidRPr="006D68AC">
        <w:rPr>
          <w:noProof/>
        </w:rPr>
        <w:tab/>
      </w:r>
      <w:r w:rsidRPr="006D68AC">
        <w:rPr>
          <w:noProof/>
        </w:rPr>
        <w:fldChar w:fldCharType="begin" w:fldLock="1"/>
      </w:r>
      <w:r w:rsidRPr="006D68AC">
        <w:rPr>
          <w:noProof/>
        </w:rPr>
        <w:instrText xml:space="preserve"> PAGEREF _Toc209470587 \h </w:instrText>
      </w:r>
      <w:r w:rsidRPr="006D68AC">
        <w:rPr>
          <w:noProof/>
        </w:rPr>
      </w:r>
      <w:r w:rsidRPr="006D68AC">
        <w:rPr>
          <w:noProof/>
        </w:rPr>
        <w:fldChar w:fldCharType="separate"/>
      </w:r>
      <w:r w:rsidRPr="006D68AC">
        <w:rPr>
          <w:noProof/>
        </w:rPr>
        <w:t>254</w:t>
      </w:r>
      <w:r w:rsidRPr="006D68AC">
        <w:rPr>
          <w:noProof/>
        </w:rPr>
        <w:fldChar w:fldCharType="end"/>
      </w:r>
    </w:p>
    <w:p w14:paraId="00FCC179" w14:textId="10CDF48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_Toc209470588 \h </w:instrText>
      </w:r>
      <w:r w:rsidRPr="006D68AC">
        <w:rPr>
          <w:noProof/>
        </w:rPr>
      </w:r>
      <w:r w:rsidRPr="006D68AC">
        <w:rPr>
          <w:noProof/>
        </w:rPr>
        <w:fldChar w:fldCharType="separate"/>
      </w:r>
      <w:r w:rsidRPr="006D68AC">
        <w:rPr>
          <w:noProof/>
        </w:rPr>
        <w:t>254</w:t>
      </w:r>
      <w:r w:rsidRPr="006D68AC">
        <w:rPr>
          <w:noProof/>
        </w:rPr>
        <w:fldChar w:fldCharType="end"/>
      </w:r>
    </w:p>
    <w:p w14:paraId="7B96FCFF" w14:textId="21BFE6F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_Toc209470589 \h </w:instrText>
      </w:r>
      <w:r w:rsidRPr="006D68AC">
        <w:rPr>
          <w:noProof/>
        </w:rPr>
      </w:r>
      <w:r w:rsidRPr="006D68AC">
        <w:rPr>
          <w:noProof/>
        </w:rPr>
        <w:fldChar w:fldCharType="separate"/>
      </w:r>
      <w:r w:rsidRPr="006D68AC">
        <w:rPr>
          <w:noProof/>
        </w:rPr>
        <w:t>254</w:t>
      </w:r>
      <w:r w:rsidRPr="006D68AC">
        <w:rPr>
          <w:noProof/>
        </w:rPr>
        <w:fldChar w:fldCharType="end"/>
      </w:r>
    </w:p>
    <w:p w14:paraId="6A74ABC3" w14:textId="1E52D2C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_Toc209470590 \h </w:instrText>
      </w:r>
      <w:r w:rsidRPr="006D68AC">
        <w:rPr>
          <w:noProof/>
        </w:rPr>
      </w:r>
      <w:r w:rsidRPr="006D68AC">
        <w:rPr>
          <w:noProof/>
        </w:rPr>
        <w:fldChar w:fldCharType="separate"/>
      </w:r>
      <w:r w:rsidRPr="006D68AC">
        <w:rPr>
          <w:noProof/>
        </w:rPr>
        <w:t>254</w:t>
      </w:r>
      <w:r w:rsidRPr="006D68AC">
        <w:rPr>
          <w:noProof/>
        </w:rPr>
        <w:fldChar w:fldCharType="end"/>
      </w:r>
    </w:p>
    <w:p w14:paraId="18EE373A" w14:textId="724ABB1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_Toc209470591 \h </w:instrText>
      </w:r>
      <w:r w:rsidRPr="006D68AC">
        <w:rPr>
          <w:noProof/>
        </w:rPr>
      </w:r>
      <w:r w:rsidRPr="006D68AC">
        <w:rPr>
          <w:noProof/>
        </w:rPr>
        <w:fldChar w:fldCharType="separate"/>
      </w:r>
      <w:r w:rsidRPr="006D68AC">
        <w:rPr>
          <w:noProof/>
        </w:rPr>
        <w:t>254</w:t>
      </w:r>
      <w:r w:rsidRPr="006D68AC">
        <w:rPr>
          <w:noProof/>
        </w:rPr>
        <w:fldChar w:fldCharType="end"/>
      </w:r>
    </w:p>
    <w:p w14:paraId="05C96851" w14:textId="4A6DEE9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_Toc209470592 \h </w:instrText>
      </w:r>
      <w:r w:rsidRPr="006D68AC">
        <w:rPr>
          <w:noProof/>
        </w:rPr>
      </w:r>
      <w:r w:rsidRPr="006D68AC">
        <w:rPr>
          <w:noProof/>
        </w:rPr>
        <w:fldChar w:fldCharType="separate"/>
      </w:r>
      <w:r w:rsidRPr="006D68AC">
        <w:rPr>
          <w:noProof/>
        </w:rPr>
        <w:t>254</w:t>
      </w:r>
      <w:r w:rsidRPr="006D68AC">
        <w:rPr>
          <w:noProof/>
        </w:rPr>
        <w:fldChar w:fldCharType="end"/>
      </w:r>
    </w:p>
    <w:p w14:paraId="1AB3A067" w14:textId="0C51570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_Toc209470593 \h </w:instrText>
      </w:r>
      <w:r w:rsidRPr="006D68AC">
        <w:rPr>
          <w:noProof/>
        </w:rPr>
      </w:r>
      <w:r w:rsidRPr="006D68AC">
        <w:rPr>
          <w:noProof/>
        </w:rPr>
        <w:fldChar w:fldCharType="separate"/>
      </w:r>
      <w:r w:rsidRPr="006D68AC">
        <w:rPr>
          <w:noProof/>
        </w:rPr>
        <w:t>254</w:t>
      </w:r>
      <w:r w:rsidRPr="006D68AC">
        <w:rPr>
          <w:noProof/>
        </w:rPr>
        <w:fldChar w:fldCharType="end"/>
      </w:r>
    </w:p>
    <w:p w14:paraId="781D5300" w14:textId="10981FC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_Toc209470594 \h </w:instrText>
      </w:r>
      <w:r w:rsidRPr="006D68AC">
        <w:rPr>
          <w:noProof/>
        </w:rPr>
      </w:r>
      <w:r w:rsidRPr="006D68AC">
        <w:rPr>
          <w:noProof/>
        </w:rPr>
        <w:fldChar w:fldCharType="separate"/>
      </w:r>
      <w:r w:rsidRPr="006D68AC">
        <w:rPr>
          <w:noProof/>
        </w:rPr>
        <w:t>254</w:t>
      </w:r>
      <w:r w:rsidRPr="006D68AC">
        <w:rPr>
          <w:noProof/>
        </w:rPr>
        <w:fldChar w:fldCharType="end"/>
      </w:r>
    </w:p>
    <w:p w14:paraId="18062110" w14:textId="16A9A32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_Toc209470595 \h </w:instrText>
      </w:r>
      <w:r w:rsidRPr="006D68AC">
        <w:rPr>
          <w:noProof/>
        </w:rPr>
      </w:r>
      <w:r w:rsidRPr="006D68AC">
        <w:rPr>
          <w:noProof/>
        </w:rPr>
        <w:fldChar w:fldCharType="separate"/>
      </w:r>
      <w:r w:rsidRPr="006D68AC">
        <w:rPr>
          <w:noProof/>
        </w:rPr>
        <w:t>254</w:t>
      </w:r>
      <w:r w:rsidRPr="006D68AC">
        <w:rPr>
          <w:noProof/>
        </w:rPr>
        <w:fldChar w:fldCharType="end"/>
      </w:r>
    </w:p>
    <w:p w14:paraId="3E2F123E" w14:textId="7F10B8B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_Toc209470596 \h </w:instrText>
      </w:r>
      <w:r w:rsidRPr="006D68AC">
        <w:rPr>
          <w:noProof/>
        </w:rPr>
      </w:r>
      <w:r w:rsidRPr="006D68AC">
        <w:rPr>
          <w:noProof/>
        </w:rPr>
        <w:fldChar w:fldCharType="separate"/>
      </w:r>
      <w:r w:rsidRPr="006D68AC">
        <w:rPr>
          <w:noProof/>
        </w:rPr>
        <w:t>254</w:t>
      </w:r>
      <w:r w:rsidRPr="006D68AC">
        <w:rPr>
          <w:noProof/>
        </w:rPr>
        <w:fldChar w:fldCharType="end"/>
      </w:r>
    </w:p>
    <w:p w14:paraId="2EDBAD8A" w14:textId="3B21838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_Toc209470597 \h </w:instrText>
      </w:r>
      <w:r w:rsidRPr="006D68AC">
        <w:rPr>
          <w:noProof/>
        </w:rPr>
      </w:r>
      <w:r w:rsidRPr="006D68AC">
        <w:rPr>
          <w:noProof/>
        </w:rPr>
        <w:fldChar w:fldCharType="separate"/>
      </w:r>
      <w:r w:rsidRPr="006D68AC">
        <w:rPr>
          <w:noProof/>
        </w:rPr>
        <w:t>255</w:t>
      </w:r>
      <w:r w:rsidRPr="006D68AC">
        <w:rPr>
          <w:noProof/>
        </w:rPr>
        <w:fldChar w:fldCharType="end"/>
      </w:r>
    </w:p>
    <w:p w14:paraId="3C9D58E1" w14:textId="732D343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_Toc209470598 \h </w:instrText>
      </w:r>
      <w:r w:rsidRPr="006D68AC">
        <w:rPr>
          <w:noProof/>
        </w:rPr>
      </w:r>
      <w:r w:rsidRPr="006D68AC">
        <w:rPr>
          <w:noProof/>
        </w:rPr>
        <w:fldChar w:fldCharType="separate"/>
      </w:r>
      <w:r w:rsidRPr="006D68AC">
        <w:rPr>
          <w:noProof/>
        </w:rPr>
        <w:t>255</w:t>
      </w:r>
      <w:r w:rsidRPr="006D68AC">
        <w:rPr>
          <w:noProof/>
        </w:rPr>
        <w:fldChar w:fldCharType="end"/>
      </w:r>
    </w:p>
    <w:p w14:paraId="7B679018" w14:textId="1D21516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6.11</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_Toc209470599 \h </w:instrText>
      </w:r>
      <w:r w:rsidRPr="006D68AC">
        <w:rPr>
          <w:noProof/>
        </w:rPr>
      </w:r>
      <w:r w:rsidRPr="006D68AC">
        <w:rPr>
          <w:noProof/>
        </w:rPr>
        <w:fldChar w:fldCharType="separate"/>
      </w:r>
      <w:r w:rsidRPr="006D68AC">
        <w:rPr>
          <w:noProof/>
        </w:rPr>
        <w:t>255</w:t>
      </w:r>
      <w:r w:rsidRPr="006D68AC">
        <w:rPr>
          <w:noProof/>
        </w:rPr>
        <w:fldChar w:fldCharType="end"/>
      </w:r>
    </w:p>
    <w:p w14:paraId="4F0FD92F" w14:textId="0ADE998B"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NSCE_InterPLMNContinuity API</w:t>
      </w:r>
      <w:r w:rsidRPr="006D68AC">
        <w:rPr>
          <w:noProof/>
        </w:rPr>
        <w:tab/>
      </w:r>
      <w:r w:rsidRPr="006D68AC">
        <w:rPr>
          <w:noProof/>
        </w:rPr>
        <w:fldChar w:fldCharType="begin" w:fldLock="1"/>
      </w:r>
      <w:r w:rsidRPr="006D68AC">
        <w:rPr>
          <w:noProof/>
        </w:rPr>
        <w:instrText xml:space="preserve"> PAGEREF _Toc209470600 \h </w:instrText>
      </w:r>
      <w:r w:rsidRPr="006D68AC">
        <w:rPr>
          <w:noProof/>
        </w:rPr>
      </w:r>
      <w:r w:rsidRPr="006D68AC">
        <w:rPr>
          <w:noProof/>
        </w:rPr>
        <w:fldChar w:fldCharType="separate"/>
      </w:r>
      <w:r w:rsidRPr="006D68AC">
        <w:rPr>
          <w:noProof/>
        </w:rPr>
        <w:t>255</w:t>
      </w:r>
      <w:r w:rsidRPr="006D68AC">
        <w:rPr>
          <w:noProof/>
        </w:rPr>
        <w:fldChar w:fldCharType="end"/>
      </w:r>
    </w:p>
    <w:p w14:paraId="2E0BD2A4" w14:textId="79CE8F7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_Toc209470601 \h </w:instrText>
      </w:r>
      <w:r w:rsidRPr="006D68AC">
        <w:rPr>
          <w:noProof/>
        </w:rPr>
      </w:r>
      <w:r w:rsidRPr="006D68AC">
        <w:rPr>
          <w:noProof/>
        </w:rPr>
        <w:fldChar w:fldCharType="separate"/>
      </w:r>
      <w:r w:rsidRPr="006D68AC">
        <w:rPr>
          <w:noProof/>
        </w:rPr>
        <w:t>255</w:t>
      </w:r>
      <w:r w:rsidRPr="006D68AC">
        <w:rPr>
          <w:noProof/>
        </w:rPr>
        <w:fldChar w:fldCharType="end"/>
      </w:r>
    </w:p>
    <w:p w14:paraId="169CAD01" w14:textId="6B3A94A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_Toc209470602 \h </w:instrText>
      </w:r>
      <w:r w:rsidRPr="006D68AC">
        <w:rPr>
          <w:noProof/>
        </w:rPr>
      </w:r>
      <w:r w:rsidRPr="006D68AC">
        <w:rPr>
          <w:noProof/>
        </w:rPr>
        <w:fldChar w:fldCharType="separate"/>
      </w:r>
      <w:r w:rsidRPr="006D68AC">
        <w:rPr>
          <w:noProof/>
        </w:rPr>
        <w:t>255</w:t>
      </w:r>
      <w:r w:rsidRPr="006D68AC">
        <w:rPr>
          <w:noProof/>
        </w:rPr>
        <w:fldChar w:fldCharType="end"/>
      </w:r>
    </w:p>
    <w:p w14:paraId="13A5C786" w14:textId="0BC5684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_Toc209470603 \h </w:instrText>
      </w:r>
      <w:r w:rsidRPr="006D68AC">
        <w:rPr>
          <w:noProof/>
        </w:rPr>
      </w:r>
      <w:r w:rsidRPr="006D68AC">
        <w:rPr>
          <w:noProof/>
        </w:rPr>
        <w:fldChar w:fldCharType="separate"/>
      </w:r>
      <w:r w:rsidRPr="006D68AC">
        <w:rPr>
          <w:noProof/>
        </w:rPr>
        <w:t>256</w:t>
      </w:r>
      <w:r w:rsidRPr="006D68AC">
        <w:rPr>
          <w:noProof/>
        </w:rPr>
        <w:fldChar w:fldCharType="end"/>
      </w:r>
    </w:p>
    <w:p w14:paraId="59E41015" w14:textId="098DFE2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_Toc209470604 \h </w:instrText>
      </w:r>
      <w:r w:rsidRPr="006D68AC">
        <w:rPr>
          <w:noProof/>
        </w:rPr>
      </w:r>
      <w:r w:rsidRPr="006D68AC">
        <w:rPr>
          <w:noProof/>
        </w:rPr>
        <w:fldChar w:fldCharType="separate"/>
      </w:r>
      <w:r w:rsidRPr="006D68AC">
        <w:rPr>
          <w:noProof/>
        </w:rPr>
        <w:t>256</w:t>
      </w:r>
      <w:r w:rsidRPr="006D68AC">
        <w:rPr>
          <w:noProof/>
        </w:rPr>
        <w:fldChar w:fldCharType="end"/>
      </w:r>
    </w:p>
    <w:p w14:paraId="1D49DC82" w14:textId="681BCDF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_Toc209470605 \h </w:instrText>
      </w:r>
      <w:r w:rsidRPr="006D68AC">
        <w:rPr>
          <w:noProof/>
        </w:rPr>
      </w:r>
      <w:r w:rsidRPr="006D68AC">
        <w:rPr>
          <w:noProof/>
        </w:rPr>
        <w:fldChar w:fldCharType="separate"/>
      </w:r>
      <w:r w:rsidRPr="006D68AC">
        <w:rPr>
          <w:noProof/>
        </w:rPr>
        <w:t>256</w:t>
      </w:r>
      <w:r w:rsidRPr="006D68AC">
        <w:rPr>
          <w:noProof/>
        </w:rPr>
        <w:fldChar w:fldCharType="end"/>
      </w:r>
    </w:p>
    <w:p w14:paraId="359D29C4" w14:textId="2C23C27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Request</w:t>
      </w:r>
      <w:r w:rsidRPr="006D68AC">
        <w:rPr>
          <w:noProof/>
        </w:rPr>
        <w:tab/>
      </w:r>
      <w:r w:rsidRPr="006D68AC">
        <w:rPr>
          <w:noProof/>
        </w:rPr>
        <w:fldChar w:fldCharType="begin" w:fldLock="1"/>
      </w:r>
      <w:r w:rsidRPr="006D68AC">
        <w:rPr>
          <w:noProof/>
        </w:rPr>
        <w:instrText xml:space="preserve"> PAGEREF _Toc209470606 \h </w:instrText>
      </w:r>
      <w:r w:rsidRPr="006D68AC">
        <w:rPr>
          <w:noProof/>
        </w:rPr>
      </w:r>
      <w:r w:rsidRPr="006D68AC">
        <w:rPr>
          <w:noProof/>
        </w:rPr>
        <w:fldChar w:fldCharType="separate"/>
      </w:r>
      <w:r w:rsidRPr="006D68AC">
        <w:rPr>
          <w:noProof/>
        </w:rPr>
        <w:t>256</w:t>
      </w:r>
      <w:r w:rsidRPr="006D68AC">
        <w:rPr>
          <w:noProof/>
        </w:rPr>
        <w:fldChar w:fldCharType="end"/>
      </w:r>
    </w:p>
    <w:p w14:paraId="69580311" w14:textId="253BAFD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_Toc209470607 \h </w:instrText>
      </w:r>
      <w:r w:rsidRPr="006D68AC">
        <w:rPr>
          <w:noProof/>
        </w:rPr>
      </w:r>
      <w:r w:rsidRPr="006D68AC">
        <w:rPr>
          <w:noProof/>
        </w:rPr>
        <w:fldChar w:fldCharType="separate"/>
      </w:r>
      <w:r w:rsidRPr="006D68AC">
        <w:rPr>
          <w:noProof/>
        </w:rPr>
        <w:t>256</w:t>
      </w:r>
      <w:r w:rsidRPr="006D68AC">
        <w:rPr>
          <w:noProof/>
        </w:rPr>
        <w:fldChar w:fldCharType="end"/>
      </w:r>
    </w:p>
    <w:p w14:paraId="707A8C39" w14:textId="2BE60DD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_Toc209470608 \h </w:instrText>
      </w:r>
      <w:r w:rsidRPr="006D68AC">
        <w:rPr>
          <w:noProof/>
        </w:rPr>
      </w:r>
      <w:r w:rsidRPr="006D68AC">
        <w:rPr>
          <w:noProof/>
        </w:rPr>
        <w:fldChar w:fldCharType="separate"/>
      </w:r>
      <w:r w:rsidRPr="006D68AC">
        <w:rPr>
          <w:noProof/>
        </w:rPr>
        <w:t>256</w:t>
      </w:r>
      <w:r w:rsidRPr="006D68AC">
        <w:rPr>
          <w:noProof/>
        </w:rPr>
        <w:fldChar w:fldCharType="end"/>
      </w:r>
    </w:p>
    <w:p w14:paraId="286259E0" w14:textId="04D7C9A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_Toc209470609 \h </w:instrText>
      </w:r>
      <w:r w:rsidRPr="006D68AC">
        <w:rPr>
          <w:noProof/>
        </w:rPr>
      </w:r>
      <w:r w:rsidRPr="006D68AC">
        <w:rPr>
          <w:noProof/>
        </w:rPr>
        <w:fldChar w:fldCharType="separate"/>
      </w:r>
      <w:r w:rsidRPr="006D68AC">
        <w:rPr>
          <w:noProof/>
        </w:rPr>
        <w:t>257</w:t>
      </w:r>
      <w:r w:rsidRPr="006D68AC">
        <w:rPr>
          <w:noProof/>
        </w:rPr>
        <w:fldChar w:fldCharType="end"/>
      </w:r>
    </w:p>
    <w:p w14:paraId="601EA0E4" w14:textId="4E3C278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_Toc209470610 \h </w:instrText>
      </w:r>
      <w:r w:rsidRPr="006D68AC">
        <w:rPr>
          <w:noProof/>
        </w:rPr>
      </w:r>
      <w:r w:rsidRPr="006D68AC">
        <w:rPr>
          <w:noProof/>
        </w:rPr>
        <w:fldChar w:fldCharType="separate"/>
      </w:r>
      <w:r w:rsidRPr="006D68AC">
        <w:rPr>
          <w:noProof/>
        </w:rPr>
        <w:t>257</w:t>
      </w:r>
      <w:r w:rsidRPr="006D68AC">
        <w:rPr>
          <w:noProof/>
        </w:rPr>
        <w:fldChar w:fldCharType="end"/>
      </w:r>
    </w:p>
    <w:p w14:paraId="120F45B7" w14:textId="7920A43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Monitoring Notification</w:t>
      </w:r>
      <w:r w:rsidRPr="006D68AC">
        <w:rPr>
          <w:noProof/>
        </w:rPr>
        <w:tab/>
      </w:r>
      <w:r w:rsidRPr="006D68AC">
        <w:rPr>
          <w:noProof/>
        </w:rPr>
        <w:fldChar w:fldCharType="begin" w:fldLock="1"/>
      </w:r>
      <w:r w:rsidRPr="006D68AC">
        <w:rPr>
          <w:noProof/>
        </w:rPr>
        <w:instrText xml:space="preserve"> PAGEREF _Toc209470611 \h </w:instrText>
      </w:r>
      <w:r w:rsidRPr="006D68AC">
        <w:rPr>
          <w:noProof/>
        </w:rPr>
      </w:r>
      <w:r w:rsidRPr="006D68AC">
        <w:rPr>
          <w:noProof/>
        </w:rPr>
        <w:fldChar w:fldCharType="separate"/>
      </w:r>
      <w:r w:rsidRPr="006D68AC">
        <w:rPr>
          <w:noProof/>
        </w:rPr>
        <w:t>258</w:t>
      </w:r>
      <w:r w:rsidRPr="006D68AC">
        <w:rPr>
          <w:noProof/>
        </w:rPr>
        <w:fldChar w:fldCharType="end"/>
      </w:r>
    </w:p>
    <w:p w14:paraId="6EF22CC2" w14:textId="3B29D23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_Toc209470612 \h </w:instrText>
      </w:r>
      <w:r w:rsidRPr="006D68AC">
        <w:rPr>
          <w:noProof/>
        </w:rPr>
      </w:r>
      <w:r w:rsidRPr="006D68AC">
        <w:rPr>
          <w:noProof/>
        </w:rPr>
        <w:fldChar w:fldCharType="separate"/>
      </w:r>
      <w:r w:rsidRPr="006D68AC">
        <w:rPr>
          <w:noProof/>
        </w:rPr>
        <w:t>258</w:t>
      </w:r>
      <w:r w:rsidRPr="006D68AC">
        <w:rPr>
          <w:noProof/>
        </w:rPr>
        <w:fldChar w:fldCharType="end"/>
      </w:r>
    </w:p>
    <w:p w14:paraId="5BABFFEB" w14:textId="0CE765A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_Toc209470613 \h </w:instrText>
      </w:r>
      <w:r w:rsidRPr="006D68AC">
        <w:rPr>
          <w:noProof/>
        </w:rPr>
      </w:r>
      <w:r w:rsidRPr="006D68AC">
        <w:rPr>
          <w:noProof/>
        </w:rPr>
        <w:fldChar w:fldCharType="separate"/>
      </w:r>
      <w:r w:rsidRPr="006D68AC">
        <w:rPr>
          <w:noProof/>
        </w:rPr>
        <w:t>258</w:t>
      </w:r>
      <w:r w:rsidRPr="006D68AC">
        <w:rPr>
          <w:noProof/>
        </w:rPr>
        <w:fldChar w:fldCharType="end"/>
      </w:r>
    </w:p>
    <w:p w14:paraId="7085B482" w14:textId="44B5E04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_Toc209470614 \h </w:instrText>
      </w:r>
      <w:r w:rsidRPr="006D68AC">
        <w:rPr>
          <w:noProof/>
        </w:rPr>
      </w:r>
      <w:r w:rsidRPr="006D68AC">
        <w:rPr>
          <w:noProof/>
        </w:rPr>
        <w:fldChar w:fldCharType="separate"/>
      </w:r>
      <w:r w:rsidRPr="006D68AC">
        <w:rPr>
          <w:noProof/>
        </w:rPr>
        <w:t>258</w:t>
      </w:r>
      <w:r w:rsidRPr="006D68AC">
        <w:rPr>
          <w:noProof/>
        </w:rPr>
        <w:fldChar w:fldCharType="end"/>
      </w:r>
    </w:p>
    <w:p w14:paraId="546ACCC5" w14:textId="476B6CE7"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6.12</w:t>
      </w:r>
      <w:r w:rsidRPr="006D68AC">
        <w:rPr>
          <w:noProof/>
        </w:rPr>
        <w:t>.5.2.3.1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_Toc209470615 \h </w:instrText>
      </w:r>
      <w:r w:rsidRPr="006D68AC">
        <w:rPr>
          <w:noProof/>
        </w:rPr>
      </w:r>
      <w:r w:rsidRPr="006D68AC">
        <w:rPr>
          <w:noProof/>
        </w:rPr>
        <w:fldChar w:fldCharType="separate"/>
      </w:r>
      <w:r w:rsidRPr="006D68AC">
        <w:rPr>
          <w:noProof/>
        </w:rPr>
        <w:t>258</w:t>
      </w:r>
      <w:r w:rsidRPr="006D68AC">
        <w:rPr>
          <w:noProof/>
        </w:rPr>
        <w:fldChar w:fldCharType="end"/>
      </w:r>
    </w:p>
    <w:p w14:paraId="203E90FD" w14:textId="7FAF8DE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_Toc209470616 \h </w:instrText>
      </w:r>
      <w:r w:rsidRPr="006D68AC">
        <w:rPr>
          <w:noProof/>
        </w:rPr>
      </w:r>
      <w:r w:rsidRPr="006D68AC">
        <w:rPr>
          <w:noProof/>
        </w:rPr>
        <w:fldChar w:fldCharType="separate"/>
      </w:r>
      <w:r w:rsidRPr="006D68AC">
        <w:rPr>
          <w:noProof/>
        </w:rPr>
        <w:t>259</w:t>
      </w:r>
      <w:r w:rsidRPr="006D68AC">
        <w:rPr>
          <w:noProof/>
        </w:rPr>
        <w:fldChar w:fldCharType="end"/>
      </w:r>
    </w:p>
    <w:p w14:paraId="1B4CF136" w14:textId="31161C4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_Toc209470617 \h </w:instrText>
      </w:r>
      <w:r w:rsidRPr="006D68AC">
        <w:rPr>
          <w:noProof/>
        </w:rPr>
      </w:r>
      <w:r w:rsidRPr="006D68AC">
        <w:rPr>
          <w:noProof/>
        </w:rPr>
        <w:fldChar w:fldCharType="separate"/>
      </w:r>
      <w:r w:rsidRPr="006D68AC">
        <w:rPr>
          <w:noProof/>
        </w:rPr>
        <w:t>259</w:t>
      </w:r>
      <w:r w:rsidRPr="006D68AC">
        <w:rPr>
          <w:noProof/>
        </w:rPr>
        <w:fldChar w:fldCharType="end"/>
      </w:r>
    </w:p>
    <w:p w14:paraId="71CE5A0A" w14:textId="41E7525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_Toc209470618 \h </w:instrText>
      </w:r>
      <w:r w:rsidRPr="006D68AC">
        <w:rPr>
          <w:noProof/>
        </w:rPr>
      </w:r>
      <w:r w:rsidRPr="006D68AC">
        <w:rPr>
          <w:noProof/>
        </w:rPr>
        <w:fldChar w:fldCharType="separate"/>
      </w:r>
      <w:r w:rsidRPr="006D68AC">
        <w:rPr>
          <w:noProof/>
        </w:rPr>
        <w:t>259</w:t>
      </w:r>
      <w:r w:rsidRPr="006D68AC">
        <w:rPr>
          <w:noProof/>
        </w:rPr>
        <w:fldChar w:fldCharType="end"/>
      </w:r>
    </w:p>
    <w:p w14:paraId="14611F08" w14:textId="11F04A5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_Toc209470619 \h </w:instrText>
      </w:r>
      <w:r w:rsidRPr="006D68AC">
        <w:rPr>
          <w:noProof/>
        </w:rPr>
      </w:r>
      <w:r w:rsidRPr="006D68AC">
        <w:rPr>
          <w:noProof/>
        </w:rPr>
        <w:fldChar w:fldCharType="separate"/>
      </w:r>
      <w:r w:rsidRPr="006D68AC">
        <w:rPr>
          <w:noProof/>
        </w:rPr>
        <w:t>259</w:t>
      </w:r>
      <w:r w:rsidRPr="006D68AC">
        <w:rPr>
          <w:noProof/>
        </w:rPr>
        <w:fldChar w:fldCharType="end"/>
      </w:r>
    </w:p>
    <w:p w14:paraId="6CF030DF" w14:textId="51EF8E0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InterPlmnServContReq</w:t>
      </w:r>
      <w:r w:rsidRPr="006D68AC">
        <w:rPr>
          <w:noProof/>
        </w:rPr>
        <w:tab/>
      </w:r>
      <w:r w:rsidRPr="006D68AC">
        <w:rPr>
          <w:noProof/>
        </w:rPr>
        <w:fldChar w:fldCharType="begin" w:fldLock="1"/>
      </w:r>
      <w:r w:rsidRPr="006D68AC">
        <w:rPr>
          <w:noProof/>
        </w:rPr>
        <w:instrText xml:space="preserve"> PAGEREF _Toc209470620 \h </w:instrText>
      </w:r>
      <w:r w:rsidRPr="006D68AC">
        <w:rPr>
          <w:noProof/>
        </w:rPr>
      </w:r>
      <w:r w:rsidRPr="006D68AC">
        <w:rPr>
          <w:noProof/>
        </w:rPr>
        <w:fldChar w:fldCharType="separate"/>
      </w:r>
      <w:r w:rsidRPr="006D68AC">
        <w:rPr>
          <w:noProof/>
        </w:rPr>
        <w:t>260</w:t>
      </w:r>
      <w:r w:rsidRPr="006D68AC">
        <w:rPr>
          <w:noProof/>
        </w:rPr>
        <w:fldChar w:fldCharType="end"/>
      </w:r>
    </w:p>
    <w:p w14:paraId="558FD957" w14:textId="795C43E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AppReqs</w:t>
      </w:r>
      <w:r w:rsidRPr="006D68AC">
        <w:rPr>
          <w:noProof/>
        </w:rPr>
        <w:tab/>
      </w:r>
      <w:r w:rsidRPr="006D68AC">
        <w:rPr>
          <w:noProof/>
        </w:rPr>
        <w:fldChar w:fldCharType="begin" w:fldLock="1"/>
      </w:r>
      <w:r w:rsidRPr="006D68AC">
        <w:rPr>
          <w:noProof/>
        </w:rPr>
        <w:instrText xml:space="preserve"> PAGEREF _Toc209470621 \h </w:instrText>
      </w:r>
      <w:r w:rsidRPr="006D68AC">
        <w:rPr>
          <w:noProof/>
        </w:rPr>
      </w:r>
      <w:r w:rsidRPr="006D68AC">
        <w:rPr>
          <w:noProof/>
        </w:rPr>
        <w:fldChar w:fldCharType="separate"/>
      </w:r>
      <w:r w:rsidRPr="006D68AC">
        <w:rPr>
          <w:noProof/>
        </w:rPr>
        <w:t>260</w:t>
      </w:r>
      <w:r w:rsidRPr="006D68AC">
        <w:rPr>
          <w:noProof/>
        </w:rPr>
        <w:fldChar w:fldCharType="end"/>
      </w:r>
    </w:p>
    <w:p w14:paraId="0A91C20A" w14:textId="5925079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InterPlmnServContNotif</w:t>
      </w:r>
      <w:r w:rsidRPr="006D68AC">
        <w:rPr>
          <w:noProof/>
        </w:rPr>
        <w:tab/>
      </w:r>
      <w:r w:rsidRPr="006D68AC">
        <w:rPr>
          <w:noProof/>
        </w:rPr>
        <w:fldChar w:fldCharType="begin" w:fldLock="1"/>
      </w:r>
      <w:r w:rsidRPr="006D68AC">
        <w:rPr>
          <w:noProof/>
        </w:rPr>
        <w:instrText xml:space="preserve"> PAGEREF _Toc209470622 \h </w:instrText>
      </w:r>
      <w:r w:rsidRPr="006D68AC">
        <w:rPr>
          <w:noProof/>
        </w:rPr>
      </w:r>
      <w:r w:rsidRPr="006D68AC">
        <w:rPr>
          <w:noProof/>
        </w:rPr>
        <w:fldChar w:fldCharType="separate"/>
      </w:r>
      <w:r w:rsidRPr="006D68AC">
        <w:rPr>
          <w:noProof/>
        </w:rPr>
        <w:t>261</w:t>
      </w:r>
      <w:r w:rsidRPr="006D68AC">
        <w:rPr>
          <w:noProof/>
        </w:rPr>
        <w:fldChar w:fldCharType="end"/>
      </w:r>
    </w:p>
    <w:p w14:paraId="14CDAE89" w14:textId="4CBCBD4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_Toc209470623 \h </w:instrText>
      </w:r>
      <w:r w:rsidRPr="006D68AC">
        <w:rPr>
          <w:noProof/>
        </w:rPr>
      </w:r>
      <w:r w:rsidRPr="006D68AC">
        <w:rPr>
          <w:noProof/>
        </w:rPr>
        <w:fldChar w:fldCharType="separate"/>
      </w:r>
      <w:r w:rsidRPr="006D68AC">
        <w:rPr>
          <w:noProof/>
        </w:rPr>
        <w:t>261</w:t>
      </w:r>
      <w:r w:rsidRPr="006D68AC">
        <w:rPr>
          <w:noProof/>
        </w:rPr>
        <w:fldChar w:fldCharType="end"/>
      </w:r>
    </w:p>
    <w:p w14:paraId="31AD7A63" w14:textId="17DB866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_Toc209470624 \h </w:instrText>
      </w:r>
      <w:r w:rsidRPr="006D68AC">
        <w:rPr>
          <w:noProof/>
        </w:rPr>
      </w:r>
      <w:r w:rsidRPr="006D68AC">
        <w:rPr>
          <w:noProof/>
        </w:rPr>
        <w:fldChar w:fldCharType="separate"/>
      </w:r>
      <w:r w:rsidRPr="006D68AC">
        <w:rPr>
          <w:noProof/>
        </w:rPr>
        <w:t>261</w:t>
      </w:r>
      <w:r w:rsidRPr="006D68AC">
        <w:rPr>
          <w:noProof/>
        </w:rPr>
        <w:fldChar w:fldCharType="end"/>
      </w:r>
    </w:p>
    <w:p w14:paraId="673CFFC7" w14:textId="057C67C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_Toc209470625 \h </w:instrText>
      </w:r>
      <w:r w:rsidRPr="006D68AC">
        <w:rPr>
          <w:noProof/>
        </w:rPr>
      </w:r>
      <w:r w:rsidRPr="006D68AC">
        <w:rPr>
          <w:noProof/>
        </w:rPr>
        <w:fldChar w:fldCharType="separate"/>
      </w:r>
      <w:r w:rsidRPr="006D68AC">
        <w:rPr>
          <w:noProof/>
        </w:rPr>
        <w:t>261</w:t>
      </w:r>
      <w:r w:rsidRPr="006D68AC">
        <w:rPr>
          <w:noProof/>
        </w:rPr>
        <w:fldChar w:fldCharType="end"/>
      </w:r>
    </w:p>
    <w:p w14:paraId="2A2D7100" w14:textId="60003F2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ServContReq</w:t>
      </w:r>
      <w:r w:rsidRPr="006D68AC">
        <w:rPr>
          <w:noProof/>
        </w:rPr>
        <w:tab/>
      </w:r>
      <w:r w:rsidRPr="006D68AC">
        <w:rPr>
          <w:noProof/>
        </w:rPr>
        <w:fldChar w:fldCharType="begin" w:fldLock="1"/>
      </w:r>
      <w:r w:rsidRPr="006D68AC">
        <w:rPr>
          <w:noProof/>
        </w:rPr>
        <w:instrText xml:space="preserve"> PAGEREF _Toc209470626 \h </w:instrText>
      </w:r>
      <w:r w:rsidRPr="006D68AC">
        <w:rPr>
          <w:noProof/>
        </w:rPr>
      </w:r>
      <w:r w:rsidRPr="006D68AC">
        <w:rPr>
          <w:noProof/>
        </w:rPr>
        <w:fldChar w:fldCharType="separate"/>
      </w:r>
      <w:r w:rsidRPr="006D68AC">
        <w:rPr>
          <w:noProof/>
        </w:rPr>
        <w:t>261</w:t>
      </w:r>
      <w:r w:rsidRPr="006D68AC">
        <w:rPr>
          <w:noProof/>
        </w:rPr>
        <w:fldChar w:fldCharType="end"/>
      </w:r>
    </w:p>
    <w:p w14:paraId="2C54E292" w14:textId="4A9B957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_Toc209470627 \h </w:instrText>
      </w:r>
      <w:r w:rsidRPr="006D68AC">
        <w:rPr>
          <w:noProof/>
        </w:rPr>
      </w:r>
      <w:r w:rsidRPr="006D68AC">
        <w:rPr>
          <w:noProof/>
        </w:rPr>
        <w:fldChar w:fldCharType="separate"/>
      </w:r>
      <w:r w:rsidRPr="006D68AC">
        <w:rPr>
          <w:noProof/>
        </w:rPr>
        <w:t>261</w:t>
      </w:r>
      <w:r w:rsidRPr="006D68AC">
        <w:rPr>
          <w:noProof/>
        </w:rPr>
        <w:fldChar w:fldCharType="end"/>
      </w:r>
    </w:p>
    <w:p w14:paraId="4F84BF26" w14:textId="4E64365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_Toc209470628 \h </w:instrText>
      </w:r>
      <w:r w:rsidRPr="006D68AC">
        <w:rPr>
          <w:noProof/>
        </w:rPr>
      </w:r>
      <w:r w:rsidRPr="006D68AC">
        <w:rPr>
          <w:noProof/>
        </w:rPr>
        <w:fldChar w:fldCharType="separate"/>
      </w:r>
      <w:r w:rsidRPr="006D68AC">
        <w:rPr>
          <w:noProof/>
        </w:rPr>
        <w:t>262</w:t>
      </w:r>
      <w:r w:rsidRPr="006D68AC">
        <w:rPr>
          <w:noProof/>
        </w:rPr>
        <w:fldChar w:fldCharType="end"/>
      </w:r>
    </w:p>
    <w:p w14:paraId="32A5F2EA" w14:textId="17630D8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_Toc209470629 \h </w:instrText>
      </w:r>
      <w:r w:rsidRPr="006D68AC">
        <w:rPr>
          <w:noProof/>
        </w:rPr>
      </w:r>
      <w:r w:rsidRPr="006D68AC">
        <w:rPr>
          <w:noProof/>
        </w:rPr>
        <w:fldChar w:fldCharType="separate"/>
      </w:r>
      <w:r w:rsidRPr="006D68AC">
        <w:rPr>
          <w:noProof/>
        </w:rPr>
        <w:t>262</w:t>
      </w:r>
      <w:r w:rsidRPr="006D68AC">
        <w:rPr>
          <w:noProof/>
        </w:rPr>
        <w:fldChar w:fldCharType="end"/>
      </w:r>
    </w:p>
    <w:p w14:paraId="2364DA3E" w14:textId="26939F6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_Toc209470630 \h </w:instrText>
      </w:r>
      <w:r w:rsidRPr="006D68AC">
        <w:rPr>
          <w:noProof/>
        </w:rPr>
      </w:r>
      <w:r w:rsidRPr="006D68AC">
        <w:rPr>
          <w:noProof/>
        </w:rPr>
        <w:fldChar w:fldCharType="separate"/>
      </w:r>
      <w:r w:rsidRPr="006D68AC">
        <w:rPr>
          <w:noProof/>
        </w:rPr>
        <w:t>262</w:t>
      </w:r>
      <w:r w:rsidRPr="006D68AC">
        <w:rPr>
          <w:noProof/>
        </w:rPr>
        <w:fldChar w:fldCharType="end"/>
      </w:r>
    </w:p>
    <w:p w14:paraId="6F155131" w14:textId="0634B11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_Toc209470631 \h </w:instrText>
      </w:r>
      <w:r w:rsidRPr="006D68AC">
        <w:rPr>
          <w:noProof/>
        </w:rPr>
      </w:r>
      <w:r w:rsidRPr="006D68AC">
        <w:rPr>
          <w:noProof/>
        </w:rPr>
        <w:fldChar w:fldCharType="separate"/>
      </w:r>
      <w:r w:rsidRPr="006D68AC">
        <w:rPr>
          <w:noProof/>
        </w:rPr>
        <w:t>262</w:t>
      </w:r>
      <w:r w:rsidRPr="006D68AC">
        <w:rPr>
          <w:noProof/>
        </w:rPr>
        <w:fldChar w:fldCharType="end"/>
      </w:r>
    </w:p>
    <w:p w14:paraId="1FD8A862" w14:textId="31DAD34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_Toc209470632 \h </w:instrText>
      </w:r>
      <w:r w:rsidRPr="006D68AC">
        <w:rPr>
          <w:noProof/>
        </w:rPr>
      </w:r>
      <w:r w:rsidRPr="006D68AC">
        <w:rPr>
          <w:noProof/>
        </w:rPr>
        <w:fldChar w:fldCharType="separate"/>
      </w:r>
      <w:r w:rsidRPr="006D68AC">
        <w:rPr>
          <w:noProof/>
        </w:rPr>
        <w:t>262</w:t>
      </w:r>
      <w:r w:rsidRPr="006D68AC">
        <w:rPr>
          <w:noProof/>
        </w:rPr>
        <w:fldChar w:fldCharType="end"/>
      </w:r>
    </w:p>
    <w:p w14:paraId="55C07A83" w14:textId="6301E52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_Toc209470633 \h </w:instrText>
      </w:r>
      <w:r w:rsidRPr="006D68AC">
        <w:rPr>
          <w:noProof/>
        </w:rPr>
      </w:r>
      <w:r w:rsidRPr="006D68AC">
        <w:rPr>
          <w:noProof/>
        </w:rPr>
        <w:fldChar w:fldCharType="separate"/>
      </w:r>
      <w:r w:rsidRPr="006D68AC">
        <w:rPr>
          <w:noProof/>
        </w:rPr>
        <w:t>262</w:t>
      </w:r>
      <w:r w:rsidRPr="006D68AC">
        <w:rPr>
          <w:noProof/>
        </w:rPr>
        <w:fldChar w:fldCharType="end"/>
      </w:r>
    </w:p>
    <w:p w14:paraId="5428D54C" w14:textId="35AC0B9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_Toc209470634 \h </w:instrText>
      </w:r>
      <w:r w:rsidRPr="006D68AC">
        <w:rPr>
          <w:noProof/>
        </w:rPr>
      </w:r>
      <w:r w:rsidRPr="006D68AC">
        <w:rPr>
          <w:noProof/>
        </w:rPr>
        <w:fldChar w:fldCharType="separate"/>
      </w:r>
      <w:r w:rsidRPr="006D68AC">
        <w:rPr>
          <w:noProof/>
        </w:rPr>
        <w:t>262</w:t>
      </w:r>
      <w:r w:rsidRPr="006D68AC">
        <w:rPr>
          <w:noProof/>
        </w:rPr>
        <w:fldChar w:fldCharType="end"/>
      </w:r>
    </w:p>
    <w:p w14:paraId="3D8B990E" w14:textId="7A990A0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6.12</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_Toc209470635 \h </w:instrText>
      </w:r>
      <w:r w:rsidRPr="006D68AC">
        <w:rPr>
          <w:noProof/>
        </w:rPr>
      </w:r>
      <w:r w:rsidRPr="006D68AC">
        <w:rPr>
          <w:noProof/>
        </w:rPr>
        <w:fldChar w:fldCharType="separate"/>
      </w:r>
      <w:r w:rsidRPr="006D68AC">
        <w:rPr>
          <w:noProof/>
        </w:rPr>
        <w:t>262</w:t>
      </w:r>
      <w:r w:rsidRPr="006D68AC">
        <w:rPr>
          <w:noProof/>
        </w:rPr>
        <w:fldChar w:fldCharType="end"/>
      </w:r>
    </w:p>
    <w:p w14:paraId="2F7B7CC3" w14:textId="545B72D2"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NSCE_NSDiagnostics API</w:t>
      </w:r>
      <w:r w:rsidRPr="006D68AC">
        <w:rPr>
          <w:noProof/>
        </w:rPr>
        <w:tab/>
      </w:r>
      <w:r w:rsidRPr="006D68AC">
        <w:rPr>
          <w:noProof/>
        </w:rPr>
        <w:fldChar w:fldCharType="begin" w:fldLock="1"/>
      </w:r>
      <w:r w:rsidRPr="006D68AC">
        <w:rPr>
          <w:noProof/>
        </w:rPr>
        <w:instrText xml:space="preserve"> PAGEREF _Toc209470636 \h </w:instrText>
      </w:r>
      <w:r w:rsidRPr="006D68AC">
        <w:rPr>
          <w:noProof/>
        </w:rPr>
      </w:r>
      <w:r w:rsidRPr="006D68AC">
        <w:rPr>
          <w:noProof/>
        </w:rPr>
        <w:fldChar w:fldCharType="separate"/>
      </w:r>
      <w:r w:rsidRPr="006D68AC">
        <w:rPr>
          <w:noProof/>
        </w:rPr>
        <w:t>263</w:t>
      </w:r>
      <w:r w:rsidRPr="006D68AC">
        <w:rPr>
          <w:noProof/>
        </w:rPr>
        <w:fldChar w:fldCharType="end"/>
      </w:r>
    </w:p>
    <w:p w14:paraId="2F6E140A" w14:textId="5BBE2A9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_Toc209470637 \h </w:instrText>
      </w:r>
      <w:r w:rsidRPr="006D68AC">
        <w:rPr>
          <w:noProof/>
        </w:rPr>
      </w:r>
      <w:r w:rsidRPr="006D68AC">
        <w:rPr>
          <w:noProof/>
        </w:rPr>
        <w:fldChar w:fldCharType="separate"/>
      </w:r>
      <w:r w:rsidRPr="006D68AC">
        <w:rPr>
          <w:noProof/>
        </w:rPr>
        <w:t>263</w:t>
      </w:r>
      <w:r w:rsidRPr="006D68AC">
        <w:rPr>
          <w:noProof/>
        </w:rPr>
        <w:fldChar w:fldCharType="end"/>
      </w:r>
    </w:p>
    <w:p w14:paraId="2D039D40" w14:textId="258DE828"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_Toc209470638 \h </w:instrText>
      </w:r>
      <w:r w:rsidRPr="006D68AC">
        <w:rPr>
          <w:noProof/>
        </w:rPr>
      </w:r>
      <w:r w:rsidRPr="006D68AC">
        <w:rPr>
          <w:noProof/>
        </w:rPr>
        <w:fldChar w:fldCharType="separate"/>
      </w:r>
      <w:r w:rsidRPr="006D68AC">
        <w:rPr>
          <w:noProof/>
        </w:rPr>
        <w:t>263</w:t>
      </w:r>
      <w:r w:rsidRPr="006D68AC">
        <w:rPr>
          <w:noProof/>
        </w:rPr>
        <w:fldChar w:fldCharType="end"/>
      </w:r>
    </w:p>
    <w:p w14:paraId="7EB45D03" w14:textId="10448CE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Resources</w:t>
      </w:r>
      <w:r w:rsidRPr="006D68AC">
        <w:rPr>
          <w:noProof/>
        </w:rPr>
        <w:tab/>
      </w:r>
      <w:r w:rsidRPr="006D68AC">
        <w:rPr>
          <w:noProof/>
        </w:rPr>
        <w:fldChar w:fldCharType="begin" w:fldLock="1"/>
      </w:r>
      <w:r w:rsidRPr="006D68AC">
        <w:rPr>
          <w:noProof/>
        </w:rPr>
        <w:instrText xml:space="preserve"> PAGEREF _Toc209470639 \h </w:instrText>
      </w:r>
      <w:r w:rsidRPr="006D68AC">
        <w:rPr>
          <w:noProof/>
        </w:rPr>
      </w:r>
      <w:r w:rsidRPr="006D68AC">
        <w:rPr>
          <w:noProof/>
        </w:rPr>
        <w:fldChar w:fldCharType="separate"/>
      </w:r>
      <w:r w:rsidRPr="006D68AC">
        <w:rPr>
          <w:noProof/>
        </w:rPr>
        <w:t>263</w:t>
      </w:r>
      <w:r w:rsidRPr="006D68AC">
        <w:rPr>
          <w:noProof/>
        </w:rPr>
        <w:fldChar w:fldCharType="end"/>
      </w:r>
    </w:p>
    <w:p w14:paraId="68614834" w14:textId="6281231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Custom Operations without associated resources</w:t>
      </w:r>
      <w:r w:rsidRPr="006D68AC">
        <w:rPr>
          <w:noProof/>
        </w:rPr>
        <w:tab/>
      </w:r>
      <w:r w:rsidRPr="006D68AC">
        <w:rPr>
          <w:noProof/>
        </w:rPr>
        <w:fldChar w:fldCharType="begin" w:fldLock="1"/>
      </w:r>
      <w:r w:rsidRPr="006D68AC">
        <w:rPr>
          <w:noProof/>
        </w:rPr>
        <w:instrText xml:space="preserve"> PAGEREF _Toc209470640 \h </w:instrText>
      </w:r>
      <w:r w:rsidRPr="006D68AC">
        <w:rPr>
          <w:noProof/>
        </w:rPr>
      </w:r>
      <w:r w:rsidRPr="006D68AC">
        <w:rPr>
          <w:noProof/>
        </w:rPr>
        <w:fldChar w:fldCharType="separate"/>
      </w:r>
      <w:r w:rsidRPr="006D68AC">
        <w:rPr>
          <w:noProof/>
        </w:rPr>
        <w:t>263</w:t>
      </w:r>
      <w:r w:rsidRPr="006D68AC">
        <w:rPr>
          <w:noProof/>
        </w:rPr>
        <w:fldChar w:fldCharType="end"/>
      </w:r>
    </w:p>
    <w:p w14:paraId="771BE680" w14:textId="49E4EF5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Overview</w:t>
      </w:r>
      <w:r w:rsidRPr="006D68AC">
        <w:rPr>
          <w:noProof/>
        </w:rPr>
        <w:tab/>
      </w:r>
      <w:r w:rsidRPr="006D68AC">
        <w:rPr>
          <w:noProof/>
        </w:rPr>
        <w:fldChar w:fldCharType="begin" w:fldLock="1"/>
      </w:r>
      <w:r w:rsidRPr="006D68AC">
        <w:rPr>
          <w:noProof/>
        </w:rPr>
        <w:instrText xml:space="preserve"> PAGEREF _Toc209470641 \h </w:instrText>
      </w:r>
      <w:r w:rsidRPr="006D68AC">
        <w:rPr>
          <w:noProof/>
        </w:rPr>
      </w:r>
      <w:r w:rsidRPr="006D68AC">
        <w:rPr>
          <w:noProof/>
        </w:rPr>
        <w:fldChar w:fldCharType="separate"/>
      </w:r>
      <w:r w:rsidRPr="006D68AC">
        <w:rPr>
          <w:noProof/>
        </w:rPr>
        <w:t>263</w:t>
      </w:r>
      <w:r w:rsidRPr="006D68AC">
        <w:rPr>
          <w:noProof/>
        </w:rPr>
        <w:fldChar w:fldCharType="end"/>
      </w:r>
    </w:p>
    <w:p w14:paraId="0466C71F" w14:textId="170D8A7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Operation: Request</w:t>
      </w:r>
      <w:r w:rsidRPr="006D68AC">
        <w:rPr>
          <w:noProof/>
        </w:rPr>
        <w:tab/>
      </w:r>
      <w:r w:rsidRPr="006D68AC">
        <w:rPr>
          <w:noProof/>
        </w:rPr>
        <w:fldChar w:fldCharType="begin" w:fldLock="1"/>
      </w:r>
      <w:r w:rsidRPr="006D68AC">
        <w:rPr>
          <w:noProof/>
        </w:rPr>
        <w:instrText xml:space="preserve"> PAGEREF _Toc209470642 \h </w:instrText>
      </w:r>
      <w:r w:rsidRPr="006D68AC">
        <w:rPr>
          <w:noProof/>
        </w:rPr>
      </w:r>
      <w:r w:rsidRPr="006D68AC">
        <w:rPr>
          <w:noProof/>
        </w:rPr>
        <w:fldChar w:fldCharType="separate"/>
      </w:r>
      <w:r w:rsidRPr="006D68AC">
        <w:rPr>
          <w:noProof/>
        </w:rPr>
        <w:t>264</w:t>
      </w:r>
      <w:r w:rsidRPr="006D68AC">
        <w:rPr>
          <w:noProof/>
        </w:rPr>
        <w:fldChar w:fldCharType="end"/>
      </w:r>
    </w:p>
    <w:p w14:paraId="75F1A53C" w14:textId="3C24085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_Toc209470643 \h </w:instrText>
      </w:r>
      <w:r w:rsidRPr="006D68AC">
        <w:rPr>
          <w:noProof/>
        </w:rPr>
      </w:r>
      <w:r w:rsidRPr="006D68AC">
        <w:rPr>
          <w:noProof/>
        </w:rPr>
        <w:fldChar w:fldCharType="separate"/>
      </w:r>
      <w:r w:rsidRPr="006D68AC">
        <w:rPr>
          <w:noProof/>
        </w:rPr>
        <w:t>264</w:t>
      </w:r>
      <w:r w:rsidRPr="006D68AC">
        <w:rPr>
          <w:noProof/>
        </w:rPr>
        <w:fldChar w:fldCharType="end"/>
      </w:r>
    </w:p>
    <w:p w14:paraId="525CD8BF" w14:textId="31CC5F2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Operation Definition</w:t>
      </w:r>
      <w:r w:rsidRPr="006D68AC">
        <w:rPr>
          <w:noProof/>
        </w:rPr>
        <w:tab/>
      </w:r>
      <w:r w:rsidRPr="006D68AC">
        <w:rPr>
          <w:noProof/>
        </w:rPr>
        <w:fldChar w:fldCharType="begin" w:fldLock="1"/>
      </w:r>
      <w:r w:rsidRPr="006D68AC">
        <w:rPr>
          <w:noProof/>
        </w:rPr>
        <w:instrText xml:space="preserve"> PAGEREF _Toc209470644 \h </w:instrText>
      </w:r>
      <w:r w:rsidRPr="006D68AC">
        <w:rPr>
          <w:noProof/>
        </w:rPr>
      </w:r>
      <w:r w:rsidRPr="006D68AC">
        <w:rPr>
          <w:noProof/>
        </w:rPr>
        <w:fldChar w:fldCharType="separate"/>
      </w:r>
      <w:r w:rsidRPr="006D68AC">
        <w:rPr>
          <w:noProof/>
        </w:rPr>
        <w:t>264</w:t>
      </w:r>
      <w:r w:rsidRPr="006D68AC">
        <w:rPr>
          <w:noProof/>
        </w:rPr>
        <w:fldChar w:fldCharType="end"/>
      </w:r>
    </w:p>
    <w:p w14:paraId="4EF3EB3B" w14:textId="1090456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Notifications</w:t>
      </w:r>
      <w:r w:rsidRPr="006D68AC">
        <w:rPr>
          <w:noProof/>
        </w:rPr>
        <w:tab/>
      </w:r>
      <w:r w:rsidRPr="006D68AC">
        <w:rPr>
          <w:noProof/>
        </w:rPr>
        <w:fldChar w:fldCharType="begin" w:fldLock="1"/>
      </w:r>
      <w:r w:rsidRPr="006D68AC">
        <w:rPr>
          <w:noProof/>
        </w:rPr>
        <w:instrText xml:space="preserve"> PAGEREF _Toc209470645 \h </w:instrText>
      </w:r>
      <w:r w:rsidRPr="006D68AC">
        <w:rPr>
          <w:noProof/>
        </w:rPr>
      </w:r>
      <w:r w:rsidRPr="006D68AC">
        <w:rPr>
          <w:noProof/>
        </w:rPr>
        <w:fldChar w:fldCharType="separate"/>
      </w:r>
      <w:r w:rsidRPr="006D68AC">
        <w:rPr>
          <w:noProof/>
        </w:rPr>
        <w:t>265</w:t>
      </w:r>
      <w:r w:rsidRPr="006D68AC">
        <w:rPr>
          <w:noProof/>
        </w:rPr>
        <w:fldChar w:fldCharType="end"/>
      </w:r>
    </w:p>
    <w:p w14:paraId="7E941A16" w14:textId="40B0B90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Model</w:t>
      </w:r>
      <w:r w:rsidRPr="006D68AC">
        <w:rPr>
          <w:noProof/>
        </w:rPr>
        <w:tab/>
      </w:r>
      <w:r w:rsidRPr="006D68AC">
        <w:rPr>
          <w:noProof/>
        </w:rPr>
        <w:fldChar w:fldCharType="begin" w:fldLock="1"/>
      </w:r>
      <w:r w:rsidRPr="006D68AC">
        <w:rPr>
          <w:noProof/>
        </w:rPr>
        <w:instrText xml:space="preserve"> PAGEREF _Toc209470646 \h </w:instrText>
      </w:r>
      <w:r w:rsidRPr="006D68AC">
        <w:rPr>
          <w:noProof/>
        </w:rPr>
      </w:r>
      <w:r w:rsidRPr="006D68AC">
        <w:rPr>
          <w:noProof/>
        </w:rPr>
        <w:fldChar w:fldCharType="separate"/>
      </w:r>
      <w:r w:rsidRPr="006D68AC">
        <w:rPr>
          <w:noProof/>
        </w:rPr>
        <w:t>265</w:t>
      </w:r>
      <w:r w:rsidRPr="006D68AC">
        <w:rPr>
          <w:noProof/>
        </w:rPr>
        <w:fldChar w:fldCharType="end"/>
      </w:r>
    </w:p>
    <w:p w14:paraId="12B9AE2A" w14:textId="4774A95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_Toc209470647 \h </w:instrText>
      </w:r>
      <w:r w:rsidRPr="006D68AC">
        <w:rPr>
          <w:noProof/>
        </w:rPr>
      </w:r>
      <w:r w:rsidRPr="006D68AC">
        <w:rPr>
          <w:noProof/>
        </w:rPr>
        <w:fldChar w:fldCharType="separate"/>
      </w:r>
      <w:r w:rsidRPr="006D68AC">
        <w:rPr>
          <w:noProof/>
        </w:rPr>
        <w:t>265</w:t>
      </w:r>
      <w:r w:rsidRPr="006D68AC">
        <w:rPr>
          <w:noProof/>
        </w:rPr>
        <w:fldChar w:fldCharType="end"/>
      </w:r>
    </w:p>
    <w:p w14:paraId="785B3195" w14:textId="3F168D2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_Toc209470648 \h </w:instrText>
      </w:r>
      <w:r w:rsidRPr="006D68AC">
        <w:rPr>
          <w:noProof/>
        </w:rPr>
      </w:r>
      <w:r w:rsidRPr="006D68AC">
        <w:rPr>
          <w:noProof/>
        </w:rPr>
        <w:fldChar w:fldCharType="separate"/>
      </w:r>
      <w:r w:rsidRPr="006D68AC">
        <w:rPr>
          <w:noProof/>
        </w:rPr>
        <w:t>265</w:t>
      </w:r>
      <w:r w:rsidRPr="006D68AC">
        <w:rPr>
          <w:noProof/>
        </w:rPr>
        <w:fldChar w:fldCharType="end"/>
      </w:r>
    </w:p>
    <w:p w14:paraId="5D8A2766" w14:textId="3E1992E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_Toc209470649 \h </w:instrText>
      </w:r>
      <w:r w:rsidRPr="006D68AC">
        <w:rPr>
          <w:noProof/>
        </w:rPr>
      </w:r>
      <w:r w:rsidRPr="006D68AC">
        <w:rPr>
          <w:noProof/>
        </w:rPr>
        <w:fldChar w:fldCharType="separate"/>
      </w:r>
      <w:r w:rsidRPr="006D68AC">
        <w:rPr>
          <w:noProof/>
        </w:rPr>
        <w:t>265</w:t>
      </w:r>
      <w:r w:rsidRPr="006D68AC">
        <w:rPr>
          <w:noProof/>
        </w:rPr>
        <w:fldChar w:fldCharType="end"/>
      </w:r>
    </w:p>
    <w:p w14:paraId="18166114" w14:textId="79879F5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NwSliceDiagReq</w:t>
      </w:r>
      <w:r w:rsidRPr="006D68AC">
        <w:rPr>
          <w:noProof/>
        </w:rPr>
        <w:tab/>
      </w:r>
      <w:r w:rsidRPr="006D68AC">
        <w:rPr>
          <w:noProof/>
        </w:rPr>
        <w:fldChar w:fldCharType="begin" w:fldLock="1"/>
      </w:r>
      <w:r w:rsidRPr="006D68AC">
        <w:rPr>
          <w:noProof/>
        </w:rPr>
        <w:instrText xml:space="preserve"> PAGEREF _Toc209470650 \h </w:instrText>
      </w:r>
      <w:r w:rsidRPr="006D68AC">
        <w:rPr>
          <w:noProof/>
        </w:rPr>
      </w:r>
      <w:r w:rsidRPr="006D68AC">
        <w:rPr>
          <w:noProof/>
        </w:rPr>
        <w:fldChar w:fldCharType="separate"/>
      </w:r>
      <w:r w:rsidRPr="006D68AC">
        <w:rPr>
          <w:noProof/>
        </w:rPr>
        <w:t>266</w:t>
      </w:r>
      <w:r w:rsidRPr="006D68AC">
        <w:rPr>
          <w:noProof/>
        </w:rPr>
        <w:fldChar w:fldCharType="end"/>
      </w:r>
    </w:p>
    <w:p w14:paraId="2D96FAC2" w14:textId="19F3AF1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NwSliceDiagResp</w:t>
      </w:r>
      <w:r w:rsidRPr="006D68AC">
        <w:rPr>
          <w:noProof/>
        </w:rPr>
        <w:tab/>
      </w:r>
      <w:r w:rsidRPr="006D68AC">
        <w:rPr>
          <w:noProof/>
        </w:rPr>
        <w:fldChar w:fldCharType="begin" w:fldLock="1"/>
      </w:r>
      <w:r w:rsidRPr="006D68AC">
        <w:rPr>
          <w:noProof/>
        </w:rPr>
        <w:instrText xml:space="preserve"> PAGEREF _Toc209470651 \h </w:instrText>
      </w:r>
      <w:r w:rsidRPr="006D68AC">
        <w:rPr>
          <w:noProof/>
        </w:rPr>
      </w:r>
      <w:r w:rsidRPr="006D68AC">
        <w:rPr>
          <w:noProof/>
        </w:rPr>
        <w:fldChar w:fldCharType="separate"/>
      </w:r>
      <w:r w:rsidRPr="006D68AC">
        <w:rPr>
          <w:noProof/>
        </w:rPr>
        <w:t>266</w:t>
      </w:r>
      <w:r w:rsidRPr="006D68AC">
        <w:rPr>
          <w:noProof/>
        </w:rPr>
        <w:fldChar w:fldCharType="end"/>
      </w:r>
    </w:p>
    <w:p w14:paraId="141EAAB0" w14:textId="585ED94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ServDgradInfo</w:t>
      </w:r>
      <w:r w:rsidRPr="006D68AC">
        <w:rPr>
          <w:noProof/>
        </w:rPr>
        <w:tab/>
      </w:r>
      <w:r w:rsidRPr="006D68AC">
        <w:rPr>
          <w:noProof/>
        </w:rPr>
        <w:fldChar w:fldCharType="begin" w:fldLock="1"/>
      </w:r>
      <w:r w:rsidRPr="006D68AC">
        <w:rPr>
          <w:noProof/>
        </w:rPr>
        <w:instrText xml:space="preserve"> PAGEREF _Toc209470652 \h </w:instrText>
      </w:r>
      <w:r w:rsidRPr="006D68AC">
        <w:rPr>
          <w:noProof/>
        </w:rPr>
      </w:r>
      <w:r w:rsidRPr="006D68AC">
        <w:rPr>
          <w:noProof/>
        </w:rPr>
        <w:fldChar w:fldCharType="separate"/>
      </w:r>
      <w:r w:rsidRPr="006D68AC">
        <w:rPr>
          <w:noProof/>
        </w:rPr>
        <w:t>266</w:t>
      </w:r>
      <w:r w:rsidRPr="006D68AC">
        <w:rPr>
          <w:noProof/>
        </w:rPr>
        <w:fldChar w:fldCharType="end"/>
      </w:r>
    </w:p>
    <w:p w14:paraId="7786DCFA" w14:textId="26AAD9B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ErrorInfo</w:t>
      </w:r>
      <w:r w:rsidRPr="006D68AC">
        <w:rPr>
          <w:noProof/>
        </w:rPr>
        <w:tab/>
      </w:r>
      <w:r w:rsidRPr="006D68AC">
        <w:rPr>
          <w:noProof/>
        </w:rPr>
        <w:fldChar w:fldCharType="begin" w:fldLock="1"/>
      </w:r>
      <w:r w:rsidRPr="006D68AC">
        <w:rPr>
          <w:noProof/>
        </w:rPr>
        <w:instrText xml:space="preserve"> PAGEREF _Toc209470653 \h </w:instrText>
      </w:r>
      <w:r w:rsidRPr="006D68AC">
        <w:rPr>
          <w:noProof/>
        </w:rPr>
      </w:r>
      <w:r w:rsidRPr="006D68AC">
        <w:rPr>
          <w:noProof/>
        </w:rPr>
        <w:fldChar w:fldCharType="separate"/>
      </w:r>
      <w:r w:rsidRPr="006D68AC">
        <w:rPr>
          <w:noProof/>
        </w:rPr>
        <w:t>266</w:t>
      </w:r>
      <w:r w:rsidRPr="006D68AC">
        <w:rPr>
          <w:noProof/>
        </w:rPr>
        <w:fldChar w:fldCharType="end"/>
      </w:r>
    </w:p>
    <w:p w14:paraId="0BD8681F" w14:textId="7A7502F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DataReport</w:t>
      </w:r>
      <w:r w:rsidRPr="006D68AC">
        <w:rPr>
          <w:noProof/>
        </w:rPr>
        <w:tab/>
      </w:r>
      <w:r w:rsidRPr="006D68AC">
        <w:rPr>
          <w:noProof/>
        </w:rPr>
        <w:fldChar w:fldCharType="begin" w:fldLock="1"/>
      </w:r>
      <w:r w:rsidRPr="006D68AC">
        <w:rPr>
          <w:noProof/>
        </w:rPr>
        <w:instrText xml:space="preserve"> PAGEREF _Toc209470654 \h </w:instrText>
      </w:r>
      <w:r w:rsidRPr="006D68AC">
        <w:rPr>
          <w:noProof/>
        </w:rPr>
      </w:r>
      <w:r w:rsidRPr="006D68AC">
        <w:rPr>
          <w:noProof/>
        </w:rPr>
        <w:fldChar w:fldCharType="separate"/>
      </w:r>
      <w:r w:rsidRPr="006D68AC">
        <w:rPr>
          <w:noProof/>
        </w:rPr>
        <w:t>267</w:t>
      </w:r>
      <w:r w:rsidRPr="006D68AC">
        <w:rPr>
          <w:noProof/>
        </w:rPr>
        <w:fldChar w:fldCharType="end"/>
      </w:r>
    </w:p>
    <w:p w14:paraId="081F2623" w14:textId="109F29F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Simple data types and enumerations</w:t>
      </w:r>
      <w:r w:rsidRPr="006D68AC">
        <w:rPr>
          <w:noProof/>
        </w:rPr>
        <w:tab/>
      </w:r>
      <w:r w:rsidRPr="006D68AC">
        <w:rPr>
          <w:noProof/>
        </w:rPr>
        <w:fldChar w:fldCharType="begin" w:fldLock="1"/>
      </w:r>
      <w:r w:rsidRPr="006D68AC">
        <w:rPr>
          <w:noProof/>
        </w:rPr>
        <w:instrText xml:space="preserve"> PAGEREF _Toc209470655 \h </w:instrText>
      </w:r>
      <w:r w:rsidRPr="006D68AC">
        <w:rPr>
          <w:noProof/>
        </w:rPr>
      </w:r>
      <w:r w:rsidRPr="006D68AC">
        <w:rPr>
          <w:noProof/>
        </w:rPr>
        <w:fldChar w:fldCharType="separate"/>
      </w:r>
      <w:r w:rsidRPr="006D68AC">
        <w:rPr>
          <w:noProof/>
        </w:rPr>
        <w:t>267</w:t>
      </w:r>
      <w:r w:rsidRPr="006D68AC">
        <w:rPr>
          <w:noProof/>
        </w:rPr>
        <w:fldChar w:fldCharType="end"/>
      </w:r>
    </w:p>
    <w:p w14:paraId="2E06BB06" w14:textId="1830759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_Toc209470656 \h </w:instrText>
      </w:r>
      <w:r w:rsidRPr="006D68AC">
        <w:rPr>
          <w:noProof/>
        </w:rPr>
      </w:r>
      <w:r w:rsidRPr="006D68AC">
        <w:rPr>
          <w:noProof/>
        </w:rPr>
        <w:fldChar w:fldCharType="separate"/>
      </w:r>
      <w:r w:rsidRPr="006D68AC">
        <w:rPr>
          <w:noProof/>
        </w:rPr>
        <w:t>267</w:t>
      </w:r>
      <w:r w:rsidRPr="006D68AC">
        <w:rPr>
          <w:noProof/>
        </w:rPr>
        <w:fldChar w:fldCharType="end"/>
      </w:r>
    </w:p>
    <w:p w14:paraId="53419265" w14:textId="4421B79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_Toc209470657 \h </w:instrText>
      </w:r>
      <w:r w:rsidRPr="006D68AC">
        <w:rPr>
          <w:noProof/>
        </w:rPr>
      </w:r>
      <w:r w:rsidRPr="006D68AC">
        <w:rPr>
          <w:noProof/>
        </w:rPr>
        <w:fldChar w:fldCharType="separate"/>
      </w:r>
      <w:r w:rsidRPr="006D68AC">
        <w:rPr>
          <w:noProof/>
        </w:rPr>
        <w:t>267</w:t>
      </w:r>
      <w:r w:rsidRPr="006D68AC">
        <w:rPr>
          <w:noProof/>
        </w:rPr>
        <w:fldChar w:fldCharType="end"/>
      </w:r>
    </w:p>
    <w:p w14:paraId="159A15E5" w14:textId="07F661B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Error</w:t>
      </w:r>
      <w:r w:rsidRPr="006D68AC">
        <w:rPr>
          <w:noProof/>
        </w:rPr>
        <w:tab/>
      </w:r>
      <w:r w:rsidRPr="006D68AC">
        <w:rPr>
          <w:noProof/>
        </w:rPr>
        <w:fldChar w:fldCharType="begin" w:fldLock="1"/>
      </w:r>
      <w:r w:rsidRPr="006D68AC">
        <w:rPr>
          <w:noProof/>
        </w:rPr>
        <w:instrText xml:space="preserve"> PAGEREF _Toc209470658 \h </w:instrText>
      </w:r>
      <w:r w:rsidRPr="006D68AC">
        <w:rPr>
          <w:noProof/>
        </w:rPr>
      </w:r>
      <w:r w:rsidRPr="006D68AC">
        <w:rPr>
          <w:noProof/>
        </w:rPr>
        <w:fldChar w:fldCharType="separate"/>
      </w:r>
      <w:r w:rsidRPr="006D68AC">
        <w:rPr>
          <w:noProof/>
        </w:rPr>
        <w:t>267</w:t>
      </w:r>
      <w:r w:rsidRPr="006D68AC">
        <w:rPr>
          <w:noProof/>
        </w:rPr>
        <w:fldChar w:fldCharType="end"/>
      </w:r>
    </w:p>
    <w:p w14:paraId="5346A691" w14:textId="51CCAC7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.6.3.4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DataType</w:t>
      </w:r>
      <w:r w:rsidRPr="006D68AC">
        <w:rPr>
          <w:noProof/>
        </w:rPr>
        <w:tab/>
      </w:r>
      <w:r w:rsidRPr="006D68AC">
        <w:rPr>
          <w:noProof/>
        </w:rPr>
        <w:fldChar w:fldCharType="begin" w:fldLock="1"/>
      </w:r>
      <w:r w:rsidRPr="006D68AC">
        <w:rPr>
          <w:noProof/>
        </w:rPr>
        <w:instrText xml:space="preserve"> PAGEREF _Toc209470659 \h </w:instrText>
      </w:r>
      <w:r w:rsidRPr="006D68AC">
        <w:rPr>
          <w:noProof/>
        </w:rPr>
      </w:r>
      <w:r w:rsidRPr="006D68AC">
        <w:rPr>
          <w:noProof/>
        </w:rPr>
        <w:fldChar w:fldCharType="separate"/>
      </w:r>
      <w:r w:rsidRPr="006D68AC">
        <w:rPr>
          <w:noProof/>
        </w:rPr>
        <w:t>267</w:t>
      </w:r>
      <w:r w:rsidRPr="006D68AC">
        <w:rPr>
          <w:noProof/>
        </w:rPr>
        <w:fldChar w:fldCharType="end"/>
      </w:r>
    </w:p>
    <w:p w14:paraId="5870E13D" w14:textId="5AC2072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_Toc209470660 \h </w:instrText>
      </w:r>
      <w:r w:rsidRPr="006D68AC">
        <w:rPr>
          <w:noProof/>
        </w:rPr>
      </w:r>
      <w:r w:rsidRPr="006D68AC">
        <w:rPr>
          <w:noProof/>
        </w:rPr>
        <w:fldChar w:fldCharType="separate"/>
      </w:r>
      <w:r w:rsidRPr="006D68AC">
        <w:rPr>
          <w:noProof/>
        </w:rPr>
        <w:t>267</w:t>
      </w:r>
      <w:r w:rsidRPr="006D68AC">
        <w:rPr>
          <w:noProof/>
        </w:rPr>
        <w:fldChar w:fldCharType="end"/>
      </w:r>
    </w:p>
    <w:p w14:paraId="7D7DD5D2" w14:textId="688B71B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_Toc209470661 \h </w:instrText>
      </w:r>
      <w:r w:rsidRPr="006D68AC">
        <w:rPr>
          <w:noProof/>
        </w:rPr>
      </w:r>
      <w:r w:rsidRPr="006D68AC">
        <w:rPr>
          <w:noProof/>
        </w:rPr>
        <w:fldChar w:fldCharType="separate"/>
      </w:r>
      <w:r w:rsidRPr="006D68AC">
        <w:rPr>
          <w:noProof/>
        </w:rPr>
        <w:t>268</w:t>
      </w:r>
      <w:r w:rsidRPr="006D68AC">
        <w:rPr>
          <w:noProof/>
        </w:rPr>
        <w:fldChar w:fldCharType="end"/>
      </w:r>
    </w:p>
    <w:p w14:paraId="5F80D25F" w14:textId="3A7175F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_Toc209470662 \h </w:instrText>
      </w:r>
      <w:r w:rsidRPr="006D68AC">
        <w:rPr>
          <w:noProof/>
        </w:rPr>
      </w:r>
      <w:r w:rsidRPr="006D68AC">
        <w:rPr>
          <w:noProof/>
        </w:rPr>
        <w:fldChar w:fldCharType="separate"/>
      </w:r>
      <w:r w:rsidRPr="006D68AC">
        <w:rPr>
          <w:noProof/>
        </w:rPr>
        <w:t>268</w:t>
      </w:r>
      <w:r w:rsidRPr="006D68AC">
        <w:rPr>
          <w:noProof/>
        </w:rPr>
        <w:fldChar w:fldCharType="end"/>
      </w:r>
    </w:p>
    <w:p w14:paraId="6C1374BB" w14:textId="550812C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Error Handling</w:t>
      </w:r>
      <w:r w:rsidRPr="006D68AC">
        <w:rPr>
          <w:noProof/>
        </w:rPr>
        <w:tab/>
      </w:r>
      <w:r w:rsidRPr="006D68AC">
        <w:rPr>
          <w:noProof/>
        </w:rPr>
        <w:fldChar w:fldCharType="begin" w:fldLock="1"/>
      </w:r>
      <w:r w:rsidRPr="006D68AC">
        <w:rPr>
          <w:noProof/>
        </w:rPr>
        <w:instrText xml:space="preserve"> PAGEREF _Toc209470663 \h </w:instrText>
      </w:r>
      <w:r w:rsidRPr="006D68AC">
        <w:rPr>
          <w:noProof/>
        </w:rPr>
      </w:r>
      <w:r w:rsidRPr="006D68AC">
        <w:rPr>
          <w:noProof/>
        </w:rPr>
        <w:fldChar w:fldCharType="separate"/>
      </w:r>
      <w:r w:rsidRPr="006D68AC">
        <w:rPr>
          <w:noProof/>
        </w:rPr>
        <w:t>268</w:t>
      </w:r>
      <w:r w:rsidRPr="006D68AC">
        <w:rPr>
          <w:noProof/>
        </w:rPr>
        <w:fldChar w:fldCharType="end"/>
      </w:r>
    </w:p>
    <w:p w14:paraId="41720B31" w14:textId="5F008DC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_Toc209470664 \h </w:instrText>
      </w:r>
      <w:r w:rsidRPr="006D68AC">
        <w:rPr>
          <w:noProof/>
        </w:rPr>
      </w:r>
      <w:r w:rsidRPr="006D68AC">
        <w:rPr>
          <w:noProof/>
        </w:rPr>
        <w:fldChar w:fldCharType="separate"/>
      </w:r>
      <w:r w:rsidRPr="006D68AC">
        <w:rPr>
          <w:noProof/>
        </w:rPr>
        <w:t>268</w:t>
      </w:r>
      <w:r w:rsidRPr="006D68AC">
        <w:rPr>
          <w:noProof/>
        </w:rPr>
        <w:fldChar w:fldCharType="end"/>
      </w:r>
    </w:p>
    <w:p w14:paraId="4F2427F3" w14:textId="03FDBFD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_Toc209470665 \h </w:instrText>
      </w:r>
      <w:r w:rsidRPr="006D68AC">
        <w:rPr>
          <w:noProof/>
        </w:rPr>
      </w:r>
      <w:r w:rsidRPr="006D68AC">
        <w:rPr>
          <w:noProof/>
        </w:rPr>
        <w:fldChar w:fldCharType="separate"/>
      </w:r>
      <w:r w:rsidRPr="006D68AC">
        <w:rPr>
          <w:noProof/>
        </w:rPr>
        <w:t>268</w:t>
      </w:r>
      <w:r w:rsidRPr="006D68AC">
        <w:rPr>
          <w:noProof/>
        </w:rPr>
        <w:fldChar w:fldCharType="end"/>
      </w:r>
    </w:p>
    <w:p w14:paraId="391D6441" w14:textId="494B0FD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_Toc209470666 \h </w:instrText>
      </w:r>
      <w:r w:rsidRPr="006D68AC">
        <w:rPr>
          <w:noProof/>
        </w:rPr>
      </w:r>
      <w:r w:rsidRPr="006D68AC">
        <w:rPr>
          <w:noProof/>
        </w:rPr>
        <w:fldChar w:fldCharType="separate"/>
      </w:r>
      <w:r w:rsidRPr="006D68AC">
        <w:rPr>
          <w:noProof/>
        </w:rPr>
        <w:t>268</w:t>
      </w:r>
      <w:r w:rsidRPr="006D68AC">
        <w:rPr>
          <w:noProof/>
        </w:rPr>
        <w:fldChar w:fldCharType="end"/>
      </w:r>
    </w:p>
    <w:p w14:paraId="379BD653" w14:textId="59E2EFD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_Toc209470667 \h </w:instrText>
      </w:r>
      <w:r w:rsidRPr="006D68AC">
        <w:rPr>
          <w:noProof/>
        </w:rPr>
      </w:r>
      <w:r w:rsidRPr="006D68AC">
        <w:rPr>
          <w:noProof/>
        </w:rPr>
        <w:fldChar w:fldCharType="separate"/>
      </w:r>
      <w:r w:rsidRPr="006D68AC">
        <w:rPr>
          <w:noProof/>
        </w:rPr>
        <w:t>268</w:t>
      </w:r>
      <w:r w:rsidRPr="006D68AC">
        <w:rPr>
          <w:noProof/>
        </w:rPr>
        <w:fldChar w:fldCharType="end"/>
      </w:r>
    </w:p>
    <w:p w14:paraId="7079F748" w14:textId="10BB510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6.13</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_Toc209470668 \h </w:instrText>
      </w:r>
      <w:r w:rsidRPr="006D68AC">
        <w:rPr>
          <w:noProof/>
        </w:rPr>
      </w:r>
      <w:r w:rsidRPr="006D68AC">
        <w:rPr>
          <w:noProof/>
        </w:rPr>
        <w:fldChar w:fldCharType="separate"/>
      </w:r>
      <w:r w:rsidRPr="006D68AC">
        <w:rPr>
          <w:noProof/>
        </w:rPr>
        <w:t>268</w:t>
      </w:r>
      <w:r w:rsidRPr="006D68AC">
        <w:rPr>
          <w:noProof/>
        </w:rPr>
        <w:fldChar w:fldCharType="end"/>
      </w:r>
    </w:p>
    <w:p w14:paraId="121069CA" w14:textId="7882E1DA"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6.14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NSCE_FaultDiagnosis</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_Toc209470669 \h </w:instrText>
      </w:r>
      <w:r w:rsidRPr="006D68AC">
        <w:rPr>
          <w:noProof/>
        </w:rPr>
      </w:r>
      <w:r w:rsidRPr="006D68AC">
        <w:rPr>
          <w:noProof/>
        </w:rPr>
        <w:fldChar w:fldCharType="separate"/>
      </w:r>
      <w:r w:rsidRPr="006D68AC">
        <w:rPr>
          <w:noProof/>
        </w:rPr>
        <w:t>268</w:t>
      </w:r>
      <w:r w:rsidRPr="006D68AC">
        <w:rPr>
          <w:noProof/>
        </w:rPr>
        <w:fldChar w:fldCharType="end"/>
      </w:r>
    </w:p>
    <w:p w14:paraId="1AB71BC3" w14:textId="5F25EC1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_Toc209470670 \h </w:instrText>
      </w:r>
      <w:r w:rsidRPr="006D68AC">
        <w:rPr>
          <w:noProof/>
        </w:rPr>
      </w:r>
      <w:r w:rsidRPr="006D68AC">
        <w:rPr>
          <w:noProof/>
        </w:rPr>
        <w:fldChar w:fldCharType="separate"/>
      </w:r>
      <w:r w:rsidRPr="006D68AC">
        <w:rPr>
          <w:noProof/>
        </w:rPr>
        <w:t>268</w:t>
      </w:r>
      <w:r w:rsidRPr="006D68AC">
        <w:rPr>
          <w:noProof/>
        </w:rPr>
        <w:fldChar w:fldCharType="end"/>
      </w:r>
    </w:p>
    <w:p w14:paraId="7DB0D636" w14:textId="453BD0E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_Toc209470671 \h </w:instrText>
      </w:r>
      <w:r w:rsidRPr="006D68AC">
        <w:rPr>
          <w:noProof/>
        </w:rPr>
      </w:r>
      <w:r w:rsidRPr="006D68AC">
        <w:rPr>
          <w:noProof/>
        </w:rPr>
        <w:fldChar w:fldCharType="separate"/>
      </w:r>
      <w:r w:rsidRPr="006D68AC">
        <w:rPr>
          <w:noProof/>
        </w:rPr>
        <w:t>269</w:t>
      </w:r>
      <w:r w:rsidRPr="006D68AC">
        <w:rPr>
          <w:noProof/>
        </w:rPr>
        <w:fldChar w:fldCharType="end"/>
      </w:r>
    </w:p>
    <w:p w14:paraId="0416D5AC" w14:textId="204C898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_Toc209470672 \h </w:instrText>
      </w:r>
      <w:r w:rsidRPr="006D68AC">
        <w:rPr>
          <w:noProof/>
        </w:rPr>
      </w:r>
      <w:r w:rsidRPr="006D68AC">
        <w:rPr>
          <w:noProof/>
        </w:rPr>
        <w:fldChar w:fldCharType="separate"/>
      </w:r>
      <w:r w:rsidRPr="006D68AC">
        <w:rPr>
          <w:noProof/>
        </w:rPr>
        <w:t>269</w:t>
      </w:r>
      <w:r w:rsidRPr="006D68AC">
        <w:rPr>
          <w:noProof/>
        </w:rPr>
        <w:fldChar w:fldCharType="end"/>
      </w:r>
    </w:p>
    <w:p w14:paraId="7B0FEB4B" w14:textId="0567557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6.14.3.2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 xml:space="preserve">Resource: </w:t>
      </w:r>
      <w:r w:rsidRPr="006D68AC">
        <w:rPr>
          <w:noProof/>
          <w:lang w:eastAsia="fr-FR"/>
        </w:rPr>
        <w:t xml:space="preserve">Network Slice Fault Diagnosis </w:t>
      </w:r>
      <w:r w:rsidRPr="006D68AC">
        <w:rPr>
          <w:noProof/>
          <w:lang w:val="en-US"/>
        </w:rPr>
        <w:t>Subscriptions</w:t>
      </w:r>
      <w:r w:rsidRPr="006D68AC">
        <w:rPr>
          <w:noProof/>
        </w:rPr>
        <w:tab/>
      </w:r>
      <w:r w:rsidRPr="006D68AC">
        <w:rPr>
          <w:noProof/>
        </w:rPr>
        <w:fldChar w:fldCharType="begin" w:fldLock="1"/>
      </w:r>
      <w:r w:rsidRPr="006D68AC">
        <w:rPr>
          <w:noProof/>
        </w:rPr>
        <w:instrText xml:space="preserve"> PAGEREF _Toc209470673 \h </w:instrText>
      </w:r>
      <w:r w:rsidRPr="006D68AC">
        <w:rPr>
          <w:noProof/>
        </w:rPr>
      </w:r>
      <w:r w:rsidRPr="006D68AC">
        <w:rPr>
          <w:noProof/>
        </w:rPr>
        <w:fldChar w:fldCharType="separate"/>
      </w:r>
      <w:r w:rsidRPr="006D68AC">
        <w:rPr>
          <w:noProof/>
        </w:rPr>
        <w:t>270</w:t>
      </w:r>
      <w:r w:rsidRPr="006D68AC">
        <w:rPr>
          <w:noProof/>
        </w:rPr>
        <w:fldChar w:fldCharType="end"/>
      </w:r>
    </w:p>
    <w:p w14:paraId="2CC284D9" w14:textId="74DE420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_Toc209470674 \h </w:instrText>
      </w:r>
      <w:r w:rsidRPr="006D68AC">
        <w:rPr>
          <w:noProof/>
        </w:rPr>
      </w:r>
      <w:r w:rsidRPr="006D68AC">
        <w:rPr>
          <w:noProof/>
        </w:rPr>
        <w:fldChar w:fldCharType="separate"/>
      </w:r>
      <w:r w:rsidRPr="006D68AC">
        <w:rPr>
          <w:noProof/>
        </w:rPr>
        <w:t>270</w:t>
      </w:r>
      <w:r w:rsidRPr="006D68AC">
        <w:rPr>
          <w:noProof/>
        </w:rPr>
        <w:fldChar w:fldCharType="end"/>
      </w:r>
    </w:p>
    <w:p w14:paraId="3D6F4230" w14:textId="360C966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_Toc209470675 \h </w:instrText>
      </w:r>
      <w:r w:rsidRPr="006D68AC">
        <w:rPr>
          <w:noProof/>
        </w:rPr>
      </w:r>
      <w:r w:rsidRPr="006D68AC">
        <w:rPr>
          <w:noProof/>
        </w:rPr>
        <w:fldChar w:fldCharType="separate"/>
      </w:r>
      <w:r w:rsidRPr="006D68AC">
        <w:rPr>
          <w:noProof/>
        </w:rPr>
        <w:t>270</w:t>
      </w:r>
      <w:r w:rsidRPr="006D68AC">
        <w:rPr>
          <w:noProof/>
        </w:rPr>
        <w:fldChar w:fldCharType="end"/>
      </w:r>
    </w:p>
    <w:p w14:paraId="704AFE9B" w14:textId="50876A7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6.14.3.2.3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_Toc209470676 \h </w:instrText>
      </w:r>
      <w:r w:rsidRPr="006D68AC">
        <w:rPr>
          <w:noProof/>
        </w:rPr>
      </w:r>
      <w:r w:rsidRPr="006D68AC">
        <w:rPr>
          <w:noProof/>
        </w:rPr>
        <w:fldChar w:fldCharType="separate"/>
      </w:r>
      <w:r w:rsidRPr="006D68AC">
        <w:rPr>
          <w:noProof/>
        </w:rPr>
        <w:t>270</w:t>
      </w:r>
      <w:r w:rsidRPr="006D68AC">
        <w:rPr>
          <w:noProof/>
        </w:rPr>
        <w:fldChar w:fldCharType="end"/>
      </w:r>
    </w:p>
    <w:p w14:paraId="081671FB" w14:textId="46E3F4D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6.14.3.2.3.1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_Toc209470677 \h </w:instrText>
      </w:r>
      <w:r w:rsidRPr="006D68AC">
        <w:rPr>
          <w:noProof/>
        </w:rPr>
      </w:r>
      <w:r w:rsidRPr="006D68AC">
        <w:rPr>
          <w:noProof/>
        </w:rPr>
        <w:fldChar w:fldCharType="separate"/>
      </w:r>
      <w:r w:rsidRPr="006D68AC">
        <w:rPr>
          <w:noProof/>
        </w:rPr>
        <w:t>270</w:t>
      </w:r>
      <w:r w:rsidRPr="006D68AC">
        <w:rPr>
          <w:noProof/>
        </w:rPr>
        <w:fldChar w:fldCharType="end"/>
      </w:r>
    </w:p>
    <w:p w14:paraId="601F4C6D" w14:textId="37B146C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6.14.3.2.4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_Toc209470678 \h </w:instrText>
      </w:r>
      <w:r w:rsidRPr="006D68AC">
        <w:rPr>
          <w:noProof/>
        </w:rPr>
      </w:r>
      <w:r w:rsidRPr="006D68AC">
        <w:rPr>
          <w:noProof/>
        </w:rPr>
        <w:fldChar w:fldCharType="separate"/>
      </w:r>
      <w:r w:rsidRPr="006D68AC">
        <w:rPr>
          <w:noProof/>
        </w:rPr>
        <w:t>271</w:t>
      </w:r>
      <w:r w:rsidRPr="006D68AC">
        <w:rPr>
          <w:noProof/>
        </w:rPr>
        <w:fldChar w:fldCharType="end"/>
      </w:r>
    </w:p>
    <w:p w14:paraId="2BC3CBD0" w14:textId="214C3AC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Resource: Individual </w:t>
      </w:r>
      <w:r w:rsidRPr="006D68AC">
        <w:rPr>
          <w:noProof/>
          <w:lang w:eastAsia="fr-FR"/>
        </w:rPr>
        <w:t xml:space="preserve">Network Slice Fault Diagnosis </w:t>
      </w:r>
      <w:r w:rsidRPr="006D68AC">
        <w:rPr>
          <w:noProof/>
        </w:rPr>
        <w:t>Subscription</w:t>
      </w:r>
      <w:r w:rsidRPr="006D68AC">
        <w:rPr>
          <w:noProof/>
        </w:rPr>
        <w:tab/>
      </w:r>
      <w:r w:rsidRPr="006D68AC">
        <w:rPr>
          <w:noProof/>
        </w:rPr>
        <w:fldChar w:fldCharType="begin" w:fldLock="1"/>
      </w:r>
      <w:r w:rsidRPr="006D68AC">
        <w:rPr>
          <w:noProof/>
        </w:rPr>
        <w:instrText xml:space="preserve"> PAGEREF _Toc209470679 \h </w:instrText>
      </w:r>
      <w:r w:rsidRPr="006D68AC">
        <w:rPr>
          <w:noProof/>
        </w:rPr>
      </w:r>
      <w:r w:rsidRPr="006D68AC">
        <w:rPr>
          <w:noProof/>
        </w:rPr>
        <w:fldChar w:fldCharType="separate"/>
      </w:r>
      <w:r w:rsidRPr="006D68AC">
        <w:rPr>
          <w:noProof/>
        </w:rPr>
        <w:t>271</w:t>
      </w:r>
      <w:r w:rsidRPr="006D68AC">
        <w:rPr>
          <w:noProof/>
        </w:rPr>
        <w:fldChar w:fldCharType="end"/>
      </w:r>
    </w:p>
    <w:p w14:paraId="116EB8B7" w14:textId="2674BE0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6.14.3.3</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_Toc209470680 \h </w:instrText>
      </w:r>
      <w:r w:rsidRPr="006D68AC">
        <w:rPr>
          <w:noProof/>
        </w:rPr>
      </w:r>
      <w:r w:rsidRPr="006D68AC">
        <w:rPr>
          <w:noProof/>
        </w:rPr>
        <w:fldChar w:fldCharType="separate"/>
      </w:r>
      <w:r w:rsidRPr="006D68AC">
        <w:rPr>
          <w:noProof/>
        </w:rPr>
        <w:t>271</w:t>
      </w:r>
      <w:r w:rsidRPr="006D68AC">
        <w:rPr>
          <w:noProof/>
        </w:rPr>
        <w:fldChar w:fldCharType="end"/>
      </w:r>
    </w:p>
    <w:p w14:paraId="5FB10943" w14:textId="037FEAC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6.14.3.3</w:t>
      </w:r>
      <w:r w:rsidRPr="006D68AC">
        <w:rPr>
          <w:noProof/>
          <w:lang w:eastAsia="zh-CN"/>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_Toc209470681 \h </w:instrText>
      </w:r>
      <w:r w:rsidRPr="006D68AC">
        <w:rPr>
          <w:noProof/>
        </w:rPr>
      </w:r>
      <w:r w:rsidRPr="006D68AC">
        <w:rPr>
          <w:noProof/>
        </w:rPr>
        <w:fldChar w:fldCharType="separate"/>
      </w:r>
      <w:r w:rsidRPr="006D68AC">
        <w:rPr>
          <w:noProof/>
        </w:rPr>
        <w:t>271</w:t>
      </w:r>
      <w:r w:rsidRPr="006D68AC">
        <w:rPr>
          <w:noProof/>
        </w:rPr>
        <w:fldChar w:fldCharType="end"/>
      </w:r>
    </w:p>
    <w:p w14:paraId="25BD45CE" w14:textId="69890C7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6.14.3.3</w:t>
      </w:r>
      <w:r w:rsidRPr="006D68AC">
        <w:rPr>
          <w:noProof/>
          <w:lang w:eastAsia="zh-CN"/>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_Toc209470682 \h </w:instrText>
      </w:r>
      <w:r w:rsidRPr="006D68AC">
        <w:rPr>
          <w:noProof/>
        </w:rPr>
      </w:r>
      <w:r w:rsidRPr="006D68AC">
        <w:rPr>
          <w:noProof/>
        </w:rPr>
        <w:fldChar w:fldCharType="separate"/>
      </w:r>
      <w:r w:rsidRPr="006D68AC">
        <w:rPr>
          <w:noProof/>
        </w:rPr>
        <w:t>271</w:t>
      </w:r>
      <w:r w:rsidRPr="006D68AC">
        <w:rPr>
          <w:noProof/>
        </w:rPr>
        <w:fldChar w:fldCharType="end"/>
      </w:r>
    </w:p>
    <w:p w14:paraId="692BA9FA" w14:textId="2FEE2E22"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6.14.3.3.3.1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_Toc209470683 \h </w:instrText>
      </w:r>
      <w:r w:rsidRPr="006D68AC">
        <w:rPr>
          <w:noProof/>
        </w:rPr>
      </w:r>
      <w:r w:rsidRPr="006D68AC">
        <w:rPr>
          <w:noProof/>
        </w:rPr>
        <w:fldChar w:fldCharType="separate"/>
      </w:r>
      <w:r w:rsidRPr="006D68AC">
        <w:rPr>
          <w:noProof/>
        </w:rPr>
        <w:t>271</w:t>
      </w:r>
      <w:r w:rsidRPr="006D68AC">
        <w:rPr>
          <w:noProof/>
        </w:rPr>
        <w:fldChar w:fldCharType="end"/>
      </w:r>
    </w:p>
    <w:p w14:paraId="4B24DA39" w14:textId="61DCE6C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6.14.3.3.3.2</w:t>
      </w:r>
      <w:r w:rsidRPr="006D68AC">
        <w:rPr>
          <w:rFonts w:asciiTheme="minorHAnsi" w:eastAsiaTheme="minorEastAsia" w:hAnsiTheme="minorHAnsi" w:cstheme="minorBidi"/>
          <w:noProof/>
          <w:kern w:val="2"/>
          <w:sz w:val="24"/>
          <w:szCs w:val="24"/>
          <w14:ligatures w14:val="standardContextual"/>
        </w:rPr>
        <w:tab/>
      </w:r>
      <w:r w:rsidRPr="006D68AC">
        <w:rPr>
          <w:noProof/>
        </w:rPr>
        <w:t>PUT</w:t>
      </w:r>
      <w:r w:rsidRPr="006D68AC">
        <w:rPr>
          <w:noProof/>
        </w:rPr>
        <w:tab/>
      </w:r>
      <w:r w:rsidRPr="006D68AC">
        <w:rPr>
          <w:noProof/>
        </w:rPr>
        <w:fldChar w:fldCharType="begin" w:fldLock="1"/>
      </w:r>
      <w:r w:rsidRPr="006D68AC">
        <w:rPr>
          <w:noProof/>
        </w:rPr>
        <w:instrText xml:space="preserve"> PAGEREF _Toc209470684 \h </w:instrText>
      </w:r>
      <w:r w:rsidRPr="006D68AC">
        <w:rPr>
          <w:noProof/>
        </w:rPr>
      </w:r>
      <w:r w:rsidRPr="006D68AC">
        <w:rPr>
          <w:noProof/>
        </w:rPr>
        <w:fldChar w:fldCharType="separate"/>
      </w:r>
      <w:r w:rsidRPr="006D68AC">
        <w:rPr>
          <w:noProof/>
        </w:rPr>
        <w:t>272</w:t>
      </w:r>
      <w:r w:rsidRPr="006D68AC">
        <w:rPr>
          <w:noProof/>
        </w:rPr>
        <w:fldChar w:fldCharType="end"/>
      </w:r>
    </w:p>
    <w:p w14:paraId="5FD4A6F4" w14:textId="3444B905"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6.14.3.3.3.3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_Toc209470685 \h </w:instrText>
      </w:r>
      <w:r w:rsidRPr="006D68AC">
        <w:rPr>
          <w:noProof/>
        </w:rPr>
      </w:r>
      <w:r w:rsidRPr="006D68AC">
        <w:rPr>
          <w:noProof/>
        </w:rPr>
        <w:fldChar w:fldCharType="separate"/>
      </w:r>
      <w:r w:rsidRPr="006D68AC">
        <w:rPr>
          <w:noProof/>
        </w:rPr>
        <w:t>274</w:t>
      </w:r>
      <w:r w:rsidRPr="006D68AC">
        <w:rPr>
          <w:noProof/>
        </w:rPr>
        <w:fldChar w:fldCharType="end"/>
      </w:r>
    </w:p>
    <w:p w14:paraId="7C15CE35" w14:textId="3E31F8EA"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6.14.3.3.3.4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_Toc209470686 \h </w:instrText>
      </w:r>
      <w:r w:rsidRPr="006D68AC">
        <w:rPr>
          <w:noProof/>
        </w:rPr>
      </w:r>
      <w:r w:rsidRPr="006D68AC">
        <w:rPr>
          <w:noProof/>
        </w:rPr>
        <w:fldChar w:fldCharType="separate"/>
      </w:r>
      <w:r w:rsidRPr="006D68AC">
        <w:rPr>
          <w:noProof/>
        </w:rPr>
        <w:t>275</w:t>
      </w:r>
      <w:r w:rsidRPr="006D68AC">
        <w:rPr>
          <w:noProof/>
        </w:rPr>
        <w:fldChar w:fldCharType="end"/>
      </w:r>
    </w:p>
    <w:p w14:paraId="6B94B2D9" w14:textId="5A06CC1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6.14.3.3</w:t>
      </w:r>
      <w:r w:rsidRPr="006D68AC">
        <w:rPr>
          <w:noProof/>
          <w:lang w:eastAsia="zh-CN"/>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_Toc209470687 \h </w:instrText>
      </w:r>
      <w:r w:rsidRPr="006D68AC">
        <w:rPr>
          <w:noProof/>
        </w:rPr>
      </w:r>
      <w:r w:rsidRPr="006D68AC">
        <w:rPr>
          <w:noProof/>
        </w:rPr>
        <w:fldChar w:fldCharType="separate"/>
      </w:r>
      <w:r w:rsidRPr="006D68AC">
        <w:rPr>
          <w:noProof/>
        </w:rPr>
        <w:t>276</w:t>
      </w:r>
      <w:r w:rsidRPr="006D68AC">
        <w:rPr>
          <w:noProof/>
        </w:rPr>
        <w:fldChar w:fldCharType="end"/>
      </w:r>
    </w:p>
    <w:p w14:paraId="429E28BE" w14:textId="5C2778BB"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_Toc209470688 \h </w:instrText>
      </w:r>
      <w:r w:rsidRPr="006D68AC">
        <w:rPr>
          <w:noProof/>
        </w:rPr>
      </w:r>
      <w:r w:rsidRPr="006D68AC">
        <w:rPr>
          <w:noProof/>
        </w:rPr>
        <w:fldChar w:fldCharType="separate"/>
      </w:r>
      <w:r w:rsidRPr="006D68AC">
        <w:rPr>
          <w:noProof/>
        </w:rPr>
        <w:t>276</w:t>
      </w:r>
      <w:r w:rsidRPr="006D68AC">
        <w:rPr>
          <w:noProof/>
        </w:rPr>
        <w:fldChar w:fldCharType="end"/>
      </w:r>
    </w:p>
    <w:p w14:paraId="488DC8E1" w14:textId="13A3D6B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_Toc209470689 \h </w:instrText>
      </w:r>
      <w:r w:rsidRPr="006D68AC">
        <w:rPr>
          <w:noProof/>
        </w:rPr>
      </w:r>
      <w:r w:rsidRPr="006D68AC">
        <w:rPr>
          <w:noProof/>
        </w:rPr>
        <w:fldChar w:fldCharType="separate"/>
      </w:r>
      <w:r w:rsidRPr="006D68AC">
        <w:rPr>
          <w:noProof/>
        </w:rPr>
        <w:t>276</w:t>
      </w:r>
      <w:r w:rsidRPr="006D68AC">
        <w:rPr>
          <w:noProof/>
        </w:rPr>
        <w:fldChar w:fldCharType="end"/>
      </w:r>
    </w:p>
    <w:p w14:paraId="02604100" w14:textId="0299579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_Toc209470690 \h </w:instrText>
      </w:r>
      <w:r w:rsidRPr="006D68AC">
        <w:rPr>
          <w:noProof/>
        </w:rPr>
      </w:r>
      <w:r w:rsidRPr="006D68AC">
        <w:rPr>
          <w:noProof/>
        </w:rPr>
        <w:fldChar w:fldCharType="separate"/>
      </w:r>
      <w:r w:rsidRPr="006D68AC">
        <w:rPr>
          <w:noProof/>
        </w:rPr>
        <w:t>276</w:t>
      </w:r>
      <w:r w:rsidRPr="006D68AC">
        <w:rPr>
          <w:noProof/>
        </w:rPr>
        <w:fldChar w:fldCharType="end"/>
      </w:r>
    </w:p>
    <w:p w14:paraId="41AA47A2" w14:textId="671FB8C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w:t>
      </w:r>
      <w:r w:rsidRPr="006D68AC">
        <w:rPr>
          <w:noProof/>
          <w:lang w:val="en-US"/>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Network Slice Fault Diagnosis</w:t>
      </w:r>
      <w:r w:rsidRPr="006D68AC">
        <w:rPr>
          <w:noProof/>
          <w:lang w:val="en-US"/>
        </w:rPr>
        <w:t xml:space="preserve"> Notification</w:t>
      </w:r>
      <w:r w:rsidRPr="006D68AC">
        <w:rPr>
          <w:noProof/>
        </w:rPr>
        <w:tab/>
      </w:r>
      <w:r w:rsidRPr="006D68AC">
        <w:rPr>
          <w:noProof/>
        </w:rPr>
        <w:fldChar w:fldCharType="begin" w:fldLock="1"/>
      </w:r>
      <w:r w:rsidRPr="006D68AC">
        <w:rPr>
          <w:noProof/>
        </w:rPr>
        <w:instrText xml:space="preserve"> PAGEREF _Toc209470691 \h </w:instrText>
      </w:r>
      <w:r w:rsidRPr="006D68AC">
        <w:rPr>
          <w:noProof/>
        </w:rPr>
      </w:r>
      <w:r w:rsidRPr="006D68AC">
        <w:rPr>
          <w:noProof/>
        </w:rPr>
        <w:fldChar w:fldCharType="separate"/>
      </w:r>
      <w:r w:rsidRPr="006D68AC">
        <w:rPr>
          <w:noProof/>
        </w:rPr>
        <w:t>276</w:t>
      </w:r>
      <w:r w:rsidRPr="006D68AC">
        <w:rPr>
          <w:noProof/>
        </w:rPr>
        <w:fldChar w:fldCharType="end"/>
      </w:r>
    </w:p>
    <w:p w14:paraId="3C8AF941" w14:textId="19E88CC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w:t>
      </w:r>
      <w:r w:rsidRPr="006D68AC">
        <w:rPr>
          <w:noProof/>
          <w:lang w:val="en-US"/>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Description</w:t>
      </w:r>
      <w:r w:rsidRPr="006D68AC">
        <w:rPr>
          <w:noProof/>
        </w:rPr>
        <w:tab/>
      </w:r>
      <w:r w:rsidRPr="006D68AC">
        <w:rPr>
          <w:noProof/>
        </w:rPr>
        <w:fldChar w:fldCharType="begin" w:fldLock="1"/>
      </w:r>
      <w:r w:rsidRPr="006D68AC">
        <w:rPr>
          <w:noProof/>
        </w:rPr>
        <w:instrText xml:space="preserve"> PAGEREF _Toc209470692 \h </w:instrText>
      </w:r>
      <w:r w:rsidRPr="006D68AC">
        <w:rPr>
          <w:noProof/>
        </w:rPr>
      </w:r>
      <w:r w:rsidRPr="006D68AC">
        <w:rPr>
          <w:noProof/>
        </w:rPr>
        <w:fldChar w:fldCharType="separate"/>
      </w:r>
      <w:r w:rsidRPr="006D68AC">
        <w:rPr>
          <w:noProof/>
        </w:rPr>
        <w:t>276</w:t>
      </w:r>
      <w:r w:rsidRPr="006D68AC">
        <w:rPr>
          <w:noProof/>
        </w:rPr>
        <w:fldChar w:fldCharType="end"/>
      </w:r>
    </w:p>
    <w:p w14:paraId="3A891691" w14:textId="6882D32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_Toc209470693 \h </w:instrText>
      </w:r>
      <w:r w:rsidRPr="006D68AC">
        <w:rPr>
          <w:noProof/>
        </w:rPr>
      </w:r>
      <w:r w:rsidRPr="006D68AC">
        <w:rPr>
          <w:noProof/>
        </w:rPr>
        <w:fldChar w:fldCharType="separate"/>
      </w:r>
      <w:r w:rsidRPr="006D68AC">
        <w:rPr>
          <w:noProof/>
        </w:rPr>
        <w:t>276</w:t>
      </w:r>
      <w:r w:rsidRPr="006D68AC">
        <w:rPr>
          <w:noProof/>
        </w:rPr>
        <w:fldChar w:fldCharType="end"/>
      </w:r>
    </w:p>
    <w:p w14:paraId="38339E5B" w14:textId="576F6A5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_Toc209470694 \h </w:instrText>
      </w:r>
      <w:r w:rsidRPr="006D68AC">
        <w:rPr>
          <w:noProof/>
        </w:rPr>
      </w:r>
      <w:r w:rsidRPr="006D68AC">
        <w:rPr>
          <w:noProof/>
        </w:rPr>
        <w:fldChar w:fldCharType="separate"/>
      </w:r>
      <w:r w:rsidRPr="006D68AC">
        <w:rPr>
          <w:noProof/>
        </w:rPr>
        <w:t>276</w:t>
      </w:r>
      <w:r w:rsidRPr="006D68AC">
        <w:rPr>
          <w:noProof/>
        </w:rPr>
        <w:fldChar w:fldCharType="end"/>
      </w:r>
    </w:p>
    <w:p w14:paraId="2F4ECF31" w14:textId="7495E186"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6.14.5.2.3.1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_Toc209470695 \h </w:instrText>
      </w:r>
      <w:r w:rsidRPr="006D68AC">
        <w:rPr>
          <w:noProof/>
        </w:rPr>
      </w:r>
      <w:r w:rsidRPr="006D68AC">
        <w:rPr>
          <w:noProof/>
        </w:rPr>
        <w:fldChar w:fldCharType="separate"/>
      </w:r>
      <w:r w:rsidRPr="006D68AC">
        <w:rPr>
          <w:noProof/>
        </w:rPr>
        <w:t>276</w:t>
      </w:r>
      <w:r w:rsidRPr="006D68AC">
        <w:rPr>
          <w:noProof/>
        </w:rPr>
        <w:fldChar w:fldCharType="end"/>
      </w:r>
    </w:p>
    <w:p w14:paraId="7D6F653C" w14:textId="6C5ABAD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_Toc209470696 \h </w:instrText>
      </w:r>
      <w:r w:rsidRPr="006D68AC">
        <w:rPr>
          <w:noProof/>
        </w:rPr>
      </w:r>
      <w:r w:rsidRPr="006D68AC">
        <w:rPr>
          <w:noProof/>
        </w:rPr>
        <w:fldChar w:fldCharType="separate"/>
      </w:r>
      <w:r w:rsidRPr="006D68AC">
        <w:rPr>
          <w:noProof/>
        </w:rPr>
        <w:t>277</w:t>
      </w:r>
      <w:r w:rsidRPr="006D68AC">
        <w:rPr>
          <w:noProof/>
        </w:rPr>
        <w:fldChar w:fldCharType="end"/>
      </w:r>
    </w:p>
    <w:p w14:paraId="358BB837" w14:textId="116AA00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6.14.6</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_Toc209470697 \h </w:instrText>
      </w:r>
      <w:r w:rsidRPr="006D68AC">
        <w:rPr>
          <w:noProof/>
        </w:rPr>
      </w:r>
      <w:r w:rsidRPr="006D68AC">
        <w:rPr>
          <w:noProof/>
        </w:rPr>
        <w:fldChar w:fldCharType="separate"/>
      </w:r>
      <w:r w:rsidRPr="006D68AC">
        <w:rPr>
          <w:noProof/>
        </w:rPr>
        <w:t>277</w:t>
      </w:r>
      <w:r w:rsidRPr="006D68AC">
        <w:rPr>
          <w:noProof/>
        </w:rPr>
        <w:fldChar w:fldCharType="end"/>
      </w:r>
    </w:p>
    <w:p w14:paraId="4C26F4EA" w14:textId="2EE523F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6.14.6.2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_Toc209470698 \h </w:instrText>
      </w:r>
      <w:r w:rsidRPr="006D68AC">
        <w:rPr>
          <w:noProof/>
        </w:rPr>
      </w:r>
      <w:r w:rsidRPr="006D68AC">
        <w:rPr>
          <w:noProof/>
        </w:rPr>
        <w:fldChar w:fldCharType="separate"/>
      </w:r>
      <w:r w:rsidRPr="006D68AC">
        <w:rPr>
          <w:noProof/>
        </w:rPr>
        <w:t>278</w:t>
      </w:r>
      <w:r w:rsidRPr="006D68AC">
        <w:rPr>
          <w:noProof/>
        </w:rPr>
        <w:fldChar w:fldCharType="end"/>
      </w:r>
    </w:p>
    <w:p w14:paraId="0D8E942C" w14:textId="72A12BE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6.14.6.2.1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_Toc209470699 \h </w:instrText>
      </w:r>
      <w:r w:rsidRPr="006D68AC">
        <w:rPr>
          <w:noProof/>
        </w:rPr>
      </w:r>
      <w:r w:rsidRPr="006D68AC">
        <w:rPr>
          <w:noProof/>
        </w:rPr>
        <w:fldChar w:fldCharType="separate"/>
      </w:r>
      <w:r w:rsidRPr="006D68AC">
        <w:rPr>
          <w:noProof/>
        </w:rPr>
        <w:t>278</w:t>
      </w:r>
      <w:r w:rsidRPr="006D68AC">
        <w:rPr>
          <w:noProof/>
        </w:rPr>
        <w:fldChar w:fldCharType="end"/>
      </w:r>
    </w:p>
    <w:p w14:paraId="31D70353" w14:textId="78A95AD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F</w:t>
      </w:r>
      <w:r w:rsidRPr="006D68AC">
        <w:rPr>
          <w:noProof/>
          <w:lang w:eastAsia="zh-CN"/>
        </w:rPr>
        <w:t>ault</w:t>
      </w:r>
      <w:r w:rsidRPr="006D68AC">
        <w:rPr>
          <w:noProof/>
        </w:rPr>
        <w:t>DiagSubsc</w:t>
      </w:r>
      <w:r w:rsidRPr="006D68AC">
        <w:rPr>
          <w:noProof/>
        </w:rPr>
        <w:tab/>
      </w:r>
      <w:r w:rsidRPr="006D68AC">
        <w:rPr>
          <w:noProof/>
        </w:rPr>
        <w:fldChar w:fldCharType="begin" w:fldLock="1"/>
      </w:r>
      <w:r w:rsidRPr="006D68AC">
        <w:rPr>
          <w:noProof/>
        </w:rPr>
        <w:instrText xml:space="preserve"> PAGEREF _Toc209470700 \h </w:instrText>
      </w:r>
      <w:r w:rsidRPr="006D68AC">
        <w:rPr>
          <w:noProof/>
        </w:rPr>
      </w:r>
      <w:r w:rsidRPr="006D68AC">
        <w:rPr>
          <w:noProof/>
        </w:rPr>
        <w:fldChar w:fldCharType="separate"/>
      </w:r>
      <w:r w:rsidRPr="006D68AC">
        <w:rPr>
          <w:noProof/>
        </w:rPr>
        <w:t>278</w:t>
      </w:r>
      <w:r w:rsidRPr="006D68AC">
        <w:rPr>
          <w:noProof/>
        </w:rPr>
        <w:fldChar w:fldCharType="end"/>
      </w:r>
    </w:p>
    <w:p w14:paraId="20A7487E" w14:textId="78A758F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F</w:t>
      </w:r>
      <w:r w:rsidRPr="006D68AC">
        <w:rPr>
          <w:noProof/>
          <w:lang w:eastAsia="zh-CN"/>
        </w:rPr>
        <w:t>ault</w:t>
      </w:r>
      <w:r w:rsidRPr="006D68AC">
        <w:rPr>
          <w:noProof/>
        </w:rPr>
        <w:t>DiagSubscPatch</w:t>
      </w:r>
      <w:r w:rsidRPr="006D68AC">
        <w:rPr>
          <w:noProof/>
        </w:rPr>
        <w:tab/>
      </w:r>
      <w:r w:rsidRPr="006D68AC">
        <w:rPr>
          <w:noProof/>
        </w:rPr>
        <w:fldChar w:fldCharType="begin" w:fldLock="1"/>
      </w:r>
      <w:r w:rsidRPr="006D68AC">
        <w:rPr>
          <w:noProof/>
        </w:rPr>
        <w:instrText xml:space="preserve"> PAGEREF _Toc209470701 \h </w:instrText>
      </w:r>
      <w:r w:rsidRPr="006D68AC">
        <w:rPr>
          <w:noProof/>
        </w:rPr>
      </w:r>
      <w:r w:rsidRPr="006D68AC">
        <w:rPr>
          <w:noProof/>
        </w:rPr>
        <w:fldChar w:fldCharType="separate"/>
      </w:r>
      <w:r w:rsidRPr="006D68AC">
        <w:rPr>
          <w:noProof/>
        </w:rPr>
        <w:t>279</w:t>
      </w:r>
      <w:r w:rsidRPr="006D68AC">
        <w:rPr>
          <w:noProof/>
        </w:rPr>
        <w:fldChar w:fldCharType="end"/>
      </w:r>
    </w:p>
    <w:p w14:paraId="4C94CC3C" w14:textId="5FBE1A5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F</w:t>
      </w:r>
      <w:r w:rsidRPr="006D68AC">
        <w:rPr>
          <w:noProof/>
          <w:lang w:eastAsia="zh-CN"/>
        </w:rPr>
        <w:t>ault</w:t>
      </w:r>
      <w:r w:rsidRPr="006D68AC">
        <w:rPr>
          <w:noProof/>
        </w:rPr>
        <w:t>DiagNotif</w:t>
      </w:r>
      <w:r w:rsidRPr="006D68AC">
        <w:rPr>
          <w:noProof/>
        </w:rPr>
        <w:tab/>
      </w:r>
      <w:r w:rsidRPr="006D68AC">
        <w:rPr>
          <w:noProof/>
        </w:rPr>
        <w:fldChar w:fldCharType="begin" w:fldLock="1"/>
      </w:r>
      <w:r w:rsidRPr="006D68AC">
        <w:rPr>
          <w:noProof/>
        </w:rPr>
        <w:instrText xml:space="preserve"> PAGEREF _Toc209470702 \h </w:instrText>
      </w:r>
      <w:r w:rsidRPr="006D68AC">
        <w:rPr>
          <w:noProof/>
        </w:rPr>
      </w:r>
      <w:r w:rsidRPr="006D68AC">
        <w:rPr>
          <w:noProof/>
        </w:rPr>
        <w:fldChar w:fldCharType="separate"/>
      </w:r>
      <w:r w:rsidRPr="006D68AC">
        <w:rPr>
          <w:noProof/>
        </w:rPr>
        <w:t>279</w:t>
      </w:r>
      <w:r w:rsidRPr="006D68AC">
        <w:rPr>
          <w:noProof/>
        </w:rPr>
        <w:fldChar w:fldCharType="end"/>
      </w:r>
    </w:p>
    <w:p w14:paraId="036BF810" w14:textId="47022BE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FaultReportInfo</w:t>
      </w:r>
      <w:r w:rsidRPr="006D68AC">
        <w:rPr>
          <w:noProof/>
        </w:rPr>
        <w:tab/>
      </w:r>
      <w:r w:rsidRPr="006D68AC">
        <w:rPr>
          <w:noProof/>
        </w:rPr>
        <w:fldChar w:fldCharType="begin" w:fldLock="1"/>
      </w:r>
      <w:r w:rsidRPr="006D68AC">
        <w:rPr>
          <w:noProof/>
        </w:rPr>
        <w:instrText xml:space="preserve"> PAGEREF _Toc209470703 \h </w:instrText>
      </w:r>
      <w:r w:rsidRPr="006D68AC">
        <w:rPr>
          <w:noProof/>
        </w:rPr>
      </w:r>
      <w:r w:rsidRPr="006D68AC">
        <w:rPr>
          <w:noProof/>
        </w:rPr>
        <w:fldChar w:fldCharType="separate"/>
      </w:r>
      <w:r w:rsidRPr="006D68AC">
        <w:rPr>
          <w:noProof/>
        </w:rPr>
        <w:t>279</w:t>
      </w:r>
      <w:r w:rsidRPr="006D68AC">
        <w:rPr>
          <w:noProof/>
        </w:rPr>
        <w:fldChar w:fldCharType="end"/>
      </w:r>
    </w:p>
    <w:p w14:paraId="60181E41" w14:textId="0BBACDD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6.14.6.2.6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CorrelatedAlarm</w:t>
      </w:r>
      <w:r w:rsidRPr="006D68AC">
        <w:rPr>
          <w:noProof/>
        </w:rPr>
        <w:tab/>
      </w:r>
      <w:r w:rsidRPr="006D68AC">
        <w:rPr>
          <w:noProof/>
        </w:rPr>
        <w:fldChar w:fldCharType="begin" w:fldLock="1"/>
      </w:r>
      <w:r w:rsidRPr="006D68AC">
        <w:rPr>
          <w:noProof/>
        </w:rPr>
        <w:instrText xml:space="preserve"> PAGEREF _Toc209470704 \h </w:instrText>
      </w:r>
      <w:r w:rsidRPr="006D68AC">
        <w:rPr>
          <w:noProof/>
        </w:rPr>
      </w:r>
      <w:r w:rsidRPr="006D68AC">
        <w:rPr>
          <w:noProof/>
        </w:rPr>
        <w:fldChar w:fldCharType="separate"/>
      </w:r>
      <w:r w:rsidRPr="006D68AC">
        <w:rPr>
          <w:noProof/>
        </w:rPr>
        <w:t>279</w:t>
      </w:r>
      <w:r w:rsidRPr="006D68AC">
        <w:rPr>
          <w:noProof/>
        </w:rPr>
        <w:fldChar w:fldCharType="end"/>
      </w:r>
    </w:p>
    <w:p w14:paraId="184D9668" w14:textId="4EBE0C6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_Toc209470705 \h </w:instrText>
      </w:r>
      <w:r w:rsidRPr="006D68AC">
        <w:rPr>
          <w:noProof/>
        </w:rPr>
      </w:r>
      <w:r w:rsidRPr="006D68AC">
        <w:rPr>
          <w:noProof/>
        </w:rPr>
        <w:fldChar w:fldCharType="separate"/>
      </w:r>
      <w:r w:rsidRPr="006D68AC">
        <w:rPr>
          <w:noProof/>
        </w:rPr>
        <w:t>280</w:t>
      </w:r>
      <w:r w:rsidRPr="006D68AC">
        <w:rPr>
          <w:noProof/>
        </w:rPr>
        <w:fldChar w:fldCharType="end"/>
      </w:r>
    </w:p>
    <w:p w14:paraId="738FD1BE" w14:textId="4FD630D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_Toc209470706 \h </w:instrText>
      </w:r>
      <w:r w:rsidRPr="006D68AC">
        <w:rPr>
          <w:noProof/>
        </w:rPr>
      </w:r>
      <w:r w:rsidRPr="006D68AC">
        <w:rPr>
          <w:noProof/>
        </w:rPr>
        <w:fldChar w:fldCharType="separate"/>
      </w:r>
      <w:r w:rsidRPr="006D68AC">
        <w:rPr>
          <w:noProof/>
        </w:rPr>
        <w:t>280</w:t>
      </w:r>
      <w:r w:rsidRPr="006D68AC">
        <w:rPr>
          <w:noProof/>
        </w:rPr>
        <w:fldChar w:fldCharType="end"/>
      </w:r>
    </w:p>
    <w:p w14:paraId="6F6E6E8A" w14:textId="7C1CC4E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_Toc209470707 \h </w:instrText>
      </w:r>
      <w:r w:rsidRPr="006D68AC">
        <w:rPr>
          <w:noProof/>
        </w:rPr>
      </w:r>
      <w:r w:rsidRPr="006D68AC">
        <w:rPr>
          <w:noProof/>
        </w:rPr>
        <w:fldChar w:fldCharType="separate"/>
      </w:r>
      <w:r w:rsidRPr="006D68AC">
        <w:rPr>
          <w:noProof/>
        </w:rPr>
        <w:t>280</w:t>
      </w:r>
      <w:r w:rsidRPr="006D68AC">
        <w:rPr>
          <w:noProof/>
        </w:rPr>
        <w:fldChar w:fldCharType="end"/>
      </w:r>
    </w:p>
    <w:p w14:paraId="7A93A289" w14:textId="1F1DBFB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6.14</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AlarmType</w:t>
      </w:r>
      <w:r w:rsidRPr="006D68AC">
        <w:rPr>
          <w:noProof/>
        </w:rPr>
        <w:tab/>
      </w:r>
      <w:r w:rsidRPr="006D68AC">
        <w:rPr>
          <w:noProof/>
        </w:rPr>
        <w:fldChar w:fldCharType="begin" w:fldLock="1"/>
      </w:r>
      <w:r w:rsidRPr="006D68AC">
        <w:rPr>
          <w:noProof/>
        </w:rPr>
        <w:instrText xml:space="preserve"> PAGEREF _Toc209470708 \h </w:instrText>
      </w:r>
      <w:r w:rsidRPr="006D68AC">
        <w:rPr>
          <w:noProof/>
        </w:rPr>
      </w:r>
      <w:r w:rsidRPr="006D68AC">
        <w:rPr>
          <w:noProof/>
        </w:rPr>
        <w:fldChar w:fldCharType="separate"/>
      </w:r>
      <w:r w:rsidRPr="006D68AC">
        <w:rPr>
          <w:noProof/>
        </w:rPr>
        <w:t>280</w:t>
      </w:r>
      <w:r w:rsidRPr="006D68AC">
        <w:rPr>
          <w:noProof/>
        </w:rPr>
        <w:fldChar w:fldCharType="end"/>
      </w:r>
    </w:p>
    <w:p w14:paraId="0CCF4C19" w14:textId="6F6A386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6.14</w:t>
      </w:r>
      <w:r w:rsidRPr="006D68AC">
        <w:rPr>
          <w:noProof/>
        </w:rPr>
        <w:t>.6.3.4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Priority</w:t>
      </w:r>
      <w:r w:rsidRPr="006D68AC">
        <w:rPr>
          <w:noProof/>
        </w:rPr>
        <w:tab/>
      </w:r>
      <w:r w:rsidRPr="006D68AC">
        <w:rPr>
          <w:noProof/>
        </w:rPr>
        <w:fldChar w:fldCharType="begin" w:fldLock="1"/>
      </w:r>
      <w:r w:rsidRPr="006D68AC">
        <w:rPr>
          <w:noProof/>
        </w:rPr>
        <w:instrText xml:space="preserve"> PAGEREF _Toc209470709 \h </w:instrText>
      </w:r>
      <w:r w:rsidRPr="006D68AC">
        <w:rPr>
          <w:noProof/>
        </w:rPr>
      </w:r>
      <w:r w:rsidRPr="006D68AC">
        <w:rPr>
          <w:noProof/>
        </w:rPr>
        <w:fldChar w:fldCharType="separate"/>
      </w:r>
      <w:r w:rsidRPr="006D68AC">
        <w:rPr>
          <w:noProof/>
        </w:rPr>
        <w:t>280</w:t>
      </w:r>
      <w:r w:rsidRPr="006D68AC">
        <w:rPr>
          <w:noProof/>
        </w:rPr>
        <w:fldChar w:fldCharType="end"/>
      </w:r>
    </w:p>
    <w:p w14:paraId="07A704F9" w14:textId="3056585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_Toc209470710 \h </w:instrText>
      </w:r>
      <w:r w:rsidRPr="006D68AC">
        <w:rPr>
          <w:noProof/>
        </w:rPr>
      </w:r>
      <w:r w:rsidRPr="006D68AC">
        <w:rPr>
          <w:noProof/>
        </w:rPr>
        <w:fldChar w:fldCharType="separate"/>
      </w:r>
      <w:r w:rsidRPr="006D68AC">
        <w:rPr>
          <w:noProof/>
        </w:rPr>
        <w:t>281</w:t>
      </w:r>
      <w:r w:rsidRPr="006D68AC">
        <w:rPr>
          <w:noProof/>
        </w:rPr>
        <w:fldChar w:fldCharType="end"/>
      </w:r>
    </w:p>
    <w:p w14:paraId="2D76662D" w14:textId="111506C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_Toc209470711 \h </w:instrText>
      </w:r>
      <w:r w:rsidRPr="006D68AC">
        <w:rPr>
          <w:noProof/>
        </w:rPr>
      </w:r>
      <w:r w:rsidRPr="006D68AC">
        <w:rPr>
          <w:noProof/>
        </w:rPr>
        <w:fldChar w:fldCharType="separate"/>
      </w:r>
      <w:r w:rsidRPr="006D68AC">
        <w:rPr>
          <w:noProof/>
        </w:rPr>
        <w:t>281</w:t>
      </w:r>
      <w:r w:rsidRPr="006D68AC">
        <w:rPr>
          <w:noProof/>
        </w:rPr>
        <w:fldChar w:fldCharType="end"/>
      </w:r>
    </w:p>
    <w:p w14:paraId="323A9C26" w14:textId="207B6B5A"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6.14.6.5.1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_Toc209470712 \h </w:instrText>
      </w:r>
      <w:r w:rsidRPr="006D68AC">
        <w:rPr>
          <w:noProof/>
        </w:rPr>
      </w:r>
      <w:r w:rsidRPr="006D68AC">
        <w:rPr>
          <w:noProof/>
        </w:rPr>
        <w:fldChar w:fldCharType="separate"/>
      </w:r>
      <w:r w:rsidRPr="006D68AC">
        <w:rPr>
          <w:noProof/>
        </w:rPr>
        <w:t>281</w:t>
      </w:r>
      <w:r w:rsidRPr="006D68AC">
        <w:rPr>
          <w:noProof/>
        </w:rPr>
        <w:fldChar w:fldCharType="end"/>
      </w:r>
    </w:p>
    <w:p w14:paraId="0D852271" w14:textId="4CADC4D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_Toc209470713 \h </w:instrText>
      </w:r>
      <w:r w:rsidRPr="006D68AC">
        <w:rPr>
          <w:noProof/>
        </w:rPr>
      </w:r>
      <w:r w:rsidRPr="006D68AC">
        <w:rPr>
          <w:noProof/>
        </w:rPr>
        <w:fldChar w:fldCharType="separate"/>
      </w:r>
      <w:r w:rsidRPr="006D68AC">
        <w:rPr>
          <w:noProof/>
        </w:rPr>
        <w:t>281</w:t>
      </w:r>
      <w:r w:rsidRPr="006D68AC">
        <w:rPr>
          <w:noProof/>
        </w:rPr>
        <w:fldChar w:fldCharType="end"/>
      </w:r>
    </w:p>
    <w:p w14:paraId="47870B36" w14:textId="033F8CC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_Toc209470714 \h </w:instrText>
      </w:r>
      <w:r w:rsidRPr="006D68AC">
        <w:rPr>
          <w:noProof/>
        </w:rPr>
      </w:r>
      <w:r w:rsidRPr="006D68AC">
        <w:rPr>
          <w:noProof/>
        </w:rPr>
        <w:fldChar w:fldCharType="separate"/>
      </w:r>
      <w:r w:rsidRPr="006D68AC">
        <w:rPr>
          <w:noProof/>
        </w:rPr>
        <w:t>281</w:t>
      </w:r>
      <w:r w:rsidRPr="006D68AC">
        <w:rPr>
          <w:noProof/>
        </w:rPr>
        <w:fldChar w:fldCharType="end"/>
      </w:r>
    </w:p>
    <w:p w14:paraId="22C5FF5E" w14:textId="2D60678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_Toc209470715 \h </w:instrText>
      </w:r>
      <w:r w:rsidRPr="006D68AC">
        <w:rPr>
          <w:noProof/>
        </w:rPr>
      </w:r>
      <w:r w:rsidRPr="006D68AC">
        <w:rPr>
          <w:noProof/>
        </w:rPr>
        <w:fldChar w:fldCharType="separate"/>
      </w:r>
      <w:r w:rsidRPr="006D68AC">
        <w:rPr>
          <w:noProof/>
        </w:rPr>
        <w:t>281</w:t>
      </w:r>
      <w:r w:rsidRPr="006D68AC">
        <w:rPr>
          <w:noProof/>
        </w:rPr>
        <w:fldChar w:fldCharType="end"/>
      </w:r>
    </w:p>
    <w:p w14:paraId="20E29071" w14:textId="0390C22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6.14.7.3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_Toc209470716 \h </w:instrText>
      </w:r>
      <w:r w:rsidRPr="006D68AC">
        <w:rPr>
          <w:noProof/>
        </w:rPr>
      </w:r>
      <w:r w:rsidRPr="006D68AC">
        <w:rPr>
          <w:noProof/>
        </w:rPr>
        <w:fldChar w:fldCharType="separate"/>
      </w:r>
      <w:r w:rsidRPr="006D68AC">
        <w:rPr>
          <w:noProof/>
        </w:rPr>
        <w:t>281</w:t>
      </w:r>
      <w:r w:rsidRPr="006D68AC">
        <w:rPr>
          <w:noProof/>
        </w:rPr>
        <w:fldChar w:fldCharType="end"/>
      </w:r>
    </w:p>
    <w:p w14:paraId="2ECC09FB" w14:textId="311502E3"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_Toc209470717 \h </w:instrText>
      </w:r>
      <w:r w:rsidRPr="006D68AC">
        <w:rPr>
          <w:noProof/>
        </w:rPr>
      </w:r>
      <w:r w:rsidRPr="006D68AC">
        <w:rPr>
          <w:noProof/>
        </w:rPr>
        <w:fldChar w:fldCharType="separate"/>
      </w:r>
      <w:r w:rsidRPr="006D68AC">
        <w:rPr>
          <w:noProof/>
        </w:rPr>
        <w:t>281</w:t>
      </w:r>
      <w:r w:rsidRPr="006D68AC">
        <w:rPr>
          <w:noProof/>
        </w:rPr>
        <w:fldChar w:fldCharType="end"/>
      </w:r>
    </w:p>
    <w:p w14:paraId="64A7AE3C" w14:textId="777F375D"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6.14.9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_Toc209470718 \h </w:instrText>
      </w:r>
      <w:r w:rsidRPr="006D68AC">
        <w:rPr>
          <w:noProof/>
        </w:rPr>
      </w:r>
      <w:r w:rsidRPr="006D68AC">
        <w:rPr>
          <w:noProof/>
        </w:rPr>
        <w:fldChar w:fldCharType="separate"/>
      </w:r>
      <w:r w:rsidRPr="006D68AC">
        <w:rPr>
          <w:noProof/>
        </w:rPr>
        <w:t>281</w:t>
      </w:r>
      <w:r w:rsidRPr="006D68AC">
        <w:rPr>
          <w:noProof/>
        </w:rPr>
        <w:fldChar w:fldCharType="end"/>
      </w:r>
    </w:p>
    <w:p w14:paraId="0FD41BA7" w14:textId="3758073F"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rPr>
        <w:t>6.15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NSCE_SliceR</w:t>
      </w:r>
      <w:r w:rsidRPr="006D68AC">
        <w:rPr>
          <w:noProof/>
        </w:rPr>
        <w:t>eq</w:t>
      </w:r>
      <w:r w:rsidRPr="006D68AC">
        <w:rPr>
          <w:noProof/>
          <w:lang w:eastAsia="fr-FR"/>
        </w:rPr>
        <w:t>V</w:t>
      </w:r>
      <w:r w:rsidRPr="006D68AC">
        <w:rPr>
          <w:noProof/>
        </w:rPr>
        <w:t>erify</w:t>
      </w:r>
      <w:r w:rsidRPr="006D68AC">
        <w:rPr>
          <w:noProof/>
          <w:lang w:eastAsia="fr-FR"/>
        </w:rPr>
        <w:t>A</w:t>
      </w:r>
      <w:r w:rsidRPr="006D68AC">
        <w:rPr>
          <w:noProof/>
        </w:rPr>
        <w:t>nd</w:t>
      </w:r>
      <w:r w:rsidRPr="006D68AC">
        <w:rPr>
          <w:noProof/>
          <w:lang w:eastAsia="fr-FR"/>
        </w:rPr>
        <w:t>A</w:t>
      </w:r>
      <w:r w:rsidRPr="006D68AC">
        <w:rPr>
          <w:noProof/>
        </w:rPr>
        <w:t>lign API</w:t>
      </w:r>
      <w:r w:rsidRPr="006D68AC">
        <w:rPr>
          <w:noProof/>
        </w:rPr>
        <w:tab/>
      </w:r>
      <w:r w:rsidRPr="006D68AC">
        <w:rPr>
          <w:noProof/>
        </w:rPr>
        <w:fldChar w:fldCharType="begin" w:fldLock="1"/>
      </w:r>
      <w:r w:rsidRPr="006D68AC">
        <w:rPr>
          <w:noProof/>
        </w:rPr>
        <w:instrText xml:space="preserve"> PAGEREF _Toc209470719 \h </w:instrText>
      </w:r>
      <w:r w:rsidRPr="006D68AC">
        <w:rPr>
          <w:noProof/>
        </w:rPr>
      </w:r>
      <w:r w:rsidRPr="006D68AC">
        <w:rPr>
          <w:noProof/>
        </w:rPr>
        <w:fldChar w:fldCharType="separate"/>
      </w:r>
      <w:r w:rsidRPr="006D68AC">
        <w:rPr>
          <w:noProof/>
        </w:rPr>
        <w:t>282</w:t>
      </w:r>
      <w:r w:rsidRPr="006D68AC">
        <w:rPr>
          <w:noProof/>
        </w:rPr>
        <w:fldChar w:fldCharType="end"/>
      </w:r>
    </w:p>
    <w:p w14:paraId="57357FB4" w14:textId="6A91BD3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_Toc209470720 \h </w:instrText>
      </w:r>
      <w:r w:rsidRPr="006D68AC">
        <w:rPr>
          <w:noProof/>
        </w:rPr>
      </w:r>
      <w:r w:rsidRPr="006D68AC">
        <w:rPr>
          <w:noProof/>
        </w:rPr>
        <w:fldChar w:fldCharType="separate"/>
      </w:r>
      <w:r w:rsidRPr="006D68AC">
        <w:rPr>
          <w:noProof/>
        </w:rPr>
        <w:t>282</w:t>
      </w:r>
      <w:r w:rsidRPr="006D68AC">
        <w:rPr>
          <w:noProof/>
        </w:rPr>
        <w:fldChar w:fldCharType="end"/>
      </w:r>
    </w:p>
    <w:p w14:paraId="3A70F269" w14:textId="78A416F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_Toc209470721 \h </w:instrText>
      </w:r>
      <w:r w:rsidRPr="006D68AC">
        <w:rPr>
          <w:noProof/>
        </w:rPr>
      </w:r>
      <w:r w:rsidRPr="006D68AC">
        <w:rPr>
          <w:noProof/>
        </w:rPr>
        <w:fldChar w:fldCharType="separate"/>
      </w:r>
      <w:r w:rsidRPr="006D68AC">
        <w:rPr>
          <w:noProof/>
        </w:rPr>
        <w:t>282</w:t>
      </w:r>
      <w:r w:rsidRPr="006D68AC">
        <w:rPr>
          <w:noProof/>
        </w:rPr>
        <w:fldChar w:fldCharType="end"/>
      </w:r>
    </w:p>
    <w:p w14:paraId="1A106DB4" w14:textId="5AA3131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_Toc209470722 \h </w:instrText>
      </w:r>
      <w:r w:rsidRPr="006D68AC">
        <w:rPr>
          <w:noProof/>
        </w:rPr>
      </w:r>
      <w:r w:rsidRPr="006D68AC">
        <w:rPr>
          <w:noProof/>
        </w:rPr>
        <w:fldChar w:fldCharType="separate"/>
      </w:r>
      <w:r w:rsidRPr="006D68AC">
        <w:rPr>
          <w:noProof/>
        </w:rPr>
        <w:t>282</w:t>
      </w:r>
      <w:r w:rsidRPr="006D68AC">
        <w:rPr>
          <w:noProof/>
        </w:rPr>
        <w:fldChar w:fldCharType="end"/>
      </w:r>
    </w:p>
    <w:p w14:paraId="034D57C7" w14:textId="23766B4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_Toc209470723 \h </w:instrText>
      </w:r>
      <w:r w:rsidRPr="006D68AC">
        <w:rPr>
          <w:noProof/>
        </w:rPr>
      </w:r>
      <w:r w:rsidRPr="006D68AC">
        <w:rPr>
          <w:noProof/>
        </w:rPr>
        <w:fldChar w:fldCharType="separate"/>
      </w:r>
      <w:r w:rsidRPr="006D68AC">
        <w:rPr>
          <w:noProof/>
        </w:rPr>
        <w:t>282</w:t>
      </w:r>
      <w:r w:rsidRPr="006D68AC">
        <w:rPr>
          <w:noProof/>
        </w:rPr>
        <w:fldChar w:fldCharType="end"/>
      </w:r>
    </w:p>
    <w:p w14:paraId="492D2869" w14:textId="20A9565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val="en-US"/>
        </w:rPr>
        <w:t>6.15.3.2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 xml:space="preserve">Resource: </w:t>
      </w:r>
      <w:r w:rsidRPr="006D68AC">
        <w:rPr>
          <w:noProof/>
          <w:lang w:eastAsia="fr-FR"/>
        </w:rPr>
        <w:t xml:space="preserve">Network Slice Requirements Verification and Alignment </w:t>
      </w:r>
      <w:r w:rsidRPr="006D68AC">
        <w:rPr>
          <w:noProof/>
          <w:lang w:val="en-US"/>
        </w:rPr>
        <w:t>Subscriptions</w:t>
      </w:r>
      <w:r w:rsidRPr="006D68AC">
        <w:rPr>
          <w:noProof/>
        </w:rPr>
        <w:tab/>
      </w:r>
      <w:r w:rsidRPr="006D68AC">
        <w:rPr>
          <w:noProof/>
        </w:rPr>
        <w:fldChar w:fldCharType="begin" w:fldLock="1"/>
      </w:r>
      <w:r w:rsidRPr="006D68AC">
        <w:rPr>
          <w:noProof/>
        </w:rPr>
        <w:instrText xml:space="preserve"> PAGEREF _Toc209470724 \h </w:instrText>
      </w:r>
      <w:r w:rsidRPr="006D68AC">
        <w:rPr>
          <w:noProof/>
        </w:rPr>
      </w:r>
      <w:r w:rsidRPr="006D68AC">
        <w:rPr>
          <w:noProof/>
        </w:rPr>
        <w:fldChar w:fldCharType="separate"/>
      </w:r>
      <w:r w:rsidRPr="006D68AC">
        <w:rPr>
          <w:noProof/>
        </w:rPr>
        <w:t>283</w:t>
      </w:r>
      <w:r w:rsidRPr="006D68AC">
        <w:rPr>
          <w:noProof/>
        </w:rPr>
        <w:fldChar w:fldCharType="end"/>
      </w:r>
    </w:p>
    <w:p w14:paraId="64742A0C" w14:textId="3EC4125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_Toc209470725 \h </w:instrText>
      </w:r>
      <w:r w:rsidRPr="006D68AC">
        <w:rPr>
          <w:noProof/>
        </w:rPr>
      </w:r>
      <w:r w:rsidRPr="006D68AC">
        <w:rPr>
          <w:noProof/>
        </w:rPr>
        <w:fldChar w:fldCharType="separate"/>
      </w:r>
      <w:r w:rsidRPr="006D68AC">
        <w:rPr>
          <w:noProof/>
        </w:rPr>
        <w:t>283</w:t>
      </w:r>
      <w:r w:rsidRPr="006D68AC">
        <w:rPr>
          <w:noProof/>
        </w:rPr>
        <w:fldChar w:fldCharType="end"/>
      </w:r>
    </w:p>
    <w:p w14:paraId="577E0066" w14:textId="4772A68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_Toc209470726 \h </w:instrText>
      </w:r>
      <w:r w:rsidRPr="006D68AC">
        <w:rPr>
          <w:noProof/>
        </w:rPr>
      </w:r>
      <w:r w:rsidRPr="006D68AC">
        <w:rPr>
          <w:noProof/>
        </w:rPr>
        <w:fldChar w:fldCharType="separate"/>
      </w:r>
      <w:r w:rsidRPr="006D68AC">
        <w:rPr>
          <w:noProof/>
        </w:rPr>
        <w:t>283</w:t>
      </w:r>
      <w:r w:rsidRPr="006D68AC">
        <w:rPr>
          <w:noProof/>
        </w:rPr>
        <w:fldChar w:fldCharType="end"/>
      </w:r>
    </w:p>
    <w:p w14:paraId="17E2346E" w14:textId="034DF01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6.15.3.2.3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_Toc209470727 \h </w:instrText>
      </w:r>
      <w:r w:rsidRPr="006D68AC">
        <w:rPr>
          <w:noProof/>
        </w:rPr>
      </w:r>
      <w:r w:rsidRPr="006D68AC">
        <w:rPr>
          <w:noProof/>
        </w:rPr>
        <w:fldChar w:fldCharType="separate"/>
      </w:r>
      <w:r w:rsidRPr="006D68AC">
        <w:rPr>
          <w:noProof/>
        </w:rPr>
        <w:t>283</w:t>
      </w:r>
      <w:r w:rsidRPr="006D68AC">
        <w:rPr>
          <w:noProof/>
        </w:rPr>
        <w:fldChar w:fldCharType="end"/>
      </w:r>
    </w:p>
    <w:p w14:paraId="5C021E99" w14:textId="62D04958"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6.15.3.2.3.1</w:t>
      </w:r>
      <w:r w:rsidRPr="006D68AC">
        <w:rPr>
          <w:rFonts w:asciiTheme="minorHAnsi" w:eastAsiaTheme="minorEastAsia" w:hAnsiTheme="minorHAnsi" w:cstheme="minorBidi"/>
          <w:noProof/>
          <w:kern w:val="2"/>
          <w:sz w:val="24"/>
          <w:szCs w:val="24"/>
          <w14:ligatures w14:val="standardContextual"/>
        </w:rPr>
        <w:tab/>
      </w:r>
      <w:r w:rsidRPr="006D68AC">
        <w:rPr>
          <w:noProof/>
          <w:lang w:eastAsia="zh-CN"/>
        </w:rPr>
        <w:t>POST</w:t>
      </w:r>
      <w:r w:rsidRPr="006D68AC">
        <w:rPr>
          <w:noProof/>
        </w:rPr>
        <w:tab/>
      </w:r>
      <w:r w:rsidRPr="006D68AC">
        <w:rPr>
          <w:noProof/>
        </w:rPr>
        <w:fldChar w:fldCharType="begin" w:fldLock="1"/>
      </w:r>
      <w:r w:rsidRPr="006D68AC">
        <w:rPr>
          <w:noProof/>
        </w:rPr>
        <w:instrText xml:space="preserve"> PAGEREF _Toc209470728 \h </w:instrText>
      </w:r>
      <w:r w:rsidRPr="006D68AC">
        <w:rPr>
          <w:noProof/>
        </w:rPr>
      </w:r>
      <w:r w:rsidRPr="006D68AC">
        <w:rPr>
          <w:noProof/>
        </w:rPr>
        <w:fldChar w:fldCharType="separate"/>
      </w:r>
      <w:r w:rsidRPr="006D68AC">
        <w:rPr>
          <w:noProof/>
        </w:rPr>
        <w:t>283</w:t>
      </w:r>
      <w:r w:rsidRPr="006D68AC">
        <w:rPr>
          <w:noProof/>
        </w:rPr>
        <w:fldChar w:fldCharType="end"/>
      </w:r>
    </w:p>
    <w:p w14:paraId="585CCE17" w14:textId="2653AB1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6.15.3.2.4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_Toc209470729 \h </w:instrText>
      </w:r>
      <w:r w:rsidRPr="006D68AC">
        <w:rPr>
          <w:noProof/>
        </w:rPr>
      </w:r>
      <w:r w:rsidRPr="006D68AC">
        <w:rPr>
          <w:noProof/>
        </w:rPr>
        <w:fldChar w:fldCharType="separate"/>
      </w:r>
      <w:r w:rsidRPr="006D68AC">
        <w:rPr>
          <w:noProof/>
        </w:rPr>
        <w:t>284</w:t>
      </w:r>
      <w:r w:rsidRPr="006D68AC">
        <w:rPr>
          <w:noProof/>
        </w:rPr>
        <w:fldChar w:fldCharType="end"/>
      </w:r>
    </w:p>
    <w:p w14:paraId="7B5B2184" w14:textId="7531626F"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 xml:space="preserve">Resource: Individual </w:t>
      </w:r>
      <w:r w:rsidRPr="006D68AC">
        <w:rPr>
          <w:noProof/>
          <w:lang w:eastAsia="fr-FR"/>
        </w:rPr>
        <w:t xml:space="preserve">Network Slice Requirements Verification and Alignment </w:t>
      </w:r>
      <w:r w:rsidRPr="006D68AC">
        <w:rPr>
          <w:noProof/>
        </w:rPr>
        <w:t>Subscription</w:t>
      </w:r>
      <w:r w:rsidRPr="006D68AC">
        <w:rPr>
          <w:noProof/>
        </w:rPr>
        <w:tab/>
      </w:r>
      <w:r w:rsidRPr="006D68AC">
        <w:rPr>
          <w:noProof/>
        </w:rPr>
        <w:fldChar w:fldCharType="begin" w:fldLock="1"/>
      </w:r>
      <w:r w:rsidRPr="006D68AC">
        <w:rPr>
          <w:noProof/>
        </w:rPr>
        <w:instrText xml:space="preserve"> PAGEREF _Toc209470730 \h </w:instrText>
      </w:r>
      <w:r w:rsidRPr="006D68AC">
        <w:rPr>
          <w:noProof/>
        </w:rPr>
      </w:r>
      <w:r w:rsidRPr="006D68AC">
        <w:rPr>
          <w:noProof/>
        </w:rPr>
        <w:fldChar w:fldCharType="separate"/>
      </w:r>
      <w:r w:rsidRPr="006D68AC">
        <w:rPr>
          <w:noProof/>
        </w:rPr>
        <w:t>284</w:t>
      </w:r>
      <w:r w:rsidRPr="006D68AC">
        <w:rPr>
          <w:noProof/>
        </w:rPr>
        <w:fldChar w:fldCharType="end"/>
      </w:r>
    </w:p>
    <w:p w14:paraId="7221CAFF" w14:textId="6F98753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6.15.3.3</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_Toc209470731 \h </w:instrText>
      </w:r>
      <w:r w:rsidRPr="006D68AC">
        <w:rPr>
          <w:noProof/>
        </w:rPr>
      </w:r>
      <w:r w:rsidRPr="006D68AC">
        <w:rPr>
          <w:noProof/>
        </w:rPr>
        <w:fldChar w:fldCharType="separate"/>
      </w:r>
      <w:r w:rsidRPr="006D68AC">
        <w:rPr>
          <w:noProof/>
        </w:rPr>
        <w:t>284</w:t>
      </w:r>
      <w:r w:rsidRPr="006D68AC">
        <w:rPr>
          <w:noProof/>
        </w:rPr>
        <w:fldChar w:fldCharType="end"/>
      </w:r>
    </w:p>
    <w:p w14:paraId="15759732" w14:textId="3270769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6.15.3.3</w:t>
      </w:r>
      <w:r w:rsidRPr="006D68AC">
        <w:rPr>
          <w:noProof/>
          <w:lang w:eastAsia="zh-CN"/>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Definition</w:t>
      </w:r>
      <w:r w:rsidRPr="006D68AC">
        <w:rPr>
          <w:noProof/>
        </w:rPr>
        <w:tab/>
      </w:r>
      <w:r w:rsidRPr="006D68AC">
        <w:rPr>
          <w:noProof/>
        </w:rPr>
        <w:fldChar w:fldCharType="begin" w:fldLock="1"/>
      </w:r>
      <w:r w:rsidRPr="006D68AC">
        <w:rPr>
          <w:noProof/>
        </w:rPr>
        <w:instrText xml:space="preserve"> PAGEREF _Toc209470732 \h </w:instrText>
      </w:r>
      <w:r w:rsidRPr="006D68AC">
        <w:rPr>
          <w:noProof/>
        </w:rPr>
      </w:r>
      <w:r w:rsidRPr="006D68AC">
        <w:rPr>
          <w:noProof/>
        </w:rPr>
        <w:fldChar w:fldCharType="separate"/>
      </w:r>
      <w:r w:rsidRPr="006D68AC">
        <w:rPr>
          <w:noProof/>
        </w:rPr>
        <w:t>284</w:t>
      </w:r>
      <w:r w:rsidRPr="006D68AC">
        <w:rPr>
          <w:noProof/>
        </w:rPr>
        <w:fldChar w:fldCharType="end"/>
      </w:r>
    </w:p>
    <w:p w14:paraId="5B3604B2" w14:textId="70D1E04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6.15.3.3</w:t>
      </w:r>
      <w:r w:rsidRPr="006D68AC">
        <w:rPr>
          <w:noProof/>
          <w:lang w:eastAsia="zh-CN"/>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Standard Methods</w:t>
      </w:r>
      <w:r w:rsidRPr="006D68AC">
        <w:rPr>
          <w:noProof/>
        </w:rPr>
        <w:tab/>
      </w:r>
      <w:r w:rsidRPr="006D68AC">
        <w:rPr>
          <w:noProof/>
        </w:rPr>
        <w:fldChar w:fldCharType="begin" w:fldLock="1"/>
      </w:r>
      <w:r w:rsidRPr="006D68AC">
        <w:rPr>
          <w:noProof/>
        </w:rPr>
        <w:instrText xml:space="preserve"> PAGEREF _Toc209470733 \h </w:instrText>
      </w:r>
      <w:r w:rsidRPr="006D68AC">
        <w:rPr>
          <w:noProof/>
        </w:rPr>
      </w:r>
      <w:r w:rsidRPr="006D68AC">
        <w:rPr>
          <w:noProof/>
        </w:rPr>
        <w:fldChar w:fldCharType="separate"/>
      </w:r>
      <w:r w:rsidRPr="006D68AC">
        <w:rPr>
          <w:noProof/>
        </w:rPr>
        <w:t>285</w:t>
      </w:r>
      <w:r w:rsidRPr="006D68AC">
        <w:rPr>
          <w:noProof/>
        </w:rPr>
        <w:fldChar w:fldCharType="end"/>
      </w:r>
    </w:p>
    <w:p w14:paraId="425F0EF5" w14:textId="7EE4105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6.15.3.3</w:t>
      </w:r>
      <w:r w:rsidRPr="006D68AC">
        <w:rPr>
          <w:noProof/>
          <w:lang w:eastAsia="zh-CN"/>
        </w:rPr>
        <w:t>.3</w:t>
      </w:r>
      <w:r w:rsidRPr="006D68AC">
        <w:rPr>
          <w:noProof/>
        </w:rPr>
        <w:t>.1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_Toc209470734 \h </w:instrText>
      </w:r>
      <w:r w:rsidRPr="006D68AC">
        <w:rPr>
          <w:noProof/>
        </w:rPr>
      </w:r>
      <w:r w:rsidRPr="006D68AC">
        <w:rPr>
          <w:noProof/>
        </w:rPr>
        <w:fldChar w:fldCharType="separate"/>
      </w:r>
      <w:r w:rsidRPr="006D68AC">
        <w:rPr>
          <w:noProof/>
        </w:rPr>
        <w:t>285</w:t>
      </w:r>
      <w:r w:rsidRPr="006D68AC">
        <w:rPr>
          <w:noProof/>
        </w:rPr>
        <w:fldChar w:fldCharType="end"/>
      </w:r>
    </w:p>
    <w:p w14:paraId="53CDB53A" w14:textId="4E683B4E"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lang w:eastAsia="zh-CN"/>
        </w:rPr>
        <w:t>6.15.3.3.3</w:t>
      </w:r>
      <w:r w:rsidRPr="006D68AC">
        <w:rPr>
          <w:noProof/>
        </w:rPr>
        <w:t>.2</w:t>
      </w:r>
      <w:r w:rsidRPr="006D68AC">
        <w:rPr>
          <w:rFonts w:asciiTheme="minorHAnsi" w:eastAsiaTheme="minorEastAsia" w:hAnsiTheme="minorHAnsi" w:cstheme="minorBidi"/>
          <w:noProof/>
          <w:kern w:val="2"/>
          <w:sz w:val="24"/>
          <w:szCs w:val="24"/>
          <w14:ligatures w14:val="standardContextual"/>
        </w:rPr>
        <w:tab/>
      </w:r>
      <w:r w:rsidRPr="006D68AC">
        <w:rPr>
          <w:noProof/>
          <w:lang w:eastAsia="zh-CN"/>
        </w:rPr>
        <w:t>PUT</w:t>
      </w:r>
      <w:r w:rsidRPr="006D68AC">
        <w:rPr>
          <w:noProof/>
        </w:rPr>
        <w:tab/>
      </w:r>
      <w:r w:rsidRPr="006D68AC">
        <w:rPr>
          <w:noProof/>
        </w:rPr>
        <w:fldChar w:fldCharType="begin" w:fldLock="1"/>
      </w:r>
      <w:r w:rsidRPr="006D68AC">
        <w:rPr>
          <w:noProof/>
        </w:rPr>
        <w:instrText xml:space="preserve"> PAGEREF _Toc209470735 \h </w:instrText>
      </w:r>
      <w:r w:rsidRPr="006D68AC">
        <w:rPr>
          <w:noProof/>
        </w:rPr>
      </w:r>
      <w:r w:rsidRPr="006D68AC">
        <w:rPr>
          <w:noProof/>
        </w:rPr>
        <w:fldChar w:fldCharType="separate"/>
      </w:r>
      <w:r w:rsidRPr="006D68AC">
        <w:rPr>
          <w:noProof/>
        </w:rPr>
        <w:t>286</w:t>
      </w:r>
      <w:r w:rsidRPr="006D68AC">
        <w:rPr>
          <w:noProof/>
        </w:rPr>
        <w:fldChar w:fldCharType="end"/>
      </w:r>
    </w:p>
    <w:p w14:paraId="15AE6550" w14:textId="20B69B53"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6.15.3.3.3.3</w:t>
      </w:r>
      <w:r w:rsidRPr="006D68AC">
        <w:rPr>
          <w:rFonts w:asciiTheme="minorHAnsi" w:eastAsiaTheme="minorEastAsia" w:hAnsiTheme="minorHAnsi" w:cstheme="minorBidi"/>
          <w:noProof/>
          <w:kern w:val="2"/>
          <w:sz w:val="24"/>
          <w:szCs w:val="24"/>
          <w14:ligatures w14:val="standardContextual"/>
        </w:rPr>
        <w:tab/>
      </w:r>
      <w:r w:rsidRPr="006D68AC">
        <w:rPr>
          <w:noProof/>
        </w:rPr>
        <w:t>PATCH</w:t>
      </w:r>
      <w:r w:rsidRPr="006D68AC">
        <w:rPr>
          <w:noProof/>
        </w:rPr>
        <w:tab/>
      </w:r>
      <w:r w:rsidRPr="006D68AC">
        <w:rPr>
          <w:noProof/>
        </w:rPr>
        <w:fldChar w:fldCharType="begin" w:fldLock="1"/>
      </w:r>
      <w:r w:rsidRPr="006D68AC">
        <w:rPr>
          <w:noProof/>
        </w:rPr>
        <w:instrText xml:space="preserve"> PAGEREF _Toc209470736 \h </w:instrText>
      </w:r>
      <w:r w:rsidRPr="006D68AC">
        <w:rPr>
          <w:noProof/>
        </w:rPr>
      </w:r>
      <w:r w:rsidRPr="006D68AC">
        <w:rPr>
          <w:noProof/>
        </w:rPr>
        <w:fldChar w:fldCharType="separate"/>
      </w:r>
      <w:r w:rsidRPr="006D68AC">
        <w:rPr>
          <w:noProof/>
        </w:rPr>
        <w:t>287</w:t>
      </w:r>
      <w:r w:rsidRPr="006D68AC">
        <w:rPr>
          <w:noProof/>
        </w:rPr>
        <w:fldChar w:fldCharType="end"/>
      </w:r>
    </w:p>
    <w:p w14:paraId="5E716F79" w14:textId="52E2C0B0"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6.15.3.3.3.4</w:t>
      </w:r>
      <w:r w:rsidRPr="006D68AC">
        <w:rPr>
          <w:rFonts w:asciiTheme="minorHAnsi" w:eastAsiaTheme="minorEastAsia" w:hAnsiTheme="minorHAnsi" w:cstheme="minorBidi"/>
          <w:noProof/>
          <w:kern w:val="2"/>
          <w:sz w:val="24"/>
          <w:szCs w:val="24"/>
          <w14:ligatures w14:val="standardContextual"/>
        </w:rPr>
        <w:tab/>
      </w:r>
      <w:r w:rsidRPr="006D68AC">
        <w:rPr>
          <w:noProof/>
        </w:rPr>
        <w:t>DELETE</w:t>
      </w:r>
      <w:r w:rsidRPr="006D68AC">
        <w:rPr>
          <w:noProof/>
        </w:rPr>
        <w:tab/>
      </w:r>
      <w:r w:rsidRPr="006D68AC">
        <w:rPr>
          <w:noProof/>
        </w:rPr>
        <w:fldChar w:fldCharType="begin" w:fldLock="1"/>
      </w:r>
      <w:r w:rsidRPr="006D68AC">
        <w:rPr>
          <w:noProof/>
        </w:rPr>
        <w:instrText xml:space="preserve"> PAGEREF _Toc209470737 \h </w:instrText>
      </w:r>
      <w:r w:rsidRPr="006D68AC">
        <w:rPr>
          <w:noProof/>
        </w:rPr>
      </w:r>
      <w:r w:rsidRPr="006D68AC">
        <w:rPr>
          <w:noProof/>
        </w:rPr>
        <w:fldChar w:fldCharType="separate"/>
      </w:r>
      <w:r w:rsidRPr="006D68AC">
        <w:rPr>
          <w:noProof/>
        </w:rPr>
        <w:t>288</w:t>
      </w:r>
      <w:r w:rsidRPr="006D68AC">
        <w:rPr>
          <w:noProof/>
        </w:rPr>
        <w:fldChar w:fldCharType="end"/>
      </w:r>
    </w:p>
    <w:p w14:paraId="40CE64C0" w14:textId="053649A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6.15.3.3</w:t>
      </w:r>
      <w:r w:rsidRPr="006D68AC">
        <w:rPr>
          <w:noProof/>
          <w:lang w:eastAsia="zh-CN"/>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 Custom Operations</w:t>
      </w:r>
      <w:r w:rsidRPr="006D68AC">
        <w:rPr>
          <w:noProof/>
        </w:rPr>
        <w:tab/>
      </w:r>
      <w:r w:rsidRPr="006D68AC">
        <w:rPr>
          <w:noProof/>
        </w:rPr>
        <w:fldChar w:fldCharType="begin" w:fldLock="1"/>
      </w:r>
      <w:r w:rsidRPr="006D68AC">
        <w:rPr>
          <w:noProof/>
        </w:rPr>
        <w:instrText xml:space="preserve"> PAGEREF _Toc209470738 \h </w:instrText>
      </w:r>
      <w:r w:rsidRPr="006D68AC">
        <w:rPr>
          <w:noProof/>
        </w:rPr>
      </w:r>
      <w:r w:rsidRPr="006D68AC">
        <w:rPr>
          <w:noProof/>
        </w:rPr>
        <w:fldChar w:fldCharType="separate"/>
      </w:r>
      <w:r w:rsidRPr="006D68AC">
        <w:rPr>
          <w:noProof/>
        </w:rPr>
        <w:t>289</w:t>
      </w:r>
      <w:r w:rsidRPr="006D68AC">
        <w:rPr>
          <w:noProof/>
        </w:rPr>
        <w:fldChar w:fldCharType="end"/>
      </w:r>
    </w:p>
    <w:p w14:paraId="48FBF3E3" w14:textId="33042A55"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_Toc209470739 \h </w:instrText>
      </w:r>
      <w:r w:rsidRPr="006D68AC">
        <w:rPr>
          <w:noProof/>
        </w:rPr>
      </w:r>
      <w:r w:rsidRPr="006D68AC">
        <w:rPr>
          <w:noProof/>
        </w:rPr>
        <w:fldChar w:fldCharType="separate"/>
      </w:r>
      <w:r w:rsidRPr="006D68AC">
        <w:rPr>
          <w:noProof/>
        </w:rPr>
        <w:t>289</w:t>
      </w:r>
      <w:r w:rsidRPr="006D68AC">
        <w:rPr>
          <w:noProof/>
        </w:rPr>
        <w:fldChar w:fldCharType="end"/>
      </w:r>
    </w:p>
    <w:p w14:paraId="04C83904" w14:textId="33F99F4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_Toc209470740 \h </w:instrText>
      </w:r>
      <w:r w:rsidRPr="006D68AC">
        <w:rPr>
          <w:noProof/>
        </w:rPr>
      </w:r>
      <w:r w:rsidRPr="006D68AC">
        <w:rPr>
          <w:noProof/>
        </w:rPr>
        <w:fldChar w:fldCharType="separate"/>
      </w:r>
      <w:r w:rsidRPr="006D68AC">
        <w:rPr>
          <w:noProof/>
        </w:rPr>
        <w:t>289</w:t>
      </w:r>
      <w:r w:rsidRPr="006D68AC">
        <w:rPr>
          <w:noProof/>
        </w:rPr>
        <w:fldChar w:fldCharType="end"/>
      </w:r>
    </w:p>
    <w:p w14:paraId="103FF100" w14:textId="5130F0A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_Toc209470741 \h </w:instrText>
      </w:r>
      <w:r w:rsidRPr="006D68AC">
        <w:rPr>
          <w:noProof/>
        </w:rPr>
      </w:r>
      <w:r w:rsidRPr="006D68AC">
        <w:rPr>
          <w:noProof/>
        </w:rPr>
        <w:fldChar w:fldCharType="separate"/>
      </w:r>
      <w:r w:rsidRPr="006D68AC">
        <w:rPr>
          <w:noProof/>
        </w:rPr>
        <w:t>289</w:t>
      </w:r>
      <w:r w:rsidRPr="006D68AC">
        <w:rPr>
          <w:noProof/>
        </w:rPr>
        <w:fldChar w:fldCharType="end"/>
      </w:r>
    </w:p>
    <w:p w14:paraId="000D365D" w14:textId="03DF698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w:t>
      </w:r>
      <w:r w:rsidRPr="006D68AC">
        <w:rPr>
          <w:noProof/>
          <w:lang w:val="en-US"/>
        </w:rPr>
        <w:t>.5.2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fr-FR"/>
        </w:rPr>
        <w:t xml:space="preserve">Network Slice Requirements Verification and Alignment </w:t>
      </w:r>
      <w:r w:rsidRPr="006D68AC">
        <w:rPr>
          <w:noProof/>
          <w:lang w:val="en-US"/>
        </w:rPr>
        <w:t>Notification</w:t>
      </w:r>
      <w:r w:rsidRPr="006D68AC">
        <w:rPr>
          <w:noProof/>
        </w:rPr>
        <w:tab/>
      </w:r>
      <w:r w:rsidRPr="006D68AC">
        <w:rPr>
          <w:noProof/>
        </w:rPr>
        <w:fldChar w:fldCharType="begin" w:fldLock="1"/>
      </w:r>
      <w:r w:rsidRPr="006D68AC">
        <w:rPr>
          <w:noProof/>
        </w:rPr>
        <w:instrText xml:space="preserve"> PAGEREF _Toc209470742 \h </w:instrText>
      </w:r>
      <w:r w:rsidRPr="006D68AC">
        <w:rPr>
          <w:noProof/>
        </w:rPr>
      </w:r>
      <w:r w:rsidRPr="006D68AC">
        <w:rPr>
          <w:noProof/>
        </w:rPr>
        <w:fldChar w:fldCharType="separate"/>
      </w:r>
      <w:r w:rsidRPr="006D68AC">
        <w:rPr>
          <w:noProof/>
        </w:rPr>
        <w:t>289</w:t>
      </w:r>
      <w:r w:rsidRPr="006D68AC">
        <w:rPr>
          <w:noProof/>
        </w:rPr>
        <w:fldChar w:fldCharType="end"/>
      </w:r>
    </w:p>
    <w:p w14:paraId="15EB4B74" w14:textId="20220830"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w:t>
      </w:r>
      <w:r w:rsidRPr="006D68AC">
        <w:rPr>
          <w:noProof/>
          <w:lang w:val="en-US"/>
        </w:rPr>
        <w:t>.5.2.1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Description</w:t>
      </w:r>
      <w:r w:rsidRPr="006D68AC">
        <w:rPr>
          <w:noProof/>
        </w:rPr>
        <w:tab/>
      </w:r>
      <w:r w:rsidRPr="006D68AC">
        <w:rPr>
          <w:noProof/>
        </w:rPr>
        <w:fldChar w:fldCharType="begin" w:fldLock="1"/>
      </w:r>
      <w:r w:rsidRPr="006D68AC">
        <w:rPr>
          <w:noProof/>
        </w:rPr>
        <w:instrText xml:space="preserve"> PAGEREF _Toc209470743 \h </w:instrText>
      </w:r>
      <w:r w:rsidRPr="006D68AC">
        <w:rPr>
          <w:noProof/>
        </w:rPr>
      </w:r>
      <w:r w:rsidRPr="006D68AC">
        <w:rPr>
          <w:noProof/>
        </w:rPr>
        <w:fldChar w:fldCharType="separate"/>
      </w:r>
      <w:r w:rsidRPr="006D68AC">
        <w:rPr>
          <w:noProof/>
        </w:rPr>
        <w:t>289</w:t>
      </w:r>
      <w:r w:rsidRPr="006D68AC">
        <w:rPr>
          <w:noProof/>
        </w:rPr>
        <w:fldChar w:fldCharType="end"/>
      </w:r>
    </w:p>
    <w:p w14:paraId="7EBA676C" w14:textId="399F8AA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6.15.5.2.2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Target URI</w:t>
      </w:r>
      <w:r w:rsidRPr="006D68AC">
        <w:rPr>
          <w:noProof/>
        </w:rPr>
        <w:tab/>
      </w:r>
      <w:r w:rsidRPr="006D68AC">
        <w:rPr>
          <w:noProof/>
        </w:rPr>
        <w:fldChar w:fldCharType="begin" w:fldLock="1"/>
      </w:r>
      <w:r w:rsidRPr="006D68AC">
        <w:rPr>
          <w:noProof/>
        </w:rPr>
        <w:instrText xml:space="preserve"> PAGEREF _Toc209470744 \h </w:instrText>
      </w:r>
      <w:r w:rsidRPr="006D68AC">
        <w:rPr>
          <w:noProof/>
        </w:rPr>
      </w:r>
      <w:r w:rsidRPr="006D68AC">
        <w:rPr>
          <w:noProof/>
        </w:rPr>
        <w:fldChar w:fldCharType="separate"/>
      </w:r>
      <w:r w:rsidRPr="006D68AC">
        <w:rPr>
          <w:noProof/>
        </w:rPr>
        <w:t>289</w:t>
      </w:r>
      <w:r w:rsidRPr="006D68AC">
        <w:rPr>
          <w:noProof/>
        </w:rPr>
        <w:fldChar w:fldCharType="end"/>
      </w:r>
    </w:p>
    <w:p w14:paraId="501E9044" w14:textId="797A9B9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6.15.5.2.3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Standard Methods</w:t>
      </w:r>
      <w:r w:rsidRPr="006D68AC">
        <w:rPr>
          <w:noProof/>
        </w:rPr>
        <w:tab/>
      </w:r>
      <w:r w:rsidRPr="006D68AC">
        <w:rPr>
          <w:noProof/>
        </w:rPr>
        <w:fldChar w:fldCharType="begin" w:fldLock="1"/>
      </w:r>
      <w:r w:rsidRPr="006D68AC">
        <w:rPr>
          <w:noProof/>
        </w:rPr>
        <w:instrText xml:space="preserve"> PAGEREF _Toc209470745 \h </w:instrText>
      </w:r>
      <w:r w:rsidRPr="006D68AC">
        <w:rPr>
          <w:noProof/>
        </w:rPr>
      </w:r>
      <w:r w:rsidRPr="006D68AC">
        <w:rPr>
          <w:noProof/>
        </w:rPr>
        <w:fldChar w:fldCharType="separate"/>
      </w:r>
      <w:r w:rsidRPr="006D68AC">
        <w:rPr>
          <w:noProof/>
        </w:rPr>
        <w:t>290</w:t>
      </w:r>
      <w:r w:rsidRPr="006D68AC">
        <w:rPr>
          <w:noProof/>
        </w:rPr>
        <w:fldChar w:fldCharType="end"/>
      </w:r>
    </w:p>
    <w:p w14:paraId="3F91560C" w14:textId="53AC0449"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6.15.5.2.3.1</w:t>
      </w:r>
      <w:r w:rsidRPr="006D68AC">
        <w:rPr>
          <w:rFonts w:asciiTheme="minorHAnsi" w:eastAsiaTheme="minorEastAsia" w:hAnsiTheme="minorHAnsi" w:cstheme="minorBidi"/>
          <w:noProof/>
          <w:kern w:val="2"/>
          <w:sz w:val="24"/>
          <w:szCs w:val="24"/>
          <w14:ligatures w14:val="standardContextual"/>
        </w:rPr>
        <w:tab/>
      </w:r>
      <w:r w:rsidRPr="006D68AC">
        <w:rPr>
          <w:noProof/>
        </w:rPr>
        <w:t>POST</w:t>
      </w:r>
      <w:r w:rsidRPr="006D68AC">
        <w:rPr>
          <w:noProof/>
        </w:rPr>
        <w:tab/>
      </w:r>
      <w:r w:rsidRPr="006D68AC">
        <w:rPr>
          <w:noProof/>
        </w:rPr>
        <w:fldChar w:fldCharType="begin" w:fldLock="1"/>
      </w:r>
      <w:r w:rsidRPr="006D68AC">
        <w:rPr>
          <w:noProof/>
        </w:rPr>
        <w:instrText xml:space="preserve"> PAGEREF _Toc209470746 \h </w:instrText>
      </w:r>
      <w:r w:rsidRPr="006D68AC">
        <w:rPr>
          <w:noProof/>
        </w:rPr>
      </w:r>
      <w:r w:rsidRPr="006D68AC">
        <w:rPr>
          <w:noProof/>
        </w:rPr>
        <w:fldChar w:fldCharType="separate"/>
      </w:r>
      <w:r w:rsidRPr="006D68AC">
        <w:rPr>
          <w:noProof/>
        </w:rPr>
        <w:t>290</w:t>
      </w:r>
      <w:r w:rsidRPr="006D68AC">
        <w:rPr>
          <w:noProof/>
        </w:rPr>
        <w:fldChar w:fldCharType="end"/>
      </w:r>
    </w:p>
    <w:p w14:paraId="459EDFED" w14:textId="286A9956"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_Toc209470747 \h </w:instrText>
      </w:r>
      <w:r w:rsidRPr="006D68AC">
        <w:rPr>
          <w:noProof/>
        </w:rPr>
      </w:r>
      <w:r w:rsidRPr="006D68AC">
        <w:rPr>
          <w:noProof/>
        </w:rPr>
        <w:fldChar w:fldCharType="separate"/>
      </w:r>
      <w:r w:rsidRPr="006D68AC">
        <w:rPr>
          <w:noProof/>
        </w:rPr>
        <w:t>290</w:t>
      </w:r>
      <w:r w:rsidRPr="006D68AC">
        <w:rPr>
          <w:noProof/>
        </w:rPr>
        <w:fldChar w:fldCharType="end"/>
      </w:r>
    </w:p>
    <w:p w14:paraId="7B017191" w14:textId="587E1F9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6.15.6</w:t>
      </w:r>
      <w:r w:rsidRPr="006D68AC">
        <w:rPr>
          <w:noProof/>
          <w:lang w:eastAsia="zh-CN"/>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_Toc209470748 \h </w:instrText>
      </w:r>
      <w:r w:rsidRPr="006D68AC">
        <w:rPr>
          <w:noProof/>
        </w:rPr>
      </w:r>
      <w:r w:rsidRPr="006D68AC">
        <w:rPr>
          <w:noProof/>
        </w:rPr>
        <w:fldChar w:fldCharType="separate"/>
      </w:r>
      <w:r w:rsidRPr="006D68AC">
        <w:rPr>
          <w:noProof/>
        </w:rPr>
        <w:t>290</w:t>
      </w:r>
      <w:r w:rsidRPr="006D68AC">
        <w:rPr>
          <w:noProof/>
        </w:rPr>
        <w:fldChar w:fldCharType="end"/>
      </w:r>
    </w:p>
    <w:p w14:paraId="016ECC27" w14:textId="4C89EE90"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6.15.6.2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_Toc209470749 \h </w:instrText>
      </w:r>
      <w:r w:rsidRPr="006D68AC">
        <w:rPr>
          <w:noProof/>
        </w:rPr>
      </w:r>
      <w:r w:rsidRPr="006D68AC">
        <w:rPr>
          <w:noProof/>
        </w:rPr>
        <w:fldChar w:fldCharType="separate"/>
      </w:r>
      <w:r w:rsidRPr="006D68AC">
        <w:rPr>
          <w:noProof/>
        </w:rPr>
        <w:t>291</w:t>
      </w:r>
      <w:r w:rsidRPr="006D68AC">
        <w:rPr>
          <w:noProof/>
        </w:rPr>
        <w:fldChar w:fldCharType="end"/>
      </w:r>
    </w:p>
    <w:p w14:paraId="129AAD0B" w14:textId="1296F61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6.15.6.2.1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_Toc209470750 \h </w:instrText>
      </w:r>
      <w:r w:rsidRPr="006D68AC">
        <w:rPr>
          <w:noProof/>
        </w:rPr>
      </w:r>
      <w:r w:rsidRPr="006D68AC">
        <w:rPr>
          <w:noProof/>
        </w:rPr>
        <w:fldChar w:fldCharType="separate"/>
      </w:r>
      <w:r w:rsidRPr="006D68AC">
        <w:rPr>
          <w:noProof/>
        </w:rPr>
        <w:t>291</w:t>
      </w:r>
      <w:r w:rsidRPr="006D68AC">
        <w:rPr>
          <w:noProof/>
        </w:rPr>
        <w:fldChar w:fldCharType="end"/>
      </w:r>
    </w:p>
    <w:p w14:paraId="52ED2D4D" w14:textId="634CF48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SliceReqVerAlignSubsc</w:t>
      </w:r>
      <w:r w:rsidRPr="006D68AC">
        <w:rPr>
          <w:noProof/>
        </w:rPr>
        <w:tab/>
      </w:r>
      <w:r w:rsidRPr="006D68AC">
        <w:rPr>
          <w:noProof/>
        </w:rPr>
        <w:fldChar w:fldCharType="begin" w:fldLock="1"/>
      </w:r>
      <w:r w:rsidRPr="006D68AC">
        <w:rPr>
          <w:noProof/>
        </w:rPr>
        <w:instrText xml:space="preserve"> PAGEREF _Toc209470751 \h </w:instrText>
      </w:r>
      <w:r w:rsidRPr="006D68AC">
        <w:rPr>
          <w:noProof/>
        </w:rPr>
      </w:r>
      <w:r w:rsidRPr="006D68AC">
        <w:rPr>
          <w:noProof/>
        </w:rPr>
        <w:fldChar w:fldCharType="separate"/>
      </w:r>
      <w:r w:rsidRPr="006D68AC">
        <w:rPr>
          <w:noProof/>
        </w:rPr>
        <w:t>291</w:t>
      </w:r>
      <w:r w:rsidRPr="006D68AC">
        <w:rPr>
          <w:noProof/>
        </w:rPr>
        <w:fldChar w:fldCharType="end"/>
      </w:r>
    </w:p>
    <w:p w14:paraId="6FEFD20D" w14:textId="33727F7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SliceReqVerAlignSubscPatch</w:t>
      </w:r>
      <w:r w:rsidRPr="006D68AC">
        <w:rPr>
          <w:noProof/>
        </w:rPr>
        <w:tab/>
      </w:r>
      <w:r w:rsidRPr="006D68AC">
        <w:rPr>
          <w:noProof/>
        </w:rPr>
        <w:fldChar w:fldCharType="begin" w:fldLock="1"/>
      </w:r>
      <w:r w:rsidRPr="006D68AC">
        <w:rPr>
          <w:noProof/>
        </w:rPr>
        <w:instrText xml:space="preserve"> PAGEREF _Toc209470752 \h </w:instrText>
      </w:r>
      <w:r w:rsidRPr="006D68AC">
        <w:rPr>
          <w:noProof/>
        </w:rPr>
      </w:r>
      <w:r w:rsidRPr="006D68AC">
        <w:rPr>
          <w:noProof/>
        </w:rPr>
        <w:fldChar w:fldCharType="separate"/>
      </w:r>
      <w:r w:rsidRPr="006D68AC">
        <w:rPr>
          <w:noProof/>
        </w:rPr>
        <w:t>292</w:t>
      </w:r>
      <w:r w:rsidRPr="006D68AC">
        <w:rPr>
          <w:noProof/>
        </w:rPr>
        <w:fldChar w:fldCharType="end"/>
      </w:r>
    </w:p>
    <w:p w14:paraId="5E5A349B" w14:textId="5F7C74F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SliceReqVerAlignNotif</w:t>
      </w:r>
      <w:r w:rsidRPr="006D68AC">
        <w:rPr>
          <w:noProof/>
        </w:rPr>
        <w:tab/>
      </w:r>
      <w:r w:rsidRPr="006D68AC">
        <w:rPr>
          <w:noProof/>
        </w:rPr>
        <w:fldChar w:fldCharType="begin" w:fldLock="1"/>
      </w:r>
      <w:r w:rsidRPr="006D68AC">
        <w:rPr>
          <w:noProof/>
        </w:rPr>
        <w:instrText xml:space="preserve"> PAGEREF _Toc209470753 \h </w:instrText>
      </w:r>
      <w:r w:rsidRPr="006D68AC">
        <w:rPr>
          <w:noProof/>
        </w:rPr>
      </w:r>
      <w:r w:rsidRPr="006D68AC">
        <w:rPr>
          <w:noProof/>
        </w:rPr>
        <w:fldChar w:fldCharType="separate"/>
      </w:r>
      <w:r w:rsidRPr="006D68AC">
        <w:rPr>
          <w:noProof/>
        </w:rPr>
        <w:t>292</w:t>
      </w:r>
      <w:r w:rsidRPr="006D68AC">
        <w:rPr>
          <w:noProof/>
        </w:rPr>
        <w:fldChar w:fldCharType="end"/>
      </w:r>
    </w:p>
    <w:p w14:paraId="45A11020" w14:textId="7042D03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_Toc209470754 \h </w:instrText>
      </w:r>
      <w:r w:rsidRPr="006D68AC">
        <w:rPr>
          <w:noProof/>
        </w:rPr>
      </w:r>
      <w:r w:rsidRPr="006D68AC">
        <w:rPr>
          <w:noProof/>
        </w:rPr>
        <w:fldChar w:fldCharType="separate"/>
      </w:r>
      <w:r w:rsidRPr="006D68AC">
        <w:rPr>
          <w:noProof/>
        </w:rPr>
        <w:t>292</w:t>
      </w:r>
      <w:r w:rsidRPr="006D68AC">
        <w:rPr>
          <w:noProof/>
        </w:rPr>
        <w:fldChar w:fldCharType="end"/>
      </w:r>
    </w:p>
    <w:p w14:paraId="4EF47217" w14:textId="6549511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_Toc209470755 \h </w:instrText>
      </w:r>
      <w:r w:rsidRPr="006D68AC">
        <w:rPr>
          <w:noProof/>
        </w:rPr>
      </w:r>
      <w:r w:rsidRPr="006D68AC">
        <w:rPr>
          <w:noProof/>
        </w:rPr>
        <w:fldChar w:fldCharType="separate"/>
      </w:r>
      <w:r w:rsidRPr="006D68AC">
        <w:rPr>
          <w:noProof/>
        </w:rPr>
        <w:t>292</w:t>
      </w:r>
      <w:r w:rsidRPr="006D68AC">
        <w:rPr>
          <w:noProof/>
        </w:rPr>
        <w:fldChar w:fldCharType="end"/>
      </w:r>
    </w:p>
    <w:p w14:paraId="12C9CDBA" w14:textId="7E47535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_Toc209470756 \h </w:instrText>
      </w:r>
      <w:r w:rsidRPr="006D68AC">
        <w:rPr>
          <w:noProof/>
        </w:rPr>
      </w:r>
      <w:r w:rsidRPr="006D68AC">
        <w:rPr>
          <w:noProof/>
        </w:rPr>
        <w:fldChar w:fldCharType="separate"/>
      </w:r>
      <w:r w:rsidRPr="006D68AC">
        <w:rPr>
          <w:noProof/>
        </w:rPr>
        <w:t>292</w:t>
      </w:r>
      <w:r w:rsidRPr="006D68AC">
        <w:rPr>
          <w:noProof/>
        </w:rPr>
        <w:fldChar w:fldCharType="end"/>
      </w:r>
    </w:p>
    <w:p w14:paraId="62E6053A" w14:textId="0D0A5DD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_Toc209470757 \h </w:instrText>
      </w:r>
      <w:r w:rsidRPr="006D68AC">
        <w:rPr>
          <w:noProof/>
        </w:rPr>
      </w:r>
      <w:r w:rsidRPr="006D68AC">
        <w:rPr>
          <w:noProof/>
        </w:rPr>
        <w:fldChar w:fldCharType="separate"/>
      </w:r>
      <w:r w:rsidRPr="006D68AC">
        <w:rPr>
          <w:noProof/>
        </w:rPr>
        <w:t>292</w:t>
      </w:r>
      <w:r w:rsidRPr="006D68AC">
        <w:rPr>
          <w:noProof/>
        </w:rPr>
        <w:fldChar w:fldCharType="end"/>
      </w:r>
    </w:p>
    <w:p w14:paraId="2D6365CD" w14:textId="704CF9D1"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_Toc209470758 \h </w:instrText>
      </w:r>
      <w:r w:rsidRPr="006D68AC">
        <w:rPr>
          <w:noProof/>
        </w:rPr>
      </w:r>
      <w:r w:rsidRPr="006D68AC">
        <w:rPr>
          <w:noProof/>
        </w:rPr>
        <w:fldChar w:fldCharType="separate"/>
      </w:r>
      <w:r w:rsidRPr="006D68AC">
        <w:rPr>
          <w:noProof/>
        </w:rPr>
        <w:t>293</w:t>
      </w:r>
      <w:r w:rsidRPr="006D68AC">
        <w:rPr>
          <w:noProof/>
        </w:rPr>
        <w:fldChar w:fldCharType="end"/>
      </w:r>
    </w:p>
    <w:p w14:paraId="59453A3E" w14:textId="566265BC"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rPr>
        <w:t>6.15.6.5.1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_Toc209470759 \h </w:instrText>
      </w:r>
      <w:r w:rsidRPr="006D68AC">
        <w:rPr>
          <w:noProof/>
        </w:rPr>
      </w:r>
      <w:r w:rsidRPr="006D68AC">
        <w:rPr>
          <w:noProof/>
        </w:rPr>
        <w:fldChar w:fldCharType="separate"/>
      </w:r>
      <w:r w:rsidRPr="006D68AC">
        <w:rPr>
          <w:noProof/>
        </w:rPr>
        <w:t>293</w:t>
      </w:r>
      <w:r w:rsidRPr="006D68AC">
        <w:rPr>
          <w:noProof/>
        </w:rPr>
        <w:fldChar w:fldCharType="end"/>
      </w:r>
    </w:p>
    <w:p w14:paraId="4FD85562" w14:textId="65FF853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_Toc209470760 \h </w:instrText>
      </w:r>
      <w:r w:rsidRPr="006D68AC">
        <w:rPr>
          <w:noProof/>
        </w:rPr>
      </w:r>
      <w:r w:rsidRPr="006D68AC">
        <w:rPr>
          <w:noProof/>
        </w:rPr>
        <w:fldChar w:fldCharType="separate"/>
      </w:r>
      <w:r w:rsidRPr="006D68AC">
        <w:rPr>
          <w:noProof/>
        </w:rPr>
        <w:t>293</w:t>
      </w:r>
      <w:r w:rsidRPr="006D68AC">
        <w:rPr>
          <w:noProof/>
        </w:rPr>
        <w:fldChar w:fldCharType="end"/>
      </w:r>
    </w:p>
    <w:p w14:paraId="395069EB" w14:textId="2786931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_Toc209470761 \h </w:instrText>
      </w:r>
      <w:r w:rsidRPr="006D68AC">
        <w:rPr>
          <w:noProof/>
        </w:rPr>
      </w:r>
      <w:r w:rsidRPr="006D68AC">
        <w:rPr>
          <w:noProof/>
        </w:rPr>
        <w:fldChar w:fldCharType="separate"/>
      </w:r>
      <w:r w:rsidRPr="006D68AC">
        <w:rPr>
          <w:noProof/>
        </w:rPr>
        <w:t>293</w:t>
      </w:r>
      <w:r w:rsidRPr="006D68AC">
        <w:rPr>
          <w:noProof/>
        </w:rPr>
        <w:fldChar w:fldCharType="end"/>
      </w:r>
    </w:p>
    <w:p w14:paraId="5CFC23A0" w14:textId="7A254DC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_Toc209470762 \h </w:instrText>
      </w:r>
      <w:r w:rsidRPr="006D68AC">
        <w:rPr>
          <w:noProof/>
        </w:rPr>
      </w:r>
      <w:r w:rsidRPr="006D68AC">
        <w:rPr>
          <w:noProof/>
        </w:rPr>
        <w:fldChar w:fldCharType="separate"/>
      </w:r>
      <w:r w:rsidRPr="006D68AC">
        <w:rPr>
          <w:noProof/>
        </w:rPr>
        <w:t>293</w:t>
      </w:r>
      <w:r w:rsidRPr="006D68AC">
        <w:rPr>
          <w:noProof/>
        </w:rPr>
        <w:fldChar w:fldCharType="end"/>
      </w:r>
    </w:p>
    <w:p w14:paraId="4FEFA75C" w14:textId="5EDF248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rPr>
        <w:t>6.15.7.3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_Toc209470763 \h </w:instrText>
      </w:r>
      <w:r w:rsidRPr="006D68AC">
        <w:rPr>
          <w:noProof/>
        </w:rPr>
      </w:r>
      <w:r w:rsidRPr="006D68AC">
        <w:rPr>
          <w:noProof/>
        </w:rPr>
        <w:fldChar w:fldCharType="separate"/>
      </w:r>
      <w:r w:rsidRPr="006D68AC">
        <w:rPr>
          <w:noProof/>
        </w:rPr>
        <w:t>293</w:t>
      </w:r>
      <w:r w:rsidRPr="006D68AC">
        <w:rPr>
          <w:noProof/>
        </w:rPr>
        <w:fldChar w:fldCharType="end"/>
      </w:r>
    </w:p>
    <w:p w14:paraId="37F46663" w14:textId="05A1E31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_Toc209470764 \h </w:instrText>
      </w:r>
      <w:r w:rsidRPr="006D68AC">
        <w:rPr>
          <w:noProof/>
        </w:rPr>
      </w:r>
      <w:r w:rsidRPr="006D68AC">
        <w:rPr>
          <w:noProof/>
        </w:rPr>
        <w:fldChar w:fldCharType="separate"/>
      </w:r>
      <w:r w:rsidRPr="006D68AC">
        <w:rPr>
          <w:noProof/>
        </w:rPr>
        <w:t>293</w:t>
      </w:r>
      <w:r w:rsidRPr="006D68AC">
        <w:rPr>
          <w:noProof/>
        </w:rPr>
        <w:fldChar w:fldCharType="end"/>
      </w:r>
    </w:p>
    <w:p w14:paraId="3608C85F" w14:textId="3F83434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rPr>
        <w:t>6.15.9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_Toc209470765 \h </w:instrText>
      </w:r>
      <w:r w:rsidRPr="006D68AC">
        <w:rPr>
          <w:noProof/>
        </w:rPr>
      </w:r>
      <w:r w:rsidRPr="006D68AC">
        <w:rPr>
          <w:noProof/>
        </w:rPr>
        <w:fldChar w:fldCharType="separate"/>
      </w:r>
      <w:r w:rsidRPr="006D68AC">
        <w:rPr>
          <w:noProof/>
        </w:rPr>
        <w:t>293</w:t>
      </w:r>
      <w:r w:rsidRPr="006D68AC">
        <w:rPr>
          <w:noProof/>
        </w:rPr>
        <w:fldChar w:fldCharType="end"/>
      </w:r>
    </w:p>
    <w:p w14:paraId="09FBA747" w14:textId="3503E288"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NSCE_NSInfoDelivery</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_Toc209470766 \h </w:instrText>
      </w:r>
      <w:r w:rsidRPr="006D68AC">
        <w:rPr>
          <w:noProof/>
        </w:rPr>
      </w:r>
      <w:r w:rsidRPr="006D68AC">
        <w:rPr>
          <w:noProof/>
        </w:rPr>
        <w:fldChar w:fldCharType="separate"/>
      </w:r>
      <w:r w:rsidRPr="006D68AC">
        <w:rPr>
          <w:noProof/>
        </w:rPr>
        <w:t>293</w:t>
      </w:r>
      <w:r w:rsidRPr="006D68AC">
        <w:rPr>
          <w:noProof/>
        </w:rPr>
        <w:fldChar w:fldCharType="end"/>
      </w:r>
    </w:p>
    <w:p w14:paraId="164CFC34" w14:textId="7D58EB8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_Toc209470767 \h </w:instrText>
      </w:r>
      <w:r w:rsidRPr="006D68AC">
        <w:rPr>
          <w:noProof/>
        </w:rPr>
      </w:r>
      <w:r w:rsidRPr="006D68AC">
        <w:rPr>
          <w:noProof/>
        </w:rPr>
        <w:fldChar w:fldCharType="separate"/>
      </w:r>
      <w:r w:rsidRPr="006D68AC">
        <w:rPr>
          <w:noProof/>
        </w:rPr>
        <w:t>293</w:t>
      </w:r>
      <w:r w:rsidRPr="006D68AC">
        <w:rPr>
          <w:noProof/>
        </w:rPr>
        <w:fldChar w:fldCharType="end"/>
      </w:r>
    </w:p>
    <w:p w14:paraId="22740D37" w14:textId="3A092F1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_Toc209470768 \h </w:instrText>
      </w:r>
      <w:r w:rsidRPr="006D68AC">
        <w:rPr>
          <w:noProof/>
        </w:rPr>
      </w:r>
      <w:r w:rsidRPr="006D68AC">
        <w:rPr>
          <w:noProof/>
        </w:rPr>
        <w:fldChar w:fldCharType="separate"/>
      </w:r>
      <w:r w:rsidRPr="006D68AC">
        <w:rPr>
          <w:noProof/>
        </w:rPr>
        <w:t>294</w:t>
      </w:r>
      <w:r w:rsidRPr="006D68AC">
        <w:rPr>
          <w:noProof/>
        </w:rPr>
        <w:fldChar w:fldCharType="end"/>
      </w:r>
    </w:p>
    <w:p w14:paraId="592BC4E8" w14:textId="73991C5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Resources</w:t>
      </w:r>
      <w:r w:rsidRPr="006D68AC">
        <w:rPr>
          <w:noProof/>
        </w:rPr>
        <w:tab/>
      </w:r>
      <w:r w:rsidRPr="006D68AC">
        <w:rPr>
          <w:noProof/>
        </w:rPr>
        <w:fldChar w:fldCharType="begin" w:fldLock="1"/>
      </w:r>
      <w:r w:rsidRPr="006D68AC">
        <w:rPr>
          <w:noProof/>
        </w:rPr>
        <w:instrText xml:space="preserve"> PAGEREF _Toc209470769 \h </w:instrText>
      </w:r>
      <w:r w:rsidRPr="006D68AC">
        <w:rPr>
          <w:noProof/>
        </w:rPr>
      </w:r>
      <w:r w:rsidRPr="006D68AC">
        <w:rPr>
          <w:noProof/>
        </w:rPr>
        <w:fldChar w:fldCharType="separate"/>
      </w:r>
      <w:r w:rsidRPr="006D68AC">
        <w:rPr>
          <w:noProof/>
        </w:rPr>
        <w:t>294</w:t>
      </w:r>
      <w:r w:rsidRPr="006D68AC">
        <w:rPr>
          <w:noProof/>
        </w:rPr>
        <w:fldChar w:fldCharType="end"/>
      </w:r>
    </w:p>
    <w:p w14:paraId="7F2DCE85" w14:textId="70AEFDC2"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_Toc209470770 \h </w:instrText>
      </w:r>
      <w:r w:rsidRPr="006D68AC">
        <w:rPr>
          <w:noProof/>
        </w:rPr>
      </w:r>
      <w:r w:rsidRPr="006D68AC">
        <w:rPr>
          <w:noProof/>
        </w:rPr>
        <w:fldChar w:fldCharType="separate"/>
      </w:r>
      <w:r w:rsidRPr="006D68AC">
        <w:rPr>
          <w:noProof/>
        </w:rPr>
        <w:t>294</w:t>
      </w:r>
      <w:r w:rsidRPr="006D68AC">
        <w:rPr>
          <w:noProof/>
        </w:rPr>
        <w:fldChar w:fldCharType="end"/>
      </w:r>
    </w:p>
    <w:p w14:paraId="1B58C725" w14:textId="22FBCE8C"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Network Slice Information Sets</w:t>
      </w:r>
      <w:r w:rsidRPr="006D68AC">
        <w:rPr>
          <w:noProof/>
        </w:rPr>
        <w:tab/>
      </w:r>
      <w:r w:rsidRPr="006D68AC">
        <w:rPr>
          <w:noProof/>
        </w:rPr>
        <w:fldChar w:fldCharType="begin" w:fldLock="1"/>
      </w:r>
      <w:r w:rsidRPr="006D68AC">
        <w:rPr>
          <w:noProof/>
        </w:rPr>
        <w:instrText xml:space="preserve"> PAGEREF _Toc209470771 \h </w:instrText>
      </w:r>
      <w:r w:rsidRPr="006D68AC">
        <w:rPr>
          <w:noProof/>
        </w:rPr>
      </w:r>
      <w:r w:rsidRPr="006D68AC">
        <w:rPr>
          <w:noProof/>
        </w:rPr>
        <w:fldChar w:fldCharType="separate"/>
      </w:r>
      <w:r w:rsidRPr="006D68AC">
        <w:rPr>
          <w:noProof/>
        </w:rPr>
        <w:t>295</w:t>
      </w:r>
      <w:r w:rsidRPr="006D68AC">
        <w:rPr>
          <w:noProof/>
        </w:rPr>
        <w:fldChar w:fldCharType="end"/>
      </w:r>
    </w:p>
    <w:p w14:paraId="37DC8F9D" w14:textId="0919B037"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_Toc209470772 \h </w:instrText>
      </w:r>
      <w:r w:rsidRPr="006D68AC">
        <w:rPr>
          <w:noProof/>
        </w:rPr>
      </w:r>
      <w:r w:rsidRPr="006D68AC">
        <w:rPr>
          <w:noProof/>
        </w:rPr>
        <w:fldChar w:fldCharType="separate"/>
      </w:r>
      <w:r w:rsidRPr="006D68AC">
        <w:rPr>
          <w:noProof/>
        </w:rPr>
        <w:t>295</w:t>
      </w:r>
      <w:r w:rsidRPr="006D68AC">
        <w:rPr>
          <w:noProof/>
        </w:rPr>
        <w:fldChar w:fldCharType="end"/>
      </w:r>
    </w:p>
    <w:p w14:paraId="237E4437" w14:textId="7C4FD80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Definition</w:t>
      </w:r>
      <w:r w:rsidRPr="006D68AC">
        <w:rPr>
          <w:noProof/>
        </w:rPr>
        <w:tab/>
      </w:r>
      <w:r w:rsidRPr="006D68AC">
        <w:rPr>
          <w:noProof/>
        </w:rPr>
        <w:fldChar w:fldCharType="begin" w:fldLock="1"/>
      </w:r>
      <w:r w:rsidRPr="006D68AC">
        <w:rPr>
          <w:noProof/>
        </w:rPr>
        <w:instrText xml:space="preserve"> PAGEREF _Toc209470773 \h </w:instrText>
      </w:r>
      <w:r w:rsidRPr="006D68AC">
        <w:rPr>
          <w:noProof/>
        </w:rPr>
      </w:r>
      <w:r w:rsidRPr="006D68AC">
        <w:rPr>
          <w:noProof/>
        </w:rPr>
        <w:fldChar w:fldCharType="separate"/>
      </w:r>
      <w:r w:rsidRPr="006D68AC">
        <w:rPr>
          <w:noProof/>
        </w:rPr>
        <w:t>295</w:t>
      </w:r>
      <w:r w:rsidRPr="006D68AC">
        <w:rPr>
          <w:noProof/>
        </w:rPr>
        <w:fldChar w:fldCharType="end"/>
      </w:r>
    </w:p>
    <w:p w14:paraId="3E0BC514" w14:textId="18488BE8"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Standard Methods</w:t>
      </w:r>
      <w:r w:rsidRPr="006D68AC">
        <w:rPr>
          <w:noProof/>
        </w:rPr>
        <w:tab/>
      </w:r>
      <w:r w:rsidRPr="006D68AC">
        <w:rPr>
          <w:noProof/>
        </w:rPr>
        <w:fldChar w:fldCharType="begin" w:fldLock="1"/>
      </w:r>
      <w:r w:rsidRPr="006D68AC">
        <w:rPr>
          <w:noProof/>
        </w:rPr>
        <w:instrText xml:space="preserve"> PAGEREF _Toc209470774 \h </w:instrText>
      </w:r>
      <w:r w:rsidRPr="006D68AC">
        <w:rPr>
          <w:noProof/>
        </w:rPr>
      </w:r>
      <w:r w:rsidRPr="006D68AC">
        <w:rPr>
          <w:noProof/>
        </w:rPr>
        <w:fldChar w:fldCharType="separate"/>
      </w:r>
      <w:r w:rsidRPr="006D68AC">
        <w:rPr>
          <w:noProof/>
        </w:rPr>
        <w:t>295</w:t>
      </w:r>
      <w:r w:rsidRPr="006D68AC">
        <w:rPr>
          <w:noProof/>
        </w:rPr>
        <w:fldChar w:fldCharType="end"/>
      </w:r>
    </w:p>
    <w:p w14:paraId="64945499" w14:textId="5AEB6A8E"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6.16.3.2.3.1</w:t>
      </w:r>
      <w:r w:rsidRPr="006D68AC">
        <w:rPr>
          <w:rFonts w:asciiTheme="minorHAnsi" w:eastAsiaTheme="minorEastAsia" w:hAnsiTheme="minorHAnsi" w:cstheme="minorBidi"/>
          <w:noProof/>
          <w:kern w:val="2"/>
          <w:sz w:val="24"/>
          <w:szCs w:val="24"/>
          <w14:ligatures w14:val="standardContextual"/>
        </w:rPr>
        <w:tab/>
      </w:r>
      <w:r w:rsidRPr="006D68AC">
        <w:rPr>
          <w:noProof/>
        </w:rPr>
        <w:t>GET</w:t>
      </w:r>
      <w:r w:rsidRPr="006D68AC">
        <w:rPr>
          <w:noProof/>
        </w:rPr>
        <w:tab/>
      </w:r>
      <w:r w:rsidRPr="006D68AC">
        <w:rPr>
          <w:noProof/>
        </w:rPr>
        <w:fldChar w:fldCharType="begin" w:fldLock="1"/>
      </w:r>
      <w:r w:rsidRPr="006D68AC">
        <w:rPr>
          <w:noProof/>
        </w:rPr>
        <w:instrText xml:space="preserve"> PAGEREF _Toc209470775 \h </w:instrText>
      </w:r>
      <w:r w:rsidRPr="006D68AC">
        <w:rPr>
          <w:noProof/>
        </w:rPr>
      </w:r>
      <w:r w:rsidRPr="006D68AC">
        <w:rPr>
          <w:noProof/>
        </w:rPr>
        <w:fldChar w:fldCharType="separate"/>
      </w:r>
      <w:r w:rsidRPr="006D68AC">
        <w:rPr>
          <w:noProof/>
        </w:rPr>
        <w:t>295</w:t>
      </w:r>
      <w:r w:rsidRPr="006D68AC">
        <w:rPr>
          <w:noProof/>
        </w:rPr>
        <w:fldChar w:fldCharType="end"/>
      </w:r>
    </w:p>
    <w:p w14:paraId="297E6499" w14:textId="4D56403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.3.2.4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Resource Custom Operations</w:t>
      </w:r>
      <w:r w:rsidRPr="006D68AC">
        <w:rPr>
          <w:noProof/>
        </w:rPr>
        <w:tab/>
      </w:r>
      <w:r w:rsidRPr="006D68AC">
        <w:rPr>
          <w:noProof/>
        </w:rPr>
        <w:fldChar w:fldCharType="begin" w:fldLock="1"/>
      </w:r>
      <w:r w:rsidRPr="006D68AC">
        <w:rPr>
          <w:noProof/>
        </w:rPr>
        <w:instrText xml:space="preserve"> PAGEREF _Toc209470776 \h </w:instrText>
      </w:r>
      <w:r w:rsidRPr="006D68AC">
        <w:rPr>
          <w:noProof/>
        </w:rPr>
      </w:r>
      <w:r w:rsidRPr="006D68AC">
        <w:rPr>
          <w:noProof/>
        </w:rPr>
        <w:fldChar w:fldCharType="separate"/>
      </w:r>
      <w:r w:rsidRPr="006D68AC">
        <w:rPr>
          <w:noProof/>
        </w:rPr>
        <w:t>296</w:t>
      </w:r>
      <w:r w:rsidRPr="006D68AC">
        <w:rPr>
          <w:noProof/>
        </w:rPr>
        <w:fldChar w:fldCharType="end"/>
      </w:r>
    </w:p>
    <w:p w14:paraId="70E61473" w14:textId="312AE1B0"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6.16.3.2.4.1</w:t>
      </w:r>
      <w:r w:rsidRPr="006D68AC">
        <w:rPr>
          <w:rFonts w:asciiTheme="minorHAnsi" w:eastAsiaTheme="minorEastAsia" w:hAnsiTheme="minorHAnsi" w:cstheme="minorBidi"/>
          <w:noProof/>
          <w:kern w:val="2"/>
          <w:sz w:val="24"/>
          <w:szCs w:val="24"/>
          <w14:ligatures w14:val="standardContextual"/>
        </w:rPr>
        <w:tab/>
      </w:r>
      <w:r w:rsidRPr="006D68AC">
        <w:rPr>
          <w:noProof/>
        </w:rPr>
        <w:t>Overview</w:t>
      </w:r>
      <w:r w:rsidRPr="006D68AC">
        <w:rPr>
          <w:noProof/>
        </w:rPr>
        <w:tab/>
      </w:r>
      <w:r w:rsidRPr="006D68AC">
        <w:rPr>
          <w:noProof/>
        </w:rPr>
        <w:fldChar w:fldCharType="begin" w:fldLock="1"/>
      </w:r>
      <w:r w:rsidRPr="006D68AC">
        <w:rPr>
          <w:noProof/>
        </w:rPr>
        <w:instrText xml:space="preserve"> PAGEREF _Toc209470777 \h </w:instrText>
      </w:r>
      <w:r w:rsidRPr="006D68AC">
        <w:rPr>
          <w:noProof/>
        </w:rPr>
      </w:r>
      <w:r w:rsidRPr="006D68AC">
        <w:rPr>
          <w:noProof/>
        </w:rPr>
        <w:fldChar w:fldCharType="separate"/>
      </w:r>
      <w:r w:rsidRPr="006D68AC">
        <w:rPr>
          <w:noProof/>
        </w:rPr>
        <w:t>296</w:t>
      </w:r>
      <w:r w:rsidRPr="006D68AC">
        <w:rPr>
          <w:noProof/>
        </w:rPr>
        <w:fldChar w:fldCharType="end"/>
      </w:r>
    </w:p>
    <w:p w14:paraId="45AB7BEF" w14:textId="6CB66CD1" w:rsidR="003554AC" w:rsidRPr="006D68AC" w:rsidRDefault="003554AC">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sidRPr="006D68AC">
        <w:rPr>
          <w:noProof/>
        </w:rPr>
        <w:t>6.16.3.2.4.2</w:t>
      </w:r>
      <w:r w:rsidRPr="006D68AC">
        <w:rPr>
          <w:rFonts w:asciiTheme="minorHAnsi" w:eastAsiaTheme="minorEastAsia" w:hAnsiTheme="minorHAnsi" w:cstheme="minorBidi"/>
          <w:noProof/>
          <w:kern w:val="2"/>
          <w:sz w:val="24"/>
          <w:szCs w:val="24"/>
          <w14:ligatures w14:val="standardContextual"/>
        </w:rPr>
        <w:tab/>
      </w:r>
      <w:r w:rsidRPr="006D68AC">
        <w:rPr>
          <w:noProof/>
        </w:rPr>
        <w:t>Operation: Deliver</w:t>
      </w:r>
      <w:r w:rsidRPr="006D68AC">
        <w:rPr>
          <w:noProof/>
        </w:rPr>
        <w:tab/>
      </w:r>
      <w:r w:rsidRPr="006D68AC">
        <w:rPr>
          <w:noProof/>
        </w:rPr>
        <w:fldChar w:fldCharType="begin" w:fldLock="1"/>
      </w:r>
      <w:r w:rsidRPr="006D68AC">
        <w:rPr>
          <w:noProof/>
        </w:rPr>
        <w:instrText xml:space="preserve"> PAGEREF _Toc209470778 \h </w:instrText>
      </w:r>
      <w:r w:rsidRPr="006D68AC">
        <w:rPr>
          <w:noProof/>
        </w:rPr>
      </w:r>
      <w:r w:rsidRPr="006D68AC">
        <w:rPr>
          <w:noProof/>
        </w:rPr>
        <w:fldChar w:fldCharType="separate"/>
      </w:r>
      <w:r w:rsidRPr="006D68AC">
        <w:rPr>
          <w:noProof/>
        </w:rPr>
        <w:t>296</w:t>
      </w:r>
      <w:r w:rsidRPr="006D68AC">
        <w:rPr>
          <w:noProof/>
        </w:rPr>
        <w:fldChar w:fldCharType="end"/>
      </w:r>
    </w:p>
    <w:p w14:paraId="5EBE58EA" w14:textId="2A5A04CE"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rPr>
        <w:t>6.16.3.2.4.2.1</w:t>
      </w:r>
      <w:r w:rsidRPr="006D68AC">
        <w:rPr>
          <w:rFonts w:asciiTheme="minorHAnsi" w:eastAsiaTheme="minorEastAsia" w:hAnsiTheme="minorHAnsi" w:cstheme="minorBidi"/>
          <w:noProof/>
          <w:kern w:val="2"/>
          <w:sz w:val="24"/>
          <w:szCs w:val="24"/>
          <w14:ligatures w14:val="standardContextual"/>
        </w:rPr>
        <w:tab/>
      </w:r>
      <w:r w:rsidRPr="006D68AC">
        <w:rPr>
          <w:noProof/>
        </w:rPr>
        <w:t>Description</w:t>
      </w:r>
      <w:r w:rsidRPr="006D68AC">
        <w:rPr>
          <w:noProof/>
        </w:rPr>
        <w:tab/>
      </w:r>
      <w:r w:rsidRPr="006D68AC">
        <w:rPr>
          <w:noProof/>
        </w:rPr>
        <w:fldChar w:fldCharType="begin" w:fldLock="1"/>
      </w:r>
      <w:r w:rsidRPr="006D68AC">
        <w:rPr>
          <w:noProof/>
        </w:rPr>
        <w:instrText xml:space="preserve"> PAGEREF _Toc209470779 \h </w:instrText>
      </w:r>
      <w:r w:rsidRPr="006D68AC">
        <w:rPr>
          <w:noProof/>
        </w:rPr>
      </w:r>
      <w:r w:rsidRPr="006D68AC">
        <w:rPr>
          <w:noProof/>
        </w:rPr>
        <w:fldChar w:fldCharType="separate"/>
      </w:r>
      <w:r w:rsidRPr="006D68AC">
        <w:rPr>
          <w:noProof/>
        </w:rPr>
        <w:t>296</w:t>
      </w:r>
      <w:r w:rsidRPr="006D68AC">
        <w:rPr>
          <w:noProof/>
        </w:rPr>
        <w:fldChar w:fldCharType="end"/>
      </w:r>
    </w:p>
    <w:p w14:paraId="4765E1B9" w14:textId="25FFFCCB" w:rsidR="003554AC" w:rsidRPr="006D68AC" w:rsidRDefault="003554AC">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sidRPr="006D68AC">
        <w:rPr>
          <w:noProof/>
        </w:rPr>
        <w:t>6.16.3.2.4.2.2</w:t>
      </w:r>
      <w:r w:rsidRPr="006D68AC">
        <w:rPr>
          <w:rFonts w:asciiTheme="minorHAnsi" w:eastAsiaTheme="minorEastAsia" w:hAnsiTheme="minorHAnsi" w:cstheme="minorBidi"/>
          <w:noProof/>
          <w:kern w:val="2"/>
          <w:sz w:val="24"/>
          <w:szCs w:val="24"/>
          <w14:ligatures w14:val="standardContextual"/>
        </w:rPr>
        <w:tab/>
      </w:r>
      <w:r w:rsidRPr="006D68AC">
        <w:rPr>
          <w:noProof/>
        </w:rPr>
        <w:t>Operation Definition</w:t>
      </w:r>
      <w:r w:rsidRPr="006D68AC">
        <w:rPr>
          <w:noProof/>
        </w:rPr>
        <w:tab/>
      </w:r>
      <w:r w:rsidRPr="006D68AC">
        <w:rPr>
          <w:noProof/>
        </w:rPr>
        <w:fldChar w:fldCharType="begin" w:fldLock="1"/>
      </w:r>
      <w:r w:rsidRPr="006D68AC">
        <w:rPr>
          <w:noProof/>
        </w:rPr>
        <w:instrText xml:space="preserve"> PAGEREF _Toc209470780 \h </w:instrText>
      </w:r>
      <w:r w:rsidRPr="006D68AC">
        <w:rPr>
          <w:noProof/>
        </w:rPr>
      </w:r>
      <w:r w:rsidRPr="006D68AC">
        <w:rPr>
          <w:noProof/>
        </w:rPr>
        <w:fldChar w:fldCharType="separate"/>
      </w:r>
      <w:r w:rsidRPr="006D68AC">
        <w:rPr>
          <w:noProof/>
        </w:rPr>
        <w:t>297</w:t>
      </w:r>
      <w:r w:rsidRPr="006D68AC">
        <w:rPr>
          <w:noProof/>
        </w:rPr>
        <w:fldChar w:fldCharType="end"/>
      </w:r>
    </w:p>
    <w:p w14:paraId="2A915272" w14:textId="3A003D3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_Toc209470781 \h </w:instrText>
      </w:r>
      <w:r w:rsidRPr="006D68AC">
        <w:rPr>
          <w:noProof/>
        </w:rPr>
      </w:r>
      <w:r w:rsidRPr="006D68AC">
        <w:rPr>
          <w:noProof/>
        </w:rPr>
        <w:fldChar w:fldCharType="separate"/>
      </w:r>
      <w:r w:rsidRPr="006D68AC">
        <w:rPr>
          <w:noProof/>
        </w:rPr>
        <w:t>297</w:t>
      </w:r>
      <w:r w:rsidRPr="006D68AC">
        <w:rPr>
          <w:noProof/>
        </w:rPr>
        <w:fldChar w:fldCharType="end"/>
      </w:r>
    </w:p>
    <w:p w14:paraId="2414A9E5" w14:textId="7B3A1AF4"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Notifications</w:t>
      </w:r>
      <w:r w:rsidRPr="006D68AC">
        <w:rPr>
          <w:noProof/>
        </w:rPr>
        <w:tab/>
      </w:r>
      <w:r w:rsidRPr="006D68AC">
        <w:rPr>
          <w:noProof/>
        </w:rPr>
        <w:fldChar w:fldCharType="begin" w:fldLock="1"/>
      </w:r>
      <w:r w:rsidRPr="006D68AC">
        <w:rPr>
          <w:noProof/>
        </w:rPr>
        <w:instrText xml:space="preserve"> PAGEREF _Toc209470782 \h </w:instrText>
      </w:r>
      <w:r w:rsidRPr="006D68AC">
        <w:rPr>
          <w:noProof/>
        </w:rPr>
      </w:r>
      <w:r w:rsidRPr="006D68AC">
        <w:rPr>
          <w:noProof/>
        </w:rPr>
        <w:fldChar w:fldCharType="separate"/>
      </w:r>
      <w:r w:rsidRPr="006D68AC">
        <w:rPr>
          <w:noProof/>
        </w:rPr>
        <w:t>297</w:t>
      </w:r>
      <w:r w:rsidRPr="006D68AC">
        <w:rPr>
          <w:noProof/>
        </w:rPr>
        <w:fldChar w:fldCharType="end"/>
      </w:r>
    </w:p>
    <w:p w14:paraId="47C67ECC" w14:textId="64C639F9"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Data Model</w:t>
      </w:r>
      <w:r w:rsidRPr="006D68AC">
        <w:rPr>
          <w:noProof/>
        </w:rPr>
        <w:tab/>
      </w:r>
      <w:r w:rsidRPr="006D68AC">
        <w:rPr>
          <w:noProof/>
        </w:rPr>
        <w:fldChar w:fldCharType="begin" w:fldLock="1"/>
      </w:r>
      <w:r w:rsidRPr="006D68AC">
        <w:rPr>
          <w:noProof/>
        </w:rPr>
        <w:instrText xml:space="preserve"> PAGEREF _Toc209470783 \h </w:instrText>
      </w:r>
      <w:r w:rsidRPr="006D68AC">
        <w:rPr>
          <w:noProof/>
        </w:rPr>
      </w:r>
      <w:r w:rsidRPr="006D68AC">
        <w:rPr>
          <w:noProof/>
        </w:rPr>
        <w:fldChar w:fldCharType="separate"/>
      </w:r>
      <w:r w:rsidRPr="006D68AC">
        <w:rPr>
          <w:noProof/>
        </w:rPr>
        <w:t>298</w:t>
      </w:r>
      <w:r w:rsidRPr="006D68AC">
        <w:rPr>
          <w:noProof/>
        </w:rPr>
        <w:fldChar w:fldCharType="end"/>
      </w:r>
    </w:p>
    <w:p w14:paraId="24FB3253" w14:textId="7081130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_Toc209470784 \h </w:instrText>
      </w:r>
      <w:r w:rsidRPr="006D68AC">
        <w:rPr>
          <w:noProof/>
        </w:rPr>
      </w:r>
      <w:r w:rsidRPr="006D68AC">
        <w:rPr>
          <w:noProof/>
        </w:rPr>
        <w:fldChar w:fldCharType="separate"/>
      </w:r>
      <w:r w:rsidRPr="006D68AC">
        <w:rPr>
          <w:noProof/>
        </w:rPr>
        <w:t>298</w:t>
      </w:r>
      <w:r w:rsidRPr="006D68AC">
        <w:rPr>
          <w:noProof/>
        </w:rPr>
        <w:fldChar w:fldCharType="end"/>
      </w:r>
    </w:p>
    <w:p w14:paraId="53C6684D" w14:textId="5875328E"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lang w:val="en-US"/>
        </w:rPr>
        <w:t>.6.2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Structured data types</w:t>
      </w:r>
      <w:r w:rsidRPr="006D68AC">
        <w:rPr>
          <w:noProof/>
        </w:rPr>
        <w:tab/>
      </w:r>
      <w:r w:rsidRPr="006D68AC">
        <w:rPr>
          <w:noProof/>
        </w:rPr>
        <w:fldChar w:fldCharType="begin" w:fldLock="1"/>
      </w:r>
      <w:r w:rsidRPr="006D68AC">
        <w:rPr>
          <w:noProof/>
        </w:rPr>
        <w:instrText xml:space="preserve"> PAGEREF _Toc209470785 \h </w:instrText>
      </w:r>
      <w:r w:rsidRPr="006D68AC">
        <w:rPr>
          <w:noProof/>
        </w:rPr>
      </w:r>
      <w:r w:rsidRPr="006D68AC">
        <w:rPr>
          <w:noProof/>
        </w:rPr>
        <w:fldChar w:fldCharType="separate"/>
      </w:r>
      <w:r w:rsidRPr="006D68AC">
        <w:rPr>
          <w:noProof/>
        </w:rPr>
        <w:t>298</w:t>
      </w:r>
      <w:r w:rsidRPr="006D68AC">
        <w:rPr>
          <w:noProof/>
        </w:rPr>
        <w:fldChar w:fldCharType="end"/>
      </w:r>
    </w:p>
    <w:p w14:paraId="7D9C3D1E" w14:textId="51822D4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_Toc209470786 \h </w:instrText>
      </w:r>
      <w:r w:rsidRPr="006D68AC">
        <w:rPr>
          <w:noProof/>
        </w:rPr>
      </w:r>
      <w:r w:rsidRPr="006D68AC">
        <w:rPr>
          <w:noProof/>
        </w:rPr>
        <w:fldChar w:fldCharType="separate"/>
      </w:r>
      <w:r w:rsidRPr="006D68AC">
        <w:rPr>
          <w:noProof/>
        </w:rPr>
        <w:t>298</w:t>
      </w:r>
      <w:r w:rsidRPr="006D68AC">
        <w:rPr>
          <w:noProof/>
        </w:rPr>
        <w:fldChar w:fldCharType="end"/>
      </w:r>
    </w:p>
    <w:p w14:paraId="6DE19E5C" w14:textId="4C2053DD"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NSInfoRetResp</w:t>
      </w:r>
      <w:r w:rsidRPr="006D68AC">
        <w:rPr>
          <w:noProof/>
        </w:rPr>
        <w:tab/>
      </w:r>
      <w:r w:rsidRPr="006D68AC">
        <w:rPr>
          <w:noProof/>
        </w:rPr>
        <w:fldChar w:fldCharType="begin" w:fldLock="1"/>
      </w:r>
      <w:r w:rsidRPr="006D68AC">
        <w:rPr>
          <w:noProof/>
        </w:rPr>
        <w:instrText xml:space="preserve"> PAGEREF _Toc209470787 \h </w:instrText>
      </w:r>
      <w:r w:rsidRPr="006D68AC">
        <w:rPr>
          <w:noProof/>
        </w:rPr>
      </w:r>
      <w:r w:rsidRPr="006D68AC">
        <w:rPr>
          <w:noProof/>
        </w:rPr>
        <w:fldChar w:fldCharType="separate"/>
      </w:r>
      <w:r w:rsidRPr="006D68AC">
        <w:rPr>
          <w:noProof/>
        </w:rPr>
        <w:t>298</w:t>
      </w:r>
      <w:r w:rsidRPr="006D68AC">
        <w:rPr>
          <w:noProof/>
        </w:rPr>
        <w:fldChar w:fldCharType="end"/>
      </w:r>
    </w:p>
    <w:p w14:paraId="03851002" w14:textId="5CC145D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NSInfoDelReq</w:t>
      </w:r>
      <w:r w:rsidRPr="006D68AC">
        <w:rPr>
          <w:noProof/>
        </w:rPr>
        <w:tab/>
      </w:r>
      <w:r w:rsidRPr="006D68AC">
        <w:rPr>
          <w:noProof/>
        </w:rPr>
        <w:fldChar w:fldCharType="begin" w:fldLock="1"/>
      </w:r>
      <w:r w:rsidRPr="006D68AC">
        <w:rPr>
          <w:noProof/>
        </w:rPr>
        <w:instrText xml:space="preserve"> PAGEREF _Toc209470788 \h </w:instrText>
      </w:r>
      <w:r w:rsidRPr="006D68AC">
        <w:rPr>
          <w:noProof/>
        </w:rPr>
      </w:r>
      <w:r w:rsidRPr="006D68AC">
        <w:rPr>
          <w:noProof/>
        </w:rPr>
        <w:fldChar w:fldCharType="separate"/>
      </w:r>
      <w:r w:rsidRPr="006D68AC">
        <w:rPr>
          <w:noProof/>
        </w:rPr>
        <w:t>299</w:t>
      </w:r>
      <w:r w:rsidRPr="006D68AC">
        <w:rPr>
          <w:noProof/>
        </w:rPr>
        <w:fldChar w:fldCharType="end"/>
      </w:r>
    </w:p>
    <w:p w14:paraId="22C3D573" w14:textId="44435E82"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.6.2.4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NSInfoSet</w:t>
      </w:r>
      <w:r w:rsidRPr="006D68AC">
        <w:rPr>
          <w:noProof/>
        </w:rPr>
        <w:tab/>
      </w:r>
      <w:r w:rsidRPr="006D68AC">
        <w:rPr>
          <w:noProof/>
        </w:rPr>
        <w:fldChar w:fldCharType="begin" w:fldLock="1"/>
      </w:r>
      <w:r w:rsidRPr="006D68AC">
        <w:rPr>
          <w:noProof/>
        </w:rPr>
        <w:instrText xml:space="preserve"> PAGEREF _Toc209470789 \h </w:instrText>
      </w:r>
      <w:r w:rsidRPr="006D68AC">
        <w:rPr>
          <w:noProof/>
        </w:rPr>
      </w:r>
      <w:r w:rsidRPr="006D68AC">
        <w:rPr>
          <w:noProof/>
        </w:rPr>
        <w:fldChar w:fldCharType="separate"/>
      </w:r>
      <w:r w:rsidRPr="006D68AC">
        <w:rPr>
          <w:noProof/>
        </w:rPr>
        <w:t>299</w:t>
      </w:r>
      <w:r w:rsidRPr="006D68AC">
        <w:rPr>
          <w:noProof/>
        </w:rPr>
        <w:fldChar w:fldCharType="end"/>
      </w:r>
    </w:p>
    <w:p w14:paraId="4DE06382" w14:textId="374FE886"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.6.2.5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Type: ServArea</w:t>
      </w:r>
      <w:r w:rsidRPr="006D68AC">
        <w:rPr>
          <w:noProof/>
        </w:rPr>
        <w:tab/>
      </w:r>
      <w:r w:rsidRPr="006D68AC">
        <w:rPr>
          <w:noProof/>
        </w:rPr>
        <w:fldChar w:fldCharType="begin" w:fldLock="1"/>
      </w:r>
      <w:r w:rsidRPr="006D68AC">
        <w:rPr>
          <w:noProof/>
        </w:rPr>
        <w:instrText xml:space="preserve"> PAGEREF _Toc209470790 \h </w:instrText>
      </w:r>
      <w:r w:rsidRPr="006D68AC">
        <w:rPr>
          <w:noProof/>
        </w:rPr>
      </w:r>
      <w:r w:rsidRPr="006D68AC">
        <w:rPr>
          <w:noProof/>
        </w:rPr>
        <w:fldChar w:fldCharType="separate"/>
      </w:r>
      <w:r w:rsidRPr="006D68AC">
        <w:rPr>
          <w:noProof/>
        </w:rPr>
        <w:t>299</w:t>
      </w:r>
      <w:r w:rsidRPr="006D68AC">
        <w:rPr>
          <w:noProof/>
        </w:rPr>
        <w:fldChar w:fldCharType="end"/>
      </w:r>
    </w:p>
    <w:p w14:paraId="34565E0D" w14:textId="5D4DDF8A"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lang w:val="en-US"/>
        </w:rPr>
        <w:t>.6.3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Simple data types and enumerations</w:t>
      </w:r>
      <w:r w:rsidRPr="006D68AC">
        <w:rPr>
          <w:noProof/>
        </w:rPr>
        <w:tab/>
      </w:r>
      <w:r w:rsidRPr="006D68AC">
        <w:rPr>
          <w:noProof/>
        </w:rPr>
        <w:fldChar w:fldCharType="begin" w:fldLock="1"/>
      </w:r>
      <w:r w:rsidRPr="006D68AC">
        <w:rPr>
          <w:noProof/>
        </w:rPr>
        <w:instrText xml:space="preserve"> PAGEREF _Toc209470791 \h </w:instrText>
      </w:r>
      <w:r w:rsidRPr="006D68AC">
        <w:rPr>
          <w:noProof/>
        </w:rPr>
      </w:r>
      <w:r w:rsidRPr="006D68AC">
        <w:rPr>
          <w:noProof/>
        </w:rPr>
        <w:fldChar w:fldCharType="separate"/>
      </w:r>
      <w:r w:rsidRPr="006D68AC">
        <w:rPr>
          <w:noProof/>
        </w:rPr>
        <w:t>299</w:t>
      </w:r>
      <w:r w:rsidRPr="006D68AC">
        <w:rPr>
          <w:noProof/>
        </w:rPr>
        <w:fldChar w:fldCharType="end"/>
      </w:r>
    </w:p>
    <w:p w14:paraId="7062DACF" w14:textId="12C971C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_Toc209470792 \h </w:instrText>
      </w:r>
      <w:r w:rsidRPr="006D68AC">
        <w:rPr>
          <w:noProof/>
        </w:rPr>
      </w:r>
      <w:r w:rsidRPr="006D68AC">
        <w:rPr>
          <w:noProof/>
        </w:rPr>
        <w:fldChar w:fldCharType="separate"/>
      </w:r>
      <w:r w:rsidRPr="006D68AC">
        <w:rPr>
          <w:noProof/>
        </w:rPr>
        <w:t>299</w:t>
      </w:r>
      <w:r w:rsidRPr="006D68AC">
        <w:rPr>
          <w:noProof/>
        </w:rPr>
        <w:fldChar w:fldCharType="end"/>
      </w:r>
    </w:p>
    <w:p w14:paraId="1B7118FC" w14:textId="03EAF74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_Toc209470793 \h </w:instrText>
      </w:r>
      <w:r w:rsidRPr="006D68AC">
        <w:rPr>
          <w:noProof/>
        </w:rPr>
      </w:r>
      <w:r w:rsidRPr="006D68AC">
        <w:rPr>
          <w:noProof/>
        </w:rPr>
        <w:fldChar w:fldCharType="separate"/>
      </w:r>
      <w:r w:rsidRPr="006D68AC">
        <w:rPr>
          <w:noProof/>
        </w:rPr>
        <w:t>299</w:t>
      </w:r>
      <w:r w:rsidRPr="006D68AC">
        <w:rPr>
          <w:noProof/>
        </w:rPr>
        <w:fldChar w:fldCharType="end"/>
      </w:r>
    </w:p>
    <w:p w14:paraId="5CD830AB" w14:textId="2503963E"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.6.3.3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Enumeration: ReqSliceInfo</w:t>
      </w:r>
      <w:r w:rsidRPr="006D68AC">
        <w:rPr>
          <w:noProof/>
        </w:rPr>
        <w:tab/>
      </w:r>
      <w:r w:rsidRPr="006D68AC">
        <w:rPr>
          <w:noProof/>
        </w:rPr>
        <w:fldChar w:fldCharType="begin" w:fldLock="1"/>
      </w:r>
      <w:r w:rsidRPr="006D68AC">
        <w:rPr>
          <w:noProof/>
        </w:rPr>
        <w:instrText xml:space="preserve"> PAGEREF _Toc209470794 \h </w:instrText>
      </w:r>
      <w:r w:rsidRPr="006D68AC">
        <w:rPr>
          <w:noProof/>
        </w:rPr>
      </w:r>
      <w:r w:rsidRPr="006D68AC">
        <w:rPr>
          <w:noProof/>
        </w:rPr>
        <w:fldChar w:fldCharType="separate"/>
      </w:r>
      <w:r w:rsidRPr="006D68AC">
        <w:rPr>
          <w:noProof/>
        </w:rPr>
        <w:t>300</w:t>
      </w:r>
      <w:r w:rsidRPr="006D68AC">
        <w:rPr>
          <w:noProof/>
        </w:rPr>
        <w:fldChar w:fldCharType="end"/>
      </w:r>
    </w:p>
    <w:p w14:paraId="6CD00801" w14:textId="55F955E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_Toc209470795 \h </w:instrText>
      </w:r>
      <w:r w:rsidRPr="006D68AC">
        <w:rPr>
          <w:noProof/>
        </w:rPr>
      </w:r>
      <w:r w:rsidRPr="006D68AC">
        <w:rPr>
          <w:noProof/>
        </w:rPr>
        <w:fldChar w:fldCharType="separate"/>
      </w:r>
      <w:r w:rsidRPr="006D68AC">
        <w:rPr>
          <w:noProof/>
        </w:rPr>
        <w:t>300</w:t>
      </w:r>
      <w:r w:rsidRPr="006D68AC">
        <w:rPr>
          <w:noProof/>
        </w:rPr>
        <w:fldChar w:fldCharType="end"/>
      </w:r>
    </w:p>
    <w:p w14:paraId="03D0002F" w14:textId="153573C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_Toc209470796 \h </w:instrText>
      </w:r>
      <w:r w:rsidRPr="006D68AC">
        <w:rPr>
          <w:noProof/>
        </w:rPr>
      </w:r>
      <w:r w:rsidRPr="006D68AC">
        <w:rPr>
          <w:noProof/>
        </w:rPr>
        <w:fldChar w:fldCharType="separate"/>
      </w:r>
      <w:r w:rsidRPr="006D68AC">
        <w:rPr>
          <w:noProof/>
        </w:rPr>
        <w:t>300</w:t>
      </w:r>
      <w:r w:rsidRPr="006D68AC">
        <w:rPr>
          <w:noProof/>
        </w:rPr>
        <w:fldChar w:fldCharType="end"/>
      </w:r>
    </w:p>
    <w:p w14:paraId="5DA3BB40" w14:textId="28716F65"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_Toc209470797 \h </w:instrText>
      </w:r>
      <w:r w:rsidRPr="006D68AC">
        <w:rPr>
          <w:noProof/>
        </w:rPr>
      </w:r>
      <w:r w:rsidRPr="006D68AC">
        <w:rPr>
          <w:noProof/>
        </w:rPr>
        <w:fldChar w:fldCharType="separate"/>
      </w:r>
      <w:r w:rsidRPr="006D68AC">
        <w:rPr>
          <w:noProof/>
        </w:rPr>
        <w:t>300</w:t>
      </w:r>
      <w:r w:rsidRPr="006D68AC">
        <w:rPr>
          <w:noProof/>
        </w:rPr>
        <w:fldChar w:fldCharType="end"/>
      </w:r>
    </w:p>
    <w:p w14:paraId="6D537E95" w14:textId="679DE0CA"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Error Handling</w:t>
      </w:r>
      <w:r w:rsidRPr="006D68AC">
        <w:rPr>
          <w:noProof/>
        </w:rPr>
        <w:tab/>
      </w:r>
      <w:r w:rsidRPr="006D68AC">
        <w:rPr>
          <w:noProof/>
        </w:rPr>
        <w:fldChar w:fldCharType="begin" w:fldLock="1"/>
      </w:r>
      <w:r w:rsidRPr="006D68AC">
        <w:rPr>
          <w:noProof/>
        </w:rPr>
        <w:instrText xml:space="preserve"> PAGEREF _Toc209470798 \h </w:instrText>
      </w:r>
      <w:r w:rsidRPr="006D68AC">
        <w:rPr>
          <w:noProof/>
        </w:rPr>
      </w:r>
      <w:r w:rsidRPr="006D68AC">
        <w:rPr>
          <w:noProof/>
        </w:rPr>
        <w:fldChar w:fldCharType="separate"/>
      </w:r>
      <w:r w:rsidRPr="006D68AC">
        <w:rPr>
          <w:noProof/>
        </w:rPr>
        <w:t>300</w:t>
      </w:r>
      <w:r w:rsidRPr="006D68AC">
        <w:rPr>
          <w:noProof/>
        </w:rPr>
        <w:fldChar w:fldCharType="end"/>
      </w:r>
    </w:p>
    <w:p w14:paraId="372C0F64" w14:textId="6E09CD33"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_Toc209470799 \h </w:instrText>
      </w:r>
      <w:r w:rsidRPr="006D68AC">
        <w:rPr>
          <w:noProof/>
        </w:rPr>
      </w:r>
      <w:r w:rsidRPr="006D68AC">
        <w:rPr>
          <w:noProof/>
        </w:rPr>
        <w:fldChar w:fldCharType="separate"/>
      </w:r>
      <w:r w:rsidRPr="006D68AC">
        <w:rPr>
          <w:noProof/>
        </w:rPr>
        <w:t>300</w:t>
      </w:r>
      <w:r w:rsidRPr="006D68AC">
        <w:rPr>
          <w:noProof/>
        </w:rPr>
        <w:fldChar w:fldCharType="end"/>
      </w:r>
    </w:p>
    <w:p w14:paraId="30575382" w14:textId="1311CE7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_Toc209470800 \h </w:instrText>
      </w:r>
      <w:r w:rsidRPr="006D68AC">
        <w:rPr>
          <w:noProof/>
        </w:rPr>
      </w:r>
      <w:r w:rsidRPr="006D68AC">
        <w:rPr>
          <w:noProof/>
        </w:rPr>
        <w:fldChar w:fldCharType="separate"/>
      </w:r>
      <w:r w:rsidRPr="006D68AC">
        <w:rPr>
          <w:noProof/>
        </w:rPr>
        <w:t>300</w:t>
      </w:r>
      <w:r w:rsidRPr="006D68AC">
        <w:rPr>
          <w:noProof/>
        </w:rPr>
        <w:fldChar w:fldCharType="end"/>
      </w:r>
    </w:p>
    <w:p w14:paraId="212B7673" w14:textId="4EA26A5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_Toc209470801 \h </w:instrText>
      </w:r>
      <w:r w:rsidRPr="006D68AC">
        <w:rPr>
          <w:noProof/>
        </w:rPr>
      </w:r>
      <w:r w:rsidRPr="006D68AC">
        <w:rPr>
          <w:noProof/>
        </w:rPr>
        <w:fldChar w:fldCharType="separate"/>
      </w:r>
      <w:r w:rsidRPr="006D68AC">
        <w:rPr>
          <w:noProof/>
        </w:rPr>
        <w:t>300</w:t>
      </w:r>
      <w:r w:rsidRPr="006D68AC">
        <w:rPr>
          <w:noProof/>
        </w:rPr>
        <w:fldChar w:fldCharType="end"/>
      </w:r>
    </w:p>
    <w:p w14:paraId="1B6BD38D" w14:textId="2A49219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_Toc209470802 \h </w:instrText>
      </w:r>
      <w:r w:rsidRPr="006D68AC">
        <w:rPr>
          <w:noProof/>
        </w:rPr>
      </w:r>
      <w:r w:rsidRPr="006D68AC">
        <w:rPr>
          <w:noProof/>
        </w:rPr>
        <w:fldChar w:fldCharType="separate"/>
      </w:r>
      <w:r w:rsidRPr="006D68AC">
        <w:rPr>
          <w:noProof/>
        </w:rPr>
        <w:t>301</w:t>
      </w:r>
      <w:r w:rsidRPr="006D68AC">
        <w:rPr>
          <w:noProof/>
        </w:rPr>
        <w:fldChar w:fldCharType="end"/>
      </w:r>
    </w:p>
    <w:p w14:paraId="129F7D6D" w14:textId="2F80F41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6.16</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_Toc209470803 \h </w:instrText>
      </w:r>
      <w:r w:rsidRPr="006D68AC">
        <w:rPr>
          <w:noProof/>
        </w:rPr>
      </w:r>
      <w:r w:rsidRPr="006D68AC">
        <w:rPr>
          <w:noProof/>
        </w:rPr>
        <w:fldChar w:fldCharType="separate"/>
      </w:r>
      <w:r w:rsidRPr="006D68AC">
        <w:rPr>
          <w:noProof/>
        </w:rPr>
        <w:t>301</w:t>
      </w:r>
      <w:r w:rsidRPr="006D68AC">
        <w:rPr>
          <w:noProof/>
        </w:rPr>
        <w:fldChar w:fldCharType="end"/>
      </w:r>
    </w:p>
    <w:p w14:paraId="0B9B70BA" w14:textId="1653067D"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Void</w:t>
      </w:r>
      <w:r w:rsidRPr="006D68AC">
        <w:rPr>
          <w:noProof/>
        </w:rPr>
        <w:tab/>
      </w:r>
      <w:r w:rsidRPr="006D68AC">
        <w:rPr>
          <w:noProof/>
        </w:rPr>
        <w:fldChar w:fldCharType="begin" w:fldLock="1"/>
      </w:r>
      <w:r w:rsidRPr="006D68AC">
        <w:rPr>
          <w:noProof/>
        </w:rPr>
        <w:instrText xml:space="preserve"> PAGEREF _Toc209470804 \h </w:instrText>
      </w:r>
      <w:r w:rsidRPr="006D68AC">
        <w:rPr>
          <w:noProof/>
        </w:rPr>
      </w:r>
      <w:r w:rsidRPr="006D68AC">
        <w:rPr>
          <w:noProof/>
        </w:rPr>
        <w:fldChar w:fldCharType="separate"/>
      </w:r>
      <w:r w:rsidRPr="006D68AC">
        <w:rPr>
          <w:noProof/>
        </w:rPr>
        <w:t>301</w:t>
      </w:r>
      <w:r w:rsidRPr="006D68AC">
        <w:rPr>
          <w:noProof/>
        </w:rPr>
        <w:fldChar w:fldCharType="end"/>
      </w:r>
    </w:p>
    <w:p w14:paraId="654056E6" w14:textId="7048C292" w:rsidR="003554AC" w:rsidRPr="006D68AC" w:rsidRDefault="003554AC">
      <w:pPr>
        <w:pStyle w:val="TOC2"/>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NSCE_NSAllocation API</w:t>
      </w:r>
      <w:r w:rsidRPr="006D68AC">
        <w:rPr>
          <w:noProof/>
        </w:rPr>
        <w:tab/>
      </w:r>
      <w:r w:rsidRPr="006D68AC">
        <w:rPr>
          <w:noProof/>
        </w:rPr>
        <w:fldChar w:fldCharType="begin" w:fldLock="1"/>
      </w:r>
      <w:r w:rsidRPr="006D68AC">
        <w:rPr>
          <w:noProof/>
        </w:rPr>
        <w:instrText xml:space="preserve"> PAGEREF _Toc209470805 \h </w:instrText>
      </w:r>
      <w:r w:rsidRPr="006D68AC">
        <w:rPr>
          <w:noProof/>
        </w:rPr>
      </w:r>
      <w:r w:rsidRPr="006D68AC">
        <w:rPr>
          <w:noProof/>
        </w:rPr>
        <w:fldChar w:fldCharType="separate"/>
      </w:r>
      <w:r w:rsidRPr="006D68AC">
        <w:rPr>
          <w:noProof/>
        </w:rPr>
        <w:t>301</w:t>
      </w:r>
      <w:r w:rsidRPr="006D68AC">
        <w:rPr>
          <w:noProof/>
        </w:rPr>
        <w:fldChar w:fldCharType="end"/>
      </w:r>
    </w:p>
    <w:p w14:paraId="7052B2C2" w14:textId="403375C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_Toc209470806 \h </w:instrText>
      </w:r>
      <w:r w:rsidRPr="006D68AC">
        <w:rPr>
          <w:noProof/>
        </w:rPr>
      </w:r>
      <w:r w:rsidRPr="006D68AC">
        <w:rPr>
          <w:noProof/>
        </w:rPr>
        <w:fldChar w:fldCharType="separate"/>
      </w:r>
      <w:r w:rsidRPr="006D68AC">
        <w:rPr>
          <w:noProof/>
        </w:rPr>
        <w:t>301</w:t>
      </w:r>
      <w:r w:rsidRPr="006D68AC">
        <w:rPr>
          <w:noProof/>
        </w:rPr>
        <w:fldChar w:fldCharType="end"/>
      </w:r>
    </w:p>
    <w:p w14:paraId="2FA0AA53" w14:textId="2EC34717"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rPr>
        <w:t>.2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Usage of HTTP</w:t>
      </w:r>
      <w:r w:rsidRPr="006D68AC">
        <w:rPr>
          <w:noProof/>
        </w:rPr>
        <w:tab/>
      </w:r>
      <w:r w:rsidRPr="006D68AC">
        <w:rPr>
          <w:noProof/>
        </w:rPr>
        <w:fldChar w:fldCharType="begin" w:fldLock="1"/>
      </w:r>
      <w:r w:rsidRPr="006D68AC">
        <w:rPr>
          <w:noProof/>
        </w:rPr>
        <w:instrText xml:space="preserve"> PAGEREF _Toc209470807 \h </w:instrText>
      </w:r>
      <w:r w:rsidRPr="006D68AC">
        <w:rPr>
          <w:noProof/>
        </w:rPr>
      </w:r>
      <w:r w:rsidRPr="006D68AC">
        <w:rPr>
          <w:noProof/>
        </w:rPr>
        <w:fldChar w:fldCharType="separate"/>
      </w:r>
      <w:r w:rsidRPr="006D68AC">
        <w:rPr>
          <w:noProof/>
        </w:rPr>
        <w:t>301</w:t>
      </w:r>
      <w:r w:rsidRPr="006D68AC">
        <w:rPr>
          <w:noProof/>
        </w:rPr>
        <w:fldChar w:fldCharType="end"/>
      </w:r>
    </w:p>
    <w:p w14:paraId="41B2F0B8" w14:textId="3428ABD1"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Resources</w:t>
      </w:r>
      <w:r w:rsidRPr="006D68AC">
        <w:rPr>
          <w:noProof/>
        </w:rPr>
        <w:tab/>
      </w:r>
      <w:r w:rsidRPr="006D68AC">
        <w:rPr>
          <w:noProof/>
        </w:rPr>
        <w:fldChar w:fldCharType="begin" w:fldLock="1"/>
      </w:r>
      <w:r w:rsidRPr="006D68AC">
        <w:rPr>
          <w:noProof/>
        </w:rPr>
        <w:instrText xml:space="preserve"> PAGEREF _Toc209470808 \h </w:instrText>
      </w:r>
      <w:r w:rsidRPr="006D68AC">
        <w:rPr>
          <w:noProof/>
        </w:rPr>
      </w:r>
      <w:r w:rsidRPr="006D68AC">
        <w:rPr>
          <w:noProof/>
        </w:rPr>
        <w:fldChar w:fldCharType="separate"/>
      </w:r>
      <w:r w:rsidRPr="006D68AC">
        <w:rPr>
          <w:noProof/>
        </w:rPr>
        <w:t>301</w:t>
      </w:r>
      <w:r w:rsidRPr="006D68AC">
        <w:rPr>
          <w:noProof/>
        </w:rPr>
        <w:fldChar w:fldCharType="end"/>
      </w:r>
    </w:p>
    <w:p w14:paraId="08C99006" w14:textId="1435DBE0"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Custom Operations without associated resources</w:t>
      </w:r>
      <w:r w:rsidRPr="006D68AC">
        <w:rPr>
          <w:noProof/>
        </w:rPr>
        <w:tab/>
      </w:r>
      <w:r w:rsidRPr="006D68AC">
        <w:rPr>
          <w:noProof/>
        </w:rPr>
        <w:fldChar w:fldCharType="begin" w:fldLock="1"/>
      </w:r>
      <w:r w:rsidRPr="006D68AC">
        <w:rPr>
          <w:noProof/>
        </w:rPr>
        <w:instrText xml:space="preserve"> PAGEREF _Toc209470809 \h </w:instrText>
      </w:r>
      <w:r w:rsidRPr="006D68AC">
        <w:rPr>
          <w:noProof/>
        </w:rPr>
      </w:r>
      <w:r w:rsidRPr="006D68AC">
        <w:rPr>
          <w:noProof/>
        </w:rPr>
        <w:fldChar w:fldCharType="separate"/>
      </w:r>
      <w:r w:rsidRPr="006D68AC">
        <w:rPr>
          <w:noProof/>
        </w:rPr>
        <w:t>301</w:t>
      </w:r>
      <w:r w:rsidRPr="006D68AC">
        <w:rPr>
          <w:noProof/>
        </w:rPr>
        <w:fldChar w:fldCharType="end"/>
      </w:r>
    </w:p>
    <w:p w14:paraId="37A6ED1A" w14:textId="5F488126"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6.18.4.1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Overview</w:t>
      </w:r>
      <w:r w:rsidRPr="006D68AC">
        <w:rPr>
          <w:noProof/>
        </w:rPr>
        <w:tab/>
      </w:r>
      <w:r w:rsidRPr="006D68AC">
        <w:rPr>
          <w:noProof/>
        </w:rPr>
        <w:fldChar w:fldCharType="begin" w:fldLock="1"/>
      </w:r>
      <w:r w:rsidRPr="006D68AC">
        <w:rPr>
          <w:noProof/>
        </w:rPr>
        <w:instrText xml:space="preserve"> PAGEREF _Toc209470810 \h </w:instrText>
      </w:r>
      <w:r w:rsidRPr="006D68AC">
        <w:rPr>
          <w:noProof/>
        </w:rPr>
      </w:r>
      <w:r w:rsidRPr="006D68AC">
        <w:rPr>
          <w:noProof/>
        </w:rPr>
        <w:fldChar w:fldCharType="separate"/>
      </w:r>
      <w:r w:rsidRPr="006D68AC">
        <w:rPr>
          <w:noProof/>
        </w:rPr>
        <w:t>301</w:t>
      </w:r>
      <w:r w:rsidRPr="006D68AC">
        <w:rPr>
          <w:noProof/>
        </w:rPr>
        <w:fldChar w:fldCharType="end"/>
      </w:r>
    </w:p>
    <w:p w14:paraId="19E2DDC2" w14:textId="4BE722F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6.18.4.2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Operation: Request</w:t>
      </w:r>
      <w:r w:rsidRPr="006D68AC">
        <w:rPr>
          <w:noProof/>
        </w:rPr>
        <w:tab/>
      </w:r>
      <w:r w:rsidRPr="006D68AC">
        <w:rPr>
          <w:noProof/>
        </w:rPr>
        <w:fldChar w:fldCharType="begin" w:fldLock="1"/>
      </w:r>
      <w:r w:rsidRPr="006D68AC">
        <w:rPr>
          <w:noProof/>
        </w:rPr>
        <w:instrText xml:space="preserve"> PAGEREF _Toc209470811 \h </w:instrText>
      </w:r>
      <w:r w:rsidRPr="006D68AC">
        <w:rPr>
          <w:noProof/>
        </w:rPr>
      </w:r>
      <w:r w:rsidRPr="006D68AC">
        <w:rPr>
          <w:noProof/>
        </w:rPr>
        <w:fldChar w:fldCharType="separate"/>
      </w:r>
      <w:r w:rsidRPr="006D68AC">
        <w:rPr>
          <w:noProof/>
        </w:rPr>
        <w:t>302</w:t>
      </w:r>
      <w:r w:rsidRPr="006D68AC">
        <w:rPr>
          <w:noProof/>
        </w:rPr>
        <w:fldChar w:fldCharType="end"/>
      </w:r>
    </w:p>
    <w:p w14:paraId="2F6210C0" w14:textId="1DD5BACF"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6.18.4.2.1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Description</w:t>
      </w:r>
      <w:r w:rsidRPr="006D68AC">
        <w:rPr>
          <w:noProof/>
        </w:rPr>
        <w:tab/>
      </w:r>
      <w:r w:rsidRPr="006D68AC">
        <w:rPr>
          <w:noProof/>
        </w:rPr>
        <w:fldChar w:fldCharType="begin" w:fldLock="1"/>
      </w:r>
      <w:r w:rsidRPr="006D68AC">
        <w:rPr>
          <w:noProof/>
        </w:rPr>
        <w:instrText xml:space="preserve"> PAGEREF _Toc209470812 \h </w:instrText>
      </w:r>
      <w:r w:rsidRPr="006D68AC">
        <w:rPr>
          <w:noProof/>
        </w:rPr>
      </w:r>
      <w:r w:rsidRPr="006D68AC">
        <w:rPr>
          <w:noProof/>
        </w:rPr>
        <w:fldChar w:fldCharType="separate"/>
      </w:r>
      <w:r w:rsidRPr="006D68AC">
        <w:rPr>
          <w:noProof/>
        </w:rPr>
        <w:t>302</w:t>
      </w:r>
      <w:r w:rsidRPr="006D68AC">
        <w:rPr>
          <w:noProof/>
        </w:rPr>
        <w:fldChar w:fldCharType="end"/>
      </w:r>
    </w:p>
    <w:p w14:paraId="60297535" w14:textId="73EFA6B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6.18.4.2.2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Operation Definition</w:t>
      </w:r>
      <w:r w:rsidRPr="006D68AC">
        <w:rPr>
          <w:noProof/>
        </w:rPr>
        <w:tab/>
      </w:r>
      <w:r w:rsidRPr="006D68AC">
        <w:rPr>
          <w:noProof/>
        </w:rPr>
        <w:fldChar w:fldCharType="begin" w:fldLock="1"/>
      </w:r>
      <w:r w:rsidRPr="006D68AC">
        <w:rPr>
          <w:noProof/>
        </w:rPr>
        <w:instrText xml:space="preserve"> PAGEREF _Toc209470813 \h </w:instrText>
      </w:r>
      <w:r w:rsidRPr="006D68AC">
        <w:rPr>
          <w:noProof/>
        </w:rPr>
      </w:r>
      <w:r w:rsidRPr="006D68AC">
        <w:rPr>
          <w:noProof/>
        </w:rPr>
        <w:fldChar w:fldCharType="separate"/>
      </w:r>
      <w:r w:rsidRPr="006D68AC">
        <w:rPr>
          <w:noProof/>
        </w:rPr>
        <w:t>302</w:t>
      </w:r>
      <w:r w:rsidRPr="006D68AC">
        <w:rPr>
          <w:noProof/>
        </w:rPr>
        <w:fldChar w:fldCharType="end"/>
      </w:r>
    </w:p>
    <w:p w14:paraId="31825BD4" w14:textId="53E9CF52"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Notifications</w:t>
      </w:r>
      <w:r w:rsidRPr="006D68AC">
        <w:rPr>
          <w:noProof/>
        </w:rPr>
        <w:tab/>
      </w:r>
      <w:r w:rsidRPr="006D68AC">
        <w:rPr>
          <w:noProof/>
        </w:rPr>
        <w:fldChar w:fldCharType="begin" w:fldLock="1"/>
      </w:r>
      <w:r w:rsidRPr="006D68AC">
        <w:rPr>
          <w:noProof/>
        </w:rPr>
        <w:instrText xml:space="preserve"> PAGEREF _Toc209470814 \h </w:instrText>
      </w:r>
      <w:r w:rsidRPr="006D68AC">
        <w:rPr>
          <w:noProof/>
        </w:rPr>
      </w:r>
      <w:r w:rsidRPr="006D68AC">
        <w:rPr>
          <w:noProof/>
        </w:rPr>
        <w:fldChar w:fldCharType="separate"/>
      </w:r>
      <w:r w:rsidRPr="006D68AC">
        <w:rPr>
          <w:noProof/>
        </w:rPr>
        <w:t>303</w:t>
      </w:r>
      <w:r w:rsidRPr="006D68AC">
        <w:rPr>
          <w:noProof/>
        </w:rPr>
        <w:fldChar w:fldCharType="end"/>
      </w:r>
    </w:p>
    <w:p w14:paraId="7109AB3B" w14:textId="2124018C"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Model</w:t>
      </w:r>
      <w:r w:rsidRPr="006D68AC">
        <w:rPr>
          <w:noProof/>
        </w:rPr>
        <w:tab/>
      </w:r>
      <w:r w:rsidRPr="006D68AC">
        <w:rPr>
          <w:noProof/>
        </w:rPr>
        <w:fldChar w:fldCharType="begin" w:fldLock="1"/>
      </w:r>
      <w:r w:rsidRPr="006D68AC">
        <w:rPr>
          <w:noProof/>
        </w:rPr>
        <w:instrText xml:space="preserve"> PAGEREF _Toc209470815 \h </w:instrText>
      </w:r>
      <w:r w:rsidRPr="006D68AC">
        <w:rPr>
          <w:noProof/>
        </w:rPr>
      </w:r>
      <w:r w:rsidRPr="006D68AC">
        <w:rPr>
          <w:noProof/>
        </w:rPr>
        <w:fldChar w:fldCharType="separate"/>
      </w:r>
      <w:r w:rsidRPr="006D68AC">
        <w:rPr>
          <w:noProof/>
        </w:rPr>
        <w:t>303</w:t>
      </w:r>
      <w:r w:rsidRPr="006D68AC">
        <w:rPr>
          <w:noProof/>
        </w:rPr>
        <w:fldChar w:fldCharType="end"/>
      </w:r>
    </w:p>
    <w:p w14:paraId="1AFAE0C2" w14:textId="540E1BA8"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General</w:t>
      </w:r>
      <w:r w:rsidRPr="006D68AC">
        <w:rPr>
          <w:noProof/>
        </w:rPr>
        <w:tab/>
      </w:r>
      <w:r w:rsidRPr="006D68AC">
        <w:rPr>
          <w:noProof/>
        </w:rPr>
        <w:fldChar w:fldCharType="begin" w:fldLock="1"/>
      </w:r>
      <w:r w:rsidRPr="006D68AC">
        <w:rPr>
          <w:noProof/>
        </w:rPr>
        <w:instrText xml:space="preserve"> PAGEREF _Toc209470816 \h </w:instrText>
      </w:r>
      <w:r w:rsidRPr="006D68AC">
        <w:rPr>
          <w:noProof/>
        </w:rPr>
      </w:r>
      <w:r w:rsidRPr="006D68AC">
        <w:rPr>
          <w:noProof/>
        </w:rPr>
        <w:fldChar w:fldCharType="separate"/>
      </w:r>
      <w:r w:rsidRPr="006D68AC">
        <w:rPr>
          <w:noProof/>
        </w:rPr>
        <w:t>303</w:t>
      </w:r>
      <w:r w:rsidRPr="006D68AC">
        <w:rPr>
          <w:noProof/>
        </w:rPr>
        <w:fldChar w:fldCharType="end"/>
      </w:r>
    </w:p>
    <w:p w14:paraId="258D42BA" w14:textId="2C65CC5B"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Structured Data Types</w:t>
      </w:r>
      <w:r w:rsidRPr="006D68AC">
        <w:rPr>
          <w:noProof/>
        </w:rPr>
        <w:tab/>
      </w:r>
      <w:r w:rsidRPr="006D68AC">
        <w:rPr>
          <w:noProof/>
        </w:rPr>
        <w:fldChar w:fldCharType="begin" w:fldLock="1"/>
      </w:r>
      <w:r w:rsidRPr="006D68AC">
        <w:rPr>
          <w:noProof/>
        </w:rPr>
        <w:instrText xml:space="preserve"> PAGEREF _Toc209470817 \h </w:instrText>
      </w:r>
      <w:r w:rsidRPr="006D68AC">
        <w:rPr>
          <w:noProof/>
        </w:rPr>
      </w:r>
      <w:r w:rsidRPr="006D68AC">
        <w:rPr>
          <w:noProof/>
        </w:rPr>
        <w:fldChar w:fldCharType="separate"/>
      </w:r>
      <w:r w:rsidRPr="006D68AC">
        <w:rPr>
          <w:noProof/>
        </w:rPr>
        <w:t>304</w:t>
      </w:r>
      <w:r w:rsidRPr="006D68AC">
        <w:rPr>
          <w:noProof/>
        </w:rPr>
        <w:fldChar w:fldCharType="end"/>
      </w:r>
    </w:p>
    <w:p w14:paraId="3745A1A7" w14:textId="17699C21"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6.18.6.2.1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Introduction</w:t>
      </w:r>
      <w:r w:rsidRPr="006D68AC">
        <w:rPr>
          <w:noProof/>
        </w:rPr>
        <w:tab/>
      </w:r>
      <w:r w:rsidRPr="006D68AC">
        <w:rPr>
          <w:noProof/>
        </w:rPr>
        <w:fldChar w:fldCharType="begin" w:fldLock="1"/>
      </w:r>
      <w:r w:rsidRPr="006D68AC">
        <w:rPr>
          <w:noProof/>
        </w:rPr>
        <w:instrText xml:space="preserve"> PAGEREF _Toc209470818 \h </w:instrText>
      </w:r>
      <w:r w:rsidRPr="006D68AC">
        <w:rPr>
          <w:noProof/>
        </w:rPr>
      </w:r>
      <w:r w:rsidRPr="006D68AC">
        <w:rPr>
          <w:noProof/>
        </w:rPr>
        <w:fldChar w:fldCharType="separate"/>
      </w:r>
      <w:r w:rsidRPr="006D68AC">
        <w:rPr>
          <w:noProof/>
        </w:rPr>
        <w:t>304</w:t>
      </w:r>
      <w:r w:rsidRPr="006D68AC">
        <w:rPr>
          <w:noProof/>
        </w:rPr>
        <w:fldChar w:fldCharType="end"/>
      </w:r>
    </w:p>
    <w:p w14:paraId="05575378" w14:textId="4F05BDEB"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6.18.6.2.2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NwSliceAllocReq</w:t>
      </w:r>
      <w:r w:rsidRPr="006D68AC">
        <w:rPr>
          <w:noProof/>
        </w:rPr>
        <w:tab/>
      </w:r>
      <w:r w:rsidRPr="006D68AC">
        <w:rPr>
          <w:noProof/>
        </w:rPr>
        <w:fldChar w:fldCharType="begin" w:fldLock="1"/>
      </w:r>
      <w:r w:rsidRPr="006D68AC">
        <w:rPr>
          <w:noProof/>
        </w:rPr>
        <w:instrText xml:space="preserve"> PAGEREF _Toc209470819 \h </w:instrText>
      </w:r>
      <w:r w:rsidRPr="006D68AC">
        <w:rPr>
          <w:noProof/>
        </w:rPr>
      </w:r>
      <w:r w:rsidRPr="006D68AC">
        <w:rPr>
          <w:noProof/>
        </w:rPr>
        <w:fldChar w:fldCharType="separate"/>
      </w:r>
      <w:r w:rsidRPr="006D68AC">
        <w:rPr>
          <w:noProof/>
        </w:rPr>
        <w:t>304</w:t>
      </w:r>
      <w:r w:rsidRPr="006D68AC">
        <w:rPr>
          <w:noProof/>
        </w:rPr>
        <w:fldChar w:fldCharType="end"/>
      </w:r>
    </w:p>
    <w:p w14:paraId="0229E73B" w14:textId="67890D64"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6.18.6.2.3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 xml:space="preserve">Type: </w:t>
      </w:r>
      <w:r w:rsidRPr="006D68AC">
        <w:rPr>
          <w:noProof/>
        </w:rPr>
        <w:t>NwSliceAllocResp</w:t>
      </w:r>
      <w:r w:rsidRPr="006D68AC">
        <w:rPr>
          <w:noProof/>
        </w:rPr>
        <w:tab/>
      </w:r>
      <w:r w:rsidRPr="006D68AC">
        <w:rPr>
          <w:noProof/>
        </w:rPr>
        <w:fldChar w:fldCharType="begin" w:fldLock="1"/>
      </w:r>
      <w:r w:rsidRPr="006D68AC">
        <w:rPr>
          <w:noProof/>
        </w:rPr>
        <w:instrText xml:space="preserve"> PAGEREF _Toc209470820 \h </w:instrText>
      </w:r>
      <w:r w:rsidRPr="006D68AC">
        <w:rPr>
          <w:noProof/>
        </w:rPr>
      </w:r>
      <w:r w:rsidRPr="006D68AC">
        <w:rPr>
          <w:noProof/>
        </w:rPr>
        <w:fldChar w:fldCharType="separate"/>
      </w:r>
      <w:r w:rsidRPr="006D68AC">
        <w:rPr>
          <w:noProof/>
        </w:rPr>
        <w:t>304</w:t>
      </w:r>
      <w:r w:rsidRPr="006D68AC">
        <w:rPr>
          <w:noProof/>
        </w:rPr>
        <w:fldChar w:fldCharType="end"/>
      </w:r>
    </w:p>
    <w:p w14:paraId="1C988499" w14:textId="48103244"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6.18.6.3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Simple data types and enumerations</w:t>
      </w:r>
      <w:r w:rsidRPr="006D68AC">
        <w:rPr>
          <w:noProof/>
        </w:rPr>
        <w:tab/>
      </w:r>
      <w:r w:rsidRPr="006D68AC">
        <w:rPr>
          <w:noProof/>
        </w:rPr>
        <w:fldChar w:fldCharType="begin" w:fldLock="1"/>
      </w:r>
      <w:r w:rsidRPr="006D68AC">
        <w:rPr>
          <w:noProof/>
        </w:rPr>
        <w:instrText xml:space="preserve"> PAGEREF _Toc209470821 \h </w:instrText>
      </w:r>
      <w:r w:rsidRPr="006D68AC">
        <w:rPr>
          <w:noProof/>
        </w:rPr>
      </w:r>
      <w:r w:rsidRPr="006D68AC">
        <w:rPr>
          <w:noProof/>
        </w:rPr>
        <w:fldChar w:fldCharType="separate"/>
      </w:r>
      <w:r w:rsidRPr="006D68AC">
        <w:rPr>
          <w:noProof/>
        </w:rPr>
        <w:t>304</w:t>
      </w:r>
      <w:r w:rsidRPr="006D68AC">
        <w:rPr>
          <w:noProof/>
        </w:rPr>
        <w:fldChar w:fldCharType="end"/>
      </w:r>
    </w:p>
    <w:p w14:paraId="2223A3F9" w14:textId="38666A1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rPr>
        <w:t>.6.3.1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Introduction</w:t>
      </w:r>
      <w:r w:rsidRPr="006D68AC">
        <w:rPr>
          <w:noProof/>
        </w:rPr>
        <w:tab/>
      </w:r>
      <w:r w:rsidRPr="006D68AC">
        <w:rPr>
          <w:noProof/>
        </w:rPr>
        <w:fldChar w:fldCharType="begin" w:fldLock="1"/>
      </w:r>
      <w:r w:rsidRPr="006D68AC">
        <w:rPr>
          <w:noProof/>
        </w:rPr>
        <w:instrText xml:space="preserve"> PAGEREF _Toc209470822 \h </w:instrText>
      </w:r>
      <w:r w:rsidRPr="006D68AC">
        <w:rPr>
          <w:noProof/>
        </w:rPr>
      </w:r>
      <w:r w:rsidRPr="006D68AC">
        <w:rPr>
          <w:noProof/>
        </w:rPr>
        <w:fldChar w:fldCharType="separate"/>
      </w:r>
      <w:r w:rsidRPr="006D68AC">
        <w:rPr>
          <w:noProof/>
        </w:rPr>
        <w:t>304</w:t>
      </w:r>
      <w:r w:rsidRPr="006D68AC">
        <w:rPr>
          <w:noProof/>
        </w:rPr>
        <w:fldChar w:fldCharType="end"/>
      </w:r>
    </w:p>
    <w:p w14:paraId="4C564F63" w14:textId="5DB28C99"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rPr>
        <w:t>.6.3.2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Simple data types</w:t>
      </w:r>
      <w:r w:rsidRPr="006D68AC">
        <w:rPr>
          <w:noProof/>
        </w:rPr>
        <w:tab/>
      </w:r>
      <w:r w:rsidRPr="006D68AC">
        <w:rPr>
          <w:noProof/>
        </w:rPr>
        <w:fldChar w:fldCharType="begin" w:fldLock="1"/>
      </w:r>
      <w:r w:rsidRPr="006D68AC">
        <w:rPr>
          <w:noProof/>
        </w:rPr>
        <w:instrText xml:space="preserve"> PAGEREF _Toc209470823 \h </w:instrText>
      </w:r>
      <w:r w:rsidRPr="006D68AC">
        <w:rPr>
          <w:noProof/>
        </w:rPr>
      </w:r>
      <w:r w:rsidRPr="006D68AC">
        <w:rPr>
          <w:noProof/>
        </w:rPr>
        <w:fldChar w:fldCharType="separate"/>
      </w:r>
      <w:r w:rsidRPr="006D68AC">
        <w:rPr>
          <w:noProof/>
        </w:rPr>
        <w:t>304</w:t>
      </w:r>
      <w:r w:rsidRPr="006D68AC">
        <w:rPr>
          <w:noProof/>
        </w:rPr>
        <w:fldChar w:fldCharType="end"/>
      </w:r>
    </w:p>
    <w:p w14:paraId="26307131" w14:textId="222E7E7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lang w:val="en-US"/>
        </w:rPr>
        <w:t>.6.4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Data types describing alternative data types or combinations of data types</w:t>
      </w:r>
      <w:r w:rsidRPr="006D68AC">
        <w:rPr>
          <w:noProof/>
        </w:rPr>
        <w:tab/>
      </w:r>
      <w:r w:rsidRPr="006D68AC">
        <w:rPr>
          <w:noProof/>
        </w:rPr>
        <w:fldChar w:fldCharType="begin" w:fldLock="1"/>
      </w:r>
      <w:r w:rsidRPr="006D68AC">
        <w:rPr>
          <w:noProof/>
        </w:rPr>
        <w:instrText xml:space="preserve"> PAGEREF _Toc209470824 \h </w:instrText>
      </w:r>
      <w:r w:rsidRPr="006D68AC">
        <w:rPr>
          <w:noProof/>
        </w:rPr>
      </w:r>
      <w:r w:rsidRPr="006D68AC">
        <w:rPr>
          <w:noProof/>
        </w:rPr>
        <w:fldChar w:fldCharType="separate"/>
      </w:r>
      <w:r w:rsidRPr="006D68AC">
        <w:rPr>
          <w:noProof/>
        </w:rPr>
        <w:t>305</w:t>
      </w:r>
      <w:r w:rsidRPr="006D68AC">
        <w:rPr>
          <w:noProof/>
        </w:rPr>
        <w:fldChar w:fldCharType="end"/>
      </w:r>
    </w:p>
    <w:p w14:paraId="2B7331AE" w14:textId="4D23E6BD"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rPr>
        <w:t>.6.5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w:t>
      </w:r>
      <w:r w:rsidRPr="006D68AC">
        <w:rPr>
          <w:noProof/>
        </w:rPr>
        <w:tab/>
      </w:r>
      <w:r w:rsidRPr="006D68AC">
        <w:rPr>
          <w:noProof/>
        </w:rPr>
        <w:fldChar w:fldCharType="begin" w:fldLock="1"/>
      </w:r>
      <w:r w:rsidRPr="006D68AC">
        <w:rPr>
          <w:noProof/>
        </w:rPr>
        <w:instrText xml:space="preserve"> PAGEREF _Toc209470825 \h </w:instrText>
      </w:r>
      <w:r w:rsidRPr="006D68AC">
        <w:rPr>
          <w:noProof/>
        </w:rPr>
      </w:r>
      <w:r w:rsidRPr="006D68AC">
        <w:rPr>
          <w:noProof/>
        </w:rPr>
        <w:fldChar w:fldCharType="separate"/>
      </w:r>
      <w:r w:rsidRPr="006D68AC">
        <w:rPr>
          <w:noProof/>
        </w:rPr>
        <w:t>305</w:t>
      </w:r>
      <w:r w:rsidRPr="006D68AC">
        <w:rPr>
          <w:noProof/>
        </w:rPr>
        <w:fldChar w:fldCharType="end"/>
      </w:r>
    </w:p>
    <w:p w14:paraId="7D45A19F" w14:textId="40E29A73" w:rsidR="003554AC" w:rsidRPr="006D68AC" w:rsidRDefault="003554AC">
      <w:pPr>
        <w:pStyle w:val="TOC5"/>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rPr>
        <w:t>.6.5.1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Binary Data Types</w:t>
      </w:r>
      <w:r w:rsidRPr="006D68AC">
        <w:rPr>
          <w:noProof/>
        </w:rPr>
        <w:tab/>
      </w:r>
      <w:r w:rsidRPr="006D68AC">
        <w:rPr>
          <w:noProof/>
        </w:rPr>
        <w:fldChar w:fldCharType="begin" w:fldLock="1"/>
      </w:r>
      <w:r w:rsidRPr="006D68AC">
        <w:rPr>
          <w:noProof/>
        </w:rPr>
        <w:instrText xml:space="preserve"> PAGEREF _Toc209470826 \h </w:instrText>
      </w:r>
      <w:r w:rsidRPr="006D68AC">
        <w:rPr>
          <w:noProof/>
        </w:rPr>
      </w:r>
      <w:r w:rsidRPr="006D68AC">
        <w:rPr>
          <w:noProof/>
        </w:rPr>
        <w:fldChar w:fldCharType="separate"/>
      </w:r>
      <w:r w:rsidRPr="006D68AC">
        <w:rPr>
          <w:noProof/>
        </w:rPr>
        <w:t>305</w:t>
      </w:r>
      <w:r w:rsidRPr="006D68AC">
        <w:rPr>
          <w:noProof/>
        </w:rPr>
        <w:fldChar w:fldCharType="end"/>
      </w:r>
    </w:p>
    <w:p w14:paraId="7356408D" w14:textId="0F0992D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Error Handling</w:t>
      </w:r>
      <w:r w:rsidRPr="006D68AC">
        <w:rPr>
          <w:noProof/>
        </w:rPr>
        <w:tab/>
      </w:r>
      <w:r w:rsidRPr="006D68AC">
        <w:rPr>
          <w:noProof/>
        </w:rPr>
        <w:fldChar w:fldCharType="begin" w:fldLock="1"/>
      </w:r>
      <w:r w:rsidRPr="006D68AC">
        <w:rPr>
          <w:noProof/>
        </w:rPr>
        <w:instrText xml:space="preserve"> PAGEREF _Toc209470827 \h </w:instrText>
      </w:r>
      <w:r w:rsidRPr="006D68AC">
        <w:rPr>
          <w:noProof/>
        </w:rPr>
      </w:r>
      <w:r w:rsidRPr="006D68AC">
        <w:rPr>
          <w:noProof/>
        </w:rPr>
        <w:fldChar w:fldCharType="separate"/>
      </w:r>
      <w:r w:rsidRPr="006D68AC">
        <w:rPr>
          <w:noProof/>
        </w:rPr>
        <w:t>305</w:t>
      </w:r>
      <w:r w:rsidRPr="006D68AC">
        <w:rPr>
          <w:noProof/>
        </w:rPr>
        <w:fldChar w:fldCharType="end"/>
      </w:r>
    </w:p>
    <w:p w14:paraId="4EF761B9" w14:textId="1C9183E7"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6.18.7.1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_Toc209470828 \h </w:instrText>
      </w:r>
      <w:r w:rsidRPr="006D68AC">
        <w:rPr>
          <w:noProof/>
        </w:rPr>
      </w:r>
      <w:r w:rsidRPr="006D68AC">
        <w:rPr>
          <w:noProof/>
        </w:rPr>
        <w:fldChar w:fldCharType="separate"/>
      </w:r>
      <w:r w:rsidRPr="006D68AC">
        <w:rPr>
          <w:noProof/>
        </w:rPr>
        <w:t>305</w:t>
      </w:r>
      <w:r w:rsidRPr="006D68AC">
        <w:rPr>
          <w:noProof/>
        </w:rPr>
        <w:fldChar w:fldCharType="end"/>
      </w:r>
    </w:p>
    <w:p w14:paraId="036CE3D5" w14:textId="199144A5"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6.18.7.2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Protocol Errors</w:t>
      </w:r>
      <w:r w:rsidRPr="006D68AC">
        <w:rPr>
          <w:noProof/>
        </w:rPr>
        <w:tab/>
      </w:r>
      <w:r w:rsidRPr="006D68AC">
        <w:rPr>
          <w:noProof/>
        </w:rPr>
        <w:fldChar w:fldCharType="begin" w:fldLock="1"/>
      </w:r>
      <w:r w:rsidRPr="006D68AC">
        <w:rPr>
          <w:noProof/>
        </w:rPr>
        <w:instrText xml:space="preserve"> PAGEREF _Toc209470829 \h </w:instrText>
      </w:r>
      <w:r w:rsidRPr="006D68AC">
        <w:rPr>
          <w:noProof/>
        </w:rPr>
      </w:r>
      <w:r w:rsidRPr="006D68AC">
        <w:rPr>
          <w:noProof/>
        </w:rPr>
        <w:fldChar w:fldCharType="separate"/>
      </w:r>
      <w:r w:rsidRPr="006D68AC">
        <w:rPr>
          <w:noProof/>
        </w:rPr>
        <w:t>305</w:t>
      </w:r>
      <w:r w:rsidRPr="006D68AC">
        <w:rPr>
          <w:noProof/>
        </w:rPr>
        <w:fldChar w:fldCharType="end"/>
      </w:r>
    </w:p>
    <w:p w14:paraId="036D0BE5" w14:textId="135CA099" w:rsidR="003554AC" w:rsidRPr="006D68AC" w:rsidRDefault="003554AC">
      <w:pPr>
        <w:pStyle w:val="TOC4"/>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6.18.7.3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Application Errors</w:t>
      </w:r>
      <w:r w:rsidRPr="006D68AC">
        <w:rPr>
          <w:noProof/>
        </w:rPr>
        <w:tab/>
      </w:r>
      <w:r w:rsidRPr="006D68AC">
        <w:rPr>
          <w:noProof/>
        </w:rPr>
        <w:fldChar w:fldCharType="begin" w:fldLock="1"/>
      </w:r>
      <w:r w:rsidRPr="006D68AC">
        <w:rPr>
          <w:noProof/>
        </w:rPr>
        <w:instrText xml:space="preserve"> PAGEREF _Toc209470830 \h </w:instrText>
      </w:r>
      <w:r w:rsidRPr="006D68AC">
        <w:rPr>
          <w:noProof/>
        </w:rPr>
      </w:r>
      <w:r w:rsidRPr="006D68AC">
        <w:rPr>
          <w:noProof/>
        </w:rPr>
        <w:fldChar w:fldCharType="separate"/>
      </w:r>
      <w:r w:rsidRPr="006D68AC">
        <w:rPr>
          <w:noProof/>
        </w:rPr>
        <w:t>305</w:t>
      </w:r>
      <w:r w:rsidRPr="006D68AC">
        <w:rPr>
          <w:noProof/>
        </w:rPr>
        <w:fldChar w:fldCharType="end"/>
      </w:r>
    </w:p>
    <w:p w14:paraId="096DF56F" w14:textId="39AB8C7F"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eastAsia="zh-CN"/>
        </w:rPr>
        <w:t>Feature Negotiation</w:t>
      </w:r>
      <w:r w:rsidRPr="006D68AC">
        <w:rPr>
          <w:noProof/>
        </w:rPr>
        <w:tab/>
      </w:r>
      <w:r w:rsidRPr="006D68AC">
        <w:rPr>
          <w:noProof/>
        </w:rPr>
        <w:fldChar w:fldCharType="begin" w:fldLock="1"/>
      </w:r>
      <w:r w:rsidRPr="006D68AC">
        <w:rPr>
          <w:noProof/>
        </w:rPr>
        <w:instrText xml:space="preserve"> PAGEREF _Toc209470831 \h </w:instrText>
      </w:r>
      <w:r w:rsidRPr="006D68AC">
        <w:rPr>
          <w:noProof/>
        </w:rPr>
      </w:r>
      <w:r w:rsidRPr="006D68AC">
        <w:rPr>
          <w:noProof/>
        </w:rPr>
        <w:fldChar w:fldCharType="separate"/>
      </w:r>
      <w:r w:rsidRPr="006D68AC">
        <w:rPr>
          <w:noProof/>
        </w:rPr>
        <w:t>305</w:t>
      </w:r>
      <w:r w:rsidRPr="006D68AC">
        <w:rPr>
          <w:noProof/>
        </w:rPr>
        <w:fldChar w:fldCharType="end"/>
      </w:r>
    </w:p>
    <w:p w14:paraId="5A6D615D" w14:textId="13902D9E" w:rsidR="003554AC" w:rsidRPr="006D68AC" w:rsidRDefault="003554AC">
      <w:pPr>
        <w:pStyle w:val="TOC3"/>
        <w:rPr>
          <w:rFonts w:asciiTheme="minorHAnsi" w:eastAsiaTheme="minorEastAsia" w:hAnsiTheme="minorHAnsi" w:cstheme="minorBidi"/>
          <w:noProof/>
          <w:kern w:val="2"/>
          <w:sz w:val="24"/>
          <w:szCs w:val="24"/>
          <w:lang w:eastAsia="en-GB"/>
          <w14:ligatures w14:val="standardContextual"/>
        </w:rPr>
      </w:pPr>
      <w:r w:rsidRPr="006D68AC">
        <w:rPr>
          <w:noProof/>
          <w:lang w:eastAsia="zh-CN"/>
        </w:rPr>
        <w:t>6.18</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Security</w:t>
      </w:r>
      <w:r w:rsidRPr="006D68AC">
        <w:rPr>
          <w:noProof/>
        </w:rPr>
        <w:tab/>
      </w:r>
      <w:r w:rsidRPr="006D68AC">
        <w:rPr>
          <w:noProof/>
        </w:rPr>
        <w:fldChar w:fldCharType="begin" w:fldLock="1"/>
      </w:r>
      <w:r w:rsidRPr="006D68AC">
        <w:rPr>
          <w:noProof/>
        </w:rPr>
        <w:instrText xml:space="preserve"> PAGEREF _Toc209470832 \h </w:instrText>
      </w:r>
      <w:r w:rsidRPr="006D68AC">
        <w:rPr>
          <w:noProof/>
        </w:rPr>
      </w:r>
      <w:r w:rsidRPr="006D68AC">
        <w:rPr>
          <w:noProof/>
        </w:rPr>
        <w:fldChar w:fldCharType="separate"/>
      </w:r>
      <w:r w:rsidRPr="006D68AC">
        <w:rPr>
          <w:noProof/>
        </w:rPr>
        <w:t>305</w:t>
      </w:r>
      <w:r w:rsidRPr="006D68AC">
        <w:rPr>
          <w:noProof/>
        </w:rPr>
        <w:fldChar w:fldCharType="end"/>
      </w:r>
    </w:p>
    <w:p w14:paraId="313D15E9" w14:textId="3CB8A791"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Using Common API Framework</w:t>
      </w:r>
      <w:r w:rsidRPr="006D68AC">
        <w:rPr>
          <w:noProof/>
        </w:rPr>
        <w:tab/>
      </w:r>
      <w:r w:rsidRPr="006D68AC">
        <w:rPr>
          <w:noProof/>
        </w:rPr>
        <w:fldChar w:fldCharType="begin" w:fldLock="1"/>
      </w:r>
      <w:r w:rsidRPr="006D68AC">
        <w:rPr>
          <w:noProof/>
        </w:rPr>
        <w:instrText xml:space="preserve"> PAGEREF _Toc209470833 \h </w:instrText>
      </w:r>
      <w:r w:rsidRPr="006D68AC">
        <w:rPr>
          <w:noProof/>
        </w:rPr>
      </w:r>
      <w:r w:rsidRPr="006D68AC">
        <w:rPr>
          <w:noProof/>
        </w:rPr>
        <w:fldChar w:fldCharType="separate"/>
      </w:r>
      <w:r w:rsidRPr="006D68AC">
        <w:rPr>
          <w:noProof/>
        </w:rPr>
        <w:t>306</w:t>
      </w:r>
      <w:r w:rsidRPr="006D68AC">
        <w:rPr>
          <w:noProof/>
        </w:rPr>
        <w:fldChar w:fldCharType="end"/>
      </w:r>
    </w:p>
    <w:p w14:paraId="0F7E5F6B" w14:textId="6267ECD0" w:rsidR="003554AC" w:rsidRPr="006D68AC" w:rsidRDefault="003554AC">
      <w:pPr>
        <w:pStyle w:val="TOC8"/>
        <w:rPr>
          <w:rFonts w:asciiTheme="minorHAnsi" w:eastAsiaTheme="minorEastAsia" w:hAnsiTheme="minorHAnsi" w:cstheme="minorBidi"/>
          <w:b w:val="0"/>
          <w:noProof/>
          <w:kern w:val="2"/>
          <w:sz w:val="24"/>
          <w:szCs w:val="24"/>
          <w:lang w:eastAsia="en-GB"/>
          <w14:ligatures w14:val="standardContextual"/>
        </w:rPr>
      </w:pPr>
      <w:r w:rsidRPr="006D68AC">
        <w:rPr>
          <w:noProof/>
        </w:rPr>
        <w:t>Annex A (normative):</w:t>
      </w:r>
      <w:r w:rsidRPr="006D68AC">
        <w:rPr>
          <w:noProof/>
        </w:rPr>
        <w:tab/>
        <w:t>OpenAPI specification</w:t>
      </w:r>
      <w:r w:rsidRPr="006D68AC">
        <w:rPr>
          <w:noProof/>
        </w:rPr>
        <w:tab/>
      </w:r>
      <w:r w:rsidRPr="006D68AC">
        <w:rPr>
          <w:noProof/>
        </w:rPr>
        <w:fldChar w:fldCharType="begin" w:fldLock="1"/>
      </w:r>
      <w:r w:rsidRPr="006D68AC">
        <w:rPr>
          <w:noProof/>
        </w:rPr>
        <w:instrText xml:space="preserve"> PAGEREF _Toc209470834 \h </w:instrText>
      </w:r>
      <w:r w:rsidRPr="006D68AC">
        <w:rPr>
          <w:noProof/>
        </w:rPr>
      </w:r>
      <w:r w:rsidRPr="006D68AC">
        <w:rPr>
          <w:noProof/>
        </w:rPr>
        <w:fldChar w:fldCharType="separate"/>
      </w:r>
      <w:r w:rsidRPr="006D68AC">
        <w:rPr>
          <w:noProof/>
        </w:rPr>
        <w:t>307</w:t>
      </w:r>
      <w:r w:rsidRPr="006D68AC">
        <w:rPr>
          <w:noProof/>
        </w:rPr>
        <w:fldChar w:fldCharType="end"/>
      </w:r>
    </w:p>
    <w:p w14:paraId="7E1F4231" w14:textId="6C232C9B"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_Toc209470835 \h </w:instrText>
      </w:r>
      <w:r w:rsidRPr="006D68AC">
        <w:rPr>
          <w:noProof/>
        </w:rPr>
      </w:r>
      <w:r w:rsidRPr="006D68AC">
        <w:rPr>
          <w:noProof/>
        </w:rPr>
        <w:fldChar w:fldCharType="separate"/>
      </w:r>
      <w:r w:rsidRPr="006D68AC">
        <w:rPr>
          <w:noProof/>
        </w:rPr>
        <w:t>307</w:t>
      </w:r>
      <w:r w:rsidRPr="006D68AC">
        <w:rPr>
          <w:noProof/>
        </w:rPr>
        <w:fldChar w:fldCharType="end"/>
      </w:r>
    </w:p>
    <w:p w14:paraId="103B4618" w14:textId="07223DD4"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 API</w:t>
      </w:r>
      <w:r w:rsidRPr="006D68AC">
        <w:rPr>
          <w:noProof/>
        </w:rPr>
        <w:tab/>
      </w:r>
      <w:r w:rsidRPr="006D68AC">
        <w:rPr>
          <w:noProof/>
        </w:rPr>
        <w:fldChar w:fldCharType="begin" w:fldLock="1"/>
      </w:r>
      <w:r w:rsidRPr="006D68AC">
        <w:rPr>
          <w:noProof/>
        </w:rPr>
        <w:instrText xml:space="preserve"> PAGEREF _Toc209470836 \h </w:instrText>
      </w:r>
      <w:r w:rsidRPr="006D68AC">
        <w:rPr>
          <w:noProof/>
        </w:rPr>
      </w:r>
      <w:r w:rsidRPr="006D68AC">
        <w:rPr>
          <w:noProof/>
        </w:rPr>
        <w:fldChar w:fldCharType="separate"/>
      </w:r>
      <w:r w:rsidRPr="006D68AC">
        <w:rPr>
          <w:noProof/>
        </w:rPr>
        <w:t>308</w:t>
      </w:r>
      <w:r w:rsidRPr="006D68AC">
        <w:rPr>
          <w:noProof/>
        </w:rPr>
        <w:fldChar w:fldCharType="end"/>
      </w:r>
    </w:p>
    <w:p w14:paraId="4CFCB699" w14:textId="78B7484B"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 API</w:t>
      </w:r>
      <w:r w:rsidRPr="006D68AC">
        <w:rPr>
          <w:noProof/>
        </w:rPr>
        <w:tab/>
      </w:r>
      <w:r w:rsidRPr="006D68AC">
        <w:rPr>
          <w:noProof/>
        </w:rPr>
        <w:fldChar w:fldCharType="begin" w:fldLock="1"/>
      </w:r>
      <w:r w:rsidRPr="006D68AC">
        <w:rPr>
          <w:noProof/>
        </w:rPr>
        <w:instrText xml:space="preserve"> PAGEREF _Toc209470837 \h </w:instrText>
      </w:r>
      <w:r w:rsidRPr="006D68AC">
        <w:rPr>
          <w:noProof/>
        </w:rPr>
      </w:r>
      <w:r w:rsidRPr="006D68AC">
        <w:rPr>
          <w:noProof/>
        </w:rPr>
        <w:fldChar w:fldCharType="separate"/>
      </w:r>
      <w:r w:rsidRPr="006D68AC">
        <w:rPr>
          <w:noProof/>
        </w:rPr>
        <w:t>314</w:t>
      </w:r>
      <w:r w:rsidRPr="006D68AC">
        <w:rPr>
          <w:noProof/>
        </w:rPr>
        <w:fldChar w:fldCharType="end"/>
      </w:r>
    </w:p>
    <w:p w14:paraId="15F5E80C" w14:textId="5D4E8FD5"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NSCE_PolicyManagement API</w:t>
      </w:r>
      <w:r w:rsidRPr="006D68AC">
        <w:rPr>
          <w:noProof/>
        </w:rPr>
        <w:tab/>
      </w:r>
      <w:r w:rsidRPr="006D68AC">
        <w:rPr>
          <w:noProof/>
        </w:rPr>
        <w:fldChar w:fldCharType="begin" w:fldLock="1"/>
      </w:r>
      <w:r w:rsidRPr="006D68AC">
        <w:rPr>
          <w:noProof/>
        </w:rPr>
        <w:instrText xml:space="preserve"> PAGEREF _Toc209470838 \h </w:instrText>
      </w:r>
      <w:r w:rsidRPr="006D68AC">
        <w:rPr>
          <w:noProof/>
        </w:rPr>
      </w:r>
      <w:r w:rsidRPr="006D68AC">
        <w:rPr>
          <w:noProof/>
        </w:rPr>
        <w:fldChar w:fldCharType="separate"/>
      </w:r>
      <w:r w:rsidRPr="006D68AC">
        <w:rPr>
          <w:noProof/>
        </w:rPr>
        <w:t>323</w:t>
      </w:r>
      <w:r w:rsidRPr="006D68AC">
        <w:rPr>
          <w:noProof/>
        </w:rPr>
        <w:fldChar w:fldCharType="end"/>
      </w:r>
    </w:p>
    <w:p w14:paraId="15D3CD62" w14:textId="17BA75C3"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NSCE_NSOptimization API</w:t>
      </w:r>
      <w:r w:rsidRPr="006D68AC">
        <w:rPr>
          <w:noProof/>
        </w:rPr>
        <w:tab/>
      </w:r>
      <w:r w:rsidRPr="006D68AC">
        <w:rPr>
          <w:noProof/>
        </w:rPr>
        <w:fldChar w:fldCharType="begin" w:fldLock="1"/>
      </w:r>
      <w:r w:rsidRPr="006D68AC">
        <w:rPr>
          <w:noProof/>
        </w:rPr>
        <w:instrText xml:space="preserve"> PAGEREF _Toc209470839 \h </w:instrText>
      </w:r>
      <w:r w:rsidRPr="006D68AC">
        <w:rPr>
          <w:noProof/>
        </w:rPr>
      </w:r>
      <w:r w:rsidRPr="006D68AC">
        <w:rPr>
          <w:noProof/>
        </w:rPr>
        <w:fldChar w:fldCharType="separate"/>
      </w:r>
      <w:r w:rsidRPr="006D68AC">
        <w:rPr>
          <w:noProof/>
        </w:rPr>
        <w:t>336</w:t>
      </w:r>
      <w:r w:rsidRPr="006D68AC">
        <w:rPr>
          <w:noProof/>
        </w:rPr>
        <w:fldChar w:fldCharType="end"/>
      </w:r>
    </w:p>
    <w:p w14:paraId="797AE4D7" w14:textId="48A0DCE6"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NSCE_ManagementServiceDiscovery API</w:t>
      </w:r>
      <w:r w:rsidRPr="006D68AC">
        <w:rPr>
          <w:noProof/>
        </w:rPr>
        <w:tab/>
      </w:r>
      <w:r w:rsidRPr="006D68AC">
        <w:rPr>
          <w:noProof/>
        </w:rPr>
        <w:fldChar w:fldCharType="begin" w:fldLock="1"/>
      </w:r>
      <w:r w:rsidRPr="006D68AC">
        <w:rPr>
          <w:noProof/>
        </w:rPr>
        <w:instrText xml:space="preserve"> PAGEREF _Toc209470840 \h </w:instrText>
      </w:r>
      <w:r w:rsidRPr="006D68AC">
        <w:rPr>
          <w:noProof/>
        </w:rPr>
      </w:r>
      <w:r w:rsidRPr="006D68AC">
        <w:rPr>
          <w:noProof/>
        </w:rPr>
        <w:fldChar w:fldCharType="separate"/>
      </w:r>
      <w:r w:rsidRPr="006D68AC">
        <w:rPr>
          <w:noProof/>
        </w:rPr>
        <w:t>341</w:t>
      </w:r>
      <w:r w:rsidRPr="006D68AC">
        <w:rPr>
          <w:noProof/>
        </w:rPr>
        <w:fldChar w:fldCharType="end"/>
      </w:r>
    </w:p>
    <w:p w14:paraId="7AAA0DCE" w14:textId="6C535126"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NSCE_PerfMonitoring</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_Toc209470841 \h </w:instrText>
      </w:r>
      <w:r w:rsidRPr="006D68AC">
        <w:rPr>
          <w:noProof/>
        </w:rPr>
      </w:r>
      <w:r w:rsidRPr="006D68AC">
        <w:rPr>
          <w:noProof/>
        </w:rPr>
        <w:fldChar w:fldCharType="separate"/>
      </w:r>
      <w:r w:rsidRPr="006D68AC">
        <w:rPr>
          <w:noProof/>
        </w:rPr>
        <w:t>347</w:t>
      </w:r>
      <w:r w:rsidRPr="006D68AC">
        <w:rPr>
          <w:noProof/>
        </w:rPr>
        <w:fldChar w:fldCharType="end"/>
      </w:r>
    </w:p>
    <w:p w14:paraId="68E081DB" w14:textId="332B678D"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NSCE_InfoCollection API</w:t>
      </w:r>
      <w:r w:rsidRPr="006D68AC">
        <w:rPr>
          <w:noProof/>
        </w:rPr>
        <w:tab/>
      </w:r>
      <w:r w:rsidRPr="006D68AC">
        <w:rPr>
          <w:noProof/>
        </w:rPr>
        <w:fldChar w:fldCharType="begin" w:fldLock="1"/>
      </w:r>
      <w:r w:rsidRPr="006D68AC">
        <w:rPr>
          <w:noProof/>
        </w:rPr>
        <w:instrText xml:space="preserve"> PAGEREF _Toc209470842 \h </w:instrText>
      </w:r>
      <w:r w:rsidRPr="006D68AC">
        <w:rPr>
          <w:noProof/>
        </w:rPr>
      </w:r>
      <w:r w:rsidRPr="006D68AC">
        <w:rPr>
          <w:noProof/>
        </w:rPr>
        <w:fldChar w:fldCharType="separate"/>
      </w:r>
      <w:r w:rsidRPr="006D68AC">
        <w:rPr>
          <w:noProof/>
        </w:rPr>
        <w:t>359</w:t>
      </w:r>
      <w:r w:rsidRPr="006D68AC">
        <w:rPr>
          <w:noProof/>
        </w:rPr>
        <w:fldChar w:fldCharType="end"/>
      </w:r>
    </w:p>
    <w:p w14:paraId="07E2AFAA" w14:textId="10EDFAD4"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lang w:val="en-US"/>
        </w:rPr>
        <w:t>A</w:t>
      </w:r>
      <w:r w:rsidRPr="006D68AC">
        <w:rPr>
          <w:noProof/>
        </w:rPr>
        <w:t>.9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 API</w:t>
      </w:r>
      <w:r w:rsidRPr="006D68AC">
        <w:rPr>
          <w:noProof/>
        </w:rPr>
        <w:tab/>
      </w:r>
      <w:r w:rsidRPr="006D68AC">
        <w:rPr>
          <w:noProof/>
        </w:rPr>
        <w:fldChar w:fldCharType="begin" w:fldLock="1"/>
      </w:r>
      <w:r w:rsidRPr="006D68AC">
        <w:rPr>
          <w:noProof/>
        </w:rPr>
        <w:instrText xml:space="preserve"> PAGEREF _Toc209470843 \h </w:instrText>
      </w:r>
      <w:r w:rsidRPr="006D68AC">
        <w:rPr>
          <w:noProof/>
        </w:rPr>
      </w:r>
      <w:r w:rsidRPr="006D68AC">
        <w:rPr>
          <w:noProof/>
        </w:rPr>
        <w:fldChar w:fldCharType="separate"/>
      </w:r>
      <w:r w:rsidRPr="006D68AC">
        <w:rPr>
          <w:noProof/>
        </w:rPr>
        <w:t>365</w:t>
      </w:r>
      <w:r w:rsidRPr="006D68AC">
        <w:rPr>
          <w:noProof/>
        </w:rPr>
        <w:fldChar w:fldCharType="end"/>
      </w:r>
    </w:p>
    <w:p w14:paraId="1E79BEF6" w14:textId="14DC0876"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NSCE_MultiSlicesOptimization API</w:t>
      </w:r>
      <w:r w:rsidRPr="006D68AC">
        <w:rPr>
          <w:noProof/>
        </w:rPr>
        <w:tab/>
      </w:r>
      <w:r w:rsidRPr="006D68AC">
        <w:rPr>
          <w:noProof/>
        </w:rPr>
        <w:fldChar w:fldCharType="begin" w:fldLock="1"/>
      </w:r>
      <w:r w:rsidRPr="006D68AC">
        <w:rPr>
          <w:noProof/>
        </w:rPr>
        <w:instrText xml:space="preserve"> PAGEREF _Toc209470844 \h </w:instrText>
      </w:r>
      <w:r w:rsidRPr="006D68AC">
        <w:rPr>
          <w:noProof/>
        </w:rPr>
      </w:r>
      <w:r w:rsidRPr="006D68AC">
        <w:rPr>
          <w:noProof/>
        </w:rPr>
        <w:fldChar w:fldCharType="separate"/>
      </w:r>
      <w:r w:rsidRPr="006D68AC">
        <w:rPr>
          <w:noProof/>
        </w:rPr>
        <w:t>370</w:t>
      </w:r>
      <w:r w:rsidRPr="006D68AC">
        <w:rPr>
          <w:noProof/>
        </w:rPr>
        <w:fldChar w:fldCharType="end"/>
      </w:r>
    </w:p>
    <w:p w14:paraId="3F9FB1AB" w14:textId="41151241"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NSCE_NetworkSliceAdaptation</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_Toc209470845 \h </w:instrText>
      </w:r>
      <w:r w:rsidRPr="006D68AC">
        <w:rPr>
          <w:noProof/>
        </w:rPr>
      </w:r>
      <w:r w:rsidRPr="006D68AC">
        <w:rPr>
          <w:noProof/>
        </w:rPr>
        <w:fldChar w:fldCharType="separate"/>
      </w:r>
      <w:r w:rsidRPr="006D68AC">
        <w:rPr>
          <w:noProof/>
        </w:rPr>
        <w:t>371</w:t>
      </w:r>
      <w:r w:rsidRPr="006D68AC">
        <w:rPr>
          <w:noProof/>
        </w:rPr>
        <w:fldChar w:fldCharType="end"/>
      </w:r>
    </w:p>
    <w:p w14:paraId="6C6FBFD7" w14:textId="634D0868"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NSCE_SliceCommService</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_Toc209470846 \h </w:instrText>
      </w:r>
      <w:r w:rsidRPr="006D68AC">
        <w:rPr>
          <w:noProof/>
        </w:rPr>
      </w:r>
      <w:r w:rsidRPr="006D68AC">
        <w:rPr>
          <w:noProof/>
        </w:rPr>
        <w:fldChar w:fldCharType="separate"/>
      </w:r>
      <w:r w:rsidRPr="006D68AC">
        <w:rPr>
          <w:noProof/>
        </w:rPr>
        <w:t>374</w:t>
      </w:r>
      <w:r w:rsidRPr="006D68AC">
        <w:rPr>
          <w:noProof/>
        </w:rPr>
        <w:fldChar w:fldCharType="end"/>
      </w:r>
    </w:p>
    <w:p w14:paraId="161F8954" w14:textId="7B5EE00B"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NSCE_InterPLMNContinuity API</w:t>
      </w:r>
      <w:r w:rsidRPr="006D68AC">
        <w:rPr>
          <w:noProof/>
        </w:rPr>
        <w:tab/>
      </w:r>
      <w:r w:rsidRPr="006D68AC">
        <w:rPr>
          <w:noProof/>
        </w:rPr>
        <w:fldChar w:fldCharType="begin" w:fldLock="1"/>
      </w:r>
      <w:r w:rsidRPr="006D68AC">
        <w:rPr>
          <w:noProof/>
        </w:rPr>
        <w:instrText xml:space="preserve"> PAGEREF _Toc209470847 \h </w:instrText>
      </w:r>
      <w:r w:rsidRPr="006D68AC">
        <w:rPr>
          <w:noProof/>
        </w:rPr>
      </w:r>
      <w:r w:rsidRPr="006D68AC">
        <w:rPr>
          <w:noProof/>
        </w:rPr>
        <w:fldChar w:fldCharType="separate"/>
      </w:r>
      <w:r w:rsidRPr="006D68AC">
        <w:rPr>
          <w:noProof/>
        </w:rPr>
        <w:t>379</w:t>
      </w:r>
      <w:r w:rsidRPr="006D68AC">
        <w:rPr>
          <w:noProof/>
        </w:rPr>
        <w:fldChar w:fldCharType="end"/>
      </w:r>
    </w:p>
    <w:p w14:paraId="52E4167C" w14:textId="22FD1A51"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NSCE_NSDiagnostics API</w:t>
      </w:r>
      <w:r w:rsidRPr="006D68AC">
        <w:rPr>
          <w:noProof/>
        </w:rPr>
        <w:tab/>
      </w:r>
      <w:r w:rsidRPr="006D68AC">
        <w:rPr>
          <w:noProof/>
        </w:rPr>
        <w:fldChar w:fldCharType="begin" w:fldLock="1"/>
      </w:r>
      <w:r w:rsidRPr="006D68AC">
        <w:rPr>
          <w:noProof/>
        </w:rPr>
        <w:instrText xml:space="preserve"> PAGEREF _Toc209470848 \h </w:instrText>
      </w:r>
      <w:r w:rsidRPr="006D68AC">
        <w:rPr>
          <w:noProof/>
        </w:rPr>
      </w:r>
      <w:r w:rsidRPr="006D68AC">
        <w:rPr>
          <w:noProof/>
        </w:rPr>
        <w:fldChar w:fldCharType="separate"/>
      </w:r>
      <w:r w:rsidRPr="006D68AC">
        <w:rPr>
          <w:noProof/>
        </w:rPr>
        <w:t>382</w:t>
      </w:r>
      <w:r w:rsidRPr="006D68AC">
        <w:rPr>
          <w:noProof/>
        </w:rPr>
        <w:fldChar w:fldCharType="end"/>
      </w:r>
    </w:p>
    <w:p w14:paraId="133F6B04" w14:textId="5FF2B6ED"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NSCE_FaultDiagnosis API</w:t>
      </w:r>
      <w:r w:rsidRPr="006D68AC">
        <w:rPr>
          <w:noProof/>
        </w:rPr>
        <w:tab/>
      </w:r>
      <w:r w:rsidRPr="006D68AC">
        <w:rPr>
          <w:noProof/>
        </w:rPr>
        <w:fldChar w:fldCharType="begin" w:fldLock="1"/>
      </w:r>
      <w:r w:rsidRPr="006D68AC">
        <w:rPr>
          <w:noProof/>
        </w:rPr>
        <w:instrText xml:space="preserve"> PAGEREF _Toc209470849 \h </w:instrText>
      </w:r>
      <w:r w:rsidRPr="006D68AC">
        <w:rPr>
          <w:noProof/>
        </w:rPr>
      </w:r>
      <w:r w:rsidRPr="006D68AC">
        <w:rPr>
          <w:noProof/>
        </w:rPr>
        <w:fldChar w:fldCharType="separate"/>
      </w:r>
      <w:r w:rsidRPr="006D68AC">
        <w:rPr>
          <w:noProof/>
        </w:rPr>
        <w:t>386</w:t>
      </w:r>
      <w:r w:rsidRPr="006D68AC">
        <w:rPr>
          <w:noProof/>
        </w:rPr>
        <w:fldChar w:fldCharType="end"/>
      </w:r>
    </w:p>
    <w:p w14:paraId="02F93560" w14:textId="7A0971A6"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NSCE_SliceReqVerifyAndAlign API</w:t>
      </w:r>
      <w:r w:rsidRPr="006D68AC">
        <w:rPr>
          <w:noProof/>
        </w:rPr>
        <w:tab/>
      </w:r>
      <w:r w:rsidRPr="006D68AC">
        <w:rPr>
          <w:noProof/>
        </w:rPr>
        <w:fldChar w:fldCharType="begin" w:fldLock="1"/>
      </w:r>
      <w:r w:rsidRPr="006D68AC">
        <w:rPr>
          <w:noProof/>
        </w:rPr>
        <w:instrText xml:space="preserve"> PAGEREF _Toc209470850 \h </w:instrText>
      </w:r>
      <w:r w:rsidRPr="006D68AC">
        <w:rPr>
          <w:noProof/>
        </w:rPr>
      </w:r>
      <w:r w:rsidRPr="006D68AC">
        <w:rPr>
          <w:noProof/>
        </w:rPr>
        <w:fldChar w:fldCharType="separate"/>
      </w:r>
      <w:r w:rsidRPr="006D68AC">
        <w:rPr>
          <w:noProof/>
        </w:rPr>
        <w:t>392</w:t>
      </w:r>
      <w:r w:rsidRPr="006D68AC">
        <w:rPr>
          <w:noProof/>
        </w:rPr>
        <w:fldChar w:fldCharType="end"/>
      </w:r>
    </w:p>
    <w:p w14:paraId="2D814AD7" w14:textId="2F07F0D7"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lang w:val="en-US"/>
        </w:rPr>
        <w:t>NSCE_NSInfoDelivery</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_Toc209470851 \h </w:instrText>
      </w:r>
      <w:r w:rsidRPr="006D68AC">
        <w:rPr>
          <w:noProof/>
        </w:rPr>
      </w:r>
      <w:r w:rsidRPr="006D68AC">
        <w:rPr>
          <w:noProof/>
        </w:rPr>
        <w:fldChar w:fldCharType="separate"/>
      </w:r>
      <w:r w:rsidRPr="006D68AC">
        <w:rPr>
          <w:noProof/>
        </w:rPr>
        <w:t>397</w:t>
      </w:r>
      <w:r w:rsidRPr="006D68AC">
        <w:rPr>
          <w:noProof/>
        </w:rPr>
        <w:fldChar w:fldCharType="end"/>
      </w:r>
    </w:p>
    <w:p w14:paraId="5420DEF7" w14:textId="7FDE87FE"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A.18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NSCE_NSAllocation API</w:t>
      </w:r>
      <w:r w:rsidRPr="006D68AC">
        <w:rPr>
          <w:noProof/>
        </w:rPr>
        <w:tab/>
      </w:r>
      <w:r w:rsidRPr="006D68AC">
        <w:rPr>
          <w:noProof/>
        </w:rPr>
        <w:fldChar w:fldCharType="begin" w:fldLock="1"/>
      </w:r>
      <w:r w:rsidRPr="006D68AC">
        <w:rPr>
          <w:noProof/>
        </w:rPr>
        <w:instrText xml:space="preserve"> PAGEREF _Toc209470852 \h </w:instrText>
      </w:r>
      <w:r w:rsidRPr="006D68AC">
        <w:rPr>
          <w:noProof/>
        </w:rPr>
      </w:r>
      <w:r w:rsidRPr="006D68AC">
        <w:rPr>
          <w:noProof/>
        </w:rPr>
        <w:fldChar w:fldCharType="separate"/>
      </w:r>
      <w:r w:rsidRPr="006D68AC">
        <w:rPr>
          <w:noProof/>
        </w:rPr>
        <w:t>401</w:t>
      </w:r>
      <w:r w:rsidRPr="006D68AC">
        <w:rPr>
          <w:noProof/>
        </w:rPr>
        <w:fldChar w:fldCharType="end"/>
      </w:r>
    </w:p>
    <w:p w14:paraId="0C1697CE" w14:textId="143937C1" w:rsidR="003554AC" w:rsidRPr="006D68AC" w:rsidRDefault="003554AC">
      <w:pPr>
        <w:pStyle w:val="TOC8"/>
        <w:rPr>
          <w:rFonts w:asciiTheme="minorHAnsi" w:eastAsiaTheme="minorEastAsia" w:hAnsiTheme="minorHAnsi" w:cstheme="minorBidi"/>
          <w:b w:val="0"/>
          <w:noProof/>
          <w:kern w:val="2"/>
          <w:sz w:val="24"/>
          <w:szCs w:val="24"/>
          <w:lang w:eastAsia="en-GB"/>
          <w14:ligatures w14:val="standardContextual"/>
        </w:rPr>
      </w:pPr>
      <w:r w:rsidRPr="006D68AC">
        <w:rPr>
          <w:noProof/>
        </w:rPr>
        <w:t>Annex B (informative):</w:t>
      </w:r>
      <w:r w:rsidRPr="006D68AC">
        <w:rPr>
          <w:noProof/>
        </w:rPr>
        <w:tab/>
        <w:t>Withdrawn API versions</w:t>
      </w:r>
      <w:r w:rsidRPr="006D68AC">
        <w:rPr>
          <w:noProof/>
        </w:rPr>
        <w:tab/>
      </w:r>
      <w:r w:rsidRPr="006D68AC">
        <w:rPr>
          <w:noProof/>
        </w:rPr>
        <w:fldChar w:fldCharType="begin" w:fldLock="1"/>
      </w:r>
      <w:r w:rsidRPr="006D68AC">
        <w:rPr>
          <w:noProof/>
        </w:rPr>
        <w:instrText xml:space="preserve"> PAGEREF _Toc209470853 \h </w:instrText>
      </w:r>
      <w:r w:rsidRPr="006D68AC">
        <w:rPr>
          <w:noProof/>
        </w:rPr>
      </w:r>
      <w:r w:rsidRPr="006D68AC">
        <w:rPr>
          <w:noProof/>
        </w:rPr>
        <w:fldChar w:fldCharType="separate"/>
      </w:r>
      <w:r w:rsidRPr="006D68AC">
        <w:rPr>
          <w:noProof/>
        </w:rPr>
        <w:t>402</w:t>
      </w:r>
      <w:r w:rsidRPr="006D68AC">
        <w:rPr>
          <w:noProof/>
        </w:rPr>
        <w:fldChar w:fldCharType="end"/>
      </w:r>
    </w:p>
    <w:p w14:paraId="59CA66CB" w14:textId="318BC9D6"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General</w:t>
      </w:r>
      <w:r w:rsidRPr="006D68AC">
        <w:rPr>
          <w:noProof/>
        </w:rPr>
        <w:tab/>
      </w:r>
      <w:r w:rsidRPr="006D68AC">
        <w:rPr>
          <w:noProof/>
        </w:rPr>
        <w:fldChar w:fldCharType="begin" w:fldLock="1"/>
      </w:r>
      <w:r w:rsidRPr="006D68AC">
        <w:rPr>
          <w:noProof/>
        </w:rPr>
        <w:instrText xml:space="preserve"> PAGEREF _Toc209470854 \h </w:instrText>
      </w:r>
      <w:r w:rsidRPr="006D68AC">
        <w:rPr>
          <w:noProof/>
        </w:rPr>
      </w:r>
      <w:r w:rsidRPr="006D68AC">
        <w:rPr>
          <w:noProof/>
        </w:rPr>
        <w:fldChar w:fldCharType="separate"/>
      </w:r>
      <w:r w:rsidRPr="006D68AC">
        <w:rPr>
          <w:noProof/>
        </w:rPr>
        <w:t>402</w:t>
      </w:r>
      <w:r w:rsidRPr="006D68AC">
        <w:rPr>
          <w:noProof/>
        </w:rPr>
        <w:fldChar w:fldCharType="end"/>
      </w:r>
    </w:p>
    <w:p w14:paraId="44D652FC" w14:textId="32ED1ECC"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NSCE_SliceApiManagement API</w:t>
      </w:r>
      <w:r w:rsidRPr="006D68AC">
        <w:rPr>
          <w:noProof/>
        </w:rPr>
        <w:tab/>
      </w:r>
      <w:r w:rsidRPr="006D68AC">
        <w:rPr>
          <w:noProof/>
        </w:rPr>
        <w:fldChar w:fldCharType="begin" w:fldLock="1"/>
      </w:r>
      <w:r w:rsidRPr="006D68AC">
        <w:rPr>
          <w:noProof/>
        </w:rPr>
        <w:instrText xml:space="preserve"> PAGEREF _Toc209470855 \h </w:instrText>
      </w:r>
      <w:r w:rsidRPr="006D68AC">
        <w:rPr>
          <w:noProof/>
        </w:rPr>
      </w:r>
      <w:r w:rsidRPr="006D68AC">
        <w:rPr>
          <w:noProof/>
        </w:rPr>
        <w:fldChar w:fldCharType="separate"/>
      </w:r>
      <w:r w:rsidRPr="006D68AC">
        <w:rPr>
          <w:noProof/>
        </w:rPr>
        <w:t>403</w:t>
      </w:r>
      <w:r w:rsidRPr="006D68AC">
        <w:rPr>
          <w:noProof/>
        </w:rPr>
        <w:fldChar w:fldCharType="end"/>
      </w:r>
    </w:p>
    <w:p w14:paraId="6D3A7432" w14:textId="5968063B"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NSCE_NetSliceLifeCycleMngt API</w:t>
      </w:r>
      <w:r w:rsidRPr="006D68AC">
        <w:rPr>
          <w:noProof/>
        </w:rPr>
        <w:tab/>
      </w:r>
      <w:r w:rsidRPr="006D68AC">
        <w:rPr>
          <w:noProof/>
        </w:rPr>
        <w:fldChar w:fldCharType="begin" w:fldLock="1"/>
      </w:r>
      <w:r w:rsidRPr="006D68AC">
        <w:rPr>
          <w:noProof/>
        </w:rPr>
        <w:instrText xml:space="preserve"> PAGEREF _Toc209470856 \h </w:instrText>
      </w:r>
      <w:r w:rsidRPr="006D68AC">
        <w:rPr>
          <w:noProof/>
        </w:rPr>
      </w:r>
      <w:r w:rsidRPr="006D68AC">
        <w:rPr>
          <w:noProof/>
        </w:rPr>
        <w:fldChar w:fldCharType="separate"/>
      </w:r>
      <w:r w:rsidRPr="006D68AC">
        <w:rPr>
          <w:noProof/>
        </w:rPr>
        <w:t>403</w:t>
      </w:r>
      <w:r w:rsidRPr="006D68AC">
        <w:rPr>
          <w:noProof/>
        </w:rPr>
        <w:fldChar w:fldCharType="end"/>
      </w:r>
    </w:p>
    <w:p w14:paraId="76889C85" w14:textId="278F419B"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NSCE_PolicyManagement API</w:t>
      </w:r>
      <w:r w:rsidRPr="006D68AC">
        <w:rPr>
          <w:noProof/>
        </w:rPr>
        <w:tab/>
      </w:r>
      <w:r w:rsidRPr="006D68AC">
        <w:rPr>
          <w:noProof/>
        </w:rPr>
        <w:fldChar w:fldCharType="begin" w:fldLock="1"/>
      </w:r>
      <w:r w:rsidRPr="006D68AC">
        <w:rPr>
          <w:noProof/>
        </w:rPr>
        <w:instrText xml:space="preserve"> PAGEREF _Toc209470857 \h </w:instrText>
      </w:r>
      <w:r w:rsidRPr="006D68AC">
        <w:rPr>
          <w:noProof/>
        </w:rPr>
      </w:r>
      <w:r w:rsidRPr="006D68AC">
        <w:rPr>
          <w:noProof/>
        </w:rPr>
        <w:fldChar w:fldCharType="separate"/>
      </w:r>
      <w:r w:rsidRPr="006D68AC">
        <w:rPr>
          <w:noProof/>
        </w:rPr>
        <w:t>403</w:t>
      </w:r>
      <w:r w:rsidRPr="006D68AC">
        <w:rPr>
          <w:noProof/>
        </w:rPr>
        <w:fldChar w:fldCharType="end"/>
      </w:r>
    </w:p>
    <w:p w14:paraId="71E98BFB" w14:textId="21EAC402"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NSCE_NSOptimization API</w:t>
      </w:r>
      <w:r w:rsidRPr="006D68AC">
        <w:rPr>
          <w:noProof/>
        </w:rPr>
        <w:tab/>
      </w:r>
      <w:r w:rsidRPr="006D68AC">
        <w:rPr>
          <w:noProof/>
        </w:rPr>
        <w:fldChar w:fldCharType="begin" w:fldLock="1"/>
      </w:r>
      <w:r w:rsidRPr="006D68AC">
        <w:rPr>
          <w:noProof/>
        </w:rPr>
        <w:instrText xml:space="preserve"> PAGEREF _Toc209470858 \h </w:instrText>
      </w:r>
      <w:r w:rsidRPr="006D68AC">
        <w:rPr>
          <w:noProof/>
        </w:rPr>
      </w:r>
      <w:r w:rsidRPr="006D68AC">
        <w:rPr>
          <w:noProof/>
        </w:rPr>
        <w:fldChar w:fldCharType="separate"/>
      </w:r>
      <w:r w:rsidRPr="006D68AC">
        <w:rPr>
          <w:noProof/>
        </w:rPr>
        <w:t>403</w:t>
      </w:r>
      <w:r w:rsidRPr="006D68AC">
        <w:rPr>
          <w:noProof/>
        </w:rPr>
        <w:fldChar w:fldCharType="end"/>
      </w:r>
    </w:p>
    <w:p w14:paraId="27AC0B27" w14:textId="0E0912BA"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NSCE_ManagementServiceDiscovery API</w:t>
      </w:r>
      <w:r w:rsidRPr="006D68AC">
        <w:rPr>
          <w:noProof/>
        </w:rPr>
        <w:tab/>
      </w:r>
      <w:r w:rsidRPr="006D68AC">
        <w:rPr>
          <w:noProof/>
        </w:rPr>
        <w:fldChar w:fldCharType="begin" w:fldLock="1"/>
      </w:r>
      <w:r w:rsidRPr="006D68AC">
        <w:rPr>
          <w:noProof/>
        </w:rPr>
        <w:instrText xml:space="preserve"> PAGEREF _Toc209470859 \h </w:instrText>
      </w:r>
      <w:r w:rsidRPr="006D68AC">
        <w:rPr>
          <w:noProof/>
        </w:rPr>
      </w:r>
      <w:r w:rsidRPr="006D68AC">
        <w:rPr>
          <w:noProof/>
        </w:rPr>
        <w:fldChar w:fldCharType="separate"/>
      </w:r>
      <w:r w:rsidRPr="006D68AC">
        <w:rPr>
          <w:noProof/>
        </w:rPr>
        <w:t>403</w:t>
      </w:r>
      <w:r w:rsidRPr="006D68AC">
        <w:rPr>
          <w:noProof/>
        </w:rPr>
        <w:fldChar w:fldCharType="end"/>
      </w:r>
    </w:p>
    <w:p w14:paraId="0E34B176" w14:textId="26DE6650"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NSCE_PerfMonitoring API</w:t>
      </w:r>
      <w:r w:rsidRPr="006D68AC">
        <w:rPr>
          <w:noProof/>
        </w:rPr>
        <w:tab/>
      </w:r>
      <w:r w:rsidRPr="006D68AC">
        <w:rPr>
          <w:noProof/>
        </w:rPr>
        <w:fldChar w:fldCharType="begin" w:fldLock="1"/>
      </w:r>
      <w:r w:rsidRPr="006D68AC">
        <w:rPr>
          <w:noProof/>
        </w:rPr>
        <w:instrText xml:space="preserve"> PAGEREF _Toc209470860 \h </w:instrText>
      </w:r>
      <w:r w:rsidRPr="006D68AC">
        <w:rPr>
          <w:noProof/>
        </w:rPr>
      </w:r>
      <w:r w:rsidRPr="006D68AC">
        <w:rPr>
          <w:noProof/>
        </w:rPr>
        <w:fldChar w:fldCharType="separate"/>
      </w:r>
      <w:r w:rsidRPr="006D68AC">
        <w:rPr>
          <w:noProof/>
        </w:rPr>
        <w:t>403</w:t>
      </w:r>
      <w:r w:rsidRPr="006D68AC">
        <w:rPr>
          <w:noProof/>
        </w:rPr>
        <w:fldChar w:fldCharType="end"/>
      </w:r>
    </w:p>
    <w:p w14:paraId="1688AAA0" w14:textId="71CE7022"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NSCE_InfoCollection API</w:t>
      </w:r>
      <w:r w:rsidRPr="006D68AC">
        <w:rPr>
          <w:noProof/>
        </w:rPr>
        <w:tab/>
      </w:r>
      <w:r w:rsidRPr="006D68AC">
        <w:rPr>
          <w:noProof/>
        </w:rPr>
        <w:fldChar w:fldCharType="begin" w:fldLock="1"/>
      </w:r>
      <w:r w:rsidRPr="006D68AC">
        <w:rPr>
          <w:noProof/>
        </w:rPr>
        <w:instrText xml:space="preserve"> PAGEREF _Toc209470861 \h </w:instrText>
      </w:r>
      <w:r w:rsidRPr="006D68AC">
        <w:rPr>
          <w:noProof/>
        </w:rPr>
      </w:r>
      <w:r w:rsidRPr="006D68AC">
        <w:rPr>
          <w:noProof/>
        </w:rPr>
        <w:fldChar w:fldCharType="separate"/>
      </w:r>
      <w:r w:rsidRPr="006D68AC">
        <w:rPr>
          <w:noProof/>
        </w:rPr>
        <w:t>404</w:t>
      </w:r>
      <w:r w:rsidRPr="006D68AC">
        <w:rPr>
          <w:noProof/>
        </w:rPr>
        <w:fldChar w:fldCharType="end"/>
      </w:r>
    </w:p>
    <w:p w14:paraId="14067CCB" w14:textId="70A3C871"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B.9</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NSCE_ServiceContinuity API</w:t>
      </w:r>
      <w:r w:rsidRPr="006D68AC">
        <w:rPr>
          <w:noProof/>
        </w:rPr>
        <w:tab/>
      </w:r>
      <w:r w:rsidRPr="006D68AC">
        <w:rPr>
          <w:noProof/>
        </w:rPr>
        <w:fldChar w:fldCharType="begin" w:fldLock="1"/>
      </w:r>
      <w:r w:rsidRPr="006D68AC">
        <w:rPr>
          <w:noProof/>
        </w:rPr>
        <w:instrText xml:space="preserve"> PAGEREF _Toc209470862 \h </w:instrText>
      </w:r>
      <w:r w:rsidRPr="006D68AC">
        <w:rPr>
          <w:noProof/>
        </w:rPr>
      </w:r>
      <w:r w:rsidRPr="006D68AC">
        <w:rPr>
          <w:noProof/>
        </w:rPr>
        <w:fldChar w:fldCharType="separate"/>
      </w:r>
      <w:r w:rsidRPr="006D68AC">
        <w:rPr>
          <w:noProof/>
        </w:rPr>
        <w:t>404</w:t>
      </w:r>
      <w:r w:rsidRPr="006D68AC">
        <w:rPr>
          <w:noProof/>
        </w:rPr>
        <w:fldChar w:fldCharType="end"/>
      </w:r>
    </w:p>
    <w:p w14:paraId="57EE21DB" w14:textId="77072915"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B.10</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NSCE_MultiSlicesOptimization API</w:t>
      </w:r>
      <w:r w:rsidRPr="006D68AC">
        <w:rPr>
          <w:noProof/>
        </w:rPr>
        <w:tab/>
      </w:r>
      <w:r w:rsidRPr="006D68AC">
        <w:rPr>
          <w:noProof/>
        </w:rPr>
        <w:fldChar w:fldCharType="begin" w:fldLock="1"/>
      </w:r>
      <w:r w:rsidRPr="006D68AC">
        <w:rPr>
          <w:noProof/>
        </w:rPr>
        <w:instrText xml:space="preserve"> PAGEREF _Toc209470863 \h </w:instrText>
      </w:r>
      <w:r w:rsidRPr="006D68AC">
        <w:rPr>
          <w:noProof/>
        </w:rPr>
      </w:r>
      <w:r w:rsidRPr="006D68AC">
        <w:rPr>
          <w:noProof/>
        </w:rPr>
        <w:fldChar w:fldCharType="separate"/>
      </w:r>
      <w:r w:rsidRPr="006D68AC">
        <w:rPr>
          <w:noProof/>
        </w:rPr>
        <w:t>404</w:t>
      </w:r>
      <w:r w:rsidRPr="006D68AC">
        <w:rPr>
          <w:noProof/>
        </w:rPr>
        <w:fldChar w:fldCharType="end"/>
      </w:r>
    </w:p>
    <w:p w14:paraId="6595AB8B" w14:textId="29558BBF"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B.11</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NSCE_NetworkSliceAdaptation API</w:t>
      </w:r>
      <w:r w:rsidRPr="006D68AC">
        <w:rPr>
          <w:noProof/>
        </w:rPr>
        <w:tab/>
      </w:r>
      <w:r w:rsidRPr="006D68AC">
        <w:rPr>
          <w:noProof/>
        </w:rPr>
        <w:fldChar w:fldCharType="begin" w:fldLock="1"/>
      </w:r>
      <w:r w:rsidRPr="006D68AC">
        <w:rPr>
          <w:noProof/>
        </w:rPr>
        <w:instrText xml:space="preserve"> PAGEREF _Toc209470864 \h </w:instrText>
      </w:r>
      <w:r w:rsidRPr="006D68AC">
        <w:rPr>
          <w:noProof/>
        </w:rPr>
      </w:r>
      <w:r w:rsidRPr="006D68AC">
        <w:rPr>
          <w:noProof/>
        </w:rPr>
        <w:fldChar w:fldCharType="separate"/>
      </w:r>
      <w:r w:rsidRPr="006D68AC">
        <w:rPr>
          <w:noProof/>
        </w:rPr>
        <w:t>404</w:t>
      </w:r>
      <w:r w:rsidRPr="006D68AC">
        <w:rPr>
          <w:noProof/>
        </w:rPr>
        <w:fldChar w:fldCharType="end"/>
      </w:r>
    </w:p>
    <w:p w14:paraId="39E2DD4C" w14:textId="709549DF"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B.12</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NSCE_SliceCommService API</w:t>
      </w:r>
      <w:r w:rsidRPr="006D68AC">
        <w:rPr>
          <w:noProof/>
        </w:rPr>
        <w:tab/>
      </w:r>
      <w:r w:rsidRPr="006D68AC">
        <w:rPr>
          <w:noProof/>
        </w:rPr>
        <w:fldChar w:fldCharType="begin" w:fldLock="1"/>
      </w:r>
      <w:r w:rsidRPr="006D68AC">
        <w:rPr>
          <w:noProof/>
        </w:rPr>
        <w:instrText xml:space="preserve"> PAGEREF _Toc209470865 \h </w:instrText>
      </w:r>
      <w:r w:rsidRPr="006D68AC">
        <w:rPr>
          <w:noProof/>
        </w:rPr>
      </w:r>
      <w:r w:rsidRPr="006D68AC">
        <w:rPr>
          <w:noProof/>
        </w:rPr>
        <w:fldChar w:fldCharType="separate"/>
      </w:r>
      <w:r w:rsidRPr="006D68AC">
        <w:rPr>
          <w:noProof/>
        </w:rPr>
        <w:t>404</w:t>
      </w:r>
      <w:r w:rsidRPr="006D68AC">
        <w:rPr>
          <w:noProof/>
        </w:rPr>
        <w:fldChar w:fldCharType="end"/>
      </w:r>
    </w:p>
    <w:p w14:paraId="4F50725E" w14:textId="6F62BD02"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B.13</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NSCE_InterPLMNContinuity API</w:t>
      </w:r>
      <w:r w:rsidRPr="006D68AC">
        <w:rPr>
          <w:noProof/>
        </w:rPr>
        <w:tab/>
      </w:r>
      <w:r w:rsidRPr="006D68AC">
        <w:rPr>
          <w:noProof/>
        </w:rPr>
        <w:fldChar w:fldCharType="begin" w:fldLock="1"/>
      </w:r>
      <w:r w:rsidRPr="006D68AC">
        <w:rPr>
          <w:noProof/>
        </w:rPr>
        <w:instrText xml:space="preserve"> PAGEREF _Toc209470866 \h </w:instrText>
      </w:r>
      <w:r w:rsidRPr="006D68AC">
        <w:rPr>
          <w:noProof/>
        </w:rPr>
      </w:r>
      <w:r w:rsidRPr="006D68AC">
        <w:rPr>
          <w:noProof/>
        </w:rPr>
        <w:fldChar w:fldCharType="separate"/>
      </w:r>
      <w:r w:rsidRPr="006D68AC">
        <w:rPr>
          <w:noProof/>
        </w:rPr>
        <w:t>405</w:t>
      </w:r>
      <w:r w:rsidRPr="006D68AC">
        <w:rPr>
          <w:noProof/>
        </w:rPr>
        <w:fldChar w:fldCharType="end"/>
      </w:r>
    </w:p>
    <w:p w14:paraId="5C405E1B" w14:textId="41C1C6CC"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B.14</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NSCE_NSDiagnostics API</w:t>
      </w:r>
      <w:r w:rsidRPr="006D68AC">
        <w:rPr>
          <w:noProof/>
        </w:rPr>
        <w:tab/>
      </w:r>
      <w:r w:rsidRPr="006D68AC">
        <w:rPr>
          <w:noProof/>
        </w:rPr>
        <w:fldChar w:fldCharType="begin" w:fldLock="1"/>
      </w:r>
      <w:r w:rsidRPr="006D68AC">
        <w:rPr>
          <w:noProof/>
        </w:rPr>
        <w:instrText xml:space="preserve"> PAGEREF _Toc209470867 \h </w:instrText>
      </w:r>
      <w:r w:rsidRPr="006D68AC">
        <w:rPr>
          <w:noProof/>
        </w:rPr>
      </w:r>
      <w:r w:rsidRPr="006D68AC">
        <w:rPr>
          <w:noProof/>
        </w:rPr>
        <w:fldChar w:fldCharType="separate"/>
      </w:r>
      <w:r w:rsidRPr="006D68AC">
        <w:rPr>
          <w:noProof/>
        </w:rPr>
        <w:t>405</w:t>
      </w:r>
      <w:r w:rsidRPr="006D68AC">
        <w:rPr>
          <w:noProof/>
        </w:rPr>
        <w:fldChar w:fldCharType="end"/>
      </w:r>
    </w:p>
    <w:p w14:paraId="2C672978" w14:textId="55373BF1"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B.15</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NSCE_FaultDiagnosis API</w:t>
      </w:r>
      <w:r w:rsidRPr="006D68AC">
        <w:rPr>
          <w:noProof/>
        </w:rPr>
        <w:tab/>
      </w:r>
      <w:r w:rsidRPr="006D68AC">
        <w:rPr>
          <w:noProof/>
        </w:rPr>
        <w:fldChar w:fldCharType="begin" w:fldLock="1"/>
      </w:r>
      <w:r w:rsidRPr="006D68AC">
        <w:rPr>
          <w:noProof/>
        </w:rPr>
        <w:instrText xml:space="preserve"> PAGEREF _Toc209470868 \h </w:instrText>
      </w:r>
      <w:r w:rsidRPr="006D68AC">
        <w:rPr>
          <w:noProof/>
        </w:rPr>
      </w:r>
      <w:r w:rsidRPr="006D68AC">
        <w:rPr>
          <w:noProof/>
        </w:rPr>
        <w:fldChar w:fldCharType="separate"/>
      </w:r>
      <w:r w:rsidRPr="006D68AC">
        <w:rPr>
          <w:noProof/>
        </w:rPr>
        <w:t>405</w:t>
      </w:r>
      <w:r w:rsidRPr="006D68AC">
        <w:rPr>
          <w:noProof/>
        </w:rPr>
        <w:fldChar w:fldCharType="end"/>
      </w:r>
    </w:p>
    <w:p w14:paraId="0CAEBD82" w14:textId="752B341C"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B.16</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NSCE_SliceR</w:t>
      </w:r>
      <w:r w:rsidRPr="006D68AC">
        <w:rPr>
          <w:noProof/>
          <w:lang w:eastAsia="zh-CN"/>
        </w:rPr>
        <w:t>eq</w:t>
      </w:r>
      <w:r w:rsidRPr="006D68AC">
        <w:rPr>
          <w:noProof/>
        </w:rPr>
        <w:t>V</w:t>
      </w:r>
      <w:r w:rsidRPr="006D68AC">
        <w:rPr>
          <w:noProof/>
          <w:lang w:eastAsia="zh-CN"/>
        </w:rPr>
        <w:t>erify</w:t>
      </w:r>
      <w:r w:rsidRPr="006D68AC">
        <w:rPr>
          <w:noProof/>
        </w:rPr>
        <w:t>A</w:t>
      </w:r>
      <w:r w:rsidRPr="006D68AC">
        <w:rPr>
          <w:noProof/>
          <w:lang w:eastAsia="zh-CN"/>
        </w:rPr>
        <w:t>nd</w:t>
      </w:r>
      <w:r w:rsidRPr="006D68AC">
        <w:rPr>
          <w:noProof/>
        </w:rPr>
        <w:t>A</w:t>
      </w:r>
      <w:r w:rsidRPr="006D68AC">
        <w:rPr>
          <w:noProof/>
          <w:lang w:eastAsia="zh-CN"/>
        </w:rPr>
        <w:t>lign</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_Toc209470869 \h </w:instrText>
      </w:r>
      <w:r w:rsidRPr="006D68AC">
        <w:rPr>
          <w:noProof/>
        </w:rPr>
      </w:r>
      <w:r w:rsidRPr="006D68AC">
        <w:rPr>
          <w:noProof/>
        </w:rPr>
        <w:fldChar w:fldCharType="separate"/>
      </w:r>
      <w:r w:rsidRPr="006D68AC">
        <w:rPr>
          <w:noProof/>
        </w:rPr>
        <w:t>405</w:t>
      </w:r>
      <w:r w:rsidRPr="006D68AC">
        <w:rPr>
          <w:noProof/>
        </w:rPr>
        <w:fldChar w:fldCharType="end"/>
      </w:r>
    </w:p>
    <w:p w14:paraId="26A8E0B2" w14:textId="2AD77813"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B.17</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NSCE_NSInfoDelivery API</w:t>
      </w:r>
      <w:r w:rsidRPr="006D68AC">
        <w:rPr>
          <w:noProof/>
        </w:rPr>
        <w:tab/>
      </w:r>
      <w:r w:rsidRPr="006D68AC">
        <w:rPr>
          <w:noProof/>
        </w:rPr>
        <w:fldChar w:fldCharType="begin" w:fldLock="1"/>
      </w:r>
      <w:r w:rsidRPr="006D68AC">
        <w:rPr>
          <w:noProof/>
        </w:rPr>
        <w:instrText xml:space="preserve"> PAGEREF _Toc209470870 \h </w:instrText>
      </w:r>
      <w:r w:rsidRPr="006D68AC">
        <w:rPr>
          <w:noProof/>
        </w:rPr>
      </w:r>
      <w:r w:rsidRPr="006D68AC">
        <w:rPr>
          <w:noProof/>
        </w:rPr>
        <w:fldChar w:fldCharType="separate"/>
      </w:r>
      <w:r w:rsidRPr="006D68AC">
        <w:rPr>
          <w:noProof/>
        </w:rPr>
        <w:t>405</w:t>
      </w:r>
      <w:r w:rsidRPr="006D68AC">
        <w:rPr>
          <w:noProof/>
        </w:rPr>
        <w:fldChar w:fldCharType="end"/>
      </w:r>
    </w:p>
    <w:p w14:paraId="37C0D68B" w14:textId="7F95F4A7" w:rsidR="003554AC" w:rsidRPr="006D68AC" w:rsidRDefault="003554AC">
      <w:pPr>
        <w:pStyle w:val="TOC1"/>
        <w:rPr>
          <w:rFonts w:asciiTheme="minorHAnsi" w:eastAsiaTheme="minorEastAsia" w:hAnsiTheme="minorHAnsi" w:cstheme="minorBidi"/>
          <w:noProof/>
          <w:kern w:val="2"/>
          <w:sz w:val="24"/>
          <w:szCs w:val="24"/>
          <w:lang w:eastAsia="en-GB"/>
          <w14:ligatures w14:val="standardContextual"/>
        </w:rPr>
      </w:pPr>
      <w:r w:rsidRPr="006D68AC">
        <w:rPr>
          <w:noProof/>
        </w:rPr>
        <w:t>B.18</w:t>
      </w:r>
      <w:r w:rsidRPr="006D68AC">
        <w:rPr>
          <w:rFonts w:asciiTheme="minorHAnsi" w:eastAsiaTheme="minorEastAsia" w:hAnsiTheme="minorHAnsi" w:cstheme="minorBidi"/>
          <w:noProof/>
          <w:kern w:val="2"/>
          <w:sz w:val="24"/>
          <w:szCs w:val="24"/>
          <w:lang w:eastAsia="en-GB"/>
          <w14:ligatures w14:val="standardContextual"/>
        </w:rPr>
        <w:tab/>
      </w:r>
      <w:r w:rsidRPr="006D68AC">
        <w:rPr>
          <w:noProof/>
        </w:rPr>
        <w:t>NSCE_</w:t>
      </w:r>
      <w:r w:rsidRPr="006D68AC">
        <w:rPr>
          <w:noProof/>
          <w:lang w:eastAsia="zh-CN"/>
        </w:rPr>
        <w:t>NSAllocation</w:t>
      </w:r>
      <w:r w:rsidRPr="006D68AC">
        <w:rPr>
          <w:noProof/>
        </w:rPr>
        <w:t xml:space="preserve"> API</w:t>
      </w:r>
      <w:r w:rsidRPr="006D68AC">
        <w:rPr>
          <w:noProof/>
        </w:rPr>
        <w:tab/>
      </w:r>
      <w:r w:rsidRPr="006D68AC">
        <w:rPr>
          <w:noProof/>
        </w:rPr>
        <w:fldChar w:fldCharType="begin" w:fldLock="1"/>
      </w:r>
      <w:r w:rsidRPr="006D68AC">
        <w:rPr>
          <w:noProof/>
        </w:rPr>
        <w:instrText xml:space="preserve"> PAGEREF _Toc209470871 \h </w:instrText>
      </w:r>
      <w:r w:rsidRPr="006D68AC">
        <w:rPr>
          <w:noProof/>
        </w:rPr>
      </w:r>
      <w:r w:rsidRPr="006D68AC">
        <w:rPr>
          <w:noProof/>
        </w:rPr>
        <w:fldChar w:fldCharType="separate"/>
      </w:r>
      <w:r w:rsidRPr="006D68AC">
        <w:rPr>
          <w:noProof/>
        </w:rPr>
        <w:t>406</w:t>
      </w:r>
      <w:r w:rsidRPr="006D68AC">
        <w:rPr>
          <w:noProof/>
        </w:rPr>
        <w:fldChar w:fldCharType="end"/>
      </w:r>
    </w:p>
    <w:p w14:paraId="7BF37014" w14:textId="528DD48C" w:rsidR="003554AC" w:rsidRPr="006D68AC" w:rsidRDefault="003554AC">
      <w:pPr>
        <w:pStyle w:val="TOC8"/>
        <w:rPr>
          <w:rFonts w:asciiTheme="minorHAnsi" w:eastAsiaTheme="minorEastAsia" w:hAnsiTheme="minorHAnsi" w:cstheme="minorBidi"/>
          <w:b w:val="0"/>
          <w:noProof/>
          <w:kern w:val="2"/>
          <w:sz w:val="24"/>
          <w:szCs w:val="24"/>
          <w:lang w:eastAsia="en-GB"/>
          <w14:ligatures w14:val="standardContextual"/>
        </w:rPr>
      </w:pPr>
      <w:r w:rsidRPr="006D68AC">
        <w:rPr>
          <w:noProof/>
        </w:rPr>
        <w:t>Annex C (informative):</w:t>
      </w:r>
      <w:r w:rsidRPr="006D68AC">
        <w:rPr>
          <w:noProof/>
        </w:rPr>
        <w:tab/>
        <w:t>Change history</w:t>
      </w:r>
      <w:r w:rsidRPr="006D68AC">
        <w:rPr>
          <w:noProof/>
        </w:rPr>
        <w:tab/>
      </w:r>
      <w:r w:rsidRPr="006D68AC">
        <w:rPr>
          <w:noProof/>
        </w:rPr>
        <w:fldChar w:fldCharType="begin" w:fldLock="1"/>
      </w:r>
      <w:r w:rsidRPr="006D68AC">
        <w:rPr>
          <w:noProof/>
        </w:rPr>
        <w:instrText xml:space="preserve"> PAGEREF _Toc209470872 \h </w:instrText>
      </w:r>
      <w:r w:rsidRPr="006D68AC">
        <w:rPr>
          <w:noProof/>
        </w:rPr>
      </w:r>
      <w:r w:rsidRPr="006D68AC">
        <w:rPr>
          <w:noProof/>
        </w:rPr>
        <w:fldChar w:fldCharType="separate"/>
      </w:r>
      <w:r w:rsidRPr="006D68AC">
        <w:rPr>
          <w:noProof/>
        </w:rPr>
        <w:t>407</w:t>
      </w:r>
      <w:r w:rsidRPr="006D68AC">
        <w:rPr>
          <w:noProof/>
        </w:rPr>
        <w:fldChar w:fldCharType="end"/>
      </w:r>
    </w:p>
    <w:p w14:paraId="5482ECD9" w14:textId="451FAA73" w:rsidR="009E14D8" w:rsidRPr="006D68AC" w:rsidRDefault="00C42A1F" w:rsidP="009E14D8">
      <w:r w:rsidRPr="006D68AC">
        <w:rPr>
          <w:rFonts w:eastAsia="DengXian"/>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Heading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End w:id="10"/>
      <w:r w:rsidRPr="006D68AC">
        <w:t>Foreword</w:t>
      </w:r>
      <w:bookmarkEnd w:id="11"/>
      <w:bookmarkEnd w:id="12"/>
      <w:bookmarkEnd w:id="13"/>
      <w:bookmarkEnd w:id="14"/>
      <w:bookmarkEnd w:id="15"/>
      <w:bookmarkEnd w:id="16"/>
      <w:bookmarkEnd w:id="17"/>
      <w:bookmarkEnd w:id="18"/>
      <w:bookmarkEnd w:id="19"/>
      <w:bookmarkEnd w:id="20"/>
    </w:p>
    <w:p w14:paraId="429B4BB3" w14:textId="77777777" w:rsidR="00080512" w:rsidRPr="006D68AC" w:rsidRDefault="00080512">
      <w:r w:rsidRPr="006D68AC">
        <w:t xml:space="preserve">This Technical </w:t>
      </w:r>
      <w:bookmarkStart w:id="21" w:name="spectype3"/>
      <w:r w:rsidRPr="006D68AC">
        <w:t>Specification</w:t>
      </w:r>
      <w:bookmarkEnd w:id="21"/>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Heading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209469797"/>
      <w:bookmarkEnd w:id="22"/>
      <w:r w:rsidRPr="006D68AC">
        <w:t>Introduction</w:t>
      </w:r>
      <w:bookmarkEnd w:id="23"/>
      <w:bookmarkEnd w:id="24"/>
      <w:bookmarkEnd w:id="25"/>
      <w:bookmarkEnd w:id="26"/>
      <w:bookmarkEnd w:id="27"/>
      <w:bookmarkEnd w:id="28"/>
      <w:bookmarkEnd w:id="29"/>
      <w:bookmarkEnd w:id="30"/>
      <w:bookmarkEnd w:id="31"/>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Heading1"/>
      </w:pPr>
      <w:r w:rsidRPr="006D68AC">
        <w:br w:type="page"/>
      </w:r>
      <w:bookmarkStart w:id="32" w:name="_Toc160649663"/>
      <w:bookmarkStart w:id="33" w:name="_Toc164927864"/>
      <w:bookmarkStart w:id="34" w:name="_Toc168549651"/>
      <w:bookmarkStart w:id="35" w:name="_Toc170117716"/>
      <w:bookmarkStart w:id="36" w:name="_Toc209469798"/>
      <w:bookmarkStart w:id="37" w:name="_Toc510696579"/>
      <w:bookmarkStart w:id="38" w:name="_Toc35971371"/>
      <w:r w:rsidR="002E2250" w:rsidRPr="006D68AC">
        <w:t>1</w:t>
      </w:r>
      <w:r w:rsidR="002E2250" w:rsidRPr="006D68AC">
        <w:tab/>
        <w:t>Scope</w:t>
      </w:r>
      <w:bookmarkEnd w:id="32"/>
      <w:bookmarkEnd w:id="33"/>
      <w:bookmarkEnd w:id="34"/>
      <w:bookmarkEnd w:id="35"/>
      <w:bookmarkEnd w:id="36"/>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Heading1"/>
      </w:pPr>
      <w:r w:rsidRPr="006D68AC">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209469799"/>
      <w:r w:rsidR="008A6D4A" w:rsidRPr="006D68AC">
        <w:t>2</w:t>
      </w:r>
      <w:r w:rsidR="008A6D4A" w:rsidRPr="006D68AC">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7CA8B5C7" w14:textId="77777777" w:rsidR="00ED591F" w:rsidRPr="006D68AC" w:rsidRDefault="00ED591F" w:rsidP="00ED591F">
      <w:pPr>
        <w:pStyle w:val="EX"/>
      </w:pPr>
      <w:bookmarkStart w:id="47" w:name="_Toc510696580"/>
      <w:bookmarkStart w:id="48" w:name="_Toc35971372"/>
      <w:r w:rsidRPr="006D68AC">
        <w:t>[1]</w:t>
      </w:r>
      <w:r w:rsidRPr="006D68AC">
        <w:tab/>
        <w:t>3GPP TR 21.905: "Vocabulary for 3GPP Specifications".</w:t>
      </w:r>
    </w:p>
    <w:p w14:paraId="6F527DC3" w14:textId="77777777" w:rsidR="00ED591F" w:rsidRPr="006D68AC" w:rsidRDefault="00ED591F" w:rsidP="00ED591F">
      <w:pPr>
        <w:pStyle w:val="EX"/>
      </w:pPr>
      <w:r w:rsidRPr="006D68AC">
        <w:t>[2]</w:t>
      </w:r>
      <w:r w:rsidRPr="006D68AC">
        <w:tab/>
        <w:t>3GPP TS 29.122: "T8 reference point for Northbound Application Programming Interfaces (APIs)".</w:t>
      </w:r>
    </w:p>
    <w:p w14:paraId="4AAFA663" w14:textId="77777777" w:rsidR="00ED591F" w:rsidRPr="006D68AC" w:rsidRDefault="00ED591F" w:rsidP="00ED591F">
      <w:pPr>
        <w:pStyle w:val="EX"/>
      </w:pPr>
      <w:r w:rsidRPr="006D68AC">
        <w:t>[3]</w:t>
      </w:r>
      <w:r w:rsidRPr="006D68AC">
        <w:tab/>
        <w:t>3GPP TS 29.501: "5G System; Principles and Guidelines for Services Definition; Stage 3".</w:t>
      </w:r>
    </w:p>
    <w:p w14:paraId="4F8F0A3E" w14:textId="77777777" w:rsidR="00ED591F" w:rsidRPr="006D68AC" w:rsidRDefault="00ED591F" w:rsidP="00ED591F">
      <w:pPr>
        <w:pStyle w:val="EX"/>
        <w:rPr>
          <w:lang w:val="en-US"/>
        </w:rPr>
      </w:pPr>
      <w:bookmarkStart w:id="49" w:name="_PERM_MCCTEMPBM_CRPT98420000___5"/>
      <w:r w:rsidRPr="006D68AC">
        <w:rPr>
          <w:snapToGrid w:val="0"/>
        </w:rPr>
        <w:t>[4]</w:t>
      </w:r>
      <w:r w:rsidRPr="006D68AC">
        <w:rPr>
          <w:snapToGrid w:val="0"/>
        </w:rPr>
        <w:tab/>
      </w:r>
      <w:r w:rsidRPr="006D68AC">
        <w:rPr>
          <w:lang w:val="en-US"/>
        </w:rPr>
        <w:t xml:space="preserve">OpenAPI: </w:t>
      </w:r>
      <w:r w:rsidRPr="006D68AC">
        <w:t>"</w:t>
      </w:r>
      <w:r w:rsidRPr="006D68AC">
        <w:rPr>
          <w:lang w:val="en-US"/>
        </w:rPr>
        <w:t>OpenAPI Specification Version 3.0.0</w:t>
      </w:r>
      <w:r w:rsidRPr="006D68AC">
        <w:t>"</w:t>
      </w:r>
      <w:r w:rsidRPr="006D68AC">
        <w:rPr>
          <w:lang w:val="en-US"/>
        </w:rPr>
        <w:t xml:space="preserve">, </w:t>
      </w:r>
      <w:hyperlink r:id="rId12" w:history="1">
        <w:r w:rsidRPr="006D68AC">
          <w:rPr>
            <w:rStyle w:val="Hyperlink"/>
            <w:lang w:val="en-US"/>
          </w:rPr>
          <w:t>https://spec.openapis.org/oas/v3.0.0</w:t>
        </w:r>
      </w:hyperlink>
      <w:r w:rsidRPr="006D68AC">
        <w:rPr>
          <w:lang w:val="en-US"/>
        </w:rPr>
        <w:t>.</w:t>
      </w:r>
    </w:p>
    <w:bookmarkEnd w:id="49"/>
    <w:p w14:paraId="3D88C40A" w14:textId="77777777" w:rsidR="00ED591F" w:rsidRPr="006D68AC" w:rsidRDefault="00ED591F" w:rsidP="00ED591F">
      <w:pPr>
        <w:pStyle w:val="EX"/>
      </w:pPr>
      <w:r w:rsidRPr="006D68AC">
        <w:t>[5]</w:t>
      </w:r>
      <w:r w:rsidRPr="006D68AC">
        <w:tab/>
        <w:t>3GPP TR 21.900: "Technical Specification Group working methods".</w:t>
      </w:r>
    </w:p>
    <w:p w14:paraId="42D59377" w14:textId="77777777" w:rsidR="00ED591F" w:rsidRPr="006D68AC" w:rsidRDefault="00ED591F" w:rsidP="00ED591F">
      <w:pPr>
        <w:pStyle w:val="EX"/>
      </w:pPr>
      <w:r w:rsidRPr="006D68AC">
        <w:t>[6]</w:t>
      </w:r>
      <w:r w:rsidRPr="006D68AC">
        <w:tab/>
        <w:t>3GPP TS 23.222: "Common API Framework for 3GPP Northbound APIs; Stage 2".</w:t>
      </w:r>
    </w:p>
    <w:p w14:paraId="16872249" w14:textId="77777777" w:rsidR="00ED591F" w:rsidRPr="006D68AC" w:rsidRDefault="00ED591F" w:rsidP="00ED591F">
      <w:pPr>
        <w:pStyle w:val="EX"/>
      </w:pPr>
      <w:r w:rsidRPr="006D68AC">
        <w:t>[7]</w:t>
      </w:r>
      <w:r w:rsidRPr="006D68AC">
        <w:tab/>
        <w:t>3GPP TS 29.222: "Common API Framework for 3GPP Northbound APIs; Stage 3".</w:t>
      </w:r>
    </w:p>
    <w:p w14:paraId="593B0D21" w14:textId="77777777" w:rsidR="00ED591F" w:rsidRPr="006D68AC" w:rsidRDefault="00ED591F" w:rsidP="00ED591F">
      <w:pPr>
        <w:pStyle w:val="EX"/>
      </w:pPr>
      <w:r w:rsidRPr="006D68AC">
        <w:t>[8]</w:t>
      </w:r>
      <w:r w:rsidRPr="006D68AC">
        <w:tab/>
        <w:t>3GPP TS 33.122: "Security aspects of Common API Framework (CAPIF) for 3GPP northbound APIs".</w:t>
      </w:r>
    </w:p>
    <w:p w14:paraId="4973972F" w14:textId="77777777" w:rsidR="00ED591F" w:rsidRPr="006D68AC" w:rsidRDefault="00ED591F" w:rsidP="00ED591F">
      <w:pPr>
        <w:pStyle w:val="EX"/>
      </w:pPr>
      <w:r w:rsidRPr="006D68AC">
        <w:t>[9]</w:t>
      </w:r>
      <w:r w:rsidRPr="006D68AC">
        <w:tab/>
        <w:t>IETF RFC 6749: "The OAuth 2.0 Authorization Framework".</w:t>
      </w:r>
    </w:p>
    <w:p w14:paraId="727BCB00" w14:textId="77777777" w:rsidR="00ED591F" w:rsidRPr="006D68AC" w:rsidRDefault="00ED591F" w:rsidP="00ED591F">
      <w:pPr>
        <w:pStyle w:val="EX"/>
        <w:rPr>
          <w:noProof/>
          <w:lang w:eastAsia="zh-CN"/>
        </w:rPr>
      </w:pPr>
      <w:r w:rsidRPr="006D68AC">
        <w:rPr>
          <w:noProof/>
        </w:rPr>
        <w:t>[</w:t>
      </w:r>
      <w:r w:rsidRPr="006D68AC">
        <w:rPr>
          <w:noProof/>
          <w:lang w:eastAsia="zh-CN"/>
        </w:rPr>
        <w:t>10</w:t>
      </w:r>
      <w:r w:rsidRPr="006D68AC">
        <w:rPr>
          <w:noProof/>
        </w:rPr>
        <w:t>]</w:t>
      </w:r>
      <w:r w:rsidRPr="006D68AC">
        <w:rPr>
          <w:noProof/>
        </w:rPr>
        <w:tab/>
      </w:r>
      <w:r w:rsidRPr="006D68AC">
        <w:t>IETF RFC 9113: "HTTP/2".</w:t>
      </w:r>
    </w:p>
    <w:p w14:paraId="1227B28B" w14:textId="77777777" w:rsidR="00ED591F" w:rsidRPr="006D68AC" w:rsidRDefault="00ED591F" w:rsidP="00ED591F">
      <w:pPr>
        <w:pStyle w:val="EX"/>
        <w:rPr>
          <w:noProof/>
          <w:lang w:eastAsia="zh-CN"/>
        </w:rPr>
      </w:pPr>
      <w:r w:rsidRPr="006D68AC">
        <w:t>[11]</w:t>
      </w:r>
      <w:r w:rsidRPr="006D68AC">
        <w:tab/>
        <w:t>IETF RFC 8259: "The JavaScript Object Notation (JSON) Data Interchange Format".</w:t>
      </w:r>
    </w:p>
    <w:p w14:paraId="17F93592" w14:textId="77777777" w:rsidR="00ED591F" w:rsidRPr="006D68AC" w:rsidRDefault="00ED591F" w:rsidP="00ED591F">
      <w:pPr>
        <w:pStyle w:val="EX"/>
      </w:pPr>
      <w:r w:rsidRPr="006D68AC">
        <w:t>[12]</w:t>
      </w:r>
      <w:r w:rsidRPr="006D68AC">
        <w:tab/>
        <w:t>IETF RFC 9457: "Problem Details for HTTP APIs".</w:t>
      </w:r>
    </w:p>
    <w:p w14:paraId="4E88E8EC" w14:textId="77777777" w:rsidR="00ED591F" w:rsidRPr="006D68AC" w:rsidRDefault="00ED591F" w:rsidP="00ED591F">
      <w:pPr>
        <w:pStyle w:val="EX"/>
      </w:pPr>
      <w:r w:rsidRPr="006D68AC">
        <w:t>[13]</w:t>
      </w:r>
      <w:r w:rsidRPr="006D68AC">
        <w:tab/>
        <w:t>3GPP TS 23.434: "Service Enabler Architecture Layer for Verticals (SEAL); Functional architecture and information flows".</w:t>
      </w:r>
    </w:p>
    <w:p w14:paraId="755C7920" w14:textId="77777777" w:rsidR="00ED591F" w:rsidRPr="006D68AC" w:rsidRDefault="00ED591F" w:rsidP="00ED591F">
      <w:pPr>
        <w:pStyle w:val="EX"/>
      </w:pPr>
      <w:r w:rsidRPr="006D68AC">
        <w:t>[14]</w:t>
      </w:r>
      <w:r w:rsidRPr="006D68AC">
        <w:tab/>
        <w:t>3GPP TS 23.435: "Procedures for Network Slice Capability Exposure for Application Layer Enablement Service".</w:t>
      </w:r>
    </w:p>
    <w:p w14:paraId="6781CF56" w14:textId="51C280ED" w:rsidR="000A0449" w:rsidRPr="006D68AC" w:rsidRDefault="00ED591F" w:rsidP="000A0449">
      <w:pPr>
        <w:pStyle w:val="EX"/>
      </w:pPr>
      <w:r w:rsidRPr="006D68AC">
        <w:rPr>
          <w:rFonts w:hint="eastAsia"/>
        </w:rPr>
        <w:t>[</w:t>
      </w:r>
      <w:r w:rsidRPr="006D68AC">
        <w:t>15]</w:t>
      </w:r>
      <w:r w:rsidRPr="006D68AC">
        <w:tab/>
        <w:t>3GPP TS 29.549: "Service Enabler Architecture Layer for Verticals (SEAL); Application Programming Interface (API) specification".</w:t>
      </w:r>
    </w:p>
    <w:p w14:paraId="2F8E8402" w14:textId="77777777" w:rsidR="000A0449" w:rsidRPr="006D68AC" w:rsidRDefault="000A0449" w:rsidP="00ED591F">
      <w:pPr>
        <w:pStyle w:val="EX"/>
        <w:rPr>
          <w:noProof/>
        </w:rPr>
      </w:pPr>
      <w:r w:rsidRPr="006D68AC">
        <w:t>[16]</w:t>
      </w:r>
      <w:r w:rsidRPr="006D68AC">
        <w:tab/>
      </w:r>
      <w:r w:rsidRPr="006D68AC">
        <w:rPr>
          <w:noProof/>
        </w:rPr>
        <w:t>3GPP TS 29.571: "5G System; Common Data Types for Service Based Interfaces; Stage 3".</w:t>
      </w:r>
    </w:p>
    <w:p w14:paraId="4224FD04" w14:textId="4566F879" w:rsidR="009A4BE1" w:rsidRPr="006D68AC" w:rsidRDefault="009A4BE1" w:rsidP="009A4BE1">
      <w:pPr>
        <w:pStyle w:val="EX"/>
      </w:pPr>
      <w:r w:rsidRPr="006D68AC">
        <w:rPr>
          <w:rFonts w:hint="eastAsia"/>
        </w:rPr>
        <w:t>[</w:t>
      </w:r>
      <w:r w:rsidRPr="006D68AC">
        <w:t>17]</w:t>
      </w:r>
      <w:r w:rsidRPr="006D68AC">
        <w:tab/>
        <w:t xml:space="preserve">3GPP TS 29.522: "5G System; </w:t>
      </w:r>
      <w:r w:rsidRPr="006D68AC">
        <w:rPr>
          <w:bCs/>
          <w:lang w:eastAsia="ja-JP"/>
        </w:rPr>
        <w:t>Network Exposure Function Northbound APIs</w:t>
      </w:r>
      <w:r w:rsidRPr="006D68AC">
        <w:t>; Stage 3".</w:t>
      </w:r>
    </w:p>
    <w:p w14:paraId="694F93F8" w14:textId="77777777" w:rsidR="00091209" w:rsidRPr="006D68AC" w:rsidRDefault="00091209" w:rsidP="00091209">
      <w:pPr>
        <w:pStyle w:val="EX"/>
      </w:pPr>
      <w:r w:rsidRPr="006D68AC">
        <w:rPr>
          <w:lang w:val="it-IT" w:eastAsia="zh-CN"/>
        </w:rPr>
        <w:t>[18]</w:t>
      </w:r>
      <w:r w:rsidRPr="006D68AC">
        <w:rPr>
          <w:lang w:val="it-IT" w:eastAsia="zh-CN"/>
        </w:rPr>
        <w:tab/>
        <w:t xml:space="preserve">3GPP TS 29.572: </w:t>
      </w:r>
      <w:r w:rsidRPr="006D68AC">
        <w:rPr>
          <w:lang w:val="it-IT"/>
        </w:rPr>
        <w:t>"</w:t>
      </w:r>
      <w:r w:rsidRPr="006D68AC">
        <w:t>5G System; Location Management Services; Stage 3</w:t>
      </w:r>
      <w:r w:rsidRPr="006D68AC">
        <w:rPr>
          <w:lang w:val="it-IT"/>
        </w:rPr>
        <w:t>".</w:t>
      </w:r>
    </w:p>
    <w:p w14:paraId="2D7B55E7" w14:textId="598625EE" w:rsidR="00091209" w:rsidRPr="006D68AC" w:rsidRDefault="00091209" w:rsidP="00091209">
      <w:pPr>
        <w:pStyle w:val="EX"/>
      </w:pPr>
      <w:r w:rsidRPr="006D68AC">
        <w:rPr>
          <w:rFonts w:hint="eastAsia"/>
        </w:rPr>
        <w:t>[</w:t>
      </w:r>
      <w:r w:rsidRPr="006D68AC">
        <w:t>19]</w:t>
      </w:r>
      <w:r w:rsidRPr="006D68AC">
        <w:tab/>
        <w:t xml:space="preserve">3GPP TS 28.541: "Management and orchestration; </w:t>
      </w:r>
      <w:r w:rsidRPr="006D68AC">
        <w:rPr>
          <w:snapToGrid w:val="0"/>
        </w:rPr>
        <w:t>5G Network Resource Model (NRM);</w:t>
      </w:r>
      <w:r w:rsidRPr="006D68AC">
        <w:rPr>
          <w:lang w:eastAsia="zh-CN"/>
        </w:rPr>
        <w:t xml:space="preserve"> Stage 2 and stage 3</w:t>
      </w:r>
      <w:r w:rsidRPr="006D68AC">
        <w:t>".</w:t>
      </w:r>
    </w:p>
    <w:p w14:paraId="47ADD10F" w14:textId="77777777" w:rsidR="003C2A5F" w:rsidRPr="006D68AC" w:rsidRDefault="003C2A5F" w:rsidP="003C2A5F">
      <w:pPr>
        <w:pStyle w:val="EX"/>
      </w:pPr>
      <w:r w:rsidRPr="006D68AC">
        <w:rPr>
          <w:rFonts w:hint="eastAsia"/>
        </w:rPr>
        <w:t>[</w:t>
      </w:r>
      <w:r w:rsidRPr="006D68AC">
        <w:t>20]</w:t>
      </w:r>
      <w:r w:rsidRPr="006D68AC">
        <w:tab/>
        <w:t>3GPP TS 29.531: "5G System; Network Slice Selection Services; Stage 3".</w:t>
      </w:r>
    </w:p>
    <w:p w14:paraId="50575D5F" w14:textId="77777777" w:rsidR="00905F86" w:rsidRPr="006D68AC" w:rsidRDefault="00905F86" w:rsidP="00905F86">
      <w:pPr>
        <w:pStyle w:val="EX"/>
        <w:rPr>
          <w:lang w:val="en-US" w:eastAsia="zh-CN"/>
        </w:rPr>
      </w:pPr>
      <w:r w:rsidRPr="006D68AC">
        <w:rPr>
          <w:rFonts w:eastAsiaTheme="minorEastAsia"/>
          <w:lang w:eastAsia="zh-CN"/>
        </w:rPr>
        <w:t>[21]</w:t>
      </w:r>
      <w:r w:rsidRPr="006D68AC">
        <w:rPr>
          <w:rFonts w:eastAsiaTheme="minorEastAsia"/>
          <w:lang w:eastAsia="zh-CN"/>
        </w:rPr>
        <w:tab/>
      </w:r>
      <w:r w:rsidRPr="006D68AC">
        <w:t>3GPP TS 33.501: "Security architecture and procedures for 5G System"</w:t>
      </w:r>
      <w:r w:rsidRPr="006D68AC">
        <w:rPr>
          <w:lang w:val="en-US" w:eastAsia="zh-CN"/>
        </w:rPr>
        <w:t>.</w:t>
      </w:r>
    </w:p>
    <w:p w14:paraId="52370214" w14:textId="77777777" w:rsidR="00311EA5" w:rsidRPr="006D68AC" w:rsidRDefault="00311EA5" w:rsidP="00311EA5">
      <w:pPr>
        <w:pStyle w:val="EX"/>
      </w:pPr>
      <w:r w:rsidRPr="006D68AC">
        <w:rPr>
          <w:rFonts w:hint="eastAsia"/>
        </w:rPr>
        <w:t>[</w:t>
      </w:r>
      <w:r w:rsidRPr="006D68AC">
        <w:t>22]</w:t>
      </w:r>
      <w:r w:rsidRPr="006D68AC">
        <w:tab/>
        <w:t>3GPP TS 28.104: "Management and orchestration; Management Data Analytics (MDA)".</w:t>
      </w:r>
    </w:p>
    <w:p w14:paraId="2357A790" w14:textId="77777777" w:rsidR="00311EA5" w:rsidRPr="006D68AC" w:rsidRDefault="00311EA5" w:rsidP="00AA78FB">
      <w:pPr>
        <w:pStyle w:val="EX"/>
      </w:pPr>
      <w:r w:rsidRPr="00AA78FB">
        <w:rPr>
          <w:rFonts w:hint="eastAsia"/>
        </w:rPr>
        <w:t>[</w:t>
      </w:r>
      <w:r w:rsidRPr="00AA78FB">
        <w:t>23]</w:t>
      </w:r>
      <w:r w:rsidRPr="00AA78FB">
        <w:tab/>
        <w:t>3GPP TS 28.552: "Management and orchestration; 5G performance measurements".</w:t>
      </w:r>
    </w:p>
    <w:p w14:paraId="74C4012C" w14:textId="77777777" w:rsidR="00311EA5" w:rsidRPr="006D68AC" w:rsidRDefault="00311EA5" w:rsidP="00311EA5">
      <w:pPr>
        <w:pStyle w:val="EX"/>
      </w:pPr>
      <w:r w:rsidRPr="006D68AC">
        <w:rPr>
          <w:rFonts w:hint="eastAsia"/>
        </w:rPr>
        <w:t>[</w:t>
      </w:r>
      <w:r w:rsidRPr="006D68AC">
        <w:t>24]</w:t>
      </w:r>
      <w:r w:rsidRPr="006D68AC">
        <w:tab/>
        <w:t>3GPP TS 28.554: "Management and orchestration; 5G end to end Key Performance Indicators (KPI)".</w:t>
      </w:r>
    </w:p>
    <w:p w14:paraId="7E30D745" w14:textId="77777777" w:rsidR="00D3062E" w:rsidRPr="006D68AC" w:rsidRDefault="00D3062E" w:rsidP="00D3062E">
      <w:pPr>
        <w:pStyle w:val="EX"/>
      </w:pPr>
      <w:r w:rsidRPr="006D68AC">
        <w:rPr>
          <w:rFonts w:hint="eastAsia"/>
        </w:rPr>
        <w:t>[</w:t>
      </w:r>
      <w:r w:rsidRPr="006D68AC">
        <w:t>25]</w:t>
      </w:r>
      <w:r w:rsidRPr="006D68AC">
        <w:tab/>
        <w:t>3GPP TS 29.558: " Enabling Edge Applications; Application Programming Interface (API) specification; Stage 3".</w:t>
      </w:r>
    </w:p>
    <w:p w14:paraId="700DA4D5" w14:textId="5F84CAE6" w:rsidR="00E305FE" w:rsidRPr="006D68AC" w:rsidRDefault="00905F86" w:rsidP="00BB2AE8">
      <w:pPr>
        <w:pStyle w:val="EX"/>
      </w:pPr>
      <w:r w:rsidRPr="006D68AC">
        <w:rPr>
          <w:lang w:eastAsia="zh-CN"/>
        </w:rPr>
        <w:t>[</w:t>
      </w:r>
      <w:r w:rsidRPr="006D68AC">
        <w:rPr>
          <w:rFonts w:eastAsiaTheme="minorEastAsia"/>
          <w:lang w:eastAsia="zh-CN"/>
        </w:rPr>
        <w:t>26</w:t>
      </w:r>
      <w:r w:rsidRPr="006D68AC">
        <w:rPr>
          <w:lang w:eastAsia="zh-CN"/>
        </w:rPr>
        <w:t>]</w:t>
      </w:r>
      <w:r w:rsidRPr="006D68AC">
        <w:rPr>
          <w:lang w:eastAsia="zh-CN"/>
        </w:rPr>
        <w:tab/>
        <w:t>3GPP TS 2</w:t>
      </w:r>
      <w:r w:rsidRPr="006D68AC">
        <w:rPr>
          <w:rFonts w:eastAsiaTheme="minorEastAsia"/>
          <w:lang w:eastAsia="zh-CN"/>
        </w:rPr>
        <w:t>9</w:t>
      </w:r>
      <w:r w:rsidRPr="006D68AC">
        <w:rPr>
          <w:lang w:eastAsia="zh-CN"/>
        </w:rPr>
        <w:t>.</w:t>
      </w:r>
      <w:r w:rsidRPr="006D68AC">
        <w:rPr>
          <w:rFonts w:eastAsiaTheme="minorEastAsia"/>
          <w:lang w:eastAsia="zh-CN"/>
        </w:rPr>
        <w:t>520</w:t>
      </w:r>
      <w:r w:rsidRPr="006D68AC">
        <w:rPr>
          <w:lang w:eastAsia="zh-CN"/>
        </w:rPr>
        <w:t>:</w:t>
      </w:r>
      <w:r w:rsidRPr="006D68AC">
        <w:rPr>
          <w:rFonts w:ascii="Arial" w:hAnsi="Arial" w:cs="Arial"/>
          <w:color w:val="212529"/>
          <w:sz w:val="14"/>
          <w:szCs w:val="14"/>
          <w:shd w:val="clear" w:color="auto" w:fill="FFFFFF"/>
        </w:rPr>
        <w:t xml:space="preserve"> </w:t>
      </w:r>
      <w:r w:rsidRPr="006D68AC">
        <w:rPr>
          <w:lang w:eastAsia="zh-CN"/>
        </w:rPr>
        <w:t>"</w:t>
      </w:r>
      <w:r w:rsidRPr="006D68AC">
        <w:t>5G System; Network Data Analytics Services</w:t>
      </w:r>
      <w:r w:rsidRPr="006D68AC">
        <w:rPr>
          <w:lang w:eastAsia="zh-CN"/>
        </w:rPr>
        <w:t>; Stage 3"</w:t>
      </w:r>
      <w:r w:rsidRPr="006D68AC">
        <w:rPr>
          <w:rFonts w:hint="eastAsia"/>
          <w:lang w:eastAsia="zh-CN"/>
        </w:rPr>
        <w:t>.</w:t>
      </w:r>
    </w:p>
    <w:p w14:paraId="2CA89716" w14:textId="4D4E8DE3" w:rsidR="008A6D4A" w:rsidRPr="006D68AC" w:rsidRDefault="009B3DF5" w:rsidP="007A4424">
      <w:pPr>
        <w:pStyle w:val="Heading1"/>
      </w:pPr>
      <w:r w:rsidRPr="006D68AC">
        <w:br w:type="page"/>
      </w:r>
      <w:bookmarkStart w:id="50" w:name="_Toc157434448"/>
      <w:bookmarkStart w:id="51" w:name="_Toc157436163"/>
      <w:bookmarkStart w:id="52" w:name="_Toc157440003"/>
      <w:bookmarkStart w:id="53" w:name="_Toc160649665"/>
      <w:bookmarkStart w:id="54" w:name="_Toc164927866"/>
      <w:bookmarkStart w:id="55" w:name="_Toc168549653"/>
      <w:bookmarkStart w:id="56" w:name="_Toc170117718"/>
      <w:bookmarkStart w:id="57" w:name="_Toc209469800"/>
      <w:r w:rsidR="008A6D4A" w:rsidRPr="006D68AC">
        <w:t>3</w:t>
      </w:r>
      <w:r w:rsidR="008A6D4A" w:rsidRPr="006D68AC">
        <w:tab/>
        <w:t>Definitions, symbols and abbreviations</w:t>
      </w:r>
      <w:bookmarkEnd w:id="47"/>
      <w:bookmarkEnd w:id="48"/>
      <w:bookmarkEnd w:id="50"/>
      <w:bookmarkEnd w:id="51"/>
      <w:bookmarkEnd w:id="52"/>
      <w:bookmarkEnd w:id="53"/>
      <w:bookmarkEnd w:id="54"/>
      <w:bookmarkEnd w:id="55"/>
      <w:bookmarkEnd w:id="56"/>
      <w:bookmarkEnd w:id="57"/>
    </w:p>
    <w:p w14:paraId="497197DA" w14:textId="77777777" w:rsidR="002E2250" w:rsidRPr="006D68AC" w:rsidRDefault="002E2250" w:rsidP="002E2250">
      <w:pPr>
        <w:pStyle w:val="Heading2"/>
      </w:pPr>
      <w:bookmarkStart w:id="58" w:name="_Toc160649666"/>
      <w:bookmarkStart w:id="59" w:name="_Toc164927867"/>
      <w:bookmarkStart w:id="60" w:name="_Toc168549654"/>
      <w:bookmarkStart w:id="61" w:name="_Toc170117719"/>
      <w:bookmarkStart w:id="62" w:name="_Toc209469801"/>
      <w:bookmarkStart w:id="63" w:name="_Toc510696584"/>
      <w:bookmarkStart w:id="64" w:name="_Toc35971376"/>
      <w:r w:rsidRPr="006D68AC">
        <w:t>3.1</w:t>
      </w:r>
      <w:r w:rsidRPr="006D68AC">
        <w:tab/>
        <w:t>Definitions</w:t>
      </w:r>
      <w:bookmarkEnd w:id="58"/>
      <w:bookmarkEnd w:id="59"/>
      <w:bookmarkEnd w:id="60"/>
      <w:bookmarkEnd w:id="61"/>
      <w:bookmarkEnd w:id="62"/>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65" w:name="_Toc510696582"/>
      <w:bookmarkStart w:id="66" w:name="_Toc35971374"/>
      <w:bookmarkStart w:id="67" w:name="_Toc157434450"/>
      <w:bookmarkStart w:id="68" w:name="_Toc157436165"/>
      <w:bookmarkStart w:id="69"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Heading2"/>
      </w:pPr>
      <w:bookmarkStart w:id="70" w:name="_Toc160649667"/>
      <w:bookmarkStart w:id="71" w:name="_Toc164927868"/>
      <w:bookmarkStart w:id="72" w:name="_Toc168549655"/>
      <w:bookmarkStart w:id="73" w:name="_Toc170117720"/>
      <w:bookmarkStart w:id="74" w:name="_Toc209469802"/>
      <w:r w:rsidRPr="006D68AC">
        <w:t>3.2</w:t>
      </w:r>
      <w:r w:rsidRPr="006D68AC">
        <w:tab/>
        <w:t>Symbols</w:t>
      </w:r>
      <w:bookmarkEnd w:id="65"/>
      <w:bookmarkEnd w:id="66"/>
      <w:bookmarkEnd w:id="67"/>
      <w:bookmarkEnd w:id="68"/>
      <w:bookmarkEnd w:id="69"/>
      <w:bookmarkEnd w:id="70"/>
      <w:bookmarkEnd w:id="71"/>
      <w:bookmarkEnd w:id="72"/>
      <w:bookmarkEnd w:id="73"/>
      <w:bookmarkEnd w:id="7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Heading2"/>
      </w:pPr>
      <w:bookmarkStart w:id="75" w:name="_Toc510696583"/>
      <w:bookmarkStart w:id="76" w:name="_Toc35971375"/>
      <w:bookmarkStart w:id="77" w:name="_Toc157434451"/>
      <w:bookmarkStart w:id="78" w:name="_Toc157436166"/>
      <w:bookmarkStart w:id="79" w:name="_Toc157440006"/>
      <w:bookmarkStart w:id="80" w:name="_Toc160649668"/>
      <w:bookmarkStart w:id="81" w:name="_Toc164927869"/>
      <w:bookmarkStart w:id="82" w:name="_Toc168549656"/>
      <w:bookmarkStart w:id="83" w:name="_Toc170117721"/>
      <w:bookmarkStart w:id="84" w:name="_Toc209469803"/>
      <w:r w:rsidRPr="006D68AC">
        <w:t>3.3</w:t>
      </w:r>
      <w:r w:rsidRPr="006D68AC">
        <w:tab/>
        <w:t>Abbreviations</w:t>
      </w:r>
      <w:bookmarkEnd w:id="75"/>
      <w:bookmarkEnd w:id="76"/>
      <w:bookmarkEnd w:id="77"/>
      <w:bookmarkEnd w:id="78"/>
      <w:bookmarkEnd w:id="79"/>
      <w:bookmarkEnd w:id="80"/>
      <w:bookmarkEnd w:id="81"/>
      <w:bookmarkEnd w:id="82"/>
      <w:bookmarkEnd w:id="83"/>
      <w:bookmarkEnd w:id="84"/>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Heading1"/>
      </w:pPr>
      <w:r w:rsidRPr="006D68AC">
        <w:br w:type="page"/>
      </w:r>
      <w:bookmarkStart w:id="85" w:name="_Toc157434452"/>
      <w:bookmarkStart w:id="86" w:name="_Toc157436167"/>
      <w:bookmarkStart w:id="87" w:name="_Toc157440007"/>
      <w:bookmarkStart w:id="88" w:name="_Toc160649669"/>
      <w:bookmarkStart w:id="89" w:name="_Toc164927870"/>
      <w:bookmarkStart w:id="90" w:name="_Toc168549657"/>
      <w:bookmarkStart w:id="91" w:name="_Toc170117722"/>
      <w:bookmarkStart w:id="92" w:name="_Toc209469804"/>
      <w:r w:rsidR="008A6D4A" w:rsidRPr="006D68AC">
        <w:t>4</w:t>
      </w:r>
      <w:r w:rsidR="008A6D4A" w:rsidRPr="006D68AC">
        <w:tab/>
        <w:t>Overview</w:t>
      </w:r>
      <w:bookmarkEnd w:id="63"/>
      <w:bookmarkEnd w:id="64"/>
      <w:bookmarkEnd w:id="85"/>
      <w:bookmarkEnd w:id="86"/>
      <w:bookmarkEnd w:id="87"/>
      <w:bookmarkEnd w:id="88"/>
      <w:bookmarkEnd w:id="89"/>
      <w:bookmarkEnd w:id="90"/>
      <w:bookmarkEnd w:id="91"/>
      <w:bookmarkEnd w:id="92"/>
    </w:p>
    <w:p w14:paraId="0FE051CF" w14:textId="061221C4" w:rsidR="00B110B4" w:rsidRPr="006D68AC" w:rsidRDefault="00B110B4" w:rsidP="00B110B4">
      <w:pPr>
        <w:rPr>
          <w:lang w:val="en-US"/>
        </w:rPr>
      </w:pPr>
      <w:bookmarkStart w:id="93" w:name="_Toc510696585"/>
      <w:bookmarkStart w:id="9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DengXian"/>
        </w:rPr>
        <w:t>The NSCE Server services expose network slicing capabilities based on the 5GS management system services (e.g., MnS services</w:t>
      </w:r>
      <w:r w:rsidRPr="006D68AC">
        <w:rPr>
          <w:rFonts w:eastAsia="DengXian"/>
          <w:lang w:eastAsia="zh-CN"/>
        </w:rPr>
        <w:t>)</w:t>
      </w:r>
      <w:r w:rsidRPr="006D68AC">
        <w:rPr>
          <w:rFonts w:eastAsia="DengXian"/>
        </w:rPr>
        <w:t xml:space="preserve"> and the 5GS network service</w:t>
      </w:r>
      <w:r w:rsidRPr="006D68AC">
        <w:rPr>
          <w:rFonts w:eastAsia="DengXian"/>
          <w:lang w:eastAsia="zh-CN"/>
        </w:rPr>
        <w:t>s</w:t>
      </w:r>
      <w:r w:rsidRPr="006D68AC">
        <w:rPr>
          <w:rFonts w:eastAsia="DengXian"/>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95"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95"/>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96" w:name="_MON_1740821112"/>
    <w:bookmarkEnd w:id="96"/>
    <w:p w14:paraId="45F5060C" w14:textId="77777777" w:rsidR="00ED591F" w:rsidRPr="006D68AC" w:rsidRDefault="003E3B18" w:rsidP="007D4E32">
      <w:pPr>
        <w:pStyle w:val="TH"/>
      </w:pPr>
      <w:r w:rsidRPr="007D4E32">
        <w:object w:dxaOrig="9486" w:dyaOrig="4223" w14:anchorId="04614E51">
          <v:shape id="_x0000_i1027" type="#_x0000_t75" alt="" style="width:474.85pt;height:211.15pt;mso-width-percent:0;mso-height-percent:0;mso-width-percent:0;mso-height-percent:0" o:ole="">
            <v:imagedata r:id="rId13" o:title=""/>
          </v:shape>
          <o:OLEObject Type="Embed" ProgID="Word.Document.12" ShapeID="_x0000_i1027" DrawAspect="Content" ObjectID="_1820301903"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Heading1"/>
      </w:pPr>
      <w:r w:rsidRPr="006D68AC">
        <w:br w:type="page"/>
      </w:r>
      <w:bookmarkStart w:id="97" w:name="_Toc157434453"/>
      <w:bookmarkStart w:id="98" w:name="_Toc157436168"/>
      <w:bookmarkStart w:id="99" w:name="_Toc157440008"/>
      <w:bookmarkStart w:id="100" w:name="_Toc160649670"/>
      <w:bookmarkStart w:id="101" w:name="_Toc164927871"/>
      <w:bookmarkStart w:id="102" w:name="_Toc168549658"/>
      <w:bookmarkStart w:id="103" w:name="_Toc170117723"/>
      <w:bookmarkStart w:id="104" w:name="_Toc209469805"/>
      <w:r w:rsidR="008A6D4A" w:rsidRPr="006D68AC">
        <w:t>5</w:t>
      </w:r>
      <w:r w:rsidR="008A6D4A" w:rsidRPr="006D68AC">
        <w:tab/>
        <w:t xml:space="preserve">Services offered by the </w:t>
      </w:r>
      <w:bookmarkEnd w:id="93"/>
      <w:bookmarkEnd w:id="94"/>
      <w:r w:rsidR="00E426E3" w:rsidRPr="006D68AC">
        <w:t>NSCE</w:t>
      </w:r>
      <w:r w:rsidR="00386919" w:rsidRPr="006D68AC">
        <w:t xml:space="preserve"> Server</w:t>
      </w:r>
      <w:bookmarkEnd w:id="97"/>
      <w:bookmarkEnd w:id="98"/>
      <w:bookmarkEnd w:id="99"/>
      <w:bookmarkEnd w:id="100"/>
      <w:bookmarkEnd w:id="101"/>
      <w:bookmarkEnd w:id="102"/>
      <w:bookmarkEnd w:id="103"/>
      <w:bookmarkEnd w:id="104"/>
    </w:p>
    <w:p w14:paraId="5A6A4D44" w14:textId="77777777" w:rsidR="008A6D4A" w:rsidRPr="006D68AC" w:rsidRDefault="008A6D4A" w:rsidP="007A4424">
      <w:pPr>
        <w:pStyle w:val="Heading2"/>
      </w:pPr>
      <w:bookmarkStart w:id="105" w:name="_Toc510696586"/>
      <w:bookmarkStart w:id="106" w:name="_Toc35971378"/>
      <w:bookmarkStart w:id="107" w:name="_Toc157434454"/>
      <w:bookmarkStart w:id="108" w:name="_Toc157436169"/>
      <w:bookmarkStart w:id="109" w:name="_Toc157440009"/>
      <w:bookmarkStart w:id="110" w:name="_Toc160649671"/>
      <w:bookmarkStart w:id="111" w:name="_Toc164927872"/>
      <w:bookmarkStart w:id="112" w:name="_Toc168549659"/>
      <w:bookmarkStart w:id="113" w:name="_Toc170117724"/>
      <w:bookmarkStart w:id="114" w:name="_Toc209469806"/>
      <w:r w:rsidRPr="006D68AC">
        <w:t>5.1</w:t>
      </w:r>
      <w:r w:rsidRPr="006D68AC">
        <w:tab/>
        <w:t>Introduction</w:t>
      </w:r>
      <w:bookmarkEnd w:id="105"/>
      <w:bookmarkEnd w:id="106"/>
      <w:bookmarkEnd w:id="107"/>
      <w:bookmarkEnd w:id="108"/>
      <w:bookmarkEnd w:id="109"/>
      <w:bookmarkEnd w:id="110"/>
      <w:bookmarkEnd w:id="111"/>
      <w:bookmarkEnd w:id="112"/>
      <w:bookmarkEnd w:id="113"/>
      <w:bookmarkEnd w:id="114"/>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Heading2"/>
      </w:pPr>
      <w:bookmarkStart w:id="115" w:name="_Toc510696587"/>
      <w:bookmarkStart w:id="116" w:name="_Toc35971379"/>
      <w:bookmarkStart w:id="117" w:name="_Toc157434455"/>
      <w:bookmarkStart w:id="118" w:name="_Toc157436170"/>
      <w:bookmarkStart w:id="119" w:name="_Toc157440010"/>
      <w:bookmarkStart w:id="120" w:name="_Toc160649672"/>
      <w:bookmarkStart w:id="121" w:name="_Toc164927873"/>
      <w:bookmarkStart w:id="122" w:name="_Toc168549660"/>
      <w:bookmarkStart w:id="123" w:name="_Toc170117725"/>
      <w:bookmarkStart w:id="124" w:name="_Toc209469807"/>
      <w:r w:rsidRPr="006D68AC">
        <w:t>5.2</w:t>
      </w:r>
      <w:r w:rsidRPr="006D68AC">
        <w:tab/>
      </w:r>
      <w:r w:rsidR="00D3062E" w:rsidRPr="006D68AC">
        <w:t>NSCE_SliceApiManagement</w:t>
      </w:r>
      <w:bookmarkEnd w:id="115"/>
      <w:bookmarkEnd w:id="116"/>
      <w:bookmarkEnd w:id="117"/>
      <w:bookmarkEnd w:id="118"/>
      <w:bookmarkEnd w:id="119"/>
      <w:bookmarkEnd w:id="120"/>
      <w:bookmarkEnd w:id="121"/>
      <w:bookmarkEnd w:id="122"/>
      <w:bookmarkEnd w:id="123"/>
      <w:bookmarkEnd w:id="124"/>
    </w:p>
    <w:p w14:paraId="5DA74929" w14:textId="77777777" w:rsidR="00192AD6" w:rsidRPr="006D68AC" w:rsidRDefault="00192AD6" w:rsidP="00192AD6">
      <w:pPr>
        <w:pStyle w:val="Heading3"/>
      </w:pPr>
      <w:bookmarkStart w:id="125" w:name="_Toc168549661"/>
      <w:bookmarkStart w:id="126" w:name="_Toc170117726"/>
      <w:bookmarkStart w:id="127" w:name="_Toc209469808"/>
      <w:bookmarkStart w:id="128" w:name="_Toc144024130"/>
      <w:bookmarkStart w:id="129" w:name="_Toc144459562"/>
      <w:bookmarkStart w:id="130" w:name="_Toc151743065"/>
      <w:bookmarkStart w:id="131" w:name="_Toc151743530"/>
      <w:bookmarkStart w:id="132" w:name="_Toc148176816"/>
      <w:bookmarkStart w:id="133" w:name="_Toc148358866"/>
      <w:bookmarkStart w:id="134" w:name="_Toc148176818"/>
      <w:bookmarkStart w:id="135" w:name="_Toc148358868"/>
      <w:bookmarkStart w:id="136" w:name="_Toc96843344"/>
      <w:bookmarkStart w:id="137" w:name="_Toc96844319"/>
      <w:bookmarkStart w:id="138" w:name="_Toc100739892"/>
      <w:bookmarkStart w:id="139" w:name="_Toc129252465"/>
      <w:bookmarkStart w:id="140" w:name="_Toc144024134"/>
      <w:bookmarkStart w:id="141" w:name="_Toc144459566"/>
      <w:r w:rsidRPr="006D68AC">
        <w:t>5.2.1</w:t>
      </w:r>
      <w:r w:rsidRPr="006D68AC">
        <w:tab/>
        <w:t>Service Description</w:t>
      </w:r>
      <w:bookmarkEnd w:id="125"/>
      <w:bookmarkEnd w:id="126"/>
      <w:bookmarkEnd w:id="127"/>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Heading3"/>
      </w:pPr>
      <w:bookmarkStart w:id="142" w:name="_Toc168549662"/>
      <w:bookmarkStart w:id="143" w:name="_Toc170117727"/>
      <w:bookmarkStart w:id="144" w:name="_Toc209469809"/>
      <w:r w:rsidRPr="006D68AC">
        <w:t>5.2.2</w:t>
      </w:r>
      <w:r w:rsidRPr="006D68AC">
        <w:tab/>
        <w:t>Service Operations</w:t>
      </w:r>
      <w:bookmarkEnd w:id="142"/>
      <w:bookmarkEnd w:id="143"/>
      <w:bookmarkEnd w:id="144"/>
    </w:p>
    <w:p w14:paraId="4CFD6015" w14:textId="77777777" w:rsidR="00192AD6" w:rsidRPr="006D68AC" w:rsidRDefault="00192AD6" w:rsidP="00192AD6">
      <w:pPr>
        <w:pStyle w:val="Heading4"/>
      </w:pPr>
      <w:bookmarkStart w:id="145" w:name="_Toc168549663"/>
      <w:bookmarkStart w:id="146" w:name="_Toc170117728"/>
      <w:bookmarkStart w:id="147" w:name="_Toc209469810"/>
      <w:r w:rsidRPr="006D68AC">
        <w:t>5.2.2.1</w:t>
      </w:r>
      <w:r w:rsidRPr="006D68AC">
        <w:tab/>
        <w:t>Introduction</w:t>
      </w:r>
      <w:bookmarkEnd w:id="145"/>
      <w:bookmarkEnd w:id="146"/>
      <w:bookmarkEnd w:id="147"/>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Heading4"/>
      </w:pPr>
      <w:bookmarkStart w:id="148" w:name="_Toc168549664"/>
      <w:bookmarkStart w:id="149" w:name="_Toc170117729"/>
      <w:bookmarkStart w:id="150" w:name="_Toc209469811"/>
      <w:r w:rsidRPr="006D68AC">
        <w:t>5.2.2.2</w:t>
      </w:r>
      <w:r w:rsidRPr="006D68AC">
        <w:tab/>
        <w:t>NSCE_SliceApiManagement_Configure</w:t>
      </w:r>
      <w:bookmarkEnd w:id="148"/>
      <w:bookmarkEnd w:id="149"/>
      <w:bookmarkEnd w:id="150"/>
    </w:p>
    <w:p w14:paraId="6D0F88ED" w14:textId="77777777" w:rsidR="00192AD6" w:rsidRPr="006D68AC" w:rsidRDefault="00192AD6" w:rsidP="00192AD6">
      <w:pPr>
        <w:pStyle w:val="Heading5"/>
      </w:pPr>
      <w:bookmarkStart w:id="151" w:name="_Toc138754884"/>
      <w:bookmarkStart w:id="152" w:name="_Toc144222259"/>
      <w:bookmarkStart w:id="153" w:name="_Toc168549665"/>
      <w:bookmarkStart w:id="154" w:name="_Toc170117730"/>
      <w:bookmarkStart w:id="155" w:name="_Toc209469812"/>
      <w:r w:rsidRPr="006D68AC">
        <w:t>5.2.2.2.1</w:t>
      </w:r>
      <w:r w:rsidRPr="006D68AC">
        <w:tab/>
        <w:t>General</w:t>
      </w:r>
      <w:bookmarkEnd w:id="151"/>
      <w:bookmarkEnd w:id="152"/>
      <w:bookmarkEnd w:id="153"/>
      <w:bookmarkEnd w:id="154"/>
      <w:bookmarkEnd w:id="155"/>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Heading5"/>
      </w:pPr>
      <w:bookmarkStart w:id="156" w:name="_Toc168549666"/>
      <w:bookmarkStart w:id="157" w:name="_Toc170117731"/>
      <w:bookmarkStart w:id="158" w:name="_Toc209469813"/>
      <w:r w:rsidRPr="006D68AC">
        <w:t>5.2.2.2.2</w:t>
      </w:r>
      <w:r w:rsidRPr="006D68AC">
        <w:tab/>
        <w:t>Slice API Configuration Creation</w:t>
      </w:r>
      <w:bookmarkEnd w:id="156"/>
      <w:bookmarkEnd w:id="157"/>
      <w:bookmarkEnd w:id="158"/>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59" w:name="_MON_1770540356"/>
    <w:bookmarkEnd w:id="159"/>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5pt;height:126.35pt" o:ole="">
            <v:imagedata r:id="rId15" o:title=""/>
          </v:shape>
          <o:OLEObject Type="Embed" ProgID="Word.Document.8" ShapeID="_x0000_i1028" DrawAspect="Content" ObjectID="_1820301904"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Heading5"/>
      </w:pPr>
      <w:bookmarkStart w:id="160" w:name="_Toc168549667"/>
      <w:bookmarkStart w:id="161" w:name="_Toc170117732"/>
      <w:bookmarkStart w:id="162" w:name="_Toc209469814"/>
      <w:r w:rsidRPr="006D68AC">
        <w:t>5.2.2.2.3</w:t>
      </w:r>
      <w:r w:rsidRPr="006D68AC">
        <w:tab/>
        <w:t xml:space="preserve">Slice API Configuration </w:t>
      </w:r>
      <w:r w:rsidRPr="006D68AC">
        <w:rPr>
          <w:lang w:val="en-US"/>
        </w:rPr>
        <w:t>Deletion</w:t>
      </w:r>
      <w:bookmarkEnd w:id="160"/>
      <w:bookmarkEnd w:id="161"/>
      <w:bookmarkEnd w:id="162"/>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163" w:name="_MON_1770540535"/>
    <w:bookmarkEnd w:id="163"/>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5pt;height:126.35pt" o:ole="">
            <v:imagedata r:id="rId17" o:title=""/>
          </v:shape>
          <o:OLEObject Type="Embed" ProgID="Word.Document.8" ShapeID="_x0000_i1029" DrawAspect="Content" ObjectID="_1820301905"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Heading4"/>
      </w:pPr>
      <w:bookmarkStart w:id="164" w:name="_Toc168549668"/>
      <w:bookmarkStart w:id="165" w:name="_Toc170117733"/>
      <w:bookmarkStart w:id="166" w:name="_Toc209469815"/>
      <w:r w:rsidRPr="006D68AC">
        <w:t>5.2.2.3</w:t>
      </w:r>
      <w:r w:rsidRPr="006D68AC">
        <w:tab/>
        <w:t>NSCE_SliceApiManagement_Update</w:t>
      </w:r>
      <w:bookmarkEnd w:id="164"/>
      <w:bookmarkEnd w:id="165"/>
      <w:bookmarkEnd w:id="166"/>
    </w:p>
    <w:p w14:paraId="617D50EC" w14:textId="77777777" w:rsidR="00192AD6" w:rsidRPr="006D68AC" w:rsidRDefault="00192AD6" w:rsidP="00192AD6">
      <w:pPr>
        <w:pStyle w:val="Heading5"/>
      </w:pPr>
      <w:bookmarkStart w:id="167" w:name="_Toc168549669"/>
      <w:bookmarkStart w:id="168" w:name="_Toc170117734"/>
      <w:bookmarkStart w:id="169" w:name="_Toc209469816"/>
      <w:r w:rsidRPr="006D68AC">
        <w:t>5.2.2.3.1</w:t>
      </w:r>
      <w:r w:rsidRPr="006D68AC">
        <w:tab/>
        <w:t>General</w:t>
      </w:r>
      <w:bookmarkEnd w:id="167"/>
      <w:bookmarkEnd w:id="168"/>
      <w:bookmarkEnd w:id="169"/>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Heading5"/>
      </w:pPr>
      <w:bookmarkStart w:id="170" w:name="_Toc168549670"/>
      <w:bookmarkStart w:id="171" w:name="_Toc170117735"/>
      <w:bookmarkStart w:id="172" w:name="_Toc209469817"/>
      <w:r w:rsidRPr="006D68AC">
        <w:t>5.2.2.3.2</w:t>
      </w:r>
      <w:r w:rsidRPr="006D68AC">
        <w:tab/>
        <w:t>Slice API Configuration</w:t>
      </w:r>
      <w:r w:rsidRPr="006D68AC">
        <w:rPr>
          <w:rFonts w:cs="Courier New"/>
          <w:szCs w:val="16"/>
        </w:rPr>
        <w:t xml:space="preserve"> Update</w:t>
      </w:r>
      <w:bookmarkEnd w:id="170"/>
      <w:bookmarkEnd w:id="171"/>
      <w:bookmarkEnd w:id="172"/>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173" w:name="_MON_1776105001"/>
    <w:bookmarkEnd w:id="173"/>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15pt;height:125pt" o:ole="">
            <v:imagedata r:id="rId19" o:title=""/>
          </v:shape>
          <o:OLEObject Type="Embed" ProgID="Word.Document.8" ShapeID="_x0000_i1030" DrawAspect="Content" ObjectID="_1820301906"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Heading4"/>
      </w:pPr>
      <w:bookmarkStart w:id="174" w:name="_Toc168549671"/>
      <w:bookmarkStart w:id="175" w:name="_Toc170117736"/>
      <w:bookmarkStart w:id="176" w:name="_Toc209469818"/>
      <w:r w:rsidRPr="006D68AC">
        <w:t>5.2.2.4</w:t>
      </w:r>
      <w:r w:rsidRPr="006D68AC">
        <w:tab/>
        <w:t>NSCE_SliceApiManagement_Notify</w:t>
      </w:r>
      <w:bookmarkEnd w:id="174"/>
      <w:bookmarkEnd w:id="175"/>
      <w:bookmarkEnd w:id="176"/>
    </w:p>
    <w:p w14:paraId="3878C1E5" w14:textId="77777777" w:rsidR="00192AD6" w:rsidRPr="006D68AC" w:rsidRDefault="00192AD6" w:rsidP="00192AD6">
      <w:pPr>
        <w:pStyle w:val="Heading5"/>
      </w:pPr>
      <w:bookmarkStart w:id="177" w:name="_Toc168549672"/>
      <w:bookmarkStart w:id="178" w:name="_Toc170117737"/>
      <w:bookmarkStart w:id="179" w:name="_Toc209469819"/>
      <w:r w:rsidRPr="006D68AC">
        <w:t>5.2.2.4.1</w:t>
      </w:r>
      <w:r w:rsidRPr="006D68AC">
        <w:tab/>
        <w:t>General</w:t>
      </w:r>
      <w:bookmarkEnd w:id="177"/>
      <w:bookmarkEnd w:id="178"/>
      <w:bookmarkEnd w:id="179"/>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Heading5"/>
      </w:pPr>
      <w:bookmarkStart w:id="180" w:name="_Toc168549673"/>
      <w:bookmarkStart w:id="181" w:name="_Toc170117738"/>
      <w:bookmarkStart w:id="182" w:name="_Toc209469820"/>
      <w:r w:rsidRPr="006D68AC">
        <w:t>5.2.2.4.2</w:t>
      </w:r>
      <w:r w:rsidRPr="006D68AC">
        <w:tab/>
        <w:t>Slice API Configuration Notification</w:t>
      </w:r>
      <w:bookmarkEnd w:id="180"/>
      <w:bookmarkEnd w:id="181"/>
      <w:bookmarkEnd w:id="182"/>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183" w:name="_MON_1742563221"/>
    <w:bookmarkEnd w:id="183"/>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15pt;height:137.8pt" o:ole="">
            <v:imagedata r:id="rId21" o:title=""/>
          </v:shape>
          <o:OLEObject Type="Embed" ProgID="Word.Document.8" ShapeID="_x0000_i1031" DrawAspect="Content" ObjectID="_1820301907"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Heading4"/>
      </w:pPr>
      <w:bookmarkStart w:id="184" w:name="_Toc168549674"/>
      <w:bookmarkStart w:id="185" w:name="_Toc170117739"/>
      <w:bookmarkStart w:id="186" w:name="_Toc209469821"/>
      <w:r w:rsidRPr="006D68AC">
        <w:t>5.2.2.5</w:t>
      </w:r>
      <w:r w:rsidRPr="006D68AC">
        <w:tab/>
        <w:t>NSCE_SliceApiManagement_Invoke</w:t>
      </w:r>
      <w:bookmarkEnd w:id="184"/>
      <w:bookmarkEnd w:id="185"/>
      <w:bookmarkEnd w:id="186"/>
    </w:p>
    <w:p w14:paraId="71DB80DE" w14:textId="77777777" w:rsidR="00192AD6" w:rsidRPr="006D68AC" w:rsidRDefault="00192AD6" w:rsidP="00192AD6">
      <w:pPr>
        <w:pStyle w:val="Heading5"/>
      </w:pPr>
      <w:bookmarkStart w:id="187" w:name="_Toc168549675"/>
      <w:bookmarkStart w:id="188" w:name="_Toc170117740"/>
      <w:bookmarkStart w:id="189" w:name="_Toc209469822"/>
      <w:r w:rsidRPr="006D68AC">
        <w:t>5.2.2.5.1</w:t>
      </w:r>
      <w:r w:rsidRPr="006D68AC">
        <w:tab/>
        <w:t>General</w:t>
      </w:r>
      <w:bookmarkEnd w:id="187"/>
      <w:bookmarkEnd w:id="188"/>
      <w:bookmarkEnd w:id="189"/>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Heading5"/>
      </w:pPr>
      <w:bookmarkStart w:id="190" w:name="_Toc168549676"/>
      <w:bookmarkStart w:id="191" w:name="_Toc170117741"/>
      <w:bookmarkStart w:id="192" w:name="_Toc209469823"/>
      <w:r w:rsidRPr="006D68AC">
        <w:t>5.2.2.5.2</w:t>
      </w:r>
      <w:r w:rsidRPr="006D68AC">
        <w:tab/>
        <w:t>Slice API Invocation</w:t>
      </w:r>
      <w:r w:rsidRPr="006D68AC">
        <w:rPr>
          <w:rFonts w:cs="Courier New"/>
          <w:szCs w:val="16"/>
        </w:rPr>
        <w:t xml:space="preserve"> Request</w:t>
      </w:r>
      <w:bookmarkEnd w:id="190"/>
      <w:bookmarkEnd w:id="191"/>
      <w:bookmarkEnd w:id="192"/>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5pt;height:125pt" o:ole="">
            <v:imagedata r:id="rId23" o:title=""/>
          </v:shape>
          <o:OLEObject Type="Embed" ProgID="Word.Document.8" ShapeID="_x0000_i1032" DrawAspect="Content" ObjectID="_1820301908"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Heading2"/>
      </w:pPr>
      <w:bookmarkStart w:id="193" w:name="_Toc160649673"/>
      <w:bookmarkStart w:id="194" w:name="_Toc164927874"/>
      <w:bookmarkStart w:id="195" w:name="_Toc168549677"/>
      <w:bookmarkStart w:id="196" w:name="_Toc170117742"/>
      <w:bookmarkStart w:id="197" w:name="_Toc209469824"/>
      <w:bookmarkStart w:id="198" w:name="_Toc157434464"/>
      <w:bookmarkStart w:id="199" w:name="_Toc157436179"/>
      <w:bookmarkStart w:id="200" w:name="_Toc157440019"/>
      <w:bookmarkStart w:id="201" w:name="_Toc510696597"/>
      <w:bookmarkStart w:id="202" w:name="_Toc35971389"/>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6D68AC">
        <w:t>5.3</w:t>
      </w:r>
      <w:r w:rsidRPr="006D68AC">
        <w:tab/>
        <w:t>NSCE_NetSliceLifeCycleMngt</w:t>
      </w:r>
      <w:bookmarkEnd w:id="193"/>
      <w:bookmarkEnd w:id="194"/>
      <w:bookmarkEnd w:id="195"/>
      <w:bookmarkEnd w:id="196"/>
      <w:bookmarkEnd w:id="197"/>
    </w:p>
    <w:p w14:paraId="3E121754" w14:textId="77777777" w:rsidR="00E305FE" w:rsidRPr="006D68AC" w:rsidRDefault="00E305FE" w:rsidP="00E305FE">
      <w:pPr>
        <w:pStyle w:val="Heading3"/>
      </w:pPr>
      <w:bookmarkStart w:id="203" w:name="_Toc160649674"/>
      <w:bookmarkStart w:id="204" w:name="_Toc164927875"/>
      <w:bookmarkStart w:id="205" w:name="_Toc168549678"/>
      <w:bookmarkStart w:id="206" w:name="_Toc170117743"/>
      <w:bookmarkStart w:id="207" w:name="_Toc209469825"/>
      <w:r w:rsidRPr="006D68AC">
        <w:t>5.3.1</w:t>
      </w:r>
      <w:r w:rsidRPr="006D68AC">
        <w:tab/>
        <w:t>Service Description</w:t>
      </w:r>
      <w:bookmarkEnd w:id="203"/>
      <w:bookmarkEnd w:id="204"/>
      <w:bookmarkEnd w:id="205"/>
      <w:bookmarkEnd w:id="206"/>
      <w:bookmarkEnd w:id="207"/>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DengXian"/>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Heading3"/>
      </w:pPr>
      <w:bookmarkStart w:id="208" w:name="_Toc160649675"/>
      <w:bookmarkStart w:id="209" w:name="_Toc164927876"/>
      <w:bookmarkStart w:id="210" w:name="_Toc168549679"/>
      <w:bookmarkStart w:id="211" w:name="_Toc170117744"/>
      <w:bookmarkStart w:id="212" w:name="_Toc209469826"/>
      <w:r w:rsidRPr="006D68AC">
        <w:t>5.3.2</w:t>
      </w:r>
      <w:r w:rsidRPr="006D68AC">
        <w:tab/>
        <w:t>Service Operations</w:t>
      </w:r>
      <w:bookmarkEnd w:id="208"/>
      <w:bookmarkEnd w:id="209"/>
      <w:bookmarkEnd w:id="210"/>
      <w:bookmarkEnd w:id="211"/>
      <w:bookmarkEnd w:id="212"/>
    </w:p>
    <w:p w14:paraId="3804CC22" w14:textId="77777777" w:rsidR="00E305FE" w:rsidRPr="006D68AC" w:rsidRDefault="00E305FE" w:rsidP="00E305FE">
      <w:pPr>
        <w:pStyle w:val="Heading4"/>
      </w:pPr>
      <w:bookmarkStart w:id="213" w:name="_Toc160649676"/>
      <w:bookmarkStart w:id="214" w:name="_Toc164927877"/>
      <w:bookmarkStart w:id="215" w:name="_Toc168549680"/>
      <w:bookmarkStart w:id="216" w:name="_Toc170117745"/>
      <w:bookmarkStart w:id="217" w:name="_Toc209469827"/>
      <w:r w:rsidRPr="006D68AC">
        <w:t>5.3.2.1</w:t>
      </w:r>
      <w:r w:rsidRPr="006D68AC">
        <w:tab/>
        <w:t>Introduction</w:t>
      </w:r>
      <w:bookmarkEnd w:id="213"/>
      <w:bookmarkEnd w:id="214"/>
      <w:bookmarkEnd w:id="215"/>
      <w:bookmarkEnd w:id="216"/>
      <w:bookmarkEnd w:id="217"/>
    </w:p>
    <w:p w14:paraId="55578077" w14:textId="7E7AE9F1" w:rsidR="00F5485E" w:rsidRPr="006D68AC" w:rsidRDefault="00F5485E" w:rsidP="00F5485E">
      <w:bookmarkStart w:id="218"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DengXian"/>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DengXian"/>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DengXian"/>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Heading4"/>
      </w:pPr>
      <w:bookmarkStart w:id="219" w:name="_Toc164927878"/>
      <w:bookmarkStart w:id="220" w:name="_Toc168549681"/>
      <w:bookmarkStart w:id="221" w:name="_Toc170117746"/>
      <w:bookmarkStart w:id="222" w:name="_Toc209469828"/>
      <w:r w:rsidRPr="006D68AC">
        <w:t>5.3.2.2</w:t>
      </w:r>
      <w:r w:rsidRPr="006D68AC">
        <w:tab/>
      </w:r>
      <w:r w:rsidRPr="006D68AC">
        <w:rPr>
          <w:lang w:val="en-US"/>
        </w:rPr>
        <w:t>NSCE_</w:t>
      </w:r>
      <w:r w:rsidRPr="006D68AC">
        <w:t>NetSliceLifeCycleMngt_</w:t>
      </w:r>
      <w:r w:rsidRPr="006D68AC">
        <w:rPr>
          <w:lang w:val="en-US"/>
        </w:rPr>
        <w:t>Subscribe</w:t>
      </w:r>
      <w:bookmarkEnd w:id="218"/>
      <w:bookmarkEnd w:id="219"/>
      <w:bookmarkEnd w:id="220"/>
      <w:bookmarkEnd w:id="221"/>
      <w:bookmarkEnd w:id="222"/>
    </w:p>
    <w:p w14:paraId="531741AC" w14:textId="77777777" w:rsidR="00E305FE" w:rsidRPr="006D68AC" w:rsidRDefault="00E305FE" w:rsidP="00E305FE">
      <w:pPr>
        <w:pStyle w:val="Heading5"/>
      </w:pPr>
      <w:bookmarkStart w:id="223" w:name="_Toc160649678"/>
      <w:bookmarkStart w:id="224" w:name="_Toc164927879"/>
      <w:bookmarkStart w:id="225" w:name="_Toc168549682"/>
      <w:bookmarkStart w:id="226" w:name="_Toc170117747"/>
      <w:bookmarkStart w:id="227" w:name="_Toc209469829"/>
      <w:r w:rsidRPr="006D68AC">
        <w:t>5.3.2.2.1</w:t>
      </w:r>
      <w:r w:rsidRPr="006D68AC">
        <w:tab/>
        <w:t>General</w:t>
      </w:r>
      <w:bookmarkEnd w:id="223"/>
      <w:bookmarkEnd w:id="224"/>
      <w:bookmarkEnd w:id="225"/>
      <w:bookmarkEnd w:id="226"/>
      <w:bookmarkEnd w:id="227"/>
    </w:p>
    <w:p w14:paraId="5AD44F1A" w14:textId="6589613A" w:rsidR="00B110B4" w:rsidRPr="006D68AC" w:rsidRDefault="00B110B4" w:rsidP="00B110B4">
      <w:bookmarkStart w:id="228" w:name="_Toc160649679"/>
      <w:r w:rsidRPr="006D68AC">
        <w:t xml:space="preserve">This service operation is used by a service consumer to request the creation/update/deletion of an Application layer Network Slice Lifecycle Management </w:t>
      </w:r>
      <w:r w:rsidRPr="006D68AC">
        <w:rPr>
          <w:rFonts w:eastAsia="DengXian"/>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Deletion.</w:t>
      </w:r>
    </w:p>
    <w:p w14:paraId="00552E92" w14:textId="77777777" w:rsidR="00E305FE" w:rsidRPr="006D68AC" w:rsidRDefault="00E305FE" w:rsidP="00E305FE">
      <w:pPr>
        <w:pStyle w:val="Heading5"/>
      </w:pPr>
      <w:bookmarkStart w:id="229" w:name="_Toc164927880"/>
      <w:bookmarkStart w:id="230" w:name="_Toc168549683"/>
      <w:bookmarkStart w:id="231" w:name="_Toc170117748"/>
      <w:bookmarkStart w:id="232" w:name="_Toc209469830"/>
      <w:r w:rsidRPr="006D68AC">
        <w:t>5.3.2.2.2</w:t>
      </w:r>
      <w:r w:rsidRPr="006D68AC">
        <w:tab/>
        <w:t xml:space="preserve">Network Slice Lifecycle Management </w:t>
      </w:r>
      <w:r w:rsidRPr="006D68AC">
        <w:rPr>
          <w:rFonts w:eastAsia="DengXian"/>
        </w:rPr>
        <w:t>Subscription</w:t>
      </w:r>
      <w:r w:rsidRPr="006D68AC">
        <w:t xml:space="preserve"> Creation</w:t>
      </w:r>
      <w:bookmarkEnd w:id="228"/>
      <w:bookmarkEnd w:id="229"/>
      <w:bookmarkEnd w:id="230"/>
      <w:bookmarkEnd w:id="231"/>
      <w:bookmarkEnd w:id="232"/>
    </w:p>
    <w:p w14:paraId="3A744C3D" w14:textId="6263E415" w:rsidR="00B110B4" w:rsidRPr="006D68AC" w:rsidRDefault="00B110B4" w:rsidP="00B110B4">
      <w:bookmarkStart w:id="233"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DengXian"/>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5pt;height:125pt" o:ole="">
            <v:imagedata r:id="rId25" o:title=""/>
          </v:shape>
          <o:OLEObject Type="Embed" ProgID="Word.Document.8" ShapeID="_x0000_i1033" DrawAspect="Content" ObjectID="_1820301909"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DengXian"/>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DengXian"/>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DengXian"/>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DengXian"/>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Heading5"/>
      </w:pPr>
      <w:bookmarkStart w:id="234" w:name="_Toc164927881"/>
      <w:bookmarkStart w:id="235" w:name="_Toc168549684"/>
      <w:bookmarkStart w:id="236" w:name="_Toc170117749"/>
      <w:bookmarkStart w:id="237" w:name="_Toc209469831"/>
      <w:r w:rsidRPr="006D68AC">
        <w:t>5.3.2.2.3</w:t>
      </w:r>
      <w:r w:rsidRPr="006D68AC">
        <w:tab/>
        <w:t>Network Slice Lifecycle Management</w:t>
      </w:r>
      <w:r w:rsidRPr="006D68AC">
        <w:rPr>
          <w:rFonts w:eastAsia="DengXian"/>
        </w:rPr>
        <w:t xml:space="preserve"> Subscription</w:t>
      </w:r>
      <w:r w:rsidRPr="006D68AC">
        <w:t xml:space="preserve"> Update</w:t>
      </w:r>
      <w:bookmarkEnd w:id="233"/>
      <w:bookmarkEnd w:id="234"/>
      <w:bookmarkEnd w:id="235"/>
      <w:bookmarkEnd w:id="236"/>
      <w:bookmarkEnd w:id="237"/>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DengXian"/>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5pt;height:155.05pt" o:ole="">
            <v:imagedata r:id="rId27" o:title=""/>
          </v:shape>
          <o:OLEObject Type="Embed" ProgID="Word.Document.8" ShapeID="_x0000_i1034" DrawAspect="Content" ObjectID="_1820301910"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DengXian"/>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DengXian"/>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DengXian"/>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DengXian"/>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Heading5"/>
      </w:pPr>
      <w:bookmarkStart w:id="238" w:name="_Toc160649681"/>
      <w:bookmarkStart w:id="239" w:name="_Toc164927882"/>
      <w:bookmarkStart w:id="240" w:name="_Toc168549685"/>
      <w:bookmarkStart w:id="241" w:name="_Toc170117750"/>
      <w:bookmarkStart w:id="242" w:name="_Toc209469832"/>
      <w:r w:rsidRPr="006D68AC">
        <w:t>5.3.2.2.4</w:t>
      </w:r>
      <w:r w:rsidRPr="006D68AC">
        <w:tab/>
        <w:t>Network Slice Lifecycle Management</w:t>
      </w:r>
      <w:r w:rsidRPr="006D68AC">
        <w:rPr>
          <w:rFonts w:eastAsia="DengXian"/>
        </w:rPr>
        <w:t xml:space="preserve"> Subscription</w:t>
      </w:r>
      <w:r w:rsidRPr="006D68AC">
        <w:t xml:space="preserve"> Deletion</w:t>
      </w:r>
      <w:bookmarkEnd w:id="238"/>
      <w:bookmarkEnd w:id="239"/>
      <w:bookmarkEnd w:id="240"/>
      <w:bookmarkEnd w:id="241"/>
      <w:bookmarkEnd w:id="242"/>
    </w:p>
    <w:p w14:paraId="4F7A8C2A" w14:textId="2D31D6B1" w:rsidR="00B110B4" w:rsidRPr="006D68AC" w:rsidRDefault="00B110B4" w:rsidP="00B110B4">
      <w:bookmarkStart w:id="243"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DengXian"/>
        </w:rPr>
        <w:t xml:space="preserve"> Subscription</w:t>
      </w:r>
      <w:r w:rsidRPr="006D68AC">
        <w:t xml:space="preserve"> (see also clause 9.4 of 3GPP°TS°23.435°[14]).</w:t>
      </w:r>
    </w:p>
    <w:bookmarkStart w:id="244" w:name="_MON_1770822931"/>
    <w:bookmarkEnd w:id="244"/>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5pt;height:125pt;mso-width-percent:0;mso-height-percent:0;mso-width-percent:0;mso-height-percent:0" o:ole="">
            <v:imagedata r:id="rId29" o:title=""/>
          </v:shape>
          <o:OLEObject Type="Embed" ProgID="Word.Document.8" ShapeID="_x0000_i1035" DrawAspect="Content" ObjectID="_1820301911"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DengXian"/>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DengXian"/>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Heading4"/>
      </w:pPr>
      <w:bookmarkStart w:id="245" w:name="_Toc164927883"/>
      <w:bookmarkStart w:id="246" w:name="_Toc168549686"/>
      <w:bookmarkStart w:id="247" w:name="_Toc170117751"/>
      <w:bookmarkStart w:id="248" w:name="_Toc209469833"/>
      <w:r w:rsidRPr="006D68AC">
        <w:t>5.3.2.3</w:t>
      </w:r>
      <w:r w:rsidRPr="006D68AC">
        <w:tab/>
        <w:t>NSCE_NetSliceLifeCycleMngt</w:t>
      </w:r>
      <w:r w:rsidRPr="006D68AC">
        <w:rPr>
          <w:lang w:val="en-US"/>
        </w:rPr>
        <w:t>_Notify</w:t>
      </w:r>
      <w:bookmarkEnd w:id="243"/>
      <w:bookmarkEnd w:id="245"/>
      <w:bookmarkEnd w:id="246"/>
      <w:bookmarkEnd w:id="247"/>
      <w:bookmarkEnd w:id="248"/>
    </w:p>
    <w:p w14:paraId="0F0A5AB8" w14:textId="77777777" w:rsidR="00E305FE" w:rsidRPr="006D68AC" w:rsidRDefault="00E305FE" w:rsidP="00E305FE">
      <w:pPr>
        <w:pStyle w:val="Heading5"/>
        <w:rPr>
          <w:rFonts w:eastAsiaTheme="minorEastAsia"/>
          <w:lang w:eastAsia="zh-CN"/>
        </w:rPr>
      </w:pPr>
      <w:bookmarkStart w:id="249" w:name="_Toc160649683"/>
      <w:bookmarkStart w:id="250" w:name="_Toc164927884"/>
      <w:bookmarkStart w:id="251" w:name="_Toc168549687"/>
      <w:bookmarkStart w:id="252" w:name="_Toc170117752"/>
      <w:bookmarkStart w:id="253" w:name="_Toc209469834"/>
      <w:r w:rsidRPr="006D68AC">
        <w:t>5.3.2.3.1</w:t>
      </w:r>
      <w:r w:rsidRPr="006D68AC">
        <w:tab/>
        <w:t>General</w:t>
      </w:r>
      <w:bookmarkEnd w:id="249"/>
      <w:bookmarkEnd w:id="250"/>
      <w:bookmarkEnd w:id="251"/>
      <w:bookmarkEnd w:id="252"/>
      <w:bookmarkEnd w:id="253"/>
    </w:p>
    <w:p w14:paraId="22A04B8F" w14:textId="6C060EB4" w:rsidR="00B110B4" w:rsidRPr="006D68AC" w:rsidRDefault="00B110B4" w:rsidP="00B110B4">
      <w:bookmarkStart w:id="254"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Heading5"/>
      </w:pPr>
      <w:bookmarkStart w:id="255" w:name="_Toc164927885"/>
      <w:bookmarkStart w:id="256" w:name="_Toc168549688"/>
      <w:bookmarkStart w:id="257" w:name="_Toc170117753"/>
      <w:bookmarkStart w:id="258" w:name="_Toc209469835"/>
      <w:r w:rsidRPr="006D68AC">
        <w:t>5.3.2.3.2</w:t>
      </w:r>
      <w:r w:rsidRPr="006D68AC">
        <w:tab/>
        <w:t xml:space="preserve">Network Slice Lifecycle Management </w:t>
      </w:r>
      <w:r w:rsidRPr="006D68AC">
        <w:rPr>
          <w:lang w:val="en-US"/>
        </w:rPr>
        <w:t>Notification</w:t>
      </w:r>
      <w:bookmarkEnd w:id="254"/>
      <w:bookmarkEnd w:id="255"/>
      <w:bookmarkEnd w:id="256"/>
      <w:bookmarkEnd w:id="257"/>
      <w:bookmarkEnd w:id="258"/>
    </w:p>
    <w:p w14:paraId="7E477A98" w14:textId="3F6EF764" w:rsidR="00B110B4" w:rsidRPr="006D68AC" w:rsidRDefault="00B110B4" w:rsidP="00B110B4">
      <w:bookmarkStart w:id="259"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5pt;height:139.15pt" o:ole="">
            <v:imagedata r:id="rId31" o:title=""/>
          </v:shape>
          <o:OLEObject Type="Embed" ProgID="Word.Document.8" ShapeID="_x0000_i1036" DrawAspect="Content" ObjectID="_1820301912"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Heading4"/>
      </w:pPr>
      <w:bookmarkStart w:id="260" w:name="_Toc164927886"/>
      <w:bookmarkStart w:id="261" w:name="_Toc168549689"/>
      <w:bookmarkStart w:id="262" w:name="_Toc170117754"/>
      <w:bookmarkStart w:id="263" w:name="_Toc209469836"/>
      <w:bookmarkStart w:id="264" w:name="_Toc160649686"/>
      <w:bookmarkEnd w:id="259"/>
      <w:r w:rsidRPr="006D68AC">
        <w:t>5.3.2.4</w:t>
      </w:r>
      <w:r w:rsidRPr="006D68AC">
        <w:tab/>
        <w:t>NSCE_NetSliceLifeCycleMngt</w:t>
      </w:r>
      <w:r w:rsidRPr="006D68AC">
        <w:rPr>
          <w:lang w:val="en-US"/>
        </w:rPr>
        <w:t>_QoEMetricsSubscribe</w:t>
      </w:r>
      <w:bookmarkEnd w:id="260"/>
      <w:bookmarkEnd w:id="261"/>
      <w:bookmarkEnd w:id="262"/>
      <w:bookmarkEnd w:id="263"/>
    </w:p>
    <w:p w14:paraId="7E9C11BD" w14:textId="77777777" w:rsidR="00E305FE" w:rsidRPr="006D68AC" w:rsidRDefault="00E305FE" w:rsidP="00E305FE">
      <w:pPr>
        <w:pStyle w:val="Heading5"/>
        <w:rPr>
          <w:rFonts w:eastAsiaTheme="minorEastAsia"/>
          <w:lang w:eastAsia="zh-CN"/>
        </w:rPr>
      </w:pPr>
      <w:bookmarkStart w:id="265" w:name="_Toc164927887"/>
      <w:bookmarkStart w:id="266" w:name="_Toc168549690"/>
      <w:bookmarkStart w:id="267" w:name="_Toc170117755"/>
      <w:bookmarkStart w:id="268" w:name="_Toc209469837"/>
      <w:r w:rsidRPr="006D68AC">
        <w:t>5.3.2.4.1</w:t>
      </w:r>
      <w:r w:rsidRPr="006D68AC">
        <w:tab/>
        <w:t>General</w:t>
      </w:r>
      <w:bookmarkEnd w:id="264"/>
      <w:bookmarkEnd w:id="265"/>
      <w:bookmarkEnd w:id="266"/>
      <w:bookmarkEnd w:id="267"/>
      <w:bookmarkEnd w:id="268"/>
    </w:p>
    <w:p w14:paraId="22F83DF3" w14:textId="77777777" w:rsidR="00B110B4" w:rsidRPr="006D68AC" w:rsidRDefault="00B110B4" w:rsidP="00B110B4">
      <w:bookmarkStart w:id="269"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Heading5"/>
        <w:rPr>
          <w:lang w:val="en-US"/>
        </w:rPr>
      </w:pPr>
      <w:bookmarkStart w:id="270" w:name="_Toc164927888"/>
      <w:bookmarkStart w:id="271" w:name="_Toc168549691"/>
      <w:bookmarkStart w:id="272" w:name="_Toc170117756"/>
      <w:bookmarkStart w:id="273" w:name="_Toc209469838"/>
      <w:bookmarkStart w:id="274" w:name="_Toc160649688"/>
      <w:bookmarkEnd w:id="269"/>
      <w:r w:rsidRPr="006D68AC">
        <w:rPr>
          <w:lang w:val="en-US"/>
        </w:rPr>
        <w:t>5.3.2.4.2</w:t>
      </w:r>
      <w:r w:rsidRPr="006D68AC">
        <w:rPr>
          <w:lang w:val="en-US"/>
        </w:rPr>
        <w:tab/>
        <w:t>QoE Metrics Subscription Notification</w:t>
      </w:r>
      <w:bookmarkEnd w:id="270"/>
      <w:bookmarkEnd w:id="271"/>
      <w:bookmarkEnd w:id="272"/>
      <w:bookmarkEnd w:id="273"/>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275" w:name="_MON_1774070470"/>
    <w:bookmarkEnd w:id="275"/>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15pt;height:136.95pt" o:ole="">
            <v:imagedata r:id="rId33" o:title=""/>
          </v:shape>
          <o:OLEObject Type="Embed" ProgID="Word.Document.8" ShapeID="_x0000_i1037" DrawAspect="Content" ObjectID="_1820301913"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Heading4"/>
      </w:pPr>
      <w:bookmarkStart w:id="276" w:name="_Toc164927889"/>
      <w:bookmarkStart w:id="277" w:name="_Toc168549692"/>
      <w:bookmarkStart w:id="278" w:name="_Toc170117757"/>
      <w:bookmarkStart w:id="279" w:name="_Toc209469839"/>
      <w:r w:rsidRPr="006D68AC">
        <w:t>5.3.2.5</w:t>
      </w:r>
      <w:r w:rsidRPr="006D68AC">
        <w:tab/>
        <w:t>NSCE_NetSliceLifeCycleMngt</w:t>
      </w:r>
      <w:r w:rsidRPr="006D68AC">
        <w:rPr>
          <w:lang w:val="en-US"/>
        </w:rPr>
        <w:t>_QoEMetricsNotify</w:t>
      </w:r>
      <w:bookmarkEnd w:id="274"/>
      <w:bookmarkEnd w:id="276"/>
      <w:bookmarkEnd w:id="277"/>
      <w:bookmarkEnd w:id="278"/>
      <w:bookmarkEnd w:id="279"/>
    </w:p>
    <w:p w14:paraId="3D67D6E7" w14:textId="77777777" w:rsidR="00E305FE" w:rsidRPr="006D68AC" w:rsidRDefault="00E305FE" w:rsidP="00E305FE">
      <w:pPr>
        <w:pStyle w:val="Heading5"/>
        <w:rPr>
          <w:rFonts w:eastAsiaTheme="minorEastAsia"/>
          <w:lang w:eastAsia="zh-CN"/>
        </w:rPr>
      </w:pPr>
      <w:bookmarkStart w:id="280" w:name="_Toc160649689"/>
      <w:bookmarkStart w:id="281" w:name="_Toc164927890"/>
      <w:bookmarkStart w:id="282" w:name="_Toc168549693"/>
      <w:bookmarkStart w:id="283" w:name="_Toc170117758"/>
      <w:bookmarkStart w:id="284" w:name="_Toc209469840"/>
      <w:r w:rsidRPr="006D68AC">
        <w:t>5.3.2.5.1</w:t>
      </w:r>
      <w:r w:rsidRPr="006D68AC">
        <w:tab/>
        <w:t>General</w:t>
      </w:r>
      <w:bookmarkEnd w:id="280"/>
      <w:bookmarkEnd w:id="281"/>
      <w:bookmarkEnd w:id="282"/>
      <w:bookmarkEnd w:id="283"/>
      <w:bookmarkEnd w:id="284"/>
    </w:p>
    <w:p w14:paraId="3967235D" w14:textId="77777777" w:rsidR="00B110B4" w:rsidRPr="006D68AC" w:rsidRDefault="00B110B4" w:rsidP="00B110B4">
      <w:bookmarkStart w:id="285"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Heading5"/>
        <w:rPr>
          <w:rFonts w:eastAsiaTheme="minorEastAsia"/>
          <w:lang w:eastAsia="zh-CN"/>
        </w:rPr>
      </w:pPr>
      <w:bookmarkStart w:id="286" w:name="_Toc164927891"/>
      <w:bookmarkStart w:id="287" w:name="_Toc168549694"/>
      <w:bookmarkStart w:id="288" w:name="_Toc170117759"/>
      <w:bookmarkStart w:id="289" w:name="_Toc209469841"/>
      <w:r w:rsidRPr="006D68AC">
        <w:t>5.3.2.5.2</w:t>
      </w:r>
      <w:r w:rsidRPr="006D68AC">
        <w:tab/>
        <w:t>QoE Metrics</w:t>
      </w:r>
      <w:r w:rsidRPr="006D68AC">
        <w:rPr>
          <w:lang w:val="en-US"/>
        </w:rPr>
        <w:t xml:space="preserve"> Notification</w:t>
      </w:r>
      <w:bookmarkEnd w:id="285"/>
      <w:bookmarkEnd w:id="286"/>
      <w:bookmarkEnd w:id="287"/>
      <w:bookmarkEnd w:id="288"/>
      <w:bookmarkEnd w:id="289"/>
    </w:p>
    <w:p w14:paraId="74441772" w14:textId="01164124" w:rsidR="00B110B4" w:rsidRPr="006D68AC" w:rsidRDefault="00B110B4" w:rsidP="00B110B4">
      <w:bookmarkStart w:id="290"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291" w:name="_MON_1774071007"/>
    <w:bookmarkEnd w:id="291"/>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5pt;height:136.95pt" o:ole="">
            <v:imagedata r:id="rId35" o:title=""/>
          </v:shape>
          <o:OLEObject Type="Embed" ProgID="Word.Document.8" ShapeID="_x0000_i1038" DrawAspect="Content" ObjectID="_1820301914"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Heading4"/>
      </w:pPr>
      <w:bookmarkStart w:id="292" w:name="_Toc164927892"/>
      <w:bookmarkStart w:id="293" w:name="_Toc168549695"/>
      <w:bookmarkStart w:id="294" w:name="_Toc170117760"/>
      <w:bookmarkStart w:id="295" w:name="_Toc209469842"/>
      <w:bookmarkStart w:id="296" w:name="_Toc160649692"/>
      <w:bookmarkEnd w:id="290"/>
      <w:r w:rsidRPr="006D68AC">
        <w:t>5.3.2.6</w:t>
      </w:r>
      <w:r w:rsidRPr="006D68AC">
        <w:tab/>
        <w:t>NSCE_NetSliceLifeCycleMngt_Recommend</w:t>
      </w:r>
      <w:bookmarkEnd w:id="292"/>
      <w:bookmarkEnd w:id="293"/>
      <w:bookmarkEnd w:id="294"/>
      <w:bookmarkEnd w:id="295"/>
    </w:p>
    <w:p w14:paraId="751DEE73" w14:textId="77777777" w:rsidR="00E305FE" w:rsidRPr="006D68AC" w:rsidRDefault="00E305FE" w:rsidP="00E305FE">
      <w:pPr>
        <w:pStyle w:val="Heading5"/>
        <w:rPr>
          <w:rFonts w:eastAsiaTheme="minorEastAsia"/>
          <w:lang w:eastAsia="zh-CN"/>
        </w:rPr>
      </w:pPr>
      <w:bookmarkStart w:id="297" w:name="_Toc164927893"/>
      <w:bookmarkStart w:id="298" w:name="_Toc168549696"/>
      <w:bookmarkStart w:id="299" w:name="_Toc170117761"/>
      <w:bookmarkStart w:id="300" w:name="_Toc209469843"/>
      <w:r w:rsidRPr="006D68AC">
        <w:t>5.3.2.6.1</w:t>
      </w:r>
      <w:r w:rsidRPr="006D68AC">
        <w:tab/>
        <w:t>General</w:t>
      </w:r>
      <w:bookmarkEnd w:id="296"/>
      <w:bookmarkEnd w:id="297"/>
      <w:bookmarkEnd w:id="298"/>
      <w:bookmarkEnd w:id="299"/>
      <w:bookmarkEnd w:id="300"/>
    </w:p>
    <w:p w14:paraId="46A44A4A" w14:textId="77777777" w:rsidR="00B110B4" w:rsidRPr="006D68AC" w:rsidRDefault="00B110B4" w:rsidP="00B110B4">
      <w:bookmarkStart w:id="301"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Heading5"/>
      </w:pPr>
      <w:bookmarkStart w:id="302" w:name="_Toc164927894"/>
      <w:bookmarkStart w:id="303" w:name="_Toc168549697"/>
      <w:bookmarkStart w:id="304" w:name="_Toc170117762"/>
      <w:bookmarkStart w:id="305" w:name="_Toc209469844"/>
      <w:r w:rsidRPr="006D68AC">
        <w:t>5.3.2.6.2</w:t>
      </w:r>
      <w:r w:rsidRPr="006D68AC">
        <w:tab/>
        <w:t>Network Slice LCM Recommendation Notification</w:t>
      </w:r>
      <w:bookmarkEnd w:id="301"/>
      <w:bookmarkEnd w:id="302"/>
      <w:bookmarkEnd w:id="303"/>
      <w:bookmarkEnd w:id="304"/>
      <w:bookmarkEnd w:id="305"/>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15pt;height:136.95pt" o:ole="">
            <v:imagedata r:id="rId37" o:title=""/>
          </v:shape>
          <o:OLEObject Type="Embed" ProgID="Word.Document.8" ShapeID="_x0000_i1039" DrawAspect="Content" ObjectID="_1820301915" r:id="rId38">
            <o:FieldCodes>\s</o:FieldCodes>
          </o:OLEObject>
        </w:object>
      </w:r>
      <w:bookmarkStart w:id="306" w:name="_MON_1774071283"/>
      <w:bookmarkEnd w:id="306"/>
      <w:r w:rsidRPr="006D68AC">
        <w:rPr>
          <w:noProof/>
        </w:rPr>
        <w:object w:dxaOrig="9620" w:dyaOrig="2749" w14:anchorId="7038CF12">
          <v:shape id="_x0000_i1040" type="#_x0000_t75" alt="" style="width:480.15pt;height:136.95pt" o:ole="">
            <v:imagedata r:id="rId39" o:title=""/>
          </v:shape>
          <o:OLEObject Type="Embed" ProgID="Word.Document.8" ShapeID="_x0000_i1040" DrawAspect="Content" ObjectID="_1820301916"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Heading2"/>
      </w:pPr>
      <w:r w:rsidRPr="006D68AC">
        <w:rPr>
          <w:noProof/>
        </w:rPr>
        <w:fldChar w:fldCharType="begin"/>
      </w:r>
      <w:r w:rsidRPr="006D68AC">
        <w:rPr>
          <w:noProof/>
        </w:rPr>
        <w:fldChar w:fldCharType="separate"/>
      </w:r>
      <w:r w:rsidRPr="006D68AC">
        <w:rPr>
          <w:noProof/>
        </w:rPr>
        <w:fldChar w:fldCharType="end"/>
      </w:r>
      <w:r w:rsidRPr="006D68AC">
        <w:rPr>
          <w:noProof/>
        </w:rPr>
        <w:fldChar w:fldCharType="begin"/>
      </w:r>
      <w:r w:rsidRPr="006D68AC">
        <w:rPr>
          <w:noProof/>
        </w:rPr>
        <w:fldChar w:fldCharType="separate"/>
      </w:r>
      <w:r w:rsidRPr="006D68AC">
        <w:rPr>
          <w:noProof/>
        </w:rPr>
        <w:fldChar w:fldCharType="end"/>
      </w:r>
      <w:r w:rsidR="00FB6FC0" w:rsidRPr="006D68AC">
        <w:rPr>
          <w:noProof/>
        </w:rPr>
        <w:fldChar w:fldCharType="begin"/>
      </w:r>
      <w:r w:rsidR="00FB6FC0" w:rsidRPr="006D68AC">
        <w:rPr>
          <w:noProof/>
        </w:rPr>
        <w:fldChar w:fldCharType="separate"/>
      </w:r>
      <w:r w:rsidR="00FB6FC0" w:rsidRPr="006D68AC">
        <w:rPr>
          <w:noProof/>
        </w:rPr>
        <w:fldChar w:fldCharType="end"/>
      </w:r>
      <w:r w:rsidR="005812E4" w:rsidRPr="006D68AC">
        <w:rPr>
          <w:noProof/>
        </w:rPr>
        <w:fldChar w:fldCharType="begin"/>
      </w:r>
      <w:r w:rsidR="005812E4" w:rsidRPr="006D68AC">
        <w:rPr>
          <w:noProof/>
        </w:rPr>
        <w:fldChar w:fldCharType="separate"/>
      </w:r>
      <w:r w:rsidR="005812E4"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r w:rsidR="006518E5" w:rsidRPr="006D68AC">
        <w:rPr>
          <w:noProof/>
        </w:rPr>
        <w:fldChar w:fldCharType="begin"/>
      </w:r>
      <w:r w:rsidR="006518E5" w:rsidRPr="006D68AC">
        <w:rPr>
          <w:noProof/>
        </w:rPr>
        <w:fldChar w:fldCharType="separate"/>
      </w:r>
      <w:r w:rsidR="006518E5"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bookmarkStart w:id="307" w:name="_Toc160649694"/>
      <w:bookmarkStart w:id="308" w:name="_Toc164927895"/>
      <w:bookmarkStart w:id="309" w:name="_Toc168549698"/>
      <w:bookmarkStart w:id="310" w:name="_Toc170117763"/>
      <w:bookmarkStart w:id="311" w:name="_Toc209469845"/>
      <w:r w:rsidR="003C2A5F" w:rsidRPr="006D68AC">
        <w:t>5.4</w:t>
      </w:r>
      <w:r w:rsidR="003C2A5F" w:rsidRPr="006D68AC">
        <w:tab/>
      </w:r>
      <w:r w:rsidR="003C2A5F" w:rsidRPr="006D68AC">
        <w:rPr>
          <w:lang w:val="en-US"/>
        </w:rPr>
        <w:t>NSCE_PolicyManagement</w:t>
      </w:r>
      <w:bookmarkEnd w:id="198"/>
      <w:bookmarkEnd w:id="199"/>
      <w:bookmarkEnd w:id="200"/>
      <w:bookmarkEnd w:id="307"/>
      <w:bookmarkEnd w:id="308"/>
      <w:bookmarkEnd w:id="309"/>
      <w:bookmarkEnd w:id="310"/>
      <w:bookmarkEnd w:id="311"/>
    </w:p>
    <w:p w14:paraId="46569912" w14:textId="0F15FEEB" w:rsidR="003C2A5F" w:rsidRPr="006D68AC" w:rsidRDefault="003C2A5F" w:rsidP="003C2A5F">
      <w:pPr>
        <w:pStyle w:val="Heading3"/>
      </w:pPr>
      <w:bookmarkStart w:id="312" w:name="_Toc151743066"/>
      <w:bookmarkStart w:id="313" w:name="_Toc151743531"/>
      <w:bookmarkStart w:id="314" w:name="_Toc157434465"/>
      <w:bookmarkStart w:id="315" w:name="_Toc157436180"/>
      <w:bookmarkStart w:id="316" w:name="_Toc157440020"/>
      <w:bookmarkStart w:id="317" w:name="_Toc160649695"/>
      <w:bookmarkStart w:id="318" w:name="_Toc164927896"/>
      <w:bookmarkStart w:id="319" w:name="_Toc168549699"/>
      <w:bookmarkStart w:id="320" w:name="_Toc170117764"/>
      <w:bookmarkStart w:id="321" w:name="_Toc209469846"/>
      <w:r w:rsidRPr="006D68AC">
        <w:t>5.4.1</w:t>
      </w:r>
      <w:r w:rsidRPr="006D68AC">
        <w:tab/>
        <w:t>Service Description</w:t>
      </w:r>
      <w:bookmarkEnd w:id="312"/>
      <w:bookmarkEnd w:id="313"/>
      <w:bookmarkEnd w:id="314"/>
      <w:bookmarkEnd w:id="315"/>
      <w:bookmarkEnd w:id="316"/>
      <w:bookmarkEnd w:id="317"/>
      <w:bookmarkEnd w:id="318"/>
      <w:bookmarkEnd w:id="319"/>
      <w:bookmarkEnd w:id="320"/>
      <w:bookmarkEnd w:id="321"/>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DengXian"/>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Heading3"/>
        <w:rPr>
          <w:lang w:eastAsia="zh-CN"/>
        </w:rPr>
      </w:pPr>
      <w:bookmarkStart w:id="322" w:name="_Toc157434466"/>
      <w:bookmarkStart w:id="323" w:name="_Toc157436181"/>
      <w:bookmarkStart w:id="324" w:name="_Toc157440021"/>
      <w:bookmarkStart w:id="325" w:name="_Toc160649696"/>
      <w:bookmarkStart w:id="326" w:name="_Toc164927897"/>
      <w:bookmarkStart w:id="327" w:name="_Toc168549700"/>
      <w:bookmarkStart w:id="328" w:name="_Toc170117765"/>
      <w:bookmarkStart w:id="329" w:name="_Toc209469847"/>
      <w:r w:rsidRPr="006D68AC">
        <w:t>5.4.2</w:t>
      </w:r>
      <w:r w:rsidRPr="006D68AC">
        <w:tab/>
        <w:t>Service Operations</w:t>
      </w:r>
      <w:bookmarkEnd w:id="322"/>
      <w:bookmarkEnd w:id="323"/>
      <w:bookmarkEnd w:id="324"/>
      <w:bookmarkEnd w:id="325"/>
      <w:bookmarkEnd w:id="326"/>
      <w:bookmarkEnd w:id="327"/>
      <w:bookmarkEnd w:id="328"/>
      <w:bookmarkEnd w:id="329"/>
    </w:p>
    <w:p w14:paraId="198CC8E5" w14:textId="0796287D" w:rsidR="003C2A5F" w:rsidRPr="006D68AC" w:rsidRDefault="003C2A5F" w:rsidP="003C2A5F">
      <w:pPr>
        <w:pStyle w:val="Heading4"/>
      </w:pPr>
      <w:bookmarkStart w:id="330" w:name="_Toc151743067"/>
      <w:bookmarkStart w:id="331" w:name="_Toc151743532"/>
      <w:bookmarkStart w:id="332" w:name="_Toc157434467"/>
      <w:bookmarkStart w:id="333" w:name="_Toc157436182"/>
      <w:bookmarkStart w:id="334" w:name="_Toc157440022"/>
      <w:bookmarkStart w:id="335" w:name="_Toc160649697"/>
      <w:bookmarkStart w:id="336" w:name="_Toc164927898"/>
      <w:bookmarkStart w:id="337" w:name="_Toc168549701"/>
      <w:bookmarkStart w:id="338" w:name="_Toc170117766"/>
      <w:bookmarkStart w:id="339" w:name="_Toc209469848"/>
      <w:r w:rsidRPr="006D68AC">
        <w:t>5.4.2.1</w:t>
      </w:r>
      <w:r w:rsidRPr="006D68AC">
        <w:tab/>
        <w:t>Introduction</w:t>
      </w:r>
      <w:bookmarkEnd w:id="330"/>
      <w:bookmarkEnd w:id="331"/>
      <w:bookmarkEnd w:id="332"/>
      <w:bookmarkEnd w:id="333"/>
      <w:bookmarkEnd w:id="334"/>
      <w:bookmarkEnd w:id="335"/>
      <w:bookmarkEnd w:id="336"/>
      <w:bookmarkEnd w:id="337"/>
      <w:bookmarkEnd w:id="338"/>
      <w:bookmarkEnd w:id="339"/>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DengXian"/>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Heading4"/>
      </w:pPr>
      <w:bookmarkStart w:id="340" w:name="_Toc151743068"/>
      <w:bookmarkStart w:id="341" w:name="_Toc151743533"/>
      <w:bookmarkStart w:id="342" w:name="_Toc157434468"/>
      <w:bookmarkStart w:id="343" w:name="_Toc157436183"/>
      <w:bookmarkStart w:id="344" w:name="_Toc157440023"/>
      <w:bookmarkStart w:id="345" w:name="_Toc160649698"/>
      <w:bookmarkStart w:id="346" w:name="_Toc164927899"/>
      <w:bookmarkStart w:id="347" w:name="_Toc168549702"/>
      <w:bookmarkStart w:id="348" w:name="_Toc170117767"/>
      <w:bookmarkStart w:id="349" w:name="_Toc209469849"/>
      <w:r w:rsidRPr="006D68AC">
        <w:t>5.4.2.2</w:t>
      </w:r>
      <w:r w:rsidRPr="006D68AC">
        <w:tab/>
      </w:r>
      <w:r w:rsidRPr="006D68AC">
        <w:rPr>
          <w:lang w:val="en-US"/>
        </w:rPr>
        <w:t>NSCE_PolicyManagement</w:t>
      </w:r>
      <w:r w:rsidRPr="006D68AC">
        <w:t>_Create</w:t>
      </w:r>
      <w:bookmarkEnd w:id="340"/>
      <w:bookmarkEnd w:id="341"/>
      <w:bookmarkEnd w:id="342"/>
      <w:bookmarkEnd w:id="343"/>
      <w:bookmarkEnd w:id="344"/>
      <w:bookmarkEnd w:id="345"/>
      <w:bookmarkEnd w:id="346"/>
      <w:bookmarkEnd w:id="347"/>
      <w:bookmarkEnd w:id="348"/>
      <w:bookmarkEnd w:id="349"/>
    </w:p>
    <w:p w14:paraId="0F11DEBF" w14:textId="74D3D1CB" w:rsidR="003C2A5F" w:rsidRPr="006D68AC" w:rsidRDefault="003C2A5F" w:rsidP="003C2A5F">
      <w:pPr>
        <w:pStyle w:val="Heading5"/>
      </w:pPr>
      <w:bookmarkStart w:id="350" w:name="_Toc144024135"/>
      <w:bookmarkStart w:id="351" w:name="_Toc144459567"/>
      <w:bookmarkStart w:id="352" w:name="_Toc151743069"/>
      <w:bookmarkStart w:id="353" w:name="_Toc151743534"/>
      <w:bookmarkStart w:id="354" w:name="_Toc157434469"/>
      <w:bookmarkStart w:id="355" w:name="_Toc157436184"/>
      <w:bookmarkStart w:id="356" w:name="_Toc157440024"/>
      <w:bookmarkStart w:id="357" w:name="_Toc160649699"/>
      <w:bookmarkStart w:id="358" w:name="_Toc164927900"/>
      <w:bookmarkStart w:id="359" w:name="_Toc168549703"/>
      <w:bookmarkStart w:id="360" w:name="_Toc170117768"/>
      <w:bookmarkStart w:id="361" w:name="_Toc209469850"/>
      <w:r w:rsidRPr="006D68AC">
        <w:t>5.4.2.2.1</w:t>
      </w:r>
      <w:r w:rsidRPr="006D68AC">
        <w:tab/>
        <w:t>General</w:t>
      </w:r>
      <w:bookmarkEnd w:id="350"/>
      <w:bookmarkEnd w:id="351"/>
      <w:bookmarkEnd w:id="352"/>
      <w:bookmarkEnd w:id="353"/>
      <w:bookmarkEnd w:id="354"/>
      <w:bookmarkEnd w:id="355"/>
      <w:bookmarkEnd w:id="356"/>
      <w:bookmarkEnd w:id="357"/>
      <w:bookmarkEnd w:id="358"/>
      <w:bookmarkEnd w:id="359"/>
      <w:bookmarkEnd w:id="360"/>
      <w:bookmarkEnd w:id="361"/>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Heading5"/>
      </w:pPr>
      <w:bookmarkStart w:id="362" w:name="_Toc96843346"/>
      <w:bookmarkStart w:id="363" w:name="_Toc96844321"/>
      <w:bookmarkStart w:id="364" w:name="_Toc100739894"/>
      <w:bookmarkStart w:id="365" w:name="_Toc129252467"/>
      <w:bookmarkStart w:id="366" w:name="_Toc157434470"/>
      <w:bookmarkStart w:id="367" w:name="_Toc144024136"/>
      <w:bookmarkStart w:id="368" w:name="_Toc144459568"/>
      <w:bookmarkStart w:id="369" w:name="_Toc151743070"/>
      <w:bookmarkStart w:id="370" w:name="_Toc151743535"/>
      <w:bookmarkStart w:id="371" w:name="_Toc157436185"/>
      <w:bookmarkStart w:id="372" w:name="_Toc157440025"/>
      <w:bookmarkStart w:id="373" w:name="_Toc160649700"/>
      <w:bookmarkStart w:id="374" w:name="_Toc164927901"/>
      <w:bookmarkStart w:id="375" w:name="_Toc168549704"/>
      <w:bookmarkStart w:id="376" w:name="_Toc170117769"/>
      <w:bookmarkStart w:id="377" w:name="_Toc209469851"/>
      <w:r w:rsidRPr="006D68AC">
        <w:t>5.4.2.2.2</w:t>
      </w:r>
      <w:r w:rsidRPr="006D68AC">
        <w:tab/>
      </w:r>
      <w:bookmarkEnd w:id="362"/>
      <w:bookmarkEnd w:id="363"/>
      <w:bookmarkEnd w:id="364"/>
      <w:bookmarkEnd w:id="365"/>
      <w:r w:rsidRPr="006D68AC">
        <w:t>Policy Provisioning</w:t>
      </w:r>
      <w:bookmarkEnd w:id="366"/>
      <w:bookmarkEnd w:id="367"/>
      <w:bookmarkEnd w:id="368"/>
      <w:bookmarkEnd w:id="369"/>
      <w:bookmarkEnd w:id="370"/>
      <w:bookmarkEnd w:id="371"/>
      <w:bookmarkEnd w:id="372"/>
      <w:bookmarkEnd w:id="373"/>
      <w:bookmarkEnd w:id="374"/>
      <w:bookmarkEnd w:id="375"/>
      <w:bookmarkEnd w:id="376"/>
      <w:bookmarkEnd w:id="377"/>
    </w:p>
    <w:p w14:paraId="3D26ECB9" w14:textId="21171615" w:rsidR="003C2A5F" w:rsidRPr="006D68AC" w:rsidRDefault="003C2A5F" w:rsidP="003C2A5F">
      <w:bookmarkStart w:id="378" w:name="_Toc89425593"/>
      <w:bookmarkStart w:id="379" w:name="_Toc96843347"/>
      <w:bookmarkStart w:id="380" w:name="_Toc96844322"/>
      <w:bookmarkStart w:id="381" w:name="_Toc100739895"/>
      <w:bookmarkStart w:id="382"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383" w:name="_MON_1766668877"/>
    <w:bookmarkEnd w:id="383"/>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5pt;height:124.55pt;mso-width-percent:0;mso-height-percent:0;mso-width-percent:0;mso-height-percent:0" o:ole="">
            <v:imagedata r:id="rId41" o:title=""/>
          </v:shape>
          <o:OLEObject Type="Embed" ProgID="Word.Document.8" ShapeID="_x0000_i1041" DrawAspect="Content" ObjectID="_1820301917"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384" w:name="_Toc151743071"/>
      <w:bookmarkStart w:id="385" w:name="_Toc151743536"/>
      <w:bookmarkStart w:id="386" w:name="_Toc157434471"/>
      <w:bookmarkStart w:id="387" w:name="_Toc157436186"/>
      <w:bookmarkStart w:id="388" w:name="_Toc157440026"/>
      <w:bookmarkStart w:id="389" w:name="_Toc144024137"/>
      <w:bookmarkStart w:id="390"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Heading4"/>
      </w:pPr>
      <w:bookmarkStart w:id="391" w:name="_Toc160649701"/>
      <w:bookmarkStart w:id="392" w:name="_Toc164927902"/>
      <w:bookmarkStart w:id="393" w:name="_Toc168549705"/>
      <w:bookmarkStart w:id="394" w:name="_Toc170117770"/>
      <w:bookmarkStart w:id="395" w:name="_Toc209469852"/>
      <w:r w:rsidRPr="006D68AC">
        <w:t>5.4.2.3</w:t>
      </w:r>
      <w:r w:rsidRPr="006D68AC">
        <w:tab/>
      </w:r>
      <w:r w:rsidRPr="006D68AC">
        <w:rPr>
          <w:lang w:val="en-US"/>
        </w:rPr>
        <w:t>NSCE_PolicyManagement</w:t>
      </w:r>
      <w:r w:rsidRPr="006D68AC">
        <w:t>_Update</w:t>
      </w:r>
      <w:bookmarkEnd w:id="384"/>
      <w:bookmarkEnd w:id="385"/>
      <w:bookmarkEnd w:id="386"/>
      <w:bookmarkEnd w:id="387"/>
      <w:bookmarkEnd w:id="388"/>
      <w:bookmarkEnd w:id="391"/>
      <w:bookmarkEnd w:id="392"/>
      <w:bookmarkEnd w:id="393"/>
      <w:bookmarkEnd w:id="394"/>
      <w:bookmarkEnd w:id="395"/>
    </w:p>
    <w:p w14:paraId="511B9C38" w14:textId="197556A4" w:rsidR="003C2A5F" w:rsidRPr="006D68AC" w:rsidRDefault="003C2A5F" w:rsidP="003C2A5F">
      <w:pPr>
        <w:pStyle w:val="Heading5"/>
      </w:pPr>
      <w:bookmarkStart w:id="396" w:name="_Toc151743072"/>
      <w:bookmarkStart w:id="397" w:name="_Toc151743537"/>
      <w:bookmarkStart w:id="398" w:name="_Toc157434472"/>
      <w:bookmarkStart w:id="399" w:name="_Toc157436187"/>
      <w:bookmarkStart w:id="400" w:name="_Toc157440027"/>
      <w:bookmarkStart w:id="401" w:name="_Toc160649702"/>
      <w:bookmarkStart w:id="402" w:name="_Toc164927903"/>
      <w:bookmarkStart w:id="403" w:name="_Toc168549706"/>
      <w:bookmarkStart w:id="404" w:name="_Toc170117771"/>
      <w:bookmarkStart w:id="405" w:name="_Toc209469853"/>
      <w:r w:rsidRPr="006D68AC">
        <w:t>5.4.2.3.1</w:t>
      </w:r>
      <w:r w:rsidRPr="006D68AC">
        <w:tab/>
        <w:t>General</w:t>
      </w:r>
      <w:bookmarkEnd w:id="396"/>
      <w:bookmarkEnd w:id="397"/>
      <w:bookmarkEnd w:id="398"/>
      <w:bookmarkEnd w:id="399"/>
      <w:bookmarkEnd w:id="400"/>
      <w:bookmarkEnd w:id="401"/>
      <w:bookmarkEnd w:id="402"/>
      <w:bookmarkEnd w:id="403"/>
      <w:bookmarkEnd w:id="404"/>
      <w:bookmarkEnd w:id="405"/>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Heading5"/>
      </w:pPr>
      <w:bookmarkStart w:id="406" w:name="_Toc151743073"/>
      <w:bookmarkStart w:id="407" w:name="_Toc151743538"/>
      <w:bookmarkStart w:id="408" w:name="_Toc157434473"/>
      <w:bookmarkStart w:id="409" w:name="_Toc157436188"/>
      <w:bookmarkStart w:id="410" w:name="_Toc157440028"/>
      <w:bookmarkStart w:id="411" w:name="_Toc160649703"/>
      <w:bookmarkStart w:id="412" w:name="_Toc164927904"/>
      <w:bookmarkStart w:id="413" w:name="_Toc168549707"/>
      <w:bookmarkStart w:id="414" w:name="_Toc170117772"/>
      <w:bookmarkStart w:id="415" w:name="_Toc209469854"/>
      <w:r w:rsidRPr="006D68AC">
        <w:t>5.4.2.3.2</w:t>
      </w:r>
      <w:r w:rsidRPr="006D68AC">
        <w:tab/>
      </w:r>
      <w:bookmarkEnd w:id="378"/>
      <w:bookmarkEnd w:id="379"/>
      <w:bookmarkEnd w:id="380"/>
      <w:bookmarkEnd w:id="381"/>
      <w:bookmarkEnd w:id="382"/>
      <w:r w:rsidRPr="006D68AC">
        <w:t>Policy Update</w:t>
      </w:r>
      <w:bookmarkEnd w:id="389"/>
      <w:bookmarkEnd w:id="390"/>
      <w:bookmarkEnd w:id="406"/>
      <w:bookmarkEnd w:id="407"/>
      <w:bookmarkEnd w:id="408"/>
      <w:bookmarkEnd w:id="409"/>
      <w:bookmarkEnd w:id="410"/>
      <w:bookmarkEnd w:id="411"/>
      <w:bookmarkEnd w:id="412"/>
      <w:bookmarkEnd w:id="413"/>
      <w:bookmarkEnd w:id="414"/>
      <w:bookmarkEnd w:id="415"/>
    </w:p>
    <w:p w14:paraId="2FB99132" w14:textId="24D19EEF" w:rsidR="003C2A5F" w:rsidRPr="006D68AC" w:rsidRDefault="003C2A5F" w:rsidP="003C2A5F">
      <w:bookmarkStart w:id="416" w:name="_Toc96843348"/>
      <w:bookmarkStart w:id="417" w:name="_Toc96844323"/>
      <w:bookmarkStart w:id="418" w:name="_Toc100739896"/>
      <w:bookmarkStart w:id="419"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420" w:name="_MON_1766668919"/>
    <w:bookmarkEnd w:id="420"/>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5pt;height:154.6pt;mso-width-percent:0;mso-height-percent:0;mso-width-percent:0;mso-height-percent:0" o:ole="">
            <v:imagedata r:id="rId43" o:title=""/>
          </v:shape>
          <o:OLEObject Type="Embed" ProgID="Word.Document.8" ShapeID="_x0000_i1042" DrawAspect="Content" ObjectID="_1820301918"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421" w:name="_Toc151743074"/>
      <w:bookmarkStart w:id="422" w:name="_Toc151743539"/>
      <w:bookmarkStart w:id="423" w:name="_Toc157434474"/>
      <w:bookmarkStart w:id="424" w:name="_Toc157436189"/>
      <w:bookmarkStart w:id="425" w:name="_Toc157440029"/>
      <w:bookmarkStart w:id="426" w:name="_Toc144024142"/>
      <w:bookmarkStart w:id="427" w:name="_Toc144459574"/>
      <w:bookmarkStart w:id="428" w:name="_Toc144024138"/>
      <w:bookmarkStart w:id="429"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Heading4"/>
      </w:pPr>
      <w:bookmarkStart w:id="430" w:name="_Toc160649704"/>
      <w:bookmarkStart w:id="431" w:name="_Toc164927905"/>
      <w:bookmarkStart w:id="432" w:name="_Toc168549708"/>
      <w:bookmarkStart w:id="433" w:name="_Toc170117773"/>
      <w:bookmarkStart w:id="434" w:name="_Toc209469855"/>
      <w:r w:rsidRPr="006D68AC">
        <w:t>5.4.2.4</w:t>
      </w:r>
      <w:r w:rsidRPr="006D68AC">
        <w:tab/>
      </w:r>
      <w:r w:rsidRPr="006D68AC">
        <w:rPr>
          <w:lang w:val="en-US"/>
        </w:rPr>
        <w:t>NSCE_PolicyManagement</w:t>
      </w:r>
      <w:r w:rsidRPr="006D68AC">
        <w:t>_Delete</w:t>
      </w:r>
      <w:bookmarkEnd w:id="421"/>
      <w:bookmarkEnd w:id="422"/>
      <w:bookmarkEnd w:id="423"/>
      <w:bookmarkEnd w:id="424"/>
      <w:bookmarkEnd w:id="425"/>
      <w:bookmarkEnd w:id="430"/>
      <w:bookmarkEnd w:id="431"/>
      <w:bookmarkEnd w:id="432"/>
      <w:bookmarkEnd w:id="433"/>
      <w:bookmarkEnd w:id="434"/>
    </w:p>
    <w:p w14:paraId="26DA81CD" w14:textId="38430FDA" w:rsidR="003C2A5F" w:rsidRPr="006D68AC" w:rsidRDefault="003C2A5F" w:rsidP="003C2A5F">
      <w:pPr>
        <w:pStyle w:val="Heading5"/>
      </w:pPr>
      <w:bookmarkStart w:id="435" w:name="_Toc151743075"/>
      <w:bookmarkStart w:id="436" w:name="_Toc151743540"/>
      <w:bookmarkStart w:id="437" w:name="_Toc157434475"/>
      <w:bookmarkStart w:id="438" w:name="_Toc157436190"/>
      <w:bookmarkStart w:id="439" w:name="_Toc157440030"/>
      <w:bookmarkStart w:id="440" w:name="_Toc160649705"/>
      <w:bookmarkStart w:id="441" w:name="_Toc164927906"/>
      <w:bookmarkStart w:id="442" w:name="_Toc168549709"/>
      <w:bookmarkStart w:id="443" w:name="_Toc170117774"/>
      <w:bookmarkStart w:id="444" w:name="_Toc209469856"/>
      <w:r w:rsidRPr="006D68AC">
        <w:t>5.4.2.4.1</w:t>
      </w:r>
      <w:r w:rsidRPr="006D68AC">
        <w:tab/>
        <w:t>General</w:t>
      </w:r>
      <w:bookmarkEnd w:id="435"/>
      <w:bookmarkEnd w:id="436"/>
      <w:bookmarkEnd w:id="437"/>
      <w:bookmarkEnd w:id="438"/>
      <w:bookmarkEnd w:id="439"/>
      <w:bookmarkEnd w:id="440"/>
      <w:bookmarkEnd w:id="441"/>
      <w:bookmarkEnd w:id="442"/>
      <w:bookmarkEnd w:id="443"/>
      <w:bookmarkEnd w:id="444"/>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Heading5"/>
      </w:pPr>
      <w:bookmarkStart w:id="445" w:name="_Toc151743076"/>
      <w:bookmarkStart w:id="446" w:name="_Toc151743541"/>
      <w:bookmarkStart w:id="447" w:name="_Toc157434476"/>
      <w:bookmarkStart w:id="448" w:name="_Toc157436191"/>
      <w:bookmarkStart w:id="449" w:name="_Toc157440031"/>
      <w:bookmarkStart w:id="450" w:name="_Toc160649706"/>
      <w:bookmarkStart w:id="451" w:name="_Toc164927907"/>
      <w:bookmarkStart w:id="452" w:name="_Toc168549710"/>
      <w:bookmarkStart w:id="453" w:name="_Toc170117775"/>
      <w:bookmarkStart w:id="454" w:name="_Toc209469857"/>
      <w:bookmarkStart w:id="455" w:name="_Toc157434477"/>
      <w:bookmarkStart w:id="456" w:name="_Toc157436192"/>
      <w:bookmarkStart w:id="457" w:name="_Toc157440032"/>
      <w:bookmarkStart w:id="458" w:name="_Toc151743077"/>
      <w:bookmarkStart w:id="459" w:name="_Toc151743542"/>
      <w:bookmarkEnd w:id="416"/>
      <w:bookmarkEnd w:id="417"/>
      <w:bookmarkEnd w:id="418"/>
      <w:bookmarkEnd w:id="419"/>
      <w:bookmarkEnd w:id="426"/>
      <w:bookmarkEnd w:id="427"/>
      <w:bookmarkEnd w:id="428"/>
      <w:bookmarkEnd w:id="429"/>
      <w:r w:rsidRPr="006D68AC">
        <w:t>5.4.2.4.2</w:t>
      </w:r>
      <w:r w:rsidRPr="006D68AC">
        <w:tab/>
        <w:t>Policy(ies) Deletion</w:t>
      </w:r>
      <w:bookmarkEnd w:id="445"/>
      <w:bookmarkEnd w:id="446"/>
      <w:bookmarkEnd w:id="447"/>
      <w:bookmarkEnd w:id="448"/>
      <w:bookmarkEnd w:id="449"/>
      <w:bookmarkEnd w:id="450"/>
      <w:bookmarkEnd w:id="451"/>
      <w:bookmarkEnd w:id="452"/>
      <w:bookmarkEnd w:id="453"/>
      <w:bookmarkEnd w:id="454"/>
    </w:p>
    <w:p w14:paraId="36AA3418" w14:textId="6848B74A" w:rsidR="00311EA5" w:rsidRPr="006D68AC" w:rsidRDefault="00311EA5" w:rsidP="00311EA5">
      <w:bookmarkStart w:id="460" w:name="_Toc96843351"/>
      <w:bookmarkStart w:id="461" w:name="_Toc96844326"/>
      <w:bookmarkStart w:id="462" w:name="_Toc100739899"/>
      <w:bookmarkStart w:id="463"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464" w:name="_MON_1766668991"/>
    <w:bookmarkEnd w:id="464"/>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5pt;height:125pt;mso-width-percent:0;mso-height-percent:0;mso-width-percent:0;mso-height-percent:0" o:ole="">
            <v:imagedata r:id="rId45" o:title=""/>
          </v:shape>
          <o:OLEObject Type="Embed" ProgID="Word.Document.8" ShapeID="_x0000_i1043" DrawAspect="Content" ObjectID="_1820301919"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Heading4"/>
      </w:pPr>
      <w:bookmarkStart w:id="465" w:name="_Toc160649707"/>
      <w:bookmarkStart w:id="466" w:name="_Toc164927908"/>
      <w:bookmarkStart w:id="467" w:name="_Toc168549711"/>
      <w:bookmarkStart w:id="468" w:name="_Toc170117776"/>
      <w:bookmarkStart w:id="469" w:name="_Toc209469858"/>
      <w:bookmarkEnd w:id="460"/>
      <w:bookmarkEnd w:id="461"/>
      <w:bookmarkEnd w:id="462"/>
      <w:bookmarkEnd w:id="463"/>
      <w:r w:rsidRPr="006D68AC">
        <w:t>5.4.2.5</w:t>
      </w:r>
      <w:r w:rsidRPr="006D68AC">
        <w:tab/>
      </w:r>
      <w:r w:rsidRPr="006D68AC">
        <w:rPr>
          <w:lang w:val="en-US"/>
        </w:rPr>
        <w:t>NSCE_PolicyManagement_HarmonizationNotify</w:t>
      </w:r>
      <w:bookmarkEnd w:id="455"/>
      <w:bookmarkEnd w:id="456"/>
      <w:bookmarkEnd w:id="457"/>
      <w:bookmarkEnd w:id="465"/>
      <w:bookmarkEnd w:id="466"/>
      <w:bookmarkEnd w:id="467"/>
      <w:bookmarkEnd w:id="468"/>
      <w:bookmarkEnd w:id="469"/>
    </w:p>
    <w:p w14:paraId="3B650004" w14:textId="77777777" w:rsidR="003C2A5F" w:rsidRPr="006D68AC" w:rsidRDefault="003C2A5F" w:rsidP="003C2A5F">
      <w:pPr>
        <w:pStyle w:val="Heading5"/>
      </w:pPr>
      <w:bookmarkStart w:id="470" w:name="_Toc157434478"/>
      <w:bookmarkStart w:id="471" w:name="_Toc157436193"/>
      <w:bookmarkStart w:id="472" w:name="_Toc157440033"/>
      <w:bookmarkStart w:id="473" w:name="_Toc160649708"/>
      <w:bookmarkStart w:id="474" w:name="_Toc164927909"/>
      <w:bookmarkStart w:id="475" w:name="_Toc168549712"/>
      <w:bookmarkStart w:id="476" w:name="_Toc170117777"/>
      <w:bookmarkStart w:id="477" w:name="_Toc209469859"/>
      <w:r w:rsidRPr="006D68AC">
        <w:t>5.4.2.5.1</w:t>
      </w:r>
      <w:r w:rsidRPr="006D68AC">
        <w:tab/>
        <w:t>General</w:t>
      </w:r>
      <w:bookmarkEnd w:id="470"/>
      <w:bookmarkEnd w:id="471"/>
      <w:bookmarkEnd w:id="472"/>
      <w:bookmarkEnd w:id="473"/>
      <w:bookmarkEnd w:id="474"/>
      <w:bookmarkEnd w:id="475"/>
      <w:bookmarkEnd w:id="476"/>
      <w:bookmarkEnd w:id="477"/>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Heading5"/>
      </w:pPr>
      <w:bookmarkStart w:id="478" w:name="_Toc157434479"/>
      <w:bookmarkStart w:id="479" w:name="_Toc157436194"/>
      <w:bookmarkStart w:id="480" w:name="_Toc157440034"/>
      <w:bookmarkStart w:id="481" w:name="_Toc160649709"/>
      <w:bookmarkStart w:id="482" w:name="_Toc164927910"/>
      <w:bookmarkStart w:id="483" w:name="_Toc168549713"/>
      <w:bookmarkStart w:id="484" w:name="_Toc170117778"/>
      <w:bookmarkStart w:id="485" w:name="_Toc209469860"/>
      <w:bookmarkStart w:id="486" w:name="_Toc157434480"/>
      <w:bookmarkStart w:id="487" w:name="_Toc157436195"/>
      <w:bookmarkStart w:id="488" w:name="_Toc157440035"/>
      <w:r w:rsidRPr="006D68AC">
        <w:t>5.4.2.5.2</w:t>
      </w:r>
      <w:r w:rsidRPr="006D68AC">
        <w:tab/>
        <w:t xml:space="preserve">Policy Harmonization </w:t>
      </w:r>
      <w:r w:rsidRPr="006D68AC">
        <w:rPr>
          <w:lang w:val="en-US"/>
        </w:rPr>
        <w:t>Notification</w:t>
      </w:r>
      <w:bookmarkEnd w:id="478"/>
      <w:bookmarkEnd w:id="479"/>
      <w:bookmarkEnd w:id="480"/>
      <w:bookmarkEnd w:id="481"/>
      <w:bookmarkEnd w:id="482"/>
      <w:bookmarkEnd w:id="483"/>
      <w:bookmarkEnd w:id="484"/>
      <w:bookmarkEnd w:id="485"/>
    </w:p>
    <w:p w14:paraId="67D4C9AC" w14:textId="77777777" w:rsidR="00F5485E" w:rsidRPr="006D68AC" w:rsidRDefault="00F5485E" w:rsidP="00F5485E">
      <w:bookmarkStart w:id="489"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490" w:name="_MON_1768421713"/>
    <w:bookmarkEnd w:id="490"/>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5pt;height:139.15pt" o:ole="">
            <v:imagedata r:id="rId47" o:title=""/>
          </v:shape>
          <o:OLEObject Type="Embed" ProgID="Word.Document.8" ShapeID="_x0000_i1044" DrawAspect="Content" ObjectID="_1820301920"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Heading4"/>
      </w:pPr>
      <w:bookmarkStart w:id="491" w:name="_Toc164927911"/>
      <w:bookmarkStart w:id="492" w:name="_Toc168549714"/>
      <w:bookmarkStart w:id="493" w:name="_Toc170117779"/>
      <w:bookmarkStart w:id="494" w:name="_Toc209469861"/>
      <w:r w:rsidRPr="006D68AC">
        <w:t>5.4.2.6</w:t>
      </w:r>
      <w:r w:rsidRPr="006D68AC">
        <w:tab/>
      </w:r>
      <w:r w:rsidRPr="006D68AC">
        <w:rPr>
          <w:lang w:val="en-US"/>
        </w:rPr>
        <w:t>NSCE_PolicyManagement</w:t>
      </w:r>
      <w:r w:rsidRPr="006D68AC">
        <w:t>_</w:t>
      </w:r>
      <w:r w:rsidRPr="006D68AC">
        <w:rPr>
          <w:lang w:val="en-US"/>
        </w:rPr>
        <w:t>Subscribe</w:t>
      </w:r>
      <w:bookmarkEnd w:id="458"/>
      <w:bookmarkEnd w:id="459"/>
      <w:bookmarkEnd w:id="486"/>
      <w:bookmarkEnd w:id="487"/>
      <w:bookmarkEnd w:id="488"/>
      <w:bookmarkEnd w:id="489"/>
      <w:bookmarkEnd w:id="491"/>
      <w:bookmarkEnd w:id="492"/>
      <w:bookmarkEnd w:id="493"/>
      <w:bookmarkEnd w:id="494"/>
    </w:p>
    <w:p w14:paraId="46200E1D" w14:textId="4972714F" w:rsidR="003C2A5F" w:rsidRPr="006D68AC" w:rsidRDefault="003C2A5F" w:rsidP="003C2A5F">
      <w:pPr>
        <w:pStyle w:val="Heading5"/>
      </w:pPr>
      <w:bookmarkStart w:id="495" w:name="_Toc151743078"/>
      <w:bookmarkStart w:id="496" w:name="_Toc151743543"/>
      <w:bookmarkStart w:id="497" w:name="_Toc157434481"/>
      <w:bookmarkStart w:id="498" w:name="_Toc157436196"/>
      <w:bookmarkStart w:id="499" w:name="_Toc157440036"/>
      <w:bookmarkStart w:id="500" w:name="_Toc160649711"/>
      <w:bookmarkStart w:id="501" w:name="_Toc164927912"/>
      <w:bookmarkStart w:id="502" w:name="_Toc168549715"/>
      <w:bookmarkStart w:id="503" w:name="_Toc170117780"/>
      <w:bookmarkStart w:id="504" w:name="_Toc209469862"/>
      <w:r w:rsidRPr="006D68AC">
        <w:t>5.4.2.6.1</w:t>
      </w:r>
      <w:r w:rsidRPr="006D68AC">
        <w:tab/>
        <w:t>General</w:t>
      </w:r>
      <w:bookmarkEnd w:id="495"/>
      <w:bookmarkEnd w:id="496"/>
      <w:bookmarkEnd w:id="497"/>
      <w:bookmarkEnd w:id="498"/>
      <w:bookmarkEnd w:id="499"/>
      <w:bookmarkEnd w:id="500"/>
      <w:bookmarkEnd w:id="501"/>
      <w:bookmarkEnd w:id="502"/>
      <w:bookmarkEnd w:id="503"/>
      <w:bookmarkEnd w:id="504"/>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DengXian"/>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Deletion.</w:t>
      </w:r>
    </w:p>
    <w:p w14:paraId="636E6944" w14:textId="133697AE" w:rsidR="003C2A5F" w:rsidRPr="006D68AC" w:rsidRDefault="003C2A5F" w:rsidP="003C2A5F">
      <w:pPr>
        <w:pStyle w:val="Heading5"/>
      </w:pPr>
      <w:bookmarkStart w:id="505" w:name="_Toc151743079"/>
      <w:bookmarkStart w:id="506" w:name="_Toc151743544"/>
      <w:bookmarkStart w:id="507" w:name="_Toc157434482"/>
      <w:bookmarkStart w:id="508" w:name="_Toc157436197"/>
      <w:bookmarkStart w:id="509" w:name="_Toc157440037"/>
      <w:bookmarkStart w:id="510" w:name="_Toc160649712"/>
      <w:bookmarkStart w:id="511" w:name="_Toc164927913"/>
      <w:bookmarkStart w:id="512" w:name="_Toc168549716"/>
      <w:bookmarkStart w:id="513" w:name="_Toc170117781"/>
      <w:bookmarkStart w:id="514" w:name="_Toc209469863"/>
      <w:r w:rsidRPr="006D68AC">
        <w:t>5.4.2.6.2</w:t>
      </w:r>
      <w:r w:rsidRPr="006D68AC">
        <w:tab/>
        <w:t>Policy Usage</w:t>
      </w:r>
      <w:r w:rsidRPr="006D68AC">
        <w:rPr>
          <w:rFonts w:eastAsia="DengXian"/>
        </w:rPr>
        <w:t xml:space="preserve"> Subscription</w:t>
      </w:r>
      <w:r w:rsidRPr="006D68AC">
        <w:t xml:space="preserve"> Creation</w:t>
      </w:r>
      <w:bookmarkEnd w:id="505"/>
      <w:bookmarkEnd w:id="506"/>
      <w:bookmarkEnd w:id="507"/>
      <w:bookmarkEnd w:id="508"/>
      <w:bookmarkEnd w:id="509"/>
      <w:bookmarkEnd w:id="510"/>
      <w:bookmarkEnd w:id="511"/>
      <w:bookmarkEnd w:id="512"/>
      <w:bookmarkEnd w:id="513"/>
      <w:bookmarkEnd w:id="514"/>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DengXian"/>
        </w:rPr>
        <w:t xml:space="preserve"> Subscription</w:t>
      </w:r>
      <w:r w:rsidRPr="006D68AC">
        <w:t xml:space="preserve"> (see also clause 9.5 of 3GPP°TS°23.435°[14]).</w:t>
      </w:r>
    </w:p>
    <w:bookmarkStart w:id="515" w:name="_MON_1760025966"/>
    <w:bookmarkEnd w:id="515"/>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6pt;height:126.35pt;mso-width-percent:0;mso-height-percent:0;mso-width-percent:0;mso-height-percent:0" o:ole="">
            <v:imagedata r:id="rId49" o:title=""/>
          </v:shape>
          <o:OLEObject Type="Embed" ProgID="Word.Document.8" ShapeID="_x0000_i1045" DrawAspect="Content" ObjectID="_1820301921"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DengXian"/>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DengXian"/>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DengXian"/>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Heading5"/>
      </w:pPr>
      <w:bookmarkStart w:id="516" w:name="_Toc151743080"/>
      <w:bookmarkStart w:id="517" w:name="_Toc151743545"/>
      <w:bookmarkStart w:id="518" w:name="_Toc157434483"/>
      <w:bookmarkStart w:id="519" w:name="_Toc157436198"/>
      <w:bookmarkStart w:id="520" w:name="_Toc157440038"/>
      <w:bookmarkStart w:id="521" w:name="_Toc160649713"/>
      <w:bookmarkStart w:id="522" w:name="_Toc164927914"/>
      <w:bookmarkStart w:id="523" w:name="_Toc168549717"/>
      <w:bookmarkStart w:id="524" w:name="_Toc170117782"/>
      <w:bookmarkStart w:id="525" w:name="_Toc209469864"/>
      <w:r w:rsidRPr="006D68AC">
        <w:t>5.4.2.6.3</w:t>
      </w:r>
      <w:r w:rsidRPr="006D68AC">
        <w:tab/>
        <w:t>Policy Usage</w:t>
      </w:r>
      <w:r w:rsidRPr="006D68AC">
        <w:rPr>
          <w:rFonts w:eastAsia="DengXian"/>
        </w:rPr>
        <w:t xml:space="preserve"> Subscription</w:t>
      </w:r>
      <w:r w:rsidRPr="006D68AC">
        <w:t xml:space="preserve"> Update</w:t>
      </w:r>
      <w:bookmarkEnd w:id="516"/>
      <w:bookmarkEnd w:id="517"/>
      <w:bookmarkEnd w:id="518"/>
      <w:bookmarkEnd w:id="519"/>
      <w:bookmarkEnd w:id="520"/>
      <w:bookmarkEnd w:id="521"/>
      <w:bookmarkEnd w:id="522"/>
      <w:bookmarkEnd w:id="523"/>
      <w:bookmarkEnd w:id="524"/>
      <w:bookmarkEnd w:id="525"/>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DengXian"/>
        </w:rPr>
        <w:t xml:space="preserve"> Subscription</w:t>
      </w:r>
      <w:r w:rsidRPr="006D68AC">
        <w:t xml:space="preserve"> (see also clause 9.5 of 3GPP°TS°23.435°[14]).</w:t>
      </w:r>
    </w:p>
    <w:bookmarkStart w:id="526" w:name="_MON_1760026252"/>
    <w:bookmarkEnd w:id="526"/>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6pt;height:157.7pt;mso-width-percent:0;mso-height-percent:0;mso-width-percent:0;mso-height-percent:0" o:ole="">
            <v:imagedata r:id="rId51" o:title=""/>
          </v:shape>
          <o:OLEObject Type="Embed" ProgID="Word.Document.8" ShapeID="_x0000_i1046" DrawAspect="Content" ObjectID="_1820301922"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DengXian"/>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DengXian"/>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DengXian"/>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DengXian"/>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Heading5"/>
      </w:pPr>
      <w:bookmarkStart w:id="527" w:name="_Toc160649714"/>
      <w:bookmarkStart w:id="528" w:name="_Toc164927915"/>
      <w:bookmarkStart w:id="529" w:name="_Toc168549718"/>
      <w:bookmarkStart w:id="530" w:name="_Toc170117783"/>
      <w:bookmarkStart w:id="531" w:name="_Toc209469865"/>
      <w:bookmarkStart w:id="532" w:name="_Toc144024139"/>
      <w:bookmarkStart w:id="533" w:name="_Toc148176838"/>
      <w:bookmarkStart w:id="534" w:name="_Toc148358888"/>
      <w:bookmarkStart w:id="535" w:name="_Toc151743082"/>
      <w:bookmarkStart w:id="536" w:name="_Toc151743547"/>
      <w:bookmarkStart w:id="537" w:name="_Toc157434485"/>
      <w:bookmarkStart w:id="538" w:name="_Toc157436200"/>
      <w:bookmarkStart w:id="539" w:name="_Toc157440040"/>
      <w:r w:rsidRPr="006D68AC">
        <w:t>5.4.2.6.4</w:t>
      </w:r>
      <w:r w:rsidRPr="006D68AC">
        <w:tab/>
        <w:t>Policy Usage</w:t>
      </w:r>
      <w:r w:rsidRPr="006D68AC">
        <w:rPr>
          <w:rFonts w:eastAsia="DengXian"/>
        </w:rPr>
        <w:t xml:space="preserve"> Subscription</w:t>
      </w:r>
      <w:r w:rsidRPr="006D68AC">
        <w:t xml:space="preserve"> Deletion</w:t>
      </w:r>
      <w:bookmarkEnd w:id="527"/>
      <w:bookmarkEnd w:id="528"/>
      <w:bookmarkEnd w:id="529"/>
      <w:bookmarkEnd w:id="530"/>
      <w:bookmarkEnd w:id="531"/>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DengXian"/>
        </w:rPr>
        <w:t xml:space="preserve"> Subscription</w:t>
      </w:r>
      <w:r w:rsidRPr="006D68AC">
        <w:t xml:space="preserve"> (see also clause 9.5 of 3GPP°TS°23.435°[14]).</w:t>
      </w:r>
    </w:p>
    <w:bookmarkStart w:id="540" w:name="_MON_1760119529"/>
    <w:bookmarkEnd w:id="540"/>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5pt;height:125pt;mso-width-percent:0;mso-height-percent:0;mso-width-percent:0;mso-height-percent:0" o:ole="">
            <v:imagedata r:id="rId29" o:title=""/>
          </v:shape>
          <o:OLEObject Type="Embed" ProgID="Word.Document.8" ShapeID="_x0000_i1047" DrawAspect="Content" ObjectID="_1820301923"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DengXian"/>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DengXian"/>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Heading4"/>
      </w:pPr>
      <w:bookmarkStart w:id="541" w:name="_Toc160649715"/>
      <w:bookmarkStart w:id="542" w:name="_Toc164927916"/>
      <w:bookmarkStart w:id="543" w:name="_Toc168549719"/>
      <w:bookmarkStart w:id="544" w:name="_Toc170117784"/>
      <w:bookmarkStart w:id="545" w:name="_Toc209469866"/>
      <w:r w:rsidRPr="006D68AC">
        <w:t>5.4.2.7</w:t>
      </w:r>
      <w:r w:rsidRPr="006D68AC">
        <w:tab/>
      </w:r>
      <w:bookmarkEnd w:id="532"/>
      <w:bookmarkEnd w:id="533"/>
      <w:bookmarkEnd w:id="534"/>
      <w:r w:rsidRPr="006D68AC">
        <w:rPr>
          <w:lang w:val="en-US"/>
        </w:rPr>
        <w:t>NSCE_PolicyManagement_Notify</w:t>
      </w:r>
      <w:bookmarkEnd w:id="535"/>
      <w:bookmarkEnd w:id="536"/>
      <w:bookmarkEnd w:id="537"/>
      <w:bookmarkEnd w:id="538"/>
      <w:bookmarkEnd w:id="539"/>
      <w:bookmarkEnd w:id="541"/>
      <w:bookmarkEnd w:id="542"/>
      <w:bookmarkEnd w:id="543"/>
      <w:bookmarkEnd w:id="544"/>
      <w:bookmarkEnd w:id="545"/>
    </w:p>
    <w:p w14:paraId="6C43C700" w14:textId="27FBA57F" w:rsidR="003C2A5F" w:rsidRPr="006D68AC" w:rsidRDefault="003C2A5F" w:rsidP="003C2A5F">
      <w:pPr>
        <w:pStyle w:val="Heading5"/>
      </w:pPr>
      <w:bookmarkStart w:id="546" w:name="_Toc96843336"/>
      <w:bookmarkStart w:id="547" w:name="_Toc96844311"/>
      <w:bookmarkStart w:id="548" w:name="_Toc100739884"/>
      <w:bookmarkStart w:id="549" w:name="_Toc129252457"/>
      <w:bookmarkStart w:id="550" w:name="_Toc144024140"/>
      <w:bookmarkStart w:id="551" w:name="_Toc148176839"/>
      <w:bookmarkStart w:id="552" w:name="_Toc148358889"/>
      <w:bookmarkStart w:id="553" w:name="_Toc151743083"/>
      <w:bookmarkStart w:id="554" w:name="_Toc151743548"/>
      <w:bookmarkStart w:id="555" w:name="_Toc157434486"/>
      <w:bookmarkStart w:id="556" w:name="_Toc157436201"/>
      <w:bookmarkStart w:id="557" w:name="_Toc157440041"/>
      <w:bookmarkStart w:id="558" w:name="_Toc160649716"/>
      <w:bookmarkStart w:id="559" w:name="_Toc164927917"/>
      <w:bookmarkStart w:id="560" w:name="_Toc168549720"/>
      <w:bookmarkStart w:id="561" w:name="_Toc170117785"/>
      <w:bookmarkStart w:id="562" w:name="_Toc209469867"/>
      <w:r w:rsidRPr="006D68AC">
        <w:t>5.4.2.7.1</w:t>
      </w:r>
      <w:r w:rsidRPr="006D68AC">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Heading5"/>
      </w:pPr>
      <w:bookmarkStart w:id="563" w:name="_Toc96843337"/>
      <w:bookmarkStart w:id="564" w:name="_Toc96844312"/>
      <w:bookmarkStart w:id="565" w:name="_Toc100739885"/>
      <w:bookmarkStart w:id="566" w:name="_Toc129252458"/>
      <w:bookmarkStart w:id="567" w:name="_Toc144024141"/>
      <w:bookmarkStart w:id="568" w:name="_Toc148176840"/>
      <w:bookmarkStart w:id="569" w:name="_Toc148358890"/>
      <w:bookmarkStart w:id="570" w:name="_Toc151743084"/>
      <w:bookmarkStart w:id="571" w:name="_Toc151743549"/>
      <w:bookmarkStart w:id="572" w:name="_Toc157434487"/>
      <w:bookmarkStart w:id="573" w:name="_Toc157436202"/>
      <w:bookmarkStart w:id="574" w:name="_Toc157440042"/>
      <w:bookmarkStart w:id="575" w:name="_Toc160649717"/>
      <w:bookmarkStart w:id="576" w:name="_Toc164927918"/>
      <w:bookmarkStart w:id="577" w:name="_Toc168549721"/>
      <w:bookmarkStart w:id="578" w:name="_Toc170117786"/>
      <w:bookmarkStart w:id="579" w:name="_Toc209469868"/>
      <w:bookmarkStart w:id="580" w:name="_Toc151743053"/>
      <w:bookmarkStart w:id="581" w:name="_Toc151743518"/>
      <w:bookmarkStart w:id="582" w:name="_Toc157434488"/>
      <w:bookmarkStart w:id="583" w:name="_Toc157436203"/>
      <w:bookmarkStart w:id="584" w:name="_Toc157440043"/>
      <w:bookmarkStart w:id="585" w:name="_Toc148176845"/>
      <w:bookmarkStart w:id="586" w:name="_Toc148358895"/>
      <w:bookmarkStart w:id="587" w:name="_Toc151743054"/>
      <w:bookmarkStart w:id="588" w:name="_Toc151743519"/>
      <w:r w:rsidRPr="006D68AC">
        <w:t>5.4.2.7.2</w:t>
      </w:r>
      <w:r w:rsidRPr="006D68AC">
        <w:tab/>
      </w:r>
      <w:bookmarkEnd w:id="563"/>
      <w:bookmarkEnd w:id="564"/>
      <w:bookmarkEnd w:id="565"/>
      <w:bookmarkEnd w:id="566"/>
      <w:r w:rsidRPr="006D68AC">
        <w:t xml:space="preserve">Policy Usage </w:t>
      </w:r>
      <w:r w:rsidRPr="006D68AC">
        <w:rPr>
          <w:lang w:val="en-US"/>
        </w:rPr>
        <w:t>Notification</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0C4B7739" w14:textId="77777777" w:rsidR="00F5485E" w:rsidRPr="006D68AC" w:rsidRDefault="00F5485E" w:rsidP="00F5485E">
      <w:bookmarkStart w:id="589"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590" w:name="_MON_1768422235"/>
    <w:bookmarkEnd w:id="590"/>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5pt;height:139.15pt" o:ole="">
            <v:imagedata r:id="rId54" o:title=""/>
          </v:shape>
          <o:OLEObject Type="Embed" ProgID="Word.Document.8" ShapeID="_x0000_i1048" DrawAspect="Content" ObjectID="_1820301924"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Heading2"/>
      </w:pPr>
      <w:bookmarkStart w:id="591" w:name="_Toc164927919"/>
      <w:bookmarkStart w:id="592" w:name="_Toc168549722"/>
      <w:bookmarkStart w:id="593" w:name="_Toc170117787"/>
      <w:bookmarkStart w:id="594" w:name="_Toc209469869"/>
      <w:r w:rsidRPr="006D68AC">
        <w:t>5.5</w:t>
      </w:r>
      <w:r w:rsidRPr="006D68AC">
        <w:tab/>
        <w:t>NSCE_NSOptimization</w:t>
      </w:r>
      <w:bookmarkEnd w:id="580"/>
      <w:bookmarkEnd w:id="581"/>
      <w:bookmarkEnd w:id="582"/>
      <w:bookmarkEnd w:id="583"/>
      <w:bookmarkEnd w:id="584"/>
      <w:bookmarkEnd w:id="589"/>
      <w:bookmarkEnd w:id="591"/>
      <w:bookmarkEnd w:id="592"/>
      <w:bookmarkEnd w:id="593"/>
      <w:bookmarkEnd w:id="594"/>
    </w:p>
    <w:p w14:paraId="6DA30963" w14:textId="685E81DF" w:rsidR="003C2A5F" w:rsidRPr="006D68AC" w:rsidRDefault="003C2A5F" w:rsidP="003C2A5F">
      <w:pPr>
        <w:pStyle w:val="Heading3"/>
      </w:pPr>
      <w:bookmarkStart w:id="595" w:name="_Toc157434489"/>
      <w:bookmarkStart w:id="596" w:name="_Toc157436204"/>
      <w:bookmarkStart w:id="597" w:name="_Toc157440044"/>
      <w:bookmarkStart w:id="598" w:name="_Toc160649719"/>
      <w:bookmarkStart w:id="599" w:name="_Toc164927920"/>
      <w:bookmarkStart w:id="600" w:name="_Toc168549723"/>
      <w:bookmarkStart w:id="601" w:name="_Toc170117788"/>
      <w:bookmarkStart w:id="602" w:name="_Toc209469870"/>
      <w:bookmarkStart w:id="603" w:name="_Toc148176846"/>
      <w:bookmarkStart w:id="604" w:name="_Toc148358896"/>
      <w:bookmarkStart w:id="605" w:name="_Toc151743055"/>
      <w:bookmarkStart w:id="606" w:name="_Toc151743520"/>
      <w:bookmarkEnd w:id="585"/>
      <w:bookmarkEnd w:id="586"/>
      <w:bookmarkEnd w:id="587"/>
      <w:bookmarkEnd w:id="588"/>
      <w:r w:rsidRPr="006D68AC">
        <w:t>5.5.1</w:t>
      </w:r>
      <w:r w:rsidRPr="006D68AC">
        <w:tab/>
        <w:t>Service Description</w:t>
      </w:r>
      <w:bookmarkEnd w:id="595"/>
      <w:bookmarkEnd w:id="596"/>
      <w:bookmarkEnd w:id="597"/>
      <w:bookmarkEnd w:id="598"/>
      <w:bookmarkEnd w:id="599"/>
      <w:bookmarkEnd w:id="600"/>
      <w:bookmarkEnd w:id="601"/>
      <w:bookmarkEnd w:id="602"/>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Heading3"/>
      </w:pPr>
      <w:bookmarkStart w:id="607" w:name="_Toc157434490"/>
      <w:bookmarkStart w:id="608" w:name="_Toc157436205"/>
      <w:bookmarkStart w:id="609" w:name="_Toc157440045"/>
      <w:bookmarkStart w:id="610" w:name="_Toc160649720"/>
      <w:bookmarkStart w:id="611" w:name="_Toc164927921"/>
      <w:bookmarkStart w:id="612" w:name="_Toc168549724"/>
      <w:bookmarkStart w:id="613" w:name="_Toc170117789"/>
      <w:bookmarkStart w:id="614" w:name="_Toc209469871"/>
      <w:bookmarkStart w:id="615" w:name="_Toc148176847"/>
      <w:bookmarkStart w:id="616" w:name="_Toc148358897"/>
      <w:bookmarkStart w:id="617" w:name="_Toc151743056"/>
      <w:bookmarkStart w:id="618" w:name="_Toc151743521"/>
      <w:bookmarkEnd w:id="603"/>
      <w:bookmarkEnd w:id="604"/>
      <w:bookmarkEnd w:id="605"/>
      <w:bookmarkEnd w:id="606"/>
      <w:r w:rsidRPr="006D68AC">
        <w:t>5.5.2</w:t>
      </w:r>
      <w:r w:rsidRPr="006D68AC">
        <w:tab/>
        <w:t>Service Operations</w:t>
      </w:r>
      <w:bookmarkEnd w:id="607"/>
      <w:bookmarkEnd w:id="608"/>
      <w:bookmarkEnd w:id="609"/>
      <w:bookmarkEnd w:id="610"/>
      <w:bookmarkEnd w:id="611"/>
      <w:bookmarkEnd w:id="612"/>
      <w:bookmarkEnd w:id="613"/>
      <w:bookmarkEnd w:id="614"/>
    </w:p>
    <w:p w14:paraId="37AA8429" w14:textId="7BB2E379" w:rsidR="003C2A5F" w:rsidRPr="006D68AC" w:rsidRDefault="003C2A5F" w:rsidP="003C2A5F">
      <w:pPr>
        <w:pStyle w:val="Heading4"/>
      </w:pPr>
      <w:bookmarkStart w:id="619" w:name="_Toc157434491"/>
      <w:bookmarkStart w:id="620" w:name="_Toc157436206"/>
      <w:bookmarkStart w:id="621" w:name="_Toc157440046"/>
      <w:bookmarkStart w:id="622" w:name="_Toc160649721"/>
      <w:bookmarkStart w:id="623" w:name="_Toc164927922"/>
      <w:bookmarkStart w:id="624" w:name="_Toc168549725"/>
      <w:bookmarkStart w:id="625" w:name="_Toc170117790"/>
      <w:bookmarkStart w:id="626" w:name="_Toc209469872"/>
      <w:bookmarkEnd w:id="615"/>
      <w:bookmarkEnd w:id="616"/>
      <w:bookmarkEnd w:id="617"/>
      <w:bookmarkEnd w:id="618"/>
      <w:r w:rsidRPr="006D68AC">
        <w:t>5.5.2.1</w:t>
      </w:r>
      <w:r w:rsidRPr="006D68AC">
        <w:tab/>
        <w:t>Introduction</w:t>
      </w:r>
      <w:bookmarkEnd w:id="619"/>
      <w:bookmarkEnd w:id="620"/>
      <w:bookmarkEnd w:id="621"/>
      <w:bookmarkEnd w:id="622"/>
      <w:bookmarkEnd w:id="623"/>
      <w:bookmarkEnd w:id="624"/>
      <w:bookmarkEnd w:id="625"/>
      <w:bookmarkEnd w:id="626"/>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Heading4"/>
      </w:pPr>
      <w:bookmarkStart w:id="627" w:name="_Toc157434492"/>
      <w:bookmarkStart w:id="628" w:name="_Toc157436207"/>
      <w:bookmarkStart w:id="629" w:name="_Toc157440047"/>
      <w:bookmarkStart w:id="630" w:name="_Toc160649722"/>
      <w:bookmarkStart w:id="631" w:name="_Toc164927923"/>
      <w:bookmarkStart w:id="632" w:name="_Toc168549726"/>
      <w:bookmarkStart w:id="633" w:name="_Toc170117791"/>
      <w:bookmarkStart w:id="634" w:name="_Toc209469873"/>
      <w:bookmarkStart w:id="635" w:name="_Toc148176834"/>
      <w:bookmarkStart w:id="636" w:name="_Toc148358884"/>
      <w:bookmarkStart w:id="637" w:name="_Toc151743058"/>
      <w:bookmarkStart w:id="638" w:name="_Toc151743523"/>
      <w:r w:rsidRPr="006D68AC">
        <w:t>5.5.2.2</w:t>
      </w:r>
      <w:r w:rsidRPr="006D68AC">
        <w:tab/>
        <w:t>NSCE_NSOptimization_S</w:t>
      </w:r>
      <w:r w:rsidRPr="006D68AC">
        <w:rPr>
          <w:rFonts w:hint="eastAsia"/>
          <w:lang w:eastAsia="zh-CN"/>
        </w:rPr>
        <w:t>ub</w:t>
      </w:r>
      <w:r w:rsidRPr="006D68AC">
        <w:t>scribe</w:t>
      </w:r>
      <w:bookmarkEnd w:id="627"/>
      <w:bookmarkEnd w:id="628"/>
      <w:bookmarkEnd w:id="629"/>
      <w:bookmarkEnd w:id="630"/>
      <w:bookmarkEnd w:id="631"/>
      <w:bookmarkEnd w:id="632"/>
      <w:bookmarkEnd w:id="633"/>
      <w:bookmarkEnd w:id="634"/>
    </w:p>
    <w:p w14:paraId="44C93F12" w14:textId="1DC60B1C" w:rsidR="003C2A5F" w:rsidRPr="006D68AC" w:rsidRDefault="003C2A5F" w:rsidP="003C2A5F">
      <w:pPr>
        <w:pStyle w:val="Heading5"/>
      </w:pPr>
      <w:bookmarkStart w:id="639" w:name="_Toc157434493"/>
      <w:bookmarkStart w:id="640" w:name="_Toc157436208"/>
      <w:bookmarkStart w:id="641" w:name="_Toc157440048"/>
      <w:bookmarkStart w:id="642" w:name="_Toc160649723"/>
      <w:bookmarkStart w:id="643" w:name="_Toc164927924"/>
      <w:bookmarkStart w:id="644" w:name="_Toc168549727"/>
      <w:bookmarkStart w:id="645" w:name="_Toc170117792"/>
      <w:bookmarkStart w:id="646" w:name="_Toc209469874"/>
      <w:bookmarkEnd w:id="635"/>
      <w:bookmarkEnd w:id="636"/>
      <w:bookmarkEnd w:id="637"/>
      <w:bookmarkEnd w:id="638"/>
      <w:r w:rsidRPr="006D68AC">
        <w:t>5.5.2.2.1</w:t>
      </w:r>
      <w:r w:rsidRPr="006D68AC">
        <w:tab/>
        <w:t>General</w:t>
      </w:r>
      <w:bookmarkEnd w:id="639"/>
      <w:bookmarkEnd w:id="640"/>
      <w:bookmarkEnd w:id="641"/>
      <w:bookmarkEnd w:id="642"/>
      <w:bookmarkEnd w:id="643"/>
      <w:bookmarkEnd w:id="644"/>
      <w:bookmarkEnd w:id="645"/>
      <w:bookmarkEnd w:id="646"/>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Heading5"/>
      </w:pPr>
      <w:bookmarkStart w:id="647" w:name="_Toc157434494"/>
      <w:bookmarkStart w:id="648" w:name="_Toc157436209"/>
      <w:bookmarkStart w:id="649" w:name="_Toc157440049"/>
      <w:bookmarkStart w:id="650" w:name="_Toc160649724"/>
      <w:bookmarkStart w:id="651" w:name="_Toc164927925"/>
      <w:bookmarkStart w:id="652" w:name="_Toc168549728"/>
      <w:bookmarkStart w:id="653" w:name="_Toc170117793"/>
      <w:bookmarkStart w:id="654" w:name="_Toc209469875"/>
      <w:r w:rsidRPr="006D68AC">
        <w:t>5.5.2.2.2</w:t>
      </w:r>
      <w:r w:rsidRPr="006D68AC">
        <w:tab/>
        <w:t>Network Slice Optimization Subscription Creation</w:t>
      </w:r>
      <w:bookmarkEnd w:id="647"/>
      <w:bookmarkEnd w:id="648"/>
      <w:bookmarkEnd w:id="649"/>
      <w:bookmarkEnd w:id="650"/>
      <w:bookmarkEnd w:id="651"/>
      <w:bookmarkEnd w:id="652"/>
      <w:bookmarkEnd w:id="653"/>
      <w:bookmarkEnd w:id="654"/>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55" w:name="_MON_1760776667"/>
    <w:bookmarkEnd w:id="655"/>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5pt;height:126.35pt;mso-width-percent:0;mso-height-percent:0;mso-width-percent:0;mso-height-percent:0" o:ole="">
            <v:imagedata r:id="rId56" o:title=""/>
          </v:shape>
          <o:OLEObject Type="Embed" ProgID="Word.Document.8" ShapeID="_x0000_i1049" DrawAspect="Content" ObjectID="_1820301925"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Heading5"/>
      </w:pPr>
      <w:bookmarkStart w:id="656" w:name="_Toc157434495"/>
      <w:bookmarkStart w:id="657" w:name="_Toc157436210"/>
      <w:bookmarkStart w:id="658" w:name="_Toc157440050"/>
      <w:bookmarkStart w:id="659" w:name="_Toc160649725"/>
      <w:bookmarkStart w:id="660" w:name="_Toc164927926"/>
      <w:bookmarkStart w:id="661" w:name="_Toc168549729"/>
      <w:bookmarkStart w:id="662" w:name="_Toc170117794"/>
      <w:bookmarkStart w:id="663" w:name="_Toc209469876"/>
      <w:bookmarkStart w:id="664" w:name="_Toc148176837"/>
      <w:bookmarkStart w:id="665" w:name="_Toc148358887"/>
      <w:bookmarkStart w:id="666" w:name="_Toc151743061"/>
      <w:bookmarkStart w:id="667" w:name="_Toc151743526"/>
      <w:r w:rsidRPr="006D68AC">
        <w:t>5.5.2.2.3</w:t>
      </w:r>
      <w:r w:rsidRPr="006D68AC">
        <w:tab/>
        <w:t>Network Slice Optimization Subscription Update</w:t>
      </w:r>
      <w:bookmarkEnd w:id="656"/>
      <w:bookmarkEnd w:id="657"/>
      <w:bookmarkEnd w:id="658"/>
      <w:bookmarkEnd w:id="659"/>
      <w:bookmarkEnd w:id="660"/>
      <w:bookmarkEnd w:id="661"/>
      <w:bookmarkEnd w:id="662"/>
      <w:bookmarkEnd w:id="663"/>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5pt;height:153.3pt;mso-width-percent:0;mso-height-percent:0;mso-width-percent:0;mso-height-percent:0" o:ole="">
            <v:imagedata r:id="rId58" o:title=""/>
          </v:shape>
          <o:OLEObject Type="Embed" ProgID="Word.Document.8" ShapeID="_x0000_i1050" DrawAspect="Content" ObjectID="_1820301926"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Heading5"/>
      </w:pPr>
      <w:bookmarkStart w:id="668" w:name="_Toc157434496"/>
      <w:bookmarkStart w:id="669" w:name="_Toc157436211"/>
      <w:bookmarkStart w:id="670" w:name="_Toc157440051"/>
      <w:bookmarkStart w:id="671" w:name="_Toc160649726"/>
      <w:bookmarkStart w:id="672" w:name="_Toc164927927"/>
      <w:bookmarkStart w:id="673" w:name="_Toc168549730"/>
      <w:bookmarkStart w:id="674" w:name="_Toc170117795"/>
      <w:bookmarkStart w:id="675" w:name="_Toc209469877"/>
      <w:bookmarkStart w:id="676" w:name="_Toc151743062"/>
      <w:bookmarkStart w:id="677" w:name="_Toc151743527"/>
      <w:bookmarkEnd w:id="664"/>
      <w:bookmarkEnd w:id="665"/>
      <w:bookmarkEnd w:id="666"/>
      <w:bookmarkEnd w:id="667"/>
      <w:r w:rsidRPr="006D68AC">
        <w:t>5.5.2.2.4</w:t>
      </w:r>
      <w:r w:rsidRPr="006D68AC">
        <w:tab/>
        <w:t>Network Slice Optimization Subscription Deletion</w:t>
      </w:r>
      <w:bookmarkEnd w:id="668"/>
      <w:bookmarkEnd w:id="669"/>
      <w:bookmarkEnd w:id="670"/>
      <w:bookmarkEnd w:id="671"/>
      <w:bookmarkEnd w:id="672"/>
      <w:bookmarkEnd w:id="673"/>
      <w:bookmarkEnd w:id="674"/>
      <w:bookmarkEnd w:id="675"/>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5pt;height:126.35pt;mso-width-percent:0;mso-height-percent:0;mso-width-percent:0;mso-height-percent:0" o:ole="">
            <v:imagedata r:id="rId60" o:title=""/>
          </v:shape>
          <o:OLEObject Type="Embed" ProgID="Word.Document.8" ShapeID="_x0000_i1051" DrawAspect="Content" ObjectID="_1820301927"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Heading4"/>
      </w:pPr>
      <w:bookmarkStart w:id="678" w:name="_Toc157434497"/>
      <w:bookmarkStart w:id="679" w:name="_Toc157436212"/>
      <w:bookmarkStart w:id="680" w:name="_Toc157440052"/>
      <w:bookmarkStart w:id="681" w:name="_Toc160649727"/>
      <w:bookmarkStart w:id="682" w:name="_Toc164927928"/>
      <w:bookmarkStart w:id="683" w:name="_Toc168549731"/>
      <w:bookmarkStart w:id="684" w:name="_Toc170117796"/>
      <w:bookmarkStart w:id="685" w:name="_Toc209469878"/>
      <w:bookmarkStart w:id="686" w:name="_Toc151743063"/>
      <w:bookmarkStart w:id="687" w:name="_Toc151743528"/>
      <w:bookmarkEnd w:id="676"/>
      <w:bookmarkEnd w:id="677"/>
      <w:r w:rsidRPr="006D68AC">
        <w:t>5.5.2.3</w:t>
      </w:r>
      <w:r w:rsidRPr="006D68AC">
        <w:tab/>
        <w:t>NSCE_NSOptimization_Notify</w:t>
      </w:r>
      <w:bookmarkEnd w:id="678"/>
      <w:bookmarkEnd w:id="679"/>
      <w:bookmarkEnd w:id="680"/>
      <w:bookmarkEnd w:id="681"/>
      <w:bookmarkEnd w:id="682"/>
      <w:bookmarkEnd w:id="683"/>
      <w:bookmarkEnd w:id="684"/>
      <w:bookmarkEnd w:id="685"/>
    </w:p>
    <w:p w14:paraId="14EBCB09" w14:textId="6E4B3B09" w:rsidR="003C2A5F" w:rsidRPr="006D68AC" w:rsidRDefault="003C2A5F" w:rsidP="003C2A5F">
      <w:pPr>
        <w:pStyle w:val="Heading5"/>
      </w:pPr>
      <w:bookmarkStart w:id="688" w:name="_Toc157434498"/>
      <w:bookmarkStart w:id="689" w:name="_Toc157436213"/>
      <w:bookmarkStart w:id="690" w:name="_Toc157440053"/>
      <w:bookmarkStart w:id="691" w:name="_Toc160649728"/>
      <w:bookmarkStart w:id="692" w:name="_Toc164927929"/>
      <w:bookmarkStart w:id="693" w:name="_Toc168549732"/>
      <w:bookmarkStart w:id="694" w:name="_Toc170117797"/>
      <w:bookmarkStart w:id="695" w:name="_Toc209469879"/>
      <w:bookmarkStart w:id="696" w:name="_Toc151743064"/>
      <w:bookmarkStart w:id="697" w:name="_Toc151743529"/>
      <w:bookmarkEnd w:id="686"/>
      <w:bookmarkEnd w:id="687"/>
      <w:r w:rsidRPr="006D68AC">
        <w:t>5.5.2.3.1</w:t>
      </w:r>
      <w:r w:rsidRPr="006D68AC">
        <w:tab/>
        <w:t>General</w:t>
      </w:r>
      <w:bookmarkEnd w:id="688"/>
      <w:bookmarkEnd w:id="689"/>
      <w:bookmarkEnd w:id="690"/>
      <w:bookmarkEnd w:id="691"/>
      <w:bookmarkEnd w:id="692"/>
      <w:bookmarkEnd w:id="693"/>
      <w:bookmarkEnd w:id="694"/>
      <w:bookmarkEnd w:id="695"/>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Heading5"/>
      </w:pPr>
      <w:bookmarkStart w:id="698" w:name="_Toc157434499"/>
      <w:bookmarkStart w:id="699" w:name="_Toc157436214"/>
      <w:bookmarkStart w:id="700" w:name="_Toc157440054"/>
      <w:bookmarkStart w:id="701" w:name="_Toc160649729"/>
      <w:bookmarkStart w:id="702" w:name="_Toc164927930"/>
      <w:bookmarkStart w:id="703" w:name="_Toc168549733"/>
      <w:bookmarkStart w:id="704" w:name="_Toc170117798"/>
      <w:bookmarkStart w:id="705" w:name="_Toc209469880"/>
      <w:bookmarkEnd w:id="696"/>
      <w:bookmarkEnd w:id="697"/>
      <w:r w:rsidRPr="006D68AC">
        <w:t>5.5.2.3.2</w:t>
      </w:r>
      <w:r w:rsidRPr="006D68AC">
        <w:tab/>
        <w:t xml:space="preserve">Network Slice Optimization </w:t>
      </w:r>
      <w:r w:rsidRPr="006D68AC">
        <w:rPr>
          <w:lang w:val="en-US"/>
        </w:rPr>
        <w:t>Notification</w:t>
      </w:r>
      <w:bookmarkEnd w:id="698"/>
      <w:bookmarkEnd w:id="699"/>
      <w:bookmarkEnd w:id="700"/>
      <w:bookmarkEnd w:id="701"/>
      <w:bookmarkEnd w:id="702"/>
      <w:bookmarkEnd w:id="703"/>
      <w:bookmarkEnd w:id="704"/>
      <w:bookmarkEnd w:id="705"/>
    </w:p>
    <w:p w14:paraId="1CEFEE33" w14:textId="77777777" w:rsidR="00F5485E" w:rsidRPr="006D68AC" w:rsidRDefault="00F5485E" w:rsidP="00F5485E">
      <w:bookmarkStart w:id="706" w:name="_Toc157434500"/>
      <w:bookmarkStart w:id="707" w:name="_Toc157436215"/>
      <w:bookmarkStart w:id="708" w:name="_Toc157440055"/>
      <w:bookmarkStart w:id="709"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5pt;height:136.5pt;mso-width-percent:0;mso-height-percent:0;mso-width-percent:0;mso-height-percent:0" o:ole="">
            <v:imagedata r:id="rId62" o:title=""/>
          </v:shape>
          <o:OLEObject Type="Embed" ProgID="Word.Document.8" ShapeID="_x0000_i1052" DrawAspect="Content" ObjectID="_1820301928"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Heading2"/>
      </w:pPr>
      <w:bookmarkStart w:id="710" w:name="_Toc164927931"/>
      <w:bookmarkStart w:id="711" w:name="_Toc168549734"/>
      <w:bookmarkStart w:id="712" w:name="_Toc170117799"/>
      <w:bookmarkStart w:id="713" w:name="_Toc209469881"/>
      <w:r w:rsidRPr="006D68AC">
        <w:t>5.</w:t>
      </w:r>
      <w:r w:rsidR="001B7F3B" w:rsidRPr="006D68AC">
        <w:t>6</w:t>
      </w:r>
      <w:r w:rsidRPr="006D68AC">
        <w:tab/>
      </w:r>
      <w:r w:rsidRPr="006D68AC">
        <w:rPr>
          <w:lang w:val="en-US"/>
        </w:rPr>
        <w:t>NSCE_</w:t>
      </w:r>
      <w:r w:rsidRPr="006D68AC">
        <w:t>ManagementServiceDiscovery</w:t>
      </w:r>
      <w:bookmarkEnd w:id="706"/>
      <w:bookmarkEnd w:id="707"/>
      <w:bookmarkEnd w:id="708"/>
      <w:bookmarkEnd w:id="709"/>
      <w:bookmarkEnd w:id="710"/>
      <w:bookmarkEnd w:id="711"/>
      <w:bookmarkEnd w:id="712"/>
      <w:bookmarkEnd w:id="713"/>
    </w:p>
    <w:p w14:paraId="0FBC4A98" w14:textId="1CAC3FFA" w:rsidR="000D79BC" w:rsidRPr="006D68AC" w:rsidRDefault="000D79BC" w:rsidP="000D79BC">
      <w:pPr>
        <w:pStyle w:val="Heading3"/>
      </w:pPr>
      <w:bookmarkStart w:id="714" w:name="_Toc157434501"/>
      <w:bookmarkStart w:id="715" w:name="_Toc157436216"/>
      <w:bookmarkStart w:id="716" w:name="_Toc157440056"/>
      <w:bookmarkStart w:id="717" w:name="_Toc160649731"/>
      <w:bookmarkStart w:id="718" w:name="_Toc164927932"/>
      <w:bookmarkStart w:id="719" w:name="_Toc168549735"/>
      <w:bookmarkStart w:id="720" w:name="_Toc170117800"/>
      <w:bookmarkStart w:id="721" w:name="_Toc209469882"/>
      <w:r w:rsidRPr="006D68AC">
        <w:t>5.</w:t>
      </w:r>
      <w:r w:rsidR="001B7F3B" w:rsidRPr="006D68AC">
        <w:t>6</w:t>
      </w:r>
      <w:r w:rsidRPr="006D68AC">
        <w:t>.1</w:t>
      </w:r>
      <w:r w:rsidRPr="006D68AC">
        <w:tab/>
        <w:t>Service Description</w:t>
      </w:r>
      <w:bookmarkEnd w:id="714"/>
      <w:bookmarkEnd w:id="715"/>
      <w:bookmarkEnd w:id="716"/>
      <w:bookmarkEnd w:id="717"/>
      <w:bookmarkEnd w:id="718"/>
      <w:bookmarkEnd w:id="719"/>
      <w:bookmarkEnd w:id="720"/>
      <w:bookmarkEnd w:id="721"/>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Heading3"/>
        <w:rPr>
          <w:lang w:eastAsia="zh-CN"/>
        </w:rPr>
      </w:pPr>
      <w:bookmarkStart w:id="722" w:name="_Toc160649732"/>
      <w:bookmarkStart w:id="723" w:name="_Toc164927933"/>
      <w:bookmarkStart w:id="724" w:name="_Toc168549736"/>
      <w:bookmarkStart w:id="725" w:name="_Toc170117801"/>
      <w:bookmarkStart w:id="726" w:name="_Toc209469883"/>
      <w:bookmarkStart w:id="727" w:name="_Toc157434502"/>
      <w:bookmarkStart w:id="728" w:name="_Toc157436217"/>
      <w:bookmarkStart w:id="729" w:name="_Toc157440057"/>
      <w:r w:rsidRPr="006D68AC">
        <w:t>5.6.2</w:t>
      </w:r>
      <w:r w:rsidRPr="006D68AC">
        <w:tab/>
        <w:t>Service Operations</w:t>
      </w:r>
      <w:bookmarkEnd w:id="722"/>
      <w:bookmarkEnd w:id="723"/>
      <w:bookmarkEnd w:id="724"/>
      <w:bookmarkEnd w:id="725"/>
      <w:bookmarkEnd w:id="726"/>
    </w:p>
    <w:p w14:paraId="593BFAA2" w14:textId="450867F3" w:rsidR="000D79BC" w:rsidRPr="006D68AC" w:rsidRDefault="000D79BC" w:rsidP="000D79BC">
      <w:pPr>
        <w:pStyle w:val="Heading4"/>
      </w:pPr>
      <w:bookmarkStart w:id="730" w:name="_Toc160649733"/>
      <w:bookmarkStart w:id="731" w:name="_Toc164927934"/>
      <w:bookmarkStart w:id="732" w:name="_Toc168549737"/>
      <w:bookmarkStart w:id="733" w:name="_Toc170117802"/>
      <w:bookmarkStart w:id="734" w:name="_Toc209469884"/>
      <w:r w:rsidRPr="006D68AC">
        <w:t>5.</w:t>
      </w:r>
      <w:r w:rsidR="001B7F3B" w:rsidRPr="006D68AC">
        <w:t>6</w:t>
      </w:r>
      <w:r w:rsidRPr="006D68AC">
        <w:t>.2.1</w:t>
      </w:r>
      <w:r w:rsidRPr="006D68AC">
        <w:tab/>
        <w:t>Introduction</w:t>
      </w:r>
      <w:bookmarkEnd w:id="727"/>
      <w:bookmarkEnd w:id="728"/>
      <w:bookmarkEnd w:id="729"/>
      <w:bookmarkEnd w:id="730"/>
      <w:bookmarkEnd w:id="731"/>
      <w:bookmarkEnd w:id="732"/>
      <w:bookmarkEnd w:id="733"/>
      <w:bookmarkEnd w:id="734"/>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DengXian"/>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Heading4"/>
      </w:pPr>
      <w:bookmarkStart w:id="735" w:name="_Toc157436218"/>
      <w:bookmarkStart w:id="736" w:name="_Toc157440058"/>
      <w:bookmarkStart w:id="737" w:name="_Toc157434503"/>
      <w:bookmarkStart w:id="738" w:name="_Toc160649734"/>
      <w:bookmarkStart w:id="739" w:name="_Toc164927935"/>
      <w:bookmarkStart w:id="740" w:name="_Toc168549738"/>
      <w:bookmarkStart w:id="741" w:name="_Toc170117803"/>
      <w:bookmarkStart w:id="742" w:name="_Toc209469885"/>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735"/>
      <w:bookmarkEnd w:id="736"/>
      <w:bookmarkEnd w:id="737"/>
      <w:bookmarkEnd w:id="738"/>
      <w:bookmarkEnd w:id="739"/>
      <w:bookmarkEnd w:id="740"/>
      <w:bookmarkEnd w:id="741"/>
      <w:bookmarkEnd w:id="742"/>
    </w:p>
    <w:p w14:paraId="51FE808C" w14:textId="44B2D9F9" w:rsidR="000D79BC" w:rsidRPr="006D68AC" w:rsidRDefault="001B7F3B" w:rsidP="000D79BC">
      <w:pPr>
        <w:pStyle w:val="Heading5"/>
      </w:pPr>
      <w:bookmarkStart w:id="743" w:name="_Toc157436219"/>
      <w:bookmarkStart w:id="744" w:name="_Toc157440059"/>
      <w:bookmarkStart w:id="745" w:name="_Toc157434504"/>
      <w:bookmarkStart w:id="746" w:name="_Toc160649735"/>
      <w:bookmarkStart w:id="747" w:name="_Toc164927936"/>
      <w:bookmarkStart w:id="748" w:name="_Toc168549739"/>
      <w:bookmarkStart w:id="749" w:name="_Toc170117804"/>
      <w:bookmarkStart w:id="750" w:name="_Toc209469886"/>
      <w:r w:rsidRPr="006D68AC">
        <w:t>5.6</w:t>
      </w:r>
      <w:r w:rsidR="000D79BC" w:rsidRPr="006D68AC">
        <w:t>.2.2.1</w:t>
      </w:r>
      <w:r w:rsidR="000D79BC" w:rsidRPr="006D68AC">
        <w:tab/>
        <w:t>General</w:t>
      </w:r>
      <w:bookmarkEnd w:id="743"/>
      <w:bookmarkEnd w:id="744"/>
      <w:bookmarkEnd w:id="745"/>
      <w:bookmarkEnd w:id="746"/>
      <w:bookmarkEnd w:id="747"/>
      <w:bookmarkEnd w:id="748"/>
      <w:bookmarkEnd w:id="749"/>
      <w:bookmarkEnd w:id="750"/>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DengXian"/>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Heading5"/>
      </w:pPr>
      <w:bookmarkStart w:id="751" w:name="_Toc157436220"/>
      <w:bookmarkStart w:id="752" w:name="_Toc157440060"/>
      <w:bookmarkStart w:id="753" w:name="_Toc157434505"/>
      <w:bookmarkStart w:id="754" w:name="_Toc160649736"/>
      <w:bookmarkStart w:id="755" w:name="_Toc164927937"/>
      <w:bookmarkStart w:id="756" w:name="_Toc168549740"/>
      <w:bookmarkStart w:id="757" w:name="_Toc170117805"/>
      <w:bookmarkStart w:id="758" w:name="_Toc209469887"/>
      <w:r w:rsidRPr="006D68AC">
        <w:t>5.6</w:t>
      </w:r>
      <w:r w:rsidR="000D79BC" w:rsidRPr="006D68AC">
        <w:t>.2.2.2</w:t>
      </w:r>
      <w:r w:rsidR="000D79BC" w:rsidRPr="006D68AC">
        <w:tab/>
        <w:t>Management Discovery Subscription Creation</w:t>
      </w:r>
      <w:bookmarkEnd w:id="751"/>
      <w:bookmarkEnd w:id="752"/>
      <w:bookmarkEnd w:id="753"/>
      <w:bookmarkEnd w:id="754"/>
      <w:bookmarkEnd w:id="755"/>
      <w:bookmarkEnd w:id="756"/>
      <w:bookmarkEnd w:id="757"/>
      <w:bookmarkEnd w:id="758"/>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759" w:name="_MON_1766858397"/>
    <w:bookmarkEnd w:id="759"/>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5pt;height:124.55pt;mso-width-percent:0;mso-height-percent:0;mso-width-percent:0;mso-height-percent:0" o:ole="">
            <v:imagedata r:id="rId64" o:title=""/>
          </v:shape>
          <o:OLEObject Type="Embed" ProgID="Word.Document.8" ShapeID="_x0000_i1053" DrawAspect="Content" ObjectID="_1820301929"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DengXian"/>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Heading5"/>
      </w:pPr>
      <w:bookmarkStart w:id="760" w:name="_Toc157436221"/>
      <w:bookmarkStart w:id="761" w:name="_Toc157440061"/>
      <w:bookmarkStart w:id="762" w:name="_Toc157434506"/>
      <w:bookmarkStart w:id="763" w:name="_Toc160649737"/>
      <w:bookmarkStart w:id="764" w:name="_Toc164927938"/>
      <w:bookmarkStart w:id="765" w:name="_Toc168549741"/>
      <w:bookmarkStart w:id="766" w:name="_Toc170117806"/>
      <w:bookmarkStart w:id="767" w:name="_Toc209469888"/>
      <w:r w:rsidRPr="006D68AC">
        <w:t>5.6</w:t>
      </w:r>
      <w:r w:rsidR="000D79BC" w:rsidRPr="006D68AC">
        <w:t>.2.2.3</w:t>
      </w:r>
      <w:r w:rsidR="000D79BC" w:rsidRPr="006D68AC">
        <w:tab/>
        <w:t>Management Discovery Subscription Update</w:t>
      </w:r>
      <w:bookmarkEnd w:id="760"/>
      <w:bookmarkEnd w:id="761"/>
      <w:bookmarkEnd w:id="762"/>
      <w:bookmarkEnd w:id="763"/>
      <w:bookmarkEnd w:id="764"/>
      <w:bookmarkEnd w:id="765"/>
      <w:bookmarkEnd w:id="766"/>
      <w:bookmarkEnd w:id="767"/>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768" w:name="_MON_1766858435"/>
    <w:bookmarkEnd w:id="768"/>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5pt;height:153.3pt;mso-width-percent:0;mso-height-percent:0;mso-width-percent:0;mso-height-percent:0" o:ole="">
            <v:imagedata r:id="rId66" o:title=""/>
          </v:shape>
          <o:OLEObject Type="Embed" ProgID="Word.Document.8" ShapeID="_x0000_i1054" DrawAspect="Content" ObjectID="_1820301930"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Heading5"/>
      </w:pPr>
      <w:bookmarkStart w:id="769" w:name="_Toc157436222"/>
      <w:bookmarkStart w:id="770" w:name="_Toc157440062"/>
      <w:bookmarkStart w:id="771" w:name="_Toc157434507"/>
      <w:bookmarkStart w:id="772" w:name="_Toc160649738"/>
      <w:bookmarkStart w:id="773" w:name="_Toc164927939"/>
      <w:bookmarkStart w:id="774" w:name="_Toc168549742"/>
      <w:bookmarkStart w:id="775" w:name="_Toc170117807"/>
      <w:bookmarkStart w:id="776" w:name="_Toc209469889"/>
      <w:r w:rsidRPr="006D68AC">
        <w:t>5.6</w:t>
      </w:r>
      <w:r w:rsidR="000D79BC" w:rsidRPr="006D68AC">
        <w:t>.2.2.4</w:t>
      </w:r>
      <w:r w:rsidR="000D79BC" w:rsidRPr="006D68AC">
        <w:tab/>
        <w:t>Management Discovery Subscription Deletion</w:t>
      </w:r>
      <w:bookmarkEnd w:id="769"/>
      <w:bookmarkEnd w:id="770"/>
      <w:bookmarkEnd w:id="771"/>
      <w:bookmarkEnd w:id="772"/>
      <w:bookmarkEnd w:id="773"/>
      <w:bookmarkEnd w:id="774"/>
      <w:bookmarkEnd w:id="775"/>
      <w:bookmarkEnd w:id="776"/>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777" w:name="_MON_1766858467"/>
    <w:bookmarkEnd w:id="777"/>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5pt;height:124.55pt;mso-width-percent:0;mso-height-percent:0;mso-width-percent:0;mso-height-percent:0" o:ole="">
            <v:imagedata r:id="rId29" o:title=""/>
          </v:shape>
          <o:OLEObject Type="Embed" ProgID="Word.Document.8" ShapeID="_x0000_i1055" DrawAspect="Content" ObjectID="_1820301931"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Heading4"/>
      </w:pPr>
      <w:bookmarkStart w:id="778" w:name="_Toc157436223"/>
      <w:bookmarkStart w:id="779" w:name="_Toc157440063"/>
      <w:bookmarkStart w:id="780" w:name="_Toc157434508"/>
      <w:bookmarkStart w:id="781" w:name="_Toc160649739"/>
      <w:bookmarkStart w:id="782" w:name="_Toc164927940"/>
      <w:bookmarkStart w:id="783" w:name="_Toc168549743"/>
      <w:bookmarkStart w:id="784" w:name="_Toc170117808"/>
      <w:bookmarkStart w:id="785" w:name="_Toc209469890"/>
      <w:r w:rsidRPr="006D68AC">
        <w:t>5.6</w:t>
      </w:r>
      <w:r w:rsidR="000D79BC" w:rsidRPr="006D68AC">
        <w:t>.2.3</w:t>
      </w:r>
      <w:r w:rsidR="000D79BC" w:rsidRPr="006D68AC">
        <w:tab/>
      </w:r>
      <w:r w:rsidR="000D79BC" w:rsidRPr="006D68AC">
        <w:rPr>
          <w:lang w:val="en-US"/>
        </w:rPr>
        <w:t>NSCE_ManagementServiceDiscovery_Notify</w:t>
      </w:r>
      <w:bookmarkEnd w:id="778"/>
      <w:bookmarkEnd w:id="779"/>
      <w:bookmarkEnd w:id="780"/>
      <w:bookmarkEnd w:id="781"/>
      <w:bookmarkEnd w:id="782"/>
      <w:bookmarkEnd w:id="783"/>
      <w:bookmarkEnd w:id="784"/>
      <w:bookmarkEnd w:id="785"/>
    </w:p>
    <w:p w14:paraId="3F04E274" w14:textId="4ABCDFCB" w:rsidR="000D79BC" w:rsidRPr="006D68AC" w:rsidRDefault="001B7F3B" w:rsidP="000D79BC">
      <w:pPr>
        <w:pStyle w:val="Heading5"/>
      </w:pPr>
      <w:bookmarkStart w:id="786" w:name="_Toc157436224"/>
      <w:bookmarkStart w:id="787" w:name="_Toc157440064"/>
      <w:bookmarkStart w:id="788" w:name="_Toc157434509"/>
      <w:bookmarkStart w:id="789" w:name="_Toc160649740"/>
      <w:bookmarkStart w:id="790" w:name="_Toc164927941"/>
      <w:bookmarkStart w:id="791" w:name="_Toc168549744"/>
      <w:bookmarkStart w:id="792" w:name="_Toc170117809"/>
      <w:bookmarkStart w:id="793" w:name="_Toc209469891"/>
      <w:r w:rsidRPr="006D68AC">
        <w:t>5.6</w:t>
      </w:r>
      <w:r w:rsidR="000D79BC" w:rsidRPr="006D68AC">
        <w:t>.2.3.1</w:t>
      </w:r>
      <w:r w:rsidR="000D79BC" w:rsidRPr="006D68AC">
        <w:tab/>
        <w:t>General</w:t>
      </w:r>
      <w:bookmarkEnd w:id="786"/>
      <w:bookmarkEnd w:id="787"/>
      <w:bookmarkEnd w:id="788"/>
      <w:bookmarkEnd w:id="789"/>
      <w:bookmarkEnd w:id="790"/>
      <w:bookmarkEnd w:id="791"/>
      <w:bookmarkEnd w:id="792"/>
      <w:bookmarkEnd w:id="793"/>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Heading5"/>
      </w:pPr>
      <w:bookmarkStart w:id="794" w:name="_Toc157436225"/>
      <w:bookmarkStart w:id="795" w:name="_Toc157440065"/>
      <w:bookmarkStart w:id="796" w:name="_Toc157434510"/>
      <w:bookmarkStart w:id="797" w:name="_Toc160649741"/>
      <w:bookmarkStart w:id="798" w:name="_Toc164927942"/>
      <w:bookmarkStart w:id="799" w:name="_Toc168549745"/>
      <w:bookmarkStart w:id="800" w:name="_Toc170117810"/>
      <w:bookmarkStart w:id="801" w:name="_Toc209469892"/>
      <w:r w:rsidRPr="006D68AC">
        <w:t>5.6</w:t>
      </w:r>
      <w:r w:rsidR="000D79BC" w:rsidRPr="006D68AC">
        <w:t>.2.3.2</w:t>
      </w:r>
      <w:r w:rsidR="000D79BC" w:rsidRPr="006D68AC">
        <w:tab/>
        <w:t xml:space="preserve">Management Discovery </w:t>
      </w:r>
      <w:r w:rsidR="000D79BC" w:rsidRPr="006D68AC">
        <w:rPr>
          <w:lang w:val="en-US"/>
        </w:rPr>
        <w:t>Notification</w:t>
      </w:r>
      <w:bookmarkEnd w:id="794"/>
      <w:bookmarkEnd w:id="795"/>
      <w:bookmarkEnd w:id="796"/>
      <w:bookmarkEnd w:id="797"/>
      <w:bookmarkEnd w:id="798"/>
      <w:bookmarkEnd w:id="799"/>
      <w:bookmarkEnd w:id="800"/>
      <w:bookmarkEnd w:id="801"/>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802" w:name="_MON_1766858475"/>
    <w:bookmarkEnd w:id="802"/>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5pt;height:136.95pt;mso-width-percent:0;mso-height-percent:0;mso-width-percent:0;mso-height-percent:0" o:ole="">
            <v:imagedata r:id="rId69" o:title=""/>
          </v:shape>
          <o:OLEObject Type="Embed" ProgID="Word.Document.8" ShapeID="_x0000_i1056" DrawAspect="Content" ObjectID="_1820301932"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Heading2"/>
      </w:pPr>
      <w:bookmarkStart w:id="803" w:name="_Toc157434511"/>
      <w:bookmarkStart w:id="804" w:name="_Toc157436226"/>
      <w:bookmarkStart w:id="805" w:name="_Toc157440066"/>
      <w:bookmarkStart w:id="806" w:name="_Toc160649742"/>
      <w:bookmarkStart w:id="807" w:name="_Toc164927943"/>
      <w:bookmarkStart w:id="808" w:name="_Toc168549746"/>
      <w:bookmarkStart w:id="809" w:name="_Toc170117811"/>
      <w:bookmarkStart w:id="810" w:name="_Toc209469893"/>
      <w:r w:rsidRPr="006D68AC">
        <w:t>5.7</w:t>
      </w:r>
      <w:r w:rsidRPr="006D68AC">
        <w:tab/>
      </w:r>
      <w:r w:rsidRPr="006D68AC">
        <w:rPr>
          <w:lang w:val="en-US"/>
        </w:rPr>
        <w:t>NSCE_PerfMonitoring</w:t>
      </w:r>
      <w:bookmarkEnd w:id="803"/>
      <w:bookmarkEnd w:id="804"/>
      <w:bookmarkEnd w:id="805"/>
      <w:bookmarkEnd w:id="806"/>
      <w:bookmarkEnd w:id="807"/>
      <w:bookmarkEnd w:id="808"/>
      <w:bookmarkEnd w:id="809"/>
      <w:bookmarkEnd w:id="810"/>
    </w:p>
    <w:p w14:paraId="06D1833A" w14:textId="77777777" w:rsidR="009A4BE1" w:rsidRPr="006D68AC" w:rsidRDefault="009A4BE1" w:rsidP="009A4BE1">
      <w:pPr>
        <w:pStyle w:val="Heading3"/>
      </w:pPr>
      <w:bookmarkStart w:id="811" w:name="_Toc157434512"/>
      <w:bookmarkStart w:id="812" w:name="_Toc157436227"/>
      <w:bookmarkStart w:id="813" w:name="_Toc157440067"/>
      <w:bookmarkStart w:id="814" w:name="_Toc160649743"/>
      <w:bookmarkStart w:id="815" w:name="_Toc164927944"/>
      <w:bookmarkStart w:id="816" w:name="_Toc168549747"/>
      <w:bookmarkStart w:id="817" w:name="_Toc170117812"/>
      <w:bookmarkStart w:id="818" w:name="_Toc209469894"/>
      <w:r w:rsidRPr="006D68AC">
        <w:t>5.7.1</w:t>
      </w:r>
      <w:r w:rsidRPr="006D68AC">
        <w:tab/>
        <w:t>Service Description</w:t>
      </w:r>
      <w:bookmarkEnd w:id="811"/>
      <w:bookmarkEnd w:id="812"/>
      <w:bookmarkEnd w:id="813"/>
      <w:bookmarkEnd w:id="814"/>
      <w:bookmarkEnd w:id="815"/>
      <w:bookmarkEnd w:id="816"/>
      <w:bookmarkEnd w:id="817"/>
      <w:bookmarkEnd w:id="818"/>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Heading3"/>
      </w:pPr>
      <w:bookmarkStart w:id="819" w:name="_Toc160649744"/>
      <w:bookmarkStart w:id="820" w:name="_Toc164927945"/>
      <w:bookmarkStart w:id="821" w:name="_Toc168549748"/>
      <w:bookmarkStart w:id="822" w:name="_Toc170117813"/>
      <w:bookmarkStart w:id="823" w:name="_Toc209469895"/>
      <w:bookmarkStart w:id="824" w:name="_Toc157434513"/>
      <w:bookmarkStart w:id="825" w:name="_Toc157436228"/>
      <w:bookmarkStart w:id="826" w:name="_Toc157440068"/>
      <w:r w:rsidRPr="006D68AC">
        <w:t>5.7.2</w:t>
      </w:r>
      <w:r w:rsidRPr="006D68AC">
        <w:tab/>
        <w:t>Service Operations</w:t>
      </w:r>
      <w:bookmarkEnd w:id="819"/>
      <w:bookmarkEnd w:id="820"/>
      <w:bookmarkEnd w:id="821"/>
      <w:bookmarkEnd w:id="822"/>
      <w:bookmarkEnd w:id="823"/>
    </w:p>
    <w:p w14:paraId="13837759" w14:textId="77777777" w:rsidR="009A4BE1" w:rsidRPr="006D68AC" w:rsidRDefault="009A4BE1" w:rsidP="009A4BE1">
      <w:pPr>
        <w:pStyle w:val="Heading4"/>
      </w:pPr>
      <w:bookmarkStart w:id="827" w:name="_Toc160649745"/>
      <w:bookmarkStart w:id="828" w:name="_Toc164927946"/>
      <w:bookmarkStart w:id="829" w:name="_Toc168549749"/>
      <w:bookmarkStart w:id="830" w:name="_Toc170117814"/>
      <w:bookmarkStart w:id="831" w:name="_Toc209469896"/>
      <w:r w:rsidRPr="006D68AC">
        <w:t>5.7.2.1</w:t>
      </w:r>
      <w:r w:rsidRPr="006D68AC">
        <w:tab/>
        <w:t>Introduction</w:t>
      </w:r>
      <w:bookmarkEnd w:id="824"/>
      <w:bookmarkEnd w:id="825"/>
      <w:bookmarkEnd w:id="826"/>
      <w:bookmarkEnd w:id="827"/>
      <w:bookmarkEnd w:id="828"/>
      <w:bookmarkEnd w:id="829"/>
      <w:bookmarkEnd w:id="830"/>
      <w:bookmarkEnd w:id="831"/>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Heading4"/>
      </w:pPr>
      <w:bookmarkStart w:id="832" w:name="_Toc157434514"/>
      <w:bookmarkStart w:id="833" w:name="_Toc157436229"/>
      <w:bookmarkStart w:id="834" w:name="_Toc157440069"/>
      <w:bookmarkStart w:id="835" w:name="_Toc160649746"/>
      <w:bookmarkStart w:id="836" w:name="_Toc164927947"/>
      <w:bookmarkStart w:id="837" w:name="_Toc168549750"/>
      <w:bookmarkStart w:id="838" w:name="_Toc170117815"/>
      <w:bookmarkStart w:id="839" w:name="_Toc209469897"/>
      <w:r w:rsidRPr="006D68AC">
        <w:t>5.7.2.2</w:t>
      </w:r>
      <w:r w:rsidRPr="006D68AC">
        <w:tab/>
      </w:r>
      <w:r w:rsidRPr="006D68AC">
        <w:rPr>
          <w:lang w:val="en-US"/>
        </w:rPr>
        <w:t>NSCE_PerfMonitoring</w:t>
      </w:r>
      <w:r w:rsidRPr="006D68AC">
        <w:t>_Manage</w:t>
      </w:r>
      <w:bookmarkEnd w:id="832"/>
      <w:bookmarkEnd w:id="833"/>
      <w:bookmarkEnd w:id="834"/>
      <w:bookmarkEnd w:id="835"/>
      <w:bookmarkEnd w:id="836"/>
      <w:bookmarkEnd w:id="837"/>
      <w:bookmarkEnd w:id="838"/>
      <w:bookmarkEnd w:id="839"/>
    </w:p>
    <w:p w14:paraId="37AA4423" w14:textId="77777777" w:rsidR="009A4BE1" w:rsidRPr="006D68AC" w:rsidRDefault="009A4BE1" w:rsidP="009A4BE1">
      <w:pPr>
        <w:pStyle w:val="Heading5"/>
      </w:pPr>
      <w:bookmarkStart w:id="840" w:name="_Toc157434515"/>
      <w:bookmarkStart w:id="841" w:name="_Toc157436230"/>
      <w:bookmarkStart w:id="842" w:name="_Toc157440070"/>
      <w:bookmarkStart w:id="843" w:name="_Toc160649747"/>
      <w:bookmarkStart w:id="844" w:name="_Toc164927948"/>
      <w:bookmarkStart w:id="845" w:name="_Toc168549751"/>
      <w:bookmarkStart w:id="846" w:name="_Toc170117816"/>
      <w:bookmarkStart w:id="847" w:name="_Toc209469898"/>
      <w:r w:rsidRPr="006D68AC">
        <w:t>5.7.2.2.1</w:t>
      </w:r>
      <w:r w:rsidRPr="006D68AC">
        <w:tab/>
        <w:t>General</w:t>
      </w:r>
      <w:bookmarkEnd w:id="840"/>
      <w:bookmarkEnd w:id="841"/>
      <w:bookmarkEnd w:id="842"/>
      <w:bookmarkEnd w:id="843"/>
      <w:bookmarkEnd w:id="844"/>
      <w:bookmarkEnd w:id="845"/>
      <w:bookmarkEnd w:id="846"/>
      <w:bookmarkEnd w:id="847"/>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Heading5"/>
      </w:pPr>
      <w:bookmarkStart w:id="848" w:name="_Toc160649748"/>
      <w:bookmarkStart w:id="849" w:name="_Toc164927949"/>
      <w:bookmarkStart w:id="850" w:name="_Toc168549752"/>
      <w:bookmarkStart w:id="851" w:name="_Toc170117817"/>
      <w:bookmarkStart w:id="852" w:name="_Toc209469899"/>
      <w:bookmarkStart w:id="853" w:name="_Toc157434517"/>
      <w:bookmarkStart w:id="854" w:name="_Toc157436232"/>
      <w:bookmarkStart w:id="855" w:name="_Toc157440072"/>
      <w:r w:rsidRPr="006D68AC">
        <w:t>5.7.2.2.2</w:t>
      </w:r>
      <w:r w:rsidRPr="006D68AC">
        <w:tab/>
        <w:t>Monitoring Job Creation</w:t>
      </w:r>
      <w:bookmarkEnd w:id="848"/>
      <w:bookmarkEnd w:id="849"/>
      <w:bookmarkEnd w:id="850"/>
      <w:bookmarkEnd w:id="851"/>
      <w:bookmarkEnd w:id="852"/>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5pt;height:127.65pt;mso-width-percent:0;mso-height-percent:0;mso-width-percent:0;mso-height-percent:0" o:ole="">
            <v:imagedata r:id="rId71" o:title=""/>
          </v:shape>
          <o:OLEObject Type="Embed" ProgID="Word.Document.8" ShapeID="_x0000_i1057" DrawAspect="Content" ObjectID="_1820301933"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Heading5"/>
      </w:pPr>
      <w:bookmarkStart w:id="856" w:name="_Toc160649749"/>
      <w:bookmarkStart w:id="857" w:name="_Toc164927950"/>
      <w:bookmarkStart w:id="858" w:name="_Toc168549753"/>
      <w:bookmarkStart w:id="859" w:name="_Toc170117818"/>
      <w:bookmarkStart w:id="860" w:name="_Toc209469900"/>
      <w:r w:rsidRPr="006D68AC">
        <w:t>5.7.2.2.3</w:t>
      </w:r>
      <w:r w:rsidRPr="006D68AC">
        <w:tab/>
        <w:t>Monitoring Job Update</w:t>
      </w:r>
      <w:bookmarkEnd w:id="853"/>
      <w:bookmarkEnd w:id="854"/>
      <w:bookmarkEnd w:id="855"/>
      <w:bookmarkEnd w:id="856"/>
      <w:bookmarkEnd w:id="857"/>
      <w:bookmarkEnd w:id="858"/>
      <w:bookmarkEnd w:id="859"/>
      <w:bookmarkEnd w:id="860"/>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5pt;height:157.7pt;mso-width-percent:0;mso-height-percent:0;mso-width-percent:0;mso-height-percent:0" o:ole="">
            <v:imagedata r:id="rId73" o:title=""/>
          </v:shape>
          <o:OLEObject Type="Embed" ProgID="Word.Document.8" ShapeID="_x0000_i1058" DrawAspect="Content" ObjectID="_1820301934"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Heading5"/>
      </w:pPr>
      <w:bookmarkStart w:id="861" w:name="_Toc157434518"/>
      <w:bookmarkStart w:id="862" w:name="_Toc157436233"/>
      <w:bookmarkStart w:id="863" w:name="_Toc157440073"/>
      <w:bookmarkStart w:id="864" w:name="_Toc160649750"/>
      <w:bookmarkStart w:id="865" w:name="_Toc164927951"/>
      <w:bookmarkStart w:id="866" w:name="_Toc168549754"/>
      <w:bookmarkStart w:id="867" w:name="_Toc170117819"/>
      <w:bookmarkStart w:id="868" w:name="_Toc209469901"/>
      <w:r w:rsidRPr="006D68AC">
        <w:t>5.7.2.2.4</w:t>
      </w:r>
      <w:r w:rsidRPr="006D68AC">
        <w:tab/>
        <w:t xml:space="preserve">Monitoring Job </w:t>
      </w:r>
      <w:r w:rsidRPr="006D68AC">
        <w:rPr>
          <w:lang w:val="en-US"/>
        </w:rPr>
        <w:t>Deletion</w:t>
      </w:r>
      <w:bookmarkEnd w:id="861"/>
      <w:bookmarkEnd w:id="862"/>
      <w:bookmarkEnd w:id="863"/>
      <w:bookmarkEnd w:id="864"/>
      <w:bookmarkEnd w:id="865"/>
      <w:bookmarkEnd w:id="866"/>
      <w:bookmarkEnd w:id="867"/>
      <w:bookmarkEnd w:id="868"/>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5pt;height:126.35pt;mso-width-percent:0;mso-height-percent:0;mso-width-percent:0;mso-height-percent:0" o:ole="">
            <v:imagedata r:id="rId75" o:title=""/>
          </v:shape>
          <o:OLEObject Type="Embed" ProgID="Word.Document.8" ShapeID="_x0000_i1059" DrawAspect="Content" ObjectID="_1820301935"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Heading4"/>
      </w:pPr>
      <w:bookmarkStart w:id="869" w:name="_Toc157434519"/>
      <w:bookmarkStart w:id="870" w:name="_Toc157436234"/>
      <w:bookmarkStart w:id="871" w:name="_Toc157440074"/>
      <w:bookmarkStart w:id="872" w:name="_Toc160649751"/>
      <w:bookmarkStart w:id="873" w:name="_Toc164927952"/>
      <w:bookmarkStart w:id="874" w:name="_Toc168549755"/>
      <w:bookmarkStart w:id="875" w:name="_Toc170117820"/>
      <w:bookmarkStart w:id="876" w:name="_Toc209469902"/>
      <w:r w:rsidRPr="006D68AC">
        <w:t>5.7.2.3</w:t>
      </w:r>
      <w:r w:rsidRPr="006D68AC">
        <w:tab/>
      </w:r>
      <w:r w:rsidRPr="006D68AC">
        <w:rPr>
          <w:lang w:val="en-US"/>
        </w:rPr>
        <w:t>NSCE_PerfMonitoring</w:t>
      </w:r>
      <w:r w:rsidRPr="006D68AC">
        <w:t>_Subscribe</w:t>
      </w:r>
      <w:bookmarkEnd w:id="869"/>
      <w:bookmarkEnd w:id="870"/>
      <w:bookmarkEnd w:id="871"/>
      <w:bookmarkEnd w:id="872"/>
      <w:bookmarkEnd w:id="873"/>
      <w:bookmarkEnd w:id="874"/>
      <w:bookmarkEnd w:id="875"/>
      <w:bookmarkEnd w:id="876"/>
    </w:p>
    <w:p w14:paraId="1E59E458" w14:textId="77777777" w:rsidR="009A4BE1" w:rsidRPr="006D68AC" w:rsidRDefault="009A4BE1" w:rsidP="009A4BE1">
      <w:pPr>
        <w:pStyle w:val="Heading5"/>
      </w:pPr>
      <w:bookmarkStart w:id="877" w:name="_Toc157434520"/>
      <w:bookmarkStart w:id="878" w:name="_Toc157436235"/>
      <w:bookmarkStart w:id="879" w:name="_Toc157440075"/>
      <w:bookmarkStart w:id="880" w:name="_Toc160649752"/>
      <w:bookmarkStart w:id="881" w:name="_Toc164927953"/>
      <w:bookmarkStart w:id="882" w:name="_Toc168549756"/>
      <w:bookmarkStart w:id="883" w:name="_Toc170117821"/>
      <w:bookmarkStart w:id="884" w:name="_Toc209469903"/>
      <w:r w:rsidRPr="006D68AC">
        <w:t>5.7.2.3.1</w:t>
      </w:r>
      <w:r w:rsidRPr="006D68AC">
        <w:tab/>
        <w:t>General</w:t>
      </w:r>
      <w:bookmarkEnd w:id="877"/>
      <w:bookmarkEnd w:id="878"/>
      <w:bookmarkEnd w:id="879"/>
      <w:bookmarkEnd w:id="880"/>
      <w:bookmarkEnd w:id="881"/>
      <w:bookmarkEnd w:id="882"/>
      <w:bookmarkEnd w:id="883"/>
      <w:bookmarkEnd w:id="884"/>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Heading5"/>
      </w:pPr>
      <w:bookmarkStart w:id="885" w:name="_Toc157434521"/>
      <w:bookmarkStart w:id="886" w:name="_Toc157436236"/>
      <w:bookmarkStart w:id="887" w:name="_Toc157440076"/>
      <w:bookmarkStart w:id="888" w:name="_Toc160649753"/>
      <w:bookmarkStart w:id="889" w:name="_Toc164927954"/>
      <w:bookmarkStart w:id="890" w:name="_Toc168549757"/>
      <w:bookmarkStart w:id="891" w:name="_Toc170117822"/>
      <w:bookmarkStart w:id="892" w:name="_Toc209469904"/>
      <w:r w:rsidRPr="006D68AC">
        <w:t>5.7.2.3.2</w:t>
      </w:r>
      <w:r w:rsidRPr="006D68AC">
        <w:tab/>
        <w:t>Monitoring Subscription Creation</w:t>
      </w:r>
      <w:bookmarkEnd w:id="885"/>
      <w:bookmarkEnd w:id="886"/>
      <w:bookmarkEnd w:id="887"/>
      <w:bookmarkEnd w:id="888"/>
      <w:bookmarkEnd w:id="889"/>
      <w:bookmarkEnd w:id="890"/>
      <w:bookmarkEnd w:id="891"/>
      <w:bookmarkEnd w:id="892"/>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893" w:name="_MON_1766341430"/>
    <w:bookmarkEnd w:id="893"/>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5pt;height:126.35pt;mso-width-percent:0;mso-height-percent:0;mso-width-percent:0;mso-height-percent:0" o:ole="">
            <v:imagedata r:id="rId77" o:title=""/>
          </v:shape>
          <o:OLEObject Type="Embed" ProgID="Word.Document.8" ShapeID="_x0000_i1060" DrawAspect="Content" ObjectID="_1820301936"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Heading5"/>
      </w:pPr>
      <w:bookmarkStart w:id="894" w:name="_Toc157434522"/>
      <w:bookmarkStart w:id="895" w:name="_Toc157436237"/>
      <w:bookmarkStart w:id="896" w:name="_Toc157440077"/>
      <w:bookmarkStart w:id="897" w:name="_Toc160649754"/>
      <w:bookmarkStart w:id="898" w:name="_Toc164927955"/>
      <w:bookmarkStart w:id="899" w:name="_Toc168549758"/>
      <w:bookmarkStart w:id="900" w:name="_Toc170117823"/>
      <w:bookmarkStart w:id="901" w:name="_Toc209469905"/>
      <w:r w:rsidRPr="006D68AC">
        <w:t>5.7.2.3.3</w:t>
      </w:r>
      <w:r w:rsidRPr="006D68AC">
        <w:tab/>
        <w:t>Monitoring Subscription Update</w:t>
      </w:r>
      <w:bookmarkEnd w:id="894"/>
      <w:bookmarkEnd w:id="895"/>
      <w:bookmarkEnd w:id="896"/>
      <w:bookmarkEnd w:id="897"/>
      <w:bookmarkEnd w:id="898"/>
      <w:bookmarkEnd w:id="899"/>
      <w:bookmarkEnd w:id="900"/>
      <w:bookmarkEnd w:id="901"/>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902" w:name="_MON_1766341502"/>
    <w:bookmarkEnd w:id="902"/>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5pt;height:157.7pt;mso-width-percent:0;mso-height-percent:0;mso-width-percent:0;mso-height-percent:0" o:ole="">
            <v:imagedata r:id="rId79" o:title=""/>
          </v:shape>
          <o:OLEObject Type="Embed" ProgID="Word.Document.8" ShapeID="_x0000_i1061" DrawAspect="Content" ObjectID="_1820301937"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Heading5"/>
      </w:pPr>
      <w:bookmarkStart w:id="903" w:name="_Toc157434523"/>
      <w:bookmarkStart w:id="904" w:name="_Toc157436238"/>
      <w:bookmarkStart w:id="905" w:name="_Toc157440078"/>
      <w:bookmarkStart w:id="906" w:name="_Toc160649755"/>
      <w:bookmarkStart w:id="907" w:name="_Toc164927956"/>
      <w:bookmarkStart w:id="908" w:name="_Toc168549759"/>
      <w:bookmarkStart w:id="909" w:name="_Toc170117824"/>
      <w:bookmarkStart w:id="910" w:name="_Toc209469906"/>
      <w:r w:rsidRPr="006D68AC">
        <w:t>5.7.2.3.4</w:t>
      </w:r>
      <w:r w:rsidRPr="006D68AC">
        <w:tab/>
        <w:t xml:space="preserve">Monitoring Subscription </w:t>
      </w:r>
      <w:r w:rsidRPr="006D68AC">
        <w:rPr>
          <w:lang w:val="en-US"/>
        </w:rPr>
        <w:t>Deletion</w:t>
      </w:r>
      <w:bookmarkEnd w:id="903"/>
      <w:bookmarkEnd w:id="904"/>
      <w:bookmarkEnd w:id="905"/>
      <w:bookmarkEnd w:id="906"/>
      <w:bookmarkEnd w:id="907"/>
      <w:bookmarkEnd w:id="908"/>
      <w:bookmarkEnd w:id="909"/>
      <w:bookmarkEnd w:id="910"/>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911" w:name="_MON_1766341650"/>
    <w:bookmarkEnd w:id="911"/>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5pt;height:126.35pt;mso-width-percent:0;mso-height-percent:0;mso-width-percent:0;mso-height-percent:0" o:ole="">
            <v:imagedata r:id="rId81" o:title=""/>
          </v:shape>
          <o:OLEObject Type="Embed" ProgID="Word.Document.8" ShapeID="_x0000_i1062" DrawAspect="Content" ObjectID="_1820301938"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Heading4"/>
      </w:pPr>
      <w:bookmarkStart w:id="912" w:name="_Toc157434524"/>
      <w:bookmarkStart w:id="913" w:name="_Toc157436239"/>
      <w:bookmarkStart w:id="914" w:name="_Toc157440079"/>
      <w:bookmarkStart w:id="915" w:name="_Toc160649756"/>
      <w:bookmarkStart w:id="916" w:name="_Toc164927957"/>
      <w:bookmarkStart w:id="917" w:name="_Toc168549760"/>
      <w:bookmarkStart w:id="918" w:name="_Toc170117825"/>
      <w:bookmarkStart w:id="919" w:name="_Toc209469907"/>
      <w:r w:rsidRPr="006D68AC">
        <w:t>5.7.2.4</w:t>
      </w:r>
      <w:r w:rsidRPr="006D68AC">
        <w:tab/>
      </w:r>
      <w:r w:rsidRPr="006D68AC">
        <w:rPr>
          <w:lang w:val="en-US"/>
        </w:rPr>
        <w:t>NSCE_PerfMonitoring</w:t>
      </w:r>
      <w:r w:rsidRPr="006D68AC">
        <w:t>_Notify</w:t>
      </w:r>
      <w:bookmarkEnd w:id="912"/>
      <w:bookmarkEnd w:id="913"/>
      <w:bookmarkEnd w:id="914"/>
      <w:bookmarkEnd w:id="915"/>
      <w:bookmarkEnd w:id="916"/>
      <w:bookmarkEnd w:id="917"/>
      <w:bookmarkEnd w:id="918"/>
      <w:bookmarkEnd w:id="919"/>
    </w:p>
    <w:p w14:paraId="6F33AEC8" w14:textId="77777777" w:rsidR="009A4BE1" w:rsidRPr="006D68AC" w:rsidRDefault="009A4BE1" w:rsidP="009A4BE1">
      <w:pPr>
        <w:pStyle w:val="Heading5"/>
      </w:pPr>
      <w:bookmarkStart w:id="920" w:name="_Toc157434525"/>
      <w:bookmarkStart w:id="921" w:name="_Toc157436240"/>
      <w:bookmarkStart w:id="922" w:name="_Toc157440080"/>
      <w:bookmarkStart w:id="923" w:name="_Toc160649757"/>
      <w:bookmarkStart w:id="924" w:name="_Toc164927958"/>
      <w:bookmarkStart w:id="925" w:name="_Toc168549761"/>
      <w:bookmarkStart w:id="926" w:name="_Toc170117826"/>
      <w:bookmarkStart w:id="927" w:name="_Toc209469908"/>
      <w:r w:rsidRPr="006D68AC">
        <w:t>5.7.2.4.1</w:t>
      </w:r>
      <w:r w:rsidRPr="006D68AC">
        <w:tab/>
        <w:t>General</w:t>
      </w:r>
      <w:bookmarkEnd w:id="920"/>
      <w:bookmarkEnd w:id="921"/>
      <w:bookmarkEnd w:id="922"/>
      <w:bookmarkEnd w:id="923"/>
      <w:bookmarkEnd w:id="924"/>
      <w:bookmarkEnd w:id="925"/>
      <w:bookmarkEnd w:id="926"/>
      <w:bookmarkEnd w:id="927"/>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Heading5"/>
      </w:pPr>
      <w:bookmarkStart w:id="928" w:name="_Toc157434526"/>
      <w:bookmarkStart w:id="929" w:name="_Toc157436241"/>
      <w:bookmarkStart w:id="930" w:name="_Toc157440081"/>
      <w:bookmarkStart w:id="931" w:name="_Toc160649758"/>
      <w:bookmarkStart w:id="932" w:name="_Toc164927959"/>
      <w:bookmarkStart w:id="933" w:name="_Toc168549762"/>
      <w:bookmarkStart w:id="934" w:name="_Toc170117827"/>
      <w:bookmarkStart w:id="935" w:name="_Toc209469909"/>
      <w:bookmarkStart w:id="936" w:name="_Toc151379187"/>
      <w:bookmarkStart w:id="937" w:name="_Toc151445369"/>
      <w:bookmarkStart w:id="938" w:name="_Toc151536527"/>
      <w:bookmarkStart w:id="939" w:name="_Toc157434527"/>
      <w:bookmarkStart w:id="940" w:name="_Toc157436242"/>
      <w:bookmarkStart w:id="941" w:name="_Toc157440082"/>
      <w:r w:rsidRPr="006D68AC">
        <w:t>5.7.2.4.2</w:t>
      </w:r>
      <w:r w:rsidRPr="006D68AC">
        <w:tab/>
        <w:t xml:space="preserve">Monitoring </w:t>
      </w:r>
      <w:r w:rsidRPr="006D68AC">
        <w:rPr>
          <w:lang w:val="en-US"/>
        </w:rPr>
        <w:t>Notification</w:t>
      </w:r>
      <w:bookmarkEnd w:id="928"/>
      <w:bookmarkEnd w:id="929"/>
      <w:bookmarkEnd w:id="930"/>
      <w:bookmarkEnd w:id="931"/>
      <w:bookmarkEnd w:id="932"/>
      <w:bookmarkEnd w:id="933"/>
      <w:bookmarkEnd w:id="934"/>
      <w:bookmarkEnd w:id="935"/>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5pt;height:136.95pt" o:ole="">
            <v:imagedata r:id="rId83" o:title=""/>
          </v:shape>
          <o:OLEObject Type="Embed" ProgID="Word.Document.8" ShapeID="_x0000_i1063" DrawAspect="Content" ObjectID="_1820301939"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Heading4"/>
      </w:pPr>
      <w:bookmarkStart w:id="942" w:name="_Toc160649759"/>
      <w:bookmarkStart w:id="943" w:name="_Toc164927960"/>
      <w:bookmarkStart w:id="944" w:name="_Toc168549763"/>
      <w:bookmarkStart w:id="945" w:name="_Toc170117828"/>
      <w:bookmarkStart w:id="946" w:name="_Toc209469910"/>
      <w:r w:rsidRPr="006D68AC">
        <w:t>5.7.2.5</w:t>
      </w:r>
      <w:r w:rsidRPr="006D68AC">
        <w:tab/>
      </w:r>
      <w:r w:rsidRPr="006D68AC">
        <w:rPr>
          <w:lang w:val="en-US"/>
        </w:rPr>
        <w:t>NSCE_PerfMonitoring</w:t>
      </w:r>
      <w:r w:rsidRPr="006D68AC">
        <w:t>_</w:t>
      </w:r>
      <w:r w:rsidRPr="006D68AC">
        <w:rPr>
          <w:lang w:val="en-US"/>
        </w:rPr>
        <w:t>Request</w:t>
      </w:r>
      <w:bookmarkEnd w:id="936"/>
      <w:bookmarkEnd w:id="937"/>
      <w:bookmarkEnd w:id="938"/>
      <w:bookmarkEnd w:id="939"/>
      <w:bookmarkEnd w:id="940"/>
      <w:bookmarkEnd w:id="941"/>
      <w:bookmarkEnd w:id="942"/>
      <w:bookmarkEnd w:id="943"/>
      <w:bookmarkEnd w:id="944"/>
      <w:bookmarkEnd w:id="945"/>
      <w:bookmarkEnd w:id="946"/>
    </w:p>
    <w:p w14:paraId="70838E92" w14:textId="77777777" w:rsidR="009A4BE1" w:rsidRPr="006D68AC" w:rsidRDefault="009A4BE1" w:rsidP="009A4BE1">
      <w:pPr>
        <w:pStyle w:val="Heading5"/>
      </w:pPr>
      <w:bookmarkStart w:id="947" w:name="_Toc151379188"/>
      <w:bookmarkStart w:id="948" w:name="_Toc151445370"/>
      <w:bookmarkStart w:id="949" w:name="_Toc151536528"/>
      <w:bookmarkStart w:id="950" w:name="_Toc157434528"/>
      <w:bookmarkStart w:id="951" w:name="_Toc157436243"/>
      <w:bookmarkStart w:id="952" w:name="_Toc157440083"/>
      <w:bookmarkStart w:id="953" w:name="_Toc160649760"/>
      <w:bookmarkStart w:id="954" w:name="_Toc164927961"/>
      <w:bookmarkStart w:id="955" w:name="_Toc168549764"/>
      <w:bookmarkStart w:id="956" w:name="_Toc170117829"/>
      <w:bookmarkStart w:id="957" w:name="_Toc209469911"/>
      <w:r w:rsidRPr="006D68AC">
        <w:t>5.7.2.5.1</w:t>
      </w:r>
      <w:r w:rsidRPr="006D68AC">
        <w:tab/>
        <w:t>General</w:t>
      </w:r>
      <w:bookmarkEnd w:id="947"/>
      <w:bookmarkEnd w:id="948"/>
      <w:bookmarkEnd w:id="949"/>
      <w:bookmarkEnd w:id="950"/>
      <w:bookmarkEnd w:id="951"/>
      <w:bookmarkEnd w:id="952"/>
      <w:bookmarkEnd w:id="953"/>
      <w:bookmarkEnd w:id="954"/>
      <w:bookmarkEnd w:id="955"/>
      <w:bookmarkEnd w:id="956"/>
      <w:bookmarkEnd w:id="957"/>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Heading5"/>
      </w:pPr>
      <w:bookmarkStart w:id="958" w:name="_Toc151379189"/>
      <w:bookmarkStart w:id="959" w:name="_Toc151445371"/>
      <w:bookmarkStart w:id="960" w:name="_Toc151536529"/>
      <w:bookmarkStart w:id="961" w:name="_Toc157434529"/>
      <w:bookmarkStart w:id="962" w:name="_Toc157436244"/>
      <w:bookmarkStart w:id="963" w:name="_Toc157440084"/>
      <w:bookmarkStart w:id="964" w:name="_Toc160649761"/>
      <w:bookmarkStart w:id="965" w:name="_Toc164927962"/>
      <w:bookmarkStart w:id="966" w:name="_Toc168549765"/>
      <w:bookmarkStart w:id="967" w:name="_Toc170117830"/>
      <w:bookmarkStart w:id="968" w:name="_Toc209469912"/>
      <w:bookmarkStart w:id="969" w:name="_Toc157434530"/>
      <w:bookmarkStart w:id="970" w:name="_Toc157436245"/>
      <w:bookmarkStart w:id="971" w:name="_Toc157440085"/>
      <w:bookmarkStart w:id="972" w:name="_Toc45133689"/>
      <w:bookmarkStart w:id="973" w:name="_Toc129338935"/>
      <w:bookmarkStart w:id="974" w:name="_Toc36038419"/>
      <w:bookmarkStart w:id="975" w:name="_Toc28012461"/>
      <w:bookmarkStart w:id="976" w:name="_Toc51762443"/>
      <w:bookmarkStart w:id="977" w:name="_Toc59017015"/>
      <w:bookmarkStart w:id="978" w:name="_Toc138750223"/>
      <w:r w:rsidRPr="006D68AC">
        <w:t>5.7.2.5.2</w:t>
      </w:r>
      <w:r w:rsidRPr="006D68AC">
        <w:tab/>
      </w:r>
      <w:bookmarkEnd w:id="958"/>
      <w:bookmarkEnd w:id="959"/>
      <w:bookmarkEnd w:id="960"/>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961"/>
      <w:bookmarkEnd w:id="962"/>
      <w:bookmarkEnd w:id="963"/>
      <w:bookmarkEnd w:id="964"/>
      <w:bookmarkEnd w:id="965"/>
      <w:bookmarkEnd w:id="966"/>
      <w:bookmarkEnd w:id="967"/>
      <w:bookmarkEnd w:id="968"/>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979" w:name="_MON_1766342903"/>
    <w:bookmarkEnd w:id="979"/>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5pt;height:127.65pt;mso-width-percent:0;mso-height-percent:0;mso-width-percent:0;mso-height-percent:0" o:ole="">
            <v:imagedata r:id="rId85" o:title=""/>
          </v:shape>
          <o:OLEObject Type="Embed" ProgID="Word.Document.8" ShapeID="_x0000_i1064" DrawAspect="Content" ObjectID="_1820301940"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Heading2"/>
        <w:rPr>
          <w:lang w:val="en-US"/>
        </w:rPr>
      </w:pPr>
      <w:bookmarkStart w:id="980" w:name="_Toc160649762"/>
      <w:bookmarkStart w:id="981" w:name="_Toc164927963"/>
      <w:bookmarkStart w:id="982" w:name="_Toc168549766"/>
      <w:bookmarkStart w:id="983" w:name="_Toc170117831"/>
      <w:bookmarkStart w:id="984" w:name="_Toc209469913"/>
      <w:r w:rsidRPr="006D68AC">
        <w:t>5.8</w:t>
      </w:r>
      <w:r w:rsidRPr="006D68AC">
        <w:tab/>
      </w:r>
      <w:r w:rsidRPr="006D68AC">
        <w:rPr>
          <w:lang w:val="en-US"/>
        </w:rPr>
        <w:t>NSCE_InfoCollection</w:t>
      </w:r>
      <w:bookmarkEnd w:id="969"/>
      <w:bookmarkEnd w:id="970"/>
      <w:bookmarkEnd w:id="971"/>
      <w:bookmarkEnd w:id="980"/>
      <w:bookmarkEnd w:id="981"/>
      <w:bookmarkEnd w:id="982"/>
      <w:bookmarkEnd w:id="983"/>
      <w:bookmarkEnd w:id="984"/>
    </w:p>
    <w:p w14:paraId="202AF1DA" w14:textId="77777777" w:rsidR="004B0AE5" w:rsidRPr="006D68AC" w:rsidRDefault="004B0AE5" w:rsidP="004B0AE5">
      <w:pPr>
        <w:pStyle w:val="Heading3"/>
      </w:pPr>
      <w:bookmarkStart w:id="985" w:name="_Toc157434531"/>
      <w:bookmarkStart w:id="986" w:name="_Toc157436246"/>
      <w:bookmarkStart w:id="987" w:name="_Toc157440086"/>
      <w:bookmarkStart w:id="988" w:name="_Toc160649763"/>
      <w:bookmarkStart w:id="989" w:name="_Toc164927964"/>
      <w:bookmarkStart w:id="990" w:name="_Toc168549767"/>
      <w:bookmarkStart w:id="991" w:name="_Toc170117832"/>
      <w:bookmarkStart w:id="992" w:name="_Toc209469914"/>
      <w:r w:rsidRPr="006D68AC">
        <w:t>5.8.1</w:t>
      </w:r>
      <w:r w:rsidRPr="006D68AC">
        <w:tab/>
        <w:t>Service Description</w:t>
      </w:r>
      <w:bookmarkEnd w:id="985"/>
      <w:bookmarkEnd w:id="986"/>
      <w:bookmarkEnd w:id="987"/>
      <w:bookmarkEnd w:id="988"/>
      <w:bookmarkEnd w:id="989"/>
      <w:bookmarkEnd w:id="990"/>
      <w:bookmarkEnd w:id="991"/>
      <w:bookmarkEnd w:id="992"/>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Heading3"/>
      </w:pPr>
      <w:bookmarkStart w:id="993" w:name="_Toc157434532"/>
      <w:bookmarkStart w:id="994" w:name="_Toc157436247"/>
      <w:bookmarkStart w:id="995" w:name="_Toc157440087"/>
      <w:bookmarkStart w:id="996" w:name="_Toc160649764"/>
      <w:bookmarkStart w:id="997" w:name="_Toc164927965"/>
      <w:bookmarkStart w:id="998" w:name="_Toc168549768"/>
      <w:bookmarkStart w:id="999" w:name="_Toc170117833"/>
      <w:bookmarkStart w:id="1000" w:name="_Toc209469915"/>
      <w:r w:rsidRPr="006D68AC">
        <w:t>5.8.2</w:t>
      </w:r>
      <w:r w:rsidRPr="006D68AC">
        <w:tab/>
        <w:t>Service Operations</w:t>
      </w:r>
      <w:bookmarkEnd w:id="993"/>
      <w:bookmarkEnd w:id="994"/>
      <w:bookmarkEnd w:id="995"/>
      <w:bookmarkEnd w:id="996"/>
      <w:bookmarkEnd w:id="997"/>
      <w:bookmarkEnd w:id="998"/>
      <w:bookmarkEnd w:id="999"/>
      <w:bookmarkEnd w:id="1000"/>
    </w:p>
    <w:p w14:paraId="04D770C1" w14:textId="77777777" w:rsidR="004B0AE5" w:rsidRPr="006D68AC" w:rsidRDefault="004B0AE5" w:rsidP="004B0AE5">
      <w:pPr>
        <w:pStyle w:val="Heading4"/>
      </w:pPr>
      <w:bookmarkStart w:id="1001" w:name="_Toc157434533"/>
      <w:bookmarkStart w:id="1002" w:name="_Toc157436248"/>
      <w:bookmarkStart w:id="1003" w:name="_Toc157440088"/>
      <w:bookmarkStart w:id="1004" w:name="_Toc160649765"/>
      <w:bookmarkStart w:id="1005" w:name="_Toc164927966"/>
      <w:bookmarkStart w:id="1006" w:name="_Toc168549769"/>
      <w:bookmarkStart w:id="1007" w:name="_Toc170117834"/>
      <w:bookmarkStart w:id="1008" w:name="_Toc209469916"/>
      <w:r w:rsidRPr="006D68AC">
        <w:t>5.8.2.1</w:t>
      </w:r>
      <w:r w:rsidRPr="006D68AC">
        <w:tab/>
        <w:t>Introduction</w:t>
      </w:r>
      <w:bookmarkEnd w:id="1001"/>
      <w:bookmarkEnd w:id="1002"/>
      <w:bookmarkEnd w:id="1003"/>
      <w:bookmarkEnd w:id="1004"/>
      <w:bookmarkEnd w:id="1005"/>
      <w:bookmarkEnd w:id="1006"/>
      <w:bookmarkEnd w:id="1007"/>
      <w:bookmarkEnd w:id="1008"/>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Heading4"/>
      </w:pPr>
      <w:bookmarkStart w:id="1009" w:name="_Toc157434534"/>
      <w:bookmarkStart w:id="1010" w:name="_Toc157436249"/>
      <w:bookmarkStart w:id="1011" w:name="_Toc157440089"/>
      <w:bookmarkStart w:id="1012" w:name="_Toc160649766"/>
      <w:bookmarkStart w:id="1013" w:name="_Toc164927967"/>
      <w:bookmarkStart w:id="1014" w:name="_Toc168549770"/>
      <w:bookmarkStart w:id="1015" w:name="_Toc170117835"/>
      <w:bookmarkStart w:id="1016" w:name="_Toc209469917"/>
      <w:r w:rsidRPr="006D68AC">
        <w:t>5.8.2.2</w:t>
      </w:r>
      <w:r w:rsidRPr="006D68AC">
        <w:tab/>
        <w:t>NSCE_InfoCollection_S</w:t>
      </w:r>
      <w:r w:rsidRPr="006D68AC">
        <w:rPr>
          <w:rFonts w:hint="eastAsia"/>
          <w:lang w:eastAsia="zh-CN"/>
        </w:rPr>
        <w:t>ub</w:t>
      </w:r>
      <w:r w:rsidRPr="006D68AC">
        <w:t>scribe</w:t>
      </w:r>
      <w:bookmarkEnd w:id="1009"/>
      <w:bookmarkEnd w:id="1010"/>
      <w:bookmarkEnd w:id="1011"/>
      <w:bookmarkEnd w:id="1012"/>
      <w:bookmarkEnd w:id="1013"/>
      <w:bookmarkEnd w:id="1014"/>
      <w:bookmarkEnd w:id="1015"/>
      <w:bookmarkEnd w:id="1016"/>
    </w:p>
    <w:p w14:paraId="2523EDD6" w14:textId="77777777" w:rsidR="004B0AE5" w:rsidRPr="006D68AC" w:rsidRDefault="004B0AE5" w:rsidP="004B0AE5">
      <w:pPr>
        <w:pStyle w:val="Heading5"/>
      </w:pPr>
      <w:bookmarkStart w:id="1017" w:name="_Toc157434535"/>
      <w:bookmarkStart w:id="1018" w:name="_Toc157436250"/>
      <w:bookmarkStart w:id="1019" w:name="_Toc157440090"/>
      <w:bookmarkStart w:id="1020" w:name="_Toc160649767"/>
      <w:bookmarkStart w:id="1021" w:name="_Toc164927968"/>
      <w:bookmarkStart w:id="1022" w:name="_Toc168549771"/>
      <w:bookmarkStart w:id="1023" w:name="_Toc170117836"/>
      <w:bookmarkStart w:id="1024" w:name="_Toc209469918"/>
      <w:r w:rsidRPr="006D68AC">
        <w:t>5.8.2.2.1</w:t>
      </w:r>
      <w:r w:rsidRPr="006D68AC">
        <w:tab/>
        <w:t>General</w:t>
      </w:r>
      <w:bookmarkEnd w:id="1017"/>
      <w:bookmarkEnd w:id="1018"/>
      <w:bookmarkEnd w:id="1019"/>
      <w:bookmarkEnd w:id="1020"/>
      <w:bookmarkEnd w:id="1021"/>
      <w:bookmarkEnd w:id="1022"/>
      <w:bookmarkEnd w:id="1023"/>
      <w:bookmarkEnd w:id="1024"/>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Heading5"/>
      </w:pPr>
      <w:bookmarkStart w:id="1025" w:name="_Toc157434536"/>
      <w:bookmarkStart w:id="1026" w:name="_Toc157436251"/>
      <w:bookmarkStart w:id="1027" w:name="_Toc157440091"/>
      <w:bookmarkStart w:id="1028" w:name="_Toc160649768"/>
      <w:bookmarkStart w:id="1029" w:name="_Toc164927969"/>
      <w:bookmarkStart w:id="1030" w:name="_Toc168549772"/>
      <w:bookmarkStart w:id="1031" w:name="_Toc170117837"/>
      <w:bookmarkStart w:id="1032" w:name="_Toc209469919"/>
      <w:r w:rsidRPr="006D68AC">
        <w:t>5.8.2.2.2</w:t>
      </w:r>
      <w:r w:rsidRPr="006D68AC">
        <w:tab/>
        <w:t>Information Collection Subscription Creation</w:t>
      </w:r>
      <w:bookmarkEnd w:id="1025"/>
      <w:bookmarkEnd w:id="1026"/>
      <w:bookmarkEnd w:id="1027"/>
      <w:bookmarkEnd w:id="1028"/>
      <w:bookmarkEnd w:id="1029"/>
      <w:bookmarkEnd w:id="1030"/>
      <w:bookmarkEnd w:id="1031"/>
      <w:bookmarkEnd w:id="1032"/>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Heading5"/>
      </w:pPr>
      <w:bookmarkStart w:id="1033" w:name="_Toc157434537"/>
      <w:bookmarkStart w:id="1034" w:name="_Toc157436252"/>
      <w:bookmarkStart w:id="1035" w:name="_Toc157440092"/>
      <w:bookmarkStart w:id="1036" w:name="_Toc160649769"/>
      <w:bookmarkStart w:id="1037" w:name="_Toc164927970"/>
      <w:bookmarkStart w:id="1038" w:name="_Toc168549773"/>
      <w:bookmarkStart w:id="1039" w:name="_Toc170117838"/>
      <w:bookmarkStart w:id="1040" w:name="_Toc209469920"/>
      <w:r w:rsidRPr="006D68AC">
        <w:t>5.8.2.2.3</w:t>
      </w:r>
      <w:r w:rsidRPr="006D68AC">
        <w:tab/>
        <w:t>Information Collection Subscription Update</w:t>
      </w:r>
      <w:bookmarkEnd w:id="1033"/>
      <w:bookmarkEnd w:id="1034"/>
      <w:bookmarkEnd w:id="1035"/>
      <w:bookmarkEnd w:id="1036"/>
      <w:bookmarkEnd w:id="1037"/>
      <w:bookmarkEnd w:id="1038"/>
      <w:bookmarkEnd w:id="1039"/>
      <w:bookmarkEnd w:id="1040"/>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Heading5"/>
      </w:pPr>
      <w:bookmarkStart w:id="1041" w:name="_Toc157434538"/>
      <w:bookmarkStart w:id="1042" w:name="_Toc157436253"/>
      <w:bookmarkStart w:id="1043" w:name="_Toc157440093"/>
      <w:bookmarkStart w:id="1044" w:name="_Toc160649770"/>
      <w:bookmarkStart w:id="1045" w:name="_Toc164927971"/>
      <w:bookmarkStart w:id="1046" w:name="_Toc168549774"/>
      <w:bookmarkStart w:id="1047" w:name="_Toc170117839"/>
      <w:bookmarkStart w:id="1048" w:name="_Toc209469921"/>
      <w:r w:rsidRPr="006D68AC">
        <w:t>5.8.2.2.4</w:t>
      </w:r>
      <w:r w:rsidRPr="006D68AC">
        <w:tab/>
        <w:t>Information Collection Subscription Deletion</w:t>
      </w:r>
      <w:bookmarkEnd w:id="1041"/>
      <w:bookmarkEnd w:id="1042"/>
      <w:bookmarkEnd w:id="1043"/>
      <w:bookmarkEnd w:id="1044"/>
      <w:bookmarkEnd w:id="1045"/>
      <w:bookmarkEnd w:id="1046"/>
      <w:bookmarkEnd w:id="1047"/>
      <w:bookmarkEnd w:id="1048"/>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Heading4"/>
      </w:pPr>
      <w:bookmarkStart w:id="1049" w:name="_Toc157434539"/>
      <w:bookmarkStart w:id="1050" w:name="_Toc157436254"/>
      <w:bookmarkStart w:id="1051" w:name="_Toc157440094"/>
      <w:bookmarkStart w:id="1052" w:name="_Toc160649771"/>
      <w:bookmarkStart w:id="1053" w:name="_Toc164927972"/>
      <w:bookmarkStart w:id="1054" w:name="_Toc168549775"/>
      <w:bookmarkStart w:id="1055" w:name="_Toc170117840"/>
      <w:bookmarkStart w:id="1056" w:name="_Toc209469922"/>
      <w:r w:rsidRPr="006D68AC">
        <w:t>5.8.2.3</w:t>
      </w:r>
      <w:r w:rsidRPr="006D68AC">
        <w:tab/>
        <w:t>NSCE_InfoCollection_Notify</w:t>
      </w:r>
      <w:bookmarkEnd w:id="1049"/>
      <w:bookmarkEnd w:id="1050"/>
      <w:bookmarkEnd w:id="1051"/>
      <w:bookmarkEnd w:id="1052"/>
      <w:bookmarkEnd w:id="1053"/>
      <w:bookmarkEnd w:id="1054"/>
      <w:bookmarkEnd w:id="1055"/>
      <w:bookmarkEnd w:id="1056"/>
    </w:p>
    <w:p w14:paraId="215A6D9D" w14:textId="77777777" w:rsidR="004B0AE5" w:rsidRPr="006D68AC" w:rsidRDefault="004B0AE5" w:rsidP="004B0AE5">
      <w:pPr>
        <w:pStyle w:val="Heading5"/>
      </w:pPr>
      <w:bookmarkStart w:id="1057" w:name="_Toc157434540"/>
      <w:bookmarkStart w:id="1058" w:name="_Toc157436255"/>
      <w:bookmarkStart w:id="1059" w:name="_Toc157440095"/>
      <w:bookmarkStart w:id="1060" w:name="_Toc160649772"/>
      <w:bookmarkStart w:id="1061" w:name="_Toc164927973"/>
      <w:bookmarkStart w:id="1062" w:name="_Toc168549776"/>
      <w:bookmarkStart w:id="1063" w:name="_Toc170117841"/>
      <w:bookmarkStart w:id="1064" w:name="_Toc209469923"/>
      <w:r w:rsidRPr="006D68AC">
        <w:t>5.8.2.3.1</w:t>
      </w:r>
      <w:r w:rsidRPr="006D68AC">
        <w:tab/>
        <w:t>General</w:t>
      </w:r>
      <w:bookmarkEnd w:id="1057"/>
      <w:bookmarkEnd w:id="1058"/>
      <w:bookmarkEnd w:id="1059"/>
      <w:bookmarkEnd w:id="1060"/>
      <w:bookmarkEnd w:id="1061"/>
      <w:bookmarkEnd w:id="1062"/>
      <w:bookmarkEnd w:id="1063"/>
      <w:bookmarkEnd w:id="1064"/>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Heading5"/>
      </w:pPr>
      <w:bookmarkStart w:id="1065" w:name="_Toc157434541"/>
      <w:bookmarkStart w:id="1066" w:name="_Toc157436256"/>
      <w:bookmarkStart w:id="1067" w:name="_Toc157440096"/>
      <w:bookmarkStart w:id="1068" w:name="_Toc160649773"/>
      <w:bookmarkStart w:id="1069" w:name="_Toc164927974"/>
      <w:bookmarkStart w:id="1070" w:name="_Toc168549777"/>
      <w:bookmarkStart w:id="1071" w:name="_Toc170117842"/>
      <w:bookmarkStart w:id="1072" w:name="_Toc209469924"/>
      <w:r w:rsidRPr="006D68AC">
        <w:t>5.8.2.3.2</w:t>
      </w:r>
      <w:r w:rsidRPr="006D68AC">
        <w:tab/>
        <w:t>Information Collection Notification</w:t>
      </w:r>
      <w:bookmarkEnd w:id="1065"/>
      <w:bookmarkEnd w:id="1066"/>
      <w:bookmarkEnd w:id="1067"/>
      <w:bookmarkEnd w:id="1068"/>
      <w:bookmarkEnd w:id="1069"/>
      <w:bookmarkEnd w:id="1070"/>
      <w:bookmarkEnd w:id="1071"/>
      <w:bookmarkEnd w:id="1072"/>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972"/>
    <w:bookmarkEnd w:id="973"/>
    <w:bookmarkEnd w:id="974"/>
    <w:bookmarkEnd w:id="975"/>
    <w:bookmarkEnd w:id="976"/>
    <w:bookmarkEnd w:id="977"/>
    <w:bookmarkEnd w:id="978"/>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Heading2"/>
        <w:rPr>
          <w:rFonts w:eastAsiaTheme="minorEastAsia"/>
          <w:lang w:eastAsia="zh-CN"/>
        </w:rPr>
      </w:pPr>
      <w:bookmarkStart w:id="1073" w:name="_Toc160649774"/>
      <w:bookmarkStart w:id="1074" w:name="_Toc164927975"/>
      <w:bookmarkStart w:id="1075" w:name="_Toc168549778"/>
      <w:bookmarkStart w:id="1076" w:name="_Toc170117843"/>
      <w:bookmarkStart w:id="1077" w:name="_Toc209469925"/>
      <w:bookmarkStart w:id="1078" w:name="_Toc157434542"/>
      <w:bookmarkStart w:id="1079" w:name="_Toc157436257"/>
      <w:bookmarkStart w:id="1080" w:name="_Toc157440097"/>
      <w:r w:rsidRPr="006D68AC">
        <w:t>5.9</w:t>
      </w:r>
      <w:r w:rsidRPr="006D68AC">
        <w:tab/>
      </w:r>
      <w:r w:rsidR="00E804B9" w:rsidRPr="006D68AC">
        <w:t>NSCE_ServiceContinuity</w:t>
      </w:r>
      <w:bookmarkEnd w:id="1073"/>
      <w:bookmarkEnd w:id="1074"/>
      <w:bookmarkEnd w:id="1075"/>
      <w:bookmarkEnd w:id="1076"/>
      <w:bookmarkEnd w:id="1077"/>
    </w:p>
    <w:p w14:paraId="7E03EDA7" w14:textId="77777777" w:rsidR="00B110B4" w:rsidRPr="006D68AC" w:rsidRDefault="00B110B4" w:rsidP="00B110B4">
      <w:pPr>
        <w:pStyle w:val="Heading3"/>
      </w:pPr>
      <w:bookmarkStart w:id="1081" w:name="_Toc164927976"/>
      <w:bookmarkStart w:id="1082" w:name="_Toc168549779"/>
      <w:bookmarkStart w:id="1083" w:name="_Toc170117844"/>
      <w:bookmarkStart w:id="1084" w:name="_Toc209469926"/>
      <w:r w:rsidRPr="006D68AC">
        <w:t>5.9.1</w:t>
      </w:r>
      <w:r w:rsidRPr="006D68AC">
        <w:tab/>
        <w:t>Service Description</w:t>
      </w:r>
      <w:bookmarkEnd w:id="1081"/>
      <w:bookmarkEnd w:id="1082"/>
      <w:bookmarkEnd w:id="1083"/>
      <w:bookmarkEnd w:id="1084"/>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Heading3"/>
      </w:pPr>
      <w:bookmarkStart w:id="1085" w:name="_Toc164927977"/>
      <w:bookmarkStart w:id="1086" w:name="_Toc168549780"/>
      <w:bookmarkStart w:id="1087" w:name="_Toc170117845"/>
      <w:bookmarkStart w:id="1088" w:name="_Toc209469927"/>
      <w:r w:rsidRPr="006D68AC">
        <w:t>5.9.2</w:t>
      </w:r>
      <w:r w:rsidRPr="006D68AC">
        <w:tab/>
        <w:t>Service Operations</w:t>
      </w:r>
      <w:bookmarkEnd w:id="1085"/>
      <w:bookmarkEnd w:id="1086"/>
      <w:bookmarkEnd w:id="1087"/>
      <w:bookmarkEnd w:id="1088"/>
    </w:p>
    <w:p w14:paraId="4F4D638F" w14:textId="77777777" w:rsidR="00B110B4" w:rsidRPr="006D68AC" w:rsidRDefault="00B110B4" w:rsidP="00B110B4">
      <w:pPr>
        <w:pStyle w:val="Heading4"/>
      </w:pPr>
      <w:bookmarkStart w:id="1089" w:name="_Toc164927978"/>
      <w:bookmarkStart w:id="1090" w:name="_Toc168549781"/>
      <w:bookmarkStart w:id="1091" w:name="_Toc170117846"/>
      <w:bookmarkStart w:id="1092" w:name="_Toc209469928"/>
      <w:r w:rsidRPr="006D68AC">
        <w:t>5.9.2.1</w:t>
      </w:r>
      <w:r w:rsidRPr="006D68AC">
        <w:tab/>
        <w:t>Introduction</w:t>
      </w:r>
      <w:bookmarkEnd w:id="1089"/>
      <w:bookmarkEnd w:id="1090"/>
      <w:bookmarkEnd w:id="1091"/>
      <w:bookmarkEnd w:id="1092"/>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Heading4"/>
      </w:pPr>
      <w:bookmarkStart w:id="1093" w:name="_Toc164927979"/>
      <w:bookmarkStart w:id="1094" w:name="_Toc168549782"/>
      <w:bookmarkStart w:id="1095" w:name="_Toc170117847"/>
      <w:bookmarkStart w:id="1096" w:name="_Toc209469929"/>
      <w:r w:rsidRPr="006D68AC">
        <w:t>5.9.2.2</w:t>
      </w:r>
      <w:r w:rsidRPr="006D68AC">
        <w:tab/>
        <w:t>NSCE_ServiceContinuity_</w:t>
      </w:r>
      <w:r w:rsidRPr="006D68AC">
        <w:rPr>
          <w:lang w:val="en-US"/>
        </w:rPr>
        <w:t>Request</w:t>
      </w:r>
      <w:bookmarkEnd w:id="1093"/>
      <w:bookmarkEnd w:id="1094"/>
      <w:bookmarkEnd w:id="1095"/>
      <w:bookmarkEnd w:id="1096"/>
    </w:p>
    <w:p w14:paraId="4B279475" w14:textId="77777777" w:rsidR="00B110B4" w:rsidRPr="006D68AC" w:rsidRDefault="00B110B4" w:rsidP="00B110B4">
      <w:pPr>
        <w:pStyle w:val="Heading5"/>
      </w:pPr>
      <w:bookmarkStart w:id="1097" w:name="_Toc164927980"/>
      <w:bookmarkStart w:id="1098" w:name="_Toc168549783"/>
      <w:bookmarkStart w:id="1099" w:name="_Toc170117848"/>
      <w:bookmarkStart w:id="1100" w:name="_Toc209469930"/>
      <w:r w:rsidRPr="006D68AC">
        <w:t>5.9.2.2.1</w:t>
      </w:r>
      <w:r w:rsidRPr="006D68AC">
        <w:tab/>
        <w:t>General</w:t>
      </w:r>
      <w:bookmarkEnd w:id="1097"/>
      <w:bookmarkEnd w:id="1098"/>
      <w:bookmarkEnd w:id="1099"/>
      <w:bookmarkEnd w:id="1100"/>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Heading5"/>
      </w:pPr>
      <w:bookmarkStart w:id="1101" w:name="_Toc164927981"/>
      <w:bookmarkStart w:id="1102" w:name="_Toc168549784"/>
      <w:bookmarkStart w:id="1103" w:name="_Toc170117849"/>
      <w:bookmarkStart w:id="1104" w:name="_Toc209469931"/>
      <w:r w:rsidRPr="006D68AC">
        <w:t>5.9.2.2.2</w:t>
      </w:r>
      <w:r w:rsidRPr="006D68AC">
        <w:tab/>
        <w:t>Edge service continuity requirement</w:t>
      </w:r>
      <w:r w:rsidRPr="006D68AC">
        <w:rPr>
          <w:rFonts w:cs="Courier New"/>
          <w:szCs w:val="16"/>
        </w:rPr>
        <w:t xml:space="preserve"> Request</w:t>
      </w:r>
      <w:bookmarkEnd w:id="1101"/>
      <w:bookmarkEnd w:id="1102"/>
      <w:bookmarkEnd w:id="1103"/>
      <w:bookmarkEnd w:id="1104"/>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105" w:name="_MON_1774093900"/>
    <w:bookmarkEnd w:id="1105"/>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5pt;height:125pt" o:ole="">
            <v:imagedata r:id="rId87" o:title=""/>
          </v:shape>
          <o:OLEObject Type="Embed" ProgID="Word.Document.8" ShapeID="_x0000_i1065" DrawAspect="Content" ObjectID="_1820301941"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Heading4"/>
      </w:pPr>
      <w:bookmarkStart w:id="1106" w:name="_Toc164927982"/>
      <w:bookmarkStart w:id="1107" w:name="_Toc168549785"/>
      <w:bookmarkStart w:id="1108" w:name="_Toc170117850"/>
      <w:bookmarkStart w:id="1109" w:name="_Toc209469932"/>
      <w:r w:rsidRPr="006D68AC">
        <w:t>5.9.2.3</w:t>
      </w:r>
      <w:r w:rsidRPr="006D68AC">
        <w:tab/>
        <w:t>NSCE_ServiceContinuity_Notify</w:t>
      </w:r>
      <w:bookmarkEnd w:id="1106"/>
      <w:bookmarkEnd w:id="1107"/>
      <w:bookmarkEnd w:id="1108"/>
      <w:bookmarkEnd w:id="1109"/>
    </w:p>
    <w:p w14:paraId="057DCC5A" w14:textId="77777777" w:rsidR="00B110B4" w:rsidRPr="006D68AC" w:rsidRDefault="00B110B4" w:rsidP="00B110B4">
      <w:pPr>
        <w:pStyle w:val="Heading5"/>
      </w:pPr>
      <w:bookmarkStart w:id="1110" w:name="_Toc164927983"/>
      <w:bookmarkStart w:id="1111" w:name="_Toc168549786"/>
      <w:bookmarkStart w:id="1112" w:name="_Toc170117851"/>
      <w:bookmarkStart w:id="1113" w:name="_Toc209469933"/>
      <w:r w:rsidRPr="006D68AC">
        <w:t>5.9.2.3.1</w:t>
      </w:r>
      <w:r w:rsidRPr="006D68AC">
        <w:tab/>
        <w:t>General</w:t>
      </w:r>
      <w:bookmarkEnd w:id="1110"/>
      <w:bookmarkEnd w:id="1111"/>
      <w:bookmarkEnd w:id="1112"/>
      <w:bookmarkEnd w:id="1113"/>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Heading5"/>
      </w:pPr>
      <w:bookmarkStart w:id="1114" w:name="_Toc164927984"/>
      <w:bookmarkStart w:id="1115" w:name="_Toc168549787"/>
      <w:bookmarkStart w:id="1116" w:name="_Toc170117852"/>
      <w:bookmarkStart w:id="1117" w:name="_Toc209469934"/>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114"/>
      <w:bookmarkEnd w:id="1115"/>
      <w:bookmarkEnd w:id="1116"/>
      <w:bookmarkEnd w:id="1117"/>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5pt;height:136.95pt" o:ole="">
            <v:imagedata r:id="rId89" o:title=""/>
          </v:shape>
          <o:OLEObject Type="Embed" ProgID="Word.Document.8" ShapeID="_x0000_i1066" DrawAspect="Content" ObjectID="_1820301942"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Heading4"/>
      </w:pPr>
      <w:bookmarkStart w:id="1118" w:name="_Toc164927985"/>
      <w:bookmarkStart w:id="1119" w:name="_Toc168549788"/>
      <w:bookmarkStart w:id="1120" w:name="_Toc170117853"/>
      <w:bookmarkStart w:id="1121" w:name="_Toc209469935"/>
      <w:r w:rsidRPr="006D68AC">
        <w:t>5.9.2.4</w:t>
      </w:r>
      <w:r w:rsidRPr="006D68AC">
        <w:tab/>
        <w:t>NSCE_ServiceContinuity_</w:t>
      </w:r>
      <w:r w:rsidRPr="006D68AC">
        <w:rPr>
          <w:lang w:val="en-US"/>
        </w:rPr>
        <w:t>N</w:t>
      </w:r>
      <w:r w:rsidRPr="006D68AC">
        <w:t>egotiate</w:t>
      </w:r>
      <w:bookmarkEnd w:id="1118"/>
      <w:bookmarkEnd w:id="1119"/>
      <w:bookmarkEnd w:id="1120"/>
      <w:bookmarkEnd w:id="1121"/>
    </w:p>
    <w:p w14:paraId="49207C1F" w14:textId="77777777" w:rsidR="00B110B4" w:rsidRPr="006D68AC" w:rsidRDefault="00B110B4" w:rsidP="00B110B4">
      <w:pPr>
        <w:pStyle w:val="Heading5"/>
      </w:pPr>
      <w:bookmarkStart w:id="1122" w:name="_Toc164927986"/>
      <w:bookmarkStart w:id="1123" w:name="_Toc168549789"/>
      <w:bookmarkStart w:id="1124" w:name="_Toc170117854"/>
      <w:bookmarkStart w:id="1125" w:name="_Toc209469936"/>
      <w:r w:rsidRPr="006D68AC">
        <w:t>5.9.2.4.1</w:t>
      </w:r>
      <w:r w:rsidRPr="006D68AC">
        <w:tab/>
        <w:t>General</w:t>
      </w:r>
      <w:bookmarkEnd w:id="1122"/>
      <w:bookmarkEnd w:id="1123"/>
      <w:bookmarkEnd w:id="1124"/>
      <w:bookmarkEnd w:id="1125"/>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Heading5"/>
      </w:pPr>
      <w:bookmarkStart w:id="1126" w:name="_Toc164927987"/>
      <w:bookmarkStart w:id="1127" w:name="_Toc168549790"/>
      <w:bookmarkStart w:id="1128" w:name="_Toc170117855"/>
      <w:bookmarkStart w:id="1129" w:name="_Toc209469937"/>
      <w:r w:rsidRPr="006D68AC">
        <w:t>5.9.2.4.2</w:t>
      </w:r>
      <w:r w:rsidRPr="006D68AC">
        <w:tab/>
        <w:t>Edge service continuity negotiation</w:t>
      </w:r>
      <w:r w:rsidRPr="006D68AC">
        <w:rPr>
          <w:rFonts w:cs="Courier New"/>
          <w:szCs w:val="16"/>
        </w:rPr>
        <w:t xml:space="preserve"> Request</w:t>
      </w:r>
      <w:bookmarkEnd w:id="1126"/>
      <w:bookmarkEnd w:id="1127"/>
      <w:bookmarkEnd w:id="1128"/>
      <w:bookmarkEnd w:id="1129"/>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130" w:name="_MON_1774094411"/>
    <w:bookmarkEnd w:id="1130"/>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5pt;height:125pt" o:ole="">
            <v:imagedata r:id="rId91" o:title=""/>
          </v:shape>
          <o:OLEObject Type="Embed" ProgID="Word.Document.8" ShapeID="_x0000_i1067" DrawAspect="Content" ObjectID="_1820301943"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Heading4"/>
      </w:pPr>
      <w:bookmarkStart w:id="1131" w:name="_Toc164927988"/>
      <w:bookmarkStart w:id="1132" w:name="_Toc168549791"/>
      <w:bookmarkStart w:id="1133" w:name="_Toc170117856"/>
      <w:bookmarkStart w:id="1134" w:name="_Toc209469938"/>
      <w:r w:rsidRPr="006D68AC">
        <w:t>5.9.2.5</w:t>
      </w:r>
      <w:r w:rsidRPr="006D68AC">
        <w:tab/>
        <w:t>NSCE_ServiceContinuity_</w:t>
      </w:r>
      <w:r w:rsidRPr="006D68AC">
        <w:rPr>
          <w:lang w:val="en-US"/>
        </w:rPr>
        <w:t>N</w:t>
      </w:r>
      <w:r w:rsidRPr="006D68AC">
        <w:t>egotiateNotify</w:t>
      </w:r>
      <w:bookmarkEnd w:id="1131"/>
      <w:bookmarkEnd w:id="1132"/>
      <w:bookmarkEnd w:id="1133"/>
      <w:bookmarkEnd w:id="1134"/>
    </w:p>
    <w:p w14:paraId="7C526716" w14:textId="77777777" w:rsidR="00B110B4" w:rsidRPr="006D68AC" w:rsidRDefault="00B110B4" w:rsidP="00B110B4">
      <w:pPr>
        <w:pStyle w:val="Heading5"/>
      </w:pPr>
      <w:bookmarkStart w:id="1135" w:name="_Toc164927989"/>
      <w:bookmarkStart w:id="1136" w:name="_Toc168549792"/>
      <w:bookmarkStart w:id="1137" w:name="_Toc170117857"/>
      <w:bookmarkStart w:id="1138" w:name="_Toc209469939"/>
      <w:r w:rsidRPr="006D68AC">
        <w:t>5.9.2.5.1</w:t>
      </w:r>
      <w:r w:rsidRPr="006D68AC">
        <w:tab/>
        <w:t>General</w:t>
      </w:r>
      <w:bookmarkEnd w:id="1135"/>
      <w:bookmarkEnd w:id="1136"/>
      <w:bookmarkEnd w:id="1137"/>
      <w:bookmarkEnd w:id="1138"/>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Heading5"/>
      </w:pPr>
      <w:bookmarkStart w:id="1139" w:name="_Toc164927990"/>
      <w:bookmarkStart w:id="1140" w:name="_Toc168549793"/>
      <w:bookmarkStart w:id="1141" w:name="_Toc170117858"/>
      <w:bookmarkStart w:id="1142" w:name="_Toc209469940"/>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139"/>
      <w:bookmarkEnd w:id="1140"/>
      <w:bookmarkEnd w:id="1141"/>
      <w:bookmarkEnd w:id="1142"/>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143" w:name="_MON_1774094594"/>
    <w:bookmarkEnd w:id="1143"/>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5pt;height:136.95pt" o:ole="">
            <v:imagedata r:id="rId93" o:title=""/>
          </v:shape>
          <o:OLEObject Type="Embed" ProgID="Word.Document.8" ShapeID="_x0000_i1068" DrawAspect="Content" ObjectID="_1820301944"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Heading2"/>
        <w:rPr>
          <w:lang w:val="en-US" w:eastAsia="zh-CN"/>
        </w:rPr>
      </w:pPr>
      <w:bookmarkStart w:id="1144" w:name="_Toc160649775"/>
      <w:bookmarkStart w:id="1145" w:name="_Toc164927991"/>
      <w:bookmarkStart w:id="1146" w:name="_Toc168549794"/>
      <w:bookmarkStart w:id="1147" w:name="_Toc170117859"/>
      <w:bookmarkStart w:id="1148" w:name="_Toc209469941"/>
      <w:r w:rsidRPr="006D68AC">
        <w:t>5.10</w:t>
      </w:r>
      <w:r w:rsidRPr="006D68AC">
        <w:tab/>
      </w:r>
      <w:r w:rsidRPr="006D68AC">
        <w:rPr>
          <w:lang w:val="en-US"/>
        </w:rPr>
        <w:t>NSCE_</w:t>
      </w:r>
      <w:r w:rsidRPr="006D68AC">
        <w:t>MultiSlicesOptimization</w:t>
      </w:r>
      <w:bookmarkEnd w:id="1144"/>
      <w:bookmarkEnd w:id="1145"/>
      <w:bookmarkEnd w:id="1146"/>
      <w:bookmarkEnd w:id="1147"/>
      <w:bookmarkEnd w:id="1148"/>
    </w:p>
    <w:p w14:paraId="775D683A" w14:textId="77777777" w:rsidR="00311EA5" w:rsidRPr="006D68AC" w:rsidRDefault="00311EA5" w:rsidP="00311EA5">
      <w:pPr>
        <w:pStyle w:val="Heading3"/>
        <w:rPr>
          <w:lang w:val="en-US" w:eastAsia="zh-CN"/>
        </w:rPr>
      </w:pPr>
      <w:bookmarkStart w:id="1149" w:name="_Toc160649776"/>
      <w:bookmarkStart w:id="1150" w:name="_Toc164927992"/>
      <w:bookmarkStart w:id="1151" w:name="_Toc168549795"/>
      <w:bookmarkStart w:id="1152" w:name="_Toc170117860"/>
      <w:bookmarkStart w:id="1153" w:name="_Toc209469942"/>
      <w:r w:rsidRPr="006D68AC">
        <w:t>5.10.1</w:t>
      </w:r>
      <w:r w:rsidRPr="006D68AC">
        <w:tab/>
        <w:t>Service Description</w:t>
      </w:r>
      <w:bookmarkEnd w:id="1149"/>
      <w:bookmarkEnd w:id="1150"/>
      <w:bookmarkEnd w:id="1151"/>
      <w:bookmarkEnd w:id="1152"/>
      <w:bookmarkEnd w:id="1153"/>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Heading3"/>
        <w:rPr>
          <w:lang w:val="en-US" w:eastAsia="zh-CN"/>
        </w:rPr>
      </w:pPr>
      <w:bookmarkStart w:id="1154" w:name="_Toc160649777"/>
      <w:bookmarkStart w:id="1155" w:name="_Toc164927993"/>
      <w:bookmarkStart w:id="1156" w:name="_Toc168549796"/>
      <w:bookmarkStart w:id="1157" w:name="_Toc170117861"/>
      <w:bookmarkStart w:id="1158" w:name="_Toc209469943"/>
      <w:r w:rsidRPr="006D68AC">
        <w:t>5.10.2</w:t>
      </w:r>
      <w:r w:rsidRPr="006D68AC">
        <w:tab/>
        <w:t>Service Operations</w:t>
      </w:r>
      <w:bookmarkEnd w:id="1154"/>
      <w:bookmarkEnd w:id="1155"/>
      <w:bookmarkEnd w:id="1156"/>
      <w:bookmarkEnd w:id="1157"/>
      <w:bookmarkEnd w:id="1158"/>
    </w:p>
    <w:p w14:paraId="139B18A0" w14:textId="77777777" w:rsidR="00311EA5" w:rsidRPr="006D68AC" w:rsidRDefault="00311EA5" w:rsidP="00311EA5">
      <w:pPr>
        <w:pStyle w:val="Heading4"/>
      </w:pPr>
      <w:bookmarkStart w:id="1159" w:name="_Toc160649778"/>
      <w:bookmarkStart w:id="1160" w:name="_Toc164927994"/>
      <w:bookmarkStart w:id="1161" w:name="_Toc168549797"/>
      <w:bookmarkStart w:id="1162" w:name="_Toc170117862"/>
      <w:bookmarkStart w:id="1163" w:name="_Toc209469944"/>
      <w:r w:rsidRPr="006D68AC">
        <w:t>5.10.2.1</w:t>
      </w:r>
      <w:r w:rsidRPr="006D68AC">
        <w:tab/>
        <w:t>Introduction</w:t>
      </w:r>
      <w:bookmarkEnd w:id="1159"/>
      <w:bookmarkEnd w:id="1160"/>
      <w:bookmarkEnd w:id="1161"/>
      <w:bookmarkEnd w:id="1162"/>
      <w:bookmarkEnd w:id="1163"/>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Heading4"/>
      </w:pPr>
      <w:bookmarkStart w:id="1164" w:name="_Toc160649779"/>
      <w:bookmarkStart w:id="1165" w:name="_Toc164927995"/>
      <w:bookmarkStart w:id="1166" w:name="_Toc168549798"/>
      <w:bookmarkStart w:id="1167" w:name="_Toc170117863"/>
      <w:bookmarkStart w:id="1168" w:name="_Toc209469945"/>
      <w:r w:rsidRPr="006D68AC">
        <w:t>5.10.2.2</w:t>
      </w:r>
      <w:r w:rsidRPr="006D68AC">
        <w:tab/>
        <w:t>NSCE_MultiSlicesOptimization_Request</w:t>
      </w:r>
      <w:bookmarkEnd w:id="1164"/>
      <w:bookmarkEnd w:id="1165"/>
      <w:bookmarkEnd w:id="1166"/>
      <w:bookmarkEnd w:id="1167"/>
      <w:bookmarkEnd w:id="1168"/>
    </w:p>
    <w:p w14:paraId="4AE00B24" w14:textId="77777777" w:rsidR="00311EA5" w:rsidRPr="006D68AC" w:rsidRDefault="00311EA5" w:rsidP="00311EA5">
      <w:pPr>
        <w:pStyle w:val="Heading5"/>
      </w:pPr>
      <w:bookmarkStart w:id="1169" w:name="_Toc160649780"/>
      <w:bookmarkStart w:id="1170" w:name="_Toc164927996"/>
      <w:bookmarkStart w:id="1171" w:name="_Toc168549799"/>
      <w:bookmarkStart w:id="1172" w:name="_Toc170117864"/>
      <w:bookmarkStart w:id="1173" w:name="_Toc209469946"/>
      <w:r w:rsidRPr="006D68AC">
        <w:t>5.10.2.2.1</w:t>
      </w:r>
      <w:r w:rsidRPr="006D68AC">
        <w:tab/>
        <w:t>General</w:t>
      </w:r>
      <w:bookmarkEnd w:id="1169"/>
      <w:bookmarkEnd w:id="1170"/>
      <w:bookmarkEnd w:id="1171"/>
      <w:bookmarkEnd w:id="1172"/>
      <w:bookmarkEnd w:id="1173"/>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Heading5"/>
      </w:pPr>
      <w:bookmarkStart w:id="1174" w:name="_Toc160649781"/>
      <w:bookmarkStart w:id="1175" w:name="_Toc164927997"/>
      <w:bookmarkStart w:id="1176" w:name="_Toc168549800"/>
      <w:bookmarkStart w:id="1177" w:name="_Toc170117865"/>
      <w:bookmarkStart w:id="1178" w:name="_Toc209469947"/>
      <w:r w:rsidRPr="006D68AC">
        <w:t>5.10.2.2.2</w:t>
      </w:r>
      <w:r w:rsidRPr="006D68AC">
        <w:tab/>
        <w:t>Multiple Slices Optimization Request</w:t>
      </w:r>
      <w:bookmarkEnd w:id="1174"/>
      <w:bookmarkEnd w:id="1175"/>
      <w:bookmarkEnd w:id="1176"/>
      <w:bookmarkEnd w:id="1177"/>
      <w:bookmarkEnd w:id="1178"/>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5pt;height:124.55pt;mso-width-percent:0;mso-height-percent:0;mso-width-percent:0;mso-height-percent:0" o:ole="">
            <v:imagedata r:id="rId95" o:title=""/>
          </v:shape>
          <o:OLEObject Type="Embed" ProgID="Word.Document.8" ShapeID="_x0000_i1069" DrawAspect="Content" ObjectID="_1820301945"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Heading2"/>
      </w:pPr>
      <w:bookmarkStart w:id="1179" w:name="_Toc160649782"/>
      <w:bookmarkStart w:id="1180" w:name="_Toc164927998"/>
      <w:bookmarkStart w:id="1181" w:name="_Toc168549801"/>
      <w:bookmarkStart w:id="1182" w:name="_Toc170117866"/>
      <w:bookmarkStart w:id="1183" w:name="_Toc209469948"/>
      <w:r w:rsidRPr="006D68AC">
        <w:t>5.11</w:t>
      </w:r>
      <w:r w:rsidRPr="006D68AC">
        <w:tab/>
      </w:r>
      <w:r w:rsidRPr="006D68AC">
        <w:rPr>
          <w:lang w:val="en-US"/>
        </w:rPr>
        <w:t>NSCE_NetworkSliceAdaptation</w:t>
      </w:r>
      <w:bookmarkEnd w:id="1078"/>
      <w:bookmarkEnd w:id="1079"/>
      <w:bookmarkEnd w:id="1080"/>
      <w:bookmarkEnd w:id="1179"/>
      <w:bookmarkEnd w:id="1180"/>
      <w:bookmarkEnd w:id="1181"/>
      <w:bookmarkEnd w:id="1182"/>
      <w:bookmarkEnd w:id="1183"/>
    </w:p>
    <w:p w14:paraId="5A77A4E6" w14:textId="77777777" w:rsidR="00311EA5" w:rsidRPr="006D68AC" w:rsidRDefault="00311EA5" w:rsidP="00311EA5">
      <w:pPr>
        <w:pStyle w:val="Heading3"/>
      </w:pPr>
      <w:bookmarkStart w:id="1184" w:name="_Toc160649783"/>
      <w:bookmarkStart w:id="1185" w:name="_Toc164927999"/>
      <w:bookmarkStart w:id="1186" w:name="_Toc168549802"/>
      <w:bookmarkStart w:id="1187" w:name="_Toc170117867"/>
      <w:bookmarkStart w:id="1188" w:name="_Toc209469949"/>
      <w:bookmarkStart w:id="1189" w:name="_Toc157434544"/>
      <w:bookmarkStart w:id="1190" w:name="_Toc157436259"/>
      <w:bookmarkStart w:id="1191" w:name="_Toc157440099"/>
      <w:r w:rsidRPr="006D68AC">
        <w:t>5.11.1</w:t>
      </w:r>
      <w:r w:rsidRPr="006D68AC">
        <w:tab/>
        <w:t>Service Description</w:t>
      </w:r>
      <w:bookmarkEnd w:id="1184"/>
      <w:bookmarkEnd w:id="1185"/>
      <w:bookmarkEnd w:id="1186"/>
      <w:bookmarkEnd w:id="1187"/>
      <w:bookmarkEnd w:id="1188"/>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Heading3"/>
      </w:pPr>
      <w:bookmarkStart w:id="1192" w:name="_Toc160649784"/>
      <w:bookmarkStart w:id="1193" w:name="_Toc164928000"/>
      <w:bookmarkStart w:id="1194" w:name="_Toc168549803"/>
      <w:bookmarkStart w:id="1195" w:name="_Toc170117868"/>
      <w:bookmarkStart w:id="1196" w:name="_Toc209469950"/>
      <w:r w:rsidRPr="006D68AC">
        <w:t>5.11.2</w:t>
      </w:r>
      <w:r w:rsidRPr="006D68AC">
        <w:tab/>
        <w:t>Service Operations</w:t>
      </w:r>
      <w:bookmarkEnd w:id="1192"/>
      <w:bookmarkEnd w:id="1193"/>
      <w:bookmarkEnd w:id="1194"/>
      <w:bookmarkEnd w:id="1195"/>
      <w:bookmarkEnd w:id="1196"/>
    </w:p>
    <w:p w14:paraId="748FBE1B" w14:textId="77777777" w:rsidR="00311EA5" w:rsidRPr="006D68AC" w:rsidRDefault="00311EA5" w:rsidP="00311EA5">
      <w:pPr>
        <w:pStyle w:val="Heading4"/>
      </w:pPr>
      <w:bookmarkStart w:id="1197" w:name="_Toc160649785"/>
      <w:bookmarkStart w:id="1198" w:name="_Toc164928001"/>
      <w:bookmarkStart w:id="1199" w:name="_Toc168549804"/>
      <w:bookmarkStart w:id="1200" w:name="_Toc170117869"/>
      <w:bookmarkStart w:id="1201" w:name="_Toc209469951"/>
      <w:bookmarkStart w:id="1202" w:name="_Toc157434545"/>
      <w:bookmarkStart w:id="1203" w:name="_Toc157436260"/>
      <w:bookmarkStart w:id="1204" w:name="_Toc157440100"/>
      <w:bookmarkEnd w:id="1189"/>
      <w:bookmarkEnd w:id="1190"/>
      <w:bookmarkEnd w:id="1191"/>
      <w:r w:rsidRPr="006D68AC">
        <w:t>5.11.2.1</w:t>
      </w:r>
      <w:r w:rsidRPr="006D68AC">
        <w:tab/>
        <w:t>Introduction</w:t>
      </w:r>
      <w:bookmarkEnd w:id="1197"/>
      <w:bookmarkEnd w:id="1198"/>
      <w:bookmarkEnd w:id="1199"/>
      <w:bookmarkEnd w:id="1200"/>
      <w:bookmarkEnd w:id="1201"/>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Heading4"/>
      </w:pPr>
      <w:bookmarkStart w:id="1205" w:name="_Toc160649786"/>
      <w:bookmarkStart w:id="1206" w:name="_Toc164928002"/>
      <w:bookmarkStart w:id="1207" w:name="_Toc168549805"/>
      <w:bookmarkStart w:id="1208" w:name="_Toc170117870"/>
      <w:bookmarkStart w:id="1209" w:name="_Toc209469952"/>
      <w:r w:rsidRPr="006D68AC">
        <w:t>5.11.2.2</w:t>
      </w:r>
      <w:r w:rsidRPr="006D68AC">
        <w:tab/>
        <w:t>Network_slice_adaptation</w:t>
      </w:r>
      <w:bookmarkEnd w:id="1202"/>
      <w:bookmarkEnd w:id="1203"/>
      <w:bookmarkEnd w:id="1204"/>
      <w:bookmarkEnd w:id="1205"/>
      <w:bookmarkEnd w:id="1206"/>
      <w:bookmarkEnd w:id="1207"/>
      <w:bookmarkEnd w:id="1208"/>
      <w:bookmarkEnd w:id="1209"/>
    </w:p>
    <w:p w14:paraId="001B67EB" w14:textId="77777777" w:rsidR="009A4BE1" w:rsidRPr="006D68AC" w:rsidRDefault="009A4BE1" w:rsidP="009A4BE1">
      <w:pPr>
        <w:pStyle w:val="Heading5"/>
      </w:pPr>
      <w:bookmarkStart w:id="1210" w:name="_Toc157434546"/>
      <w:bookmarkStart w:id="1211" w:name="_Toc157436261"/>
      <w:bookmarkStart w:id="1212" w:name="_Toc157440101"/>
      <w:bookmarkStart w:id="1213" w:name="_Toc160649787"/>
      <w:bookmarkStart w:id="1214" w:name="_Toc164928003"/>
      <w:bookmarkStart w:id="1215" w:name="_Toc168549806"/>
      <w:bookmarkStart w:id="1216" w:name="_Toc170117871"/>
      <w:bookmarkStart w:id="1217" w:name="_Toc209469953"/>
      <w:r w:rsidRPr="006D68AC">
        <w:t>5.11.2.2.1</w:t>
      </w:r>
      <w:r w:rsidRPr="006D68AC">
        <w:tab/>
        <w:t>General</w:t>
      </w:r>
      <w:bookmarkEnd w:id="1210"/>
      <w:bookmarkEnd w:id="1211"/>
      <w:bookmarkEnd w:id="1212"/>
      <w:bookmarkEnd w:id="1213"/>
      <w:bookmarkEnd w:id="1214"/>
      <w:bookmarkEnd w:id="1215"/>
      <w:bookmarkEnd w:id="1216"/>
      <w:bookmarkEnd w:id="1217"/>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Heading5"/>
      </w:pPr>
      <w:bookmarkStart w:id="1218" w:name="_Toc160649789"/>
      <w:bookmarkStart w:id="1219" w:name="_Toc164928004"/>
      <w:bookmarkStart w:id="1220" w:name="_Toc168549807"/>
      <w:bookmarkStart w:id="1221" w:name="_Toc170117872"/>
      <w:bookmarkStart w:id="1222" w:name="_Toc209469954"/>
      <w:r w:rsidRPr="006D68AC">
        <w:t>5.11.2.2.2</w:t>
      </w:r>
      <w:r w:rsidRPr="006D68AC">
        <w:tab/>
        <w:t>Network Slice Adaptation Request</w:t>
      </w:r>
      <w:bookmarkEnd w:id="1218"/>
      <w:bookmarkEnd w:id="1219"/>
      <w:bookmarkEnd w:id="1220"/>
      <w:bookmarkEnd w:id="1221"/>
      <w:bookmarkEnd w:id="1222"/>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5pt;height:124.55pt;mso-width-percent:0;mso-height-percent:0;mso-width-percent:0;mso-height-percent:0" o:ole="">
            <v:imagedata r:id="rId97" o:title=""/>
          </v:shape>
          <o:OLEObject Type="Embed" ProgID="Word.Document.8" ShapeID="_x0000_i1070" DrawAspect="Content" ObjectID="_1820301946"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SimSun"/>
        </w:rPr>
      </w:pPr>
      <w:r w:rsidRPr="006D68AC">
        <w:t>-</w:t>
      </w:r>
      <w:r w:rsidRPr="006D68AC">
        <w:tab/>
        <w:t>send guidance information to the PCF via the NEF as part of the AF-driven</w:t>
      </w:r>
      <w:r w:rsidRPr="006D68AC">
        <w:rPr>
          <w:rFonts w:eastAsia="SimSun"/>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Heading4"/>
      </w:pPr>
      <w:bookmarkStart w:id="1223" w:name="_Toc160649790"/>
      <w:bookmarkStart w:id="1224" w:name="_Toc164928005"/>
      <w:bookmarkStart w:id="1225" w:name="_Toc168549808"/>
      <w:bookmarkStart w:id="1226" w:name="_Toc170117873"/>
      <w:bookmarkStart w:id="1227" w:name="_Toc209469955"/>
      <w:r w:rsidRPr="006D68AC">
        <w:t>5.11.2.3</w:t>
      </w:r>
      <w:r w:rsidRPr="006D68AC">
        <w:tab/>
      </w:r>
      <w:r w:rsidRPr="006D68AC">
        <w:rPr>
          <w:lang w:val="en-US"/>
        </w:rPr>
        <w:t>NSCE_NetworkSliceAdaptation_Notify</w:t>
      </w:r>
      <w:bookmarkEnd w:id="1223"/>
      <w:bookmarkEnd w:id="1224"/>
      <w:bookmarkEnd w:id="1225"/>
      <w:bookmarkEnd w:id="1226"/>
      <w:bookmarkEnd w:id="1227"/>
    </w:p>
    <w:p w14:paraId="62042703" w14:textId="77777777" w:rsidR="00311EA5" w:rsidRPr="006D68AC" w:rsidRDefault="00311EA5" w:rsidP="00311EA5">
      <w:pPr>
        <w:pStyle w:val="Heading5"/>
      </w:pPr>
      <w:bookmarkStart w:id="1228" w:name="_Toc160649791"/>
      <w:bookmarkStart w:id="1229" w:name="_Toc164928006"/>
      <w:bookmarkStart w:id="1230" w:name="_Toc168549809"/>
      <w:bookmarkStart w:id="1231" w:name="_Toc170117874"/>
      <w:bookmarkStart w:id="1232" w:name="_Toc209469956"/>
      <w:r w:rsidRPr="006D68AC">
        <w:t>5.11.2.3.1</w:t>
      </w:r>
      <w:r w:rsidRPr="006D68AC">
        <w:tab/>
        <w:t>General</w:t>
      </w:r>
      <w:bookmarkEnd w:id="1228"/>
      <w:bookmarkEnd w:id="1229"/>
      <w:bookmarkEnd w:id="1230"/>
      <w:bookmarkEnd w:id="1231"/>
      <w:bookmarkEnd w:id="1232"/>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Heading5"/>
      </w:pPr>
      <w:bookmarkStart w:id="1233" w:name="_Toc160649792"/>
      <w:bookmarkStart w:id="1234" w:name="_Toc164928007"/>
      <w:bookmarkStart w:id="1235" w:name="_Toc168549810"/>
      <w:bookmarkStart w:id="1236" w:name="_Toc170117875"/>
      <w:bookmarkStart w:id="1237" w:name="_Toc209469957"/>
      <w:r w:rsidRPr="006D68AC">
        <w:t>5.11.2.3.2</w:t>
      </w:r>
      <w:r w:rsidRPr="006D68AC">
        <w:tab/>
        <w:t xml:space="preserve">Network Slice Adaptation Status </w:t>
      </w:r>
      <w:r w:rsidRPr="006D68AC">
        <w:rPr>
          <w:lang w:val="en-US"/>
        </w:rPr>
        <w:t>Notification</w:t>
      </w:r>
      <w:bookmarkEnd w:id="1233"/>
      <w:bookmarkEnd w:id="1234"/>
      <w:bookmarkEnd w:id="1235"/>
      <w:bookmarkEnd w:id="1236"/>
      <w:bookmarkEnd w:id="1237"/>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238" w:name="_MON_1768492208"/>
    <w:bookmarkEnd w:id="1238"/>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5pt;height:136.95pt" o:ole="">
            <v:imagedata r:id="rId99" o:title=""/>
          </v:shape>
          <o:OLEObject Type="Embed" ProgID="Word.Document.8" ShapeID="_x0000_i1071" DrawAspect="Content" ObjectID="_1820301947"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Heading2"/>
      </w:pPr>
      <w:bookmarkStart w:id="1239" w:name="_Toc157434548"/>
      <w:bookmarkStart w:id="1240" w:name="_Toc157436263"/>
      <w:bookmarkStart w:id="1241" w:name="_Toc157440103"/>
      <w:bookmarkStart w:id="1242" w:name="_Toc160649793"/>
      <w:bookmarkStart w:id="1243" w:name="_Toc164928008"/>
      <w:bookmarkStart w:id="1244" w:name="_Toc168549811"/>
      <w:bookmarkStart w:id="1245" w:name="_Toc170117876"/>
      <w:bookmarkStart w:id="1246" w:name="_Toc209469958"/>
      <w:r w:rsidRPr="006D68AC">
        <w:t>5.12</w:t>
      </w:r>
      <w:r w:rsidRPr="006D68AC">
        <w:tab/>
      </w:r>
      <w:r w:rsidRPr="006D68AC">
        <w:rPr>
          <w:lang w:val="en-US"/>
        </w:rPr>
        <w:t>NSCE_SliceCommService</w:t>
      </w:r>
      <w:bookmarkEnd w:id="1239"/>
      <w:bookmarkEnd w:id="1240"/>
      <w:bookmarkEnd w:id="1241"/>
      <w:bookmarkEnd w:id="1242"/>
      <w:bookmarkEnd w:id="1243"/>
      <w:bookmarkEnd w:id="1244"/>
      <w:bookmarkEnd w:id="1245"/>
      <w:bookmarkEnd w:id="1246"/>
    </w:p>
    <w:p w14:paraId="2CD1A70F" w14:textId="77777777" w:rsidR="00091209" w:rsidRPr="006D68AC" w:rsidRDefault="00091209" w:rsidP="00091209">
      <w:pPr>
        <w:pStyle w:val="Heading3"/>
      </w:pPr>
      <w:bookmarkStart w:id="1247" w:name="_Toc157434549"/>
      <w:bookmarkStart w:id="1248" w:name="_Toc157436264"/>
      <w:bookmarkStart w:id="1249" w:name="_Toc157440104"/>
      <w:bookmarkStart w:id="1250" w:name="_Toc160649794"/>
      <w:bookmarkStart w:id="1251" w:name="_Toc164928009"/>
      <w:bookmarkStart w:id="1252" w:name="_Toc168549812"/>
      <w:bookmarkStart w:id="1253" w:name="_Toc170117877"/>
      <w:bookmarkStart w:id="1254" w:name="_Toc209469959"/>
      <w:r w:rsidRPr="006D68AC">
        <w:t>5.12.1</w:t>
      </w:r>
      <w:r w:rsidRPr="006D68AC">
        <w:tab/>
        <w:t>Service Description</w:t>
      </w:r>
      <w:bookmarkEnd w:id="1247"/>
      <w:bookmarkEnd w:id="1248"/>
      <w:bookmarkEnd w:id="1249"/>
      <w:bookmarkEnd w:id="1250"/>
      <w:bookmarkEnd w:id="1251"/>
      <w:bookmarkEnd w:id="1252"/>
      <w:bookmarkEnd w:id="1253"/>
      <w:bookmarkEnd w:id="1254"/>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Heading3"/>
        <w:rPr>
          <w:lang w:eastAsia="zh-CN"/>
        </w:rPr>
      </w:pPr>
      <w:bookmarkStart w:id="1255" w:name="_Toc160649795"/>
      <w:bookmarkStart w:id="1256" w:name="_Toc164928010"/>
      <w:bookmarkStart w:id="1257" w:name="_Toc168549813"/>
      <w:bookmarkStart w:id="1258" w:name="_Toc170117878"/>
      <w:bookmarkStart w:id="1259" w:name="_Toc209469960"/>
      <w:bookmarkStart w:id="1260" w:name="_Toc157434550"/>
      <w:bookmarkStart w:id="1261" w:name="_Toc157436265"/>
      <w:bookmarkStart w:id="1262" w:name="_Toc157440105"/>
      <w:r w:rsidRPr="006D68AC">
        <w:t>5.12.2</w:t>
      </w:r>
      <w:r w:rsidRPr="006D68AC">
        <w:tab/>
        <w:t>Service Operations</w:t>
      </w:r>
      <w:bookmarkEnd w:id="1255"/>
      <w:bookmarkEnd w:id="1256"/>
      <w:bookmarkEnd w:id="1257"/>
      <w:bookmarkEnd w:id="1258"/>
      <w:bookmarkEnd w:id="1259"/>
    </w:p>
    <w:p w14:paraId="724A3DEB" w14:textId="77777777" w:rsidR="00091209" w:rsidRPr="006D68AC" w:rsidRDefault="00091209" w:rsidP="00091209">
      <w:pPr>
        <w:pStyle w:val="Heading4"/>
      </w:pPr>
      <w:bookmarkStart w:id="1263" w:name="_Toc160649796"/>
      <w:bookmarkStart w:id="1264" w:name="_Toc164928011"/>
      <w:bookmarkStart w:id="1265" w:name="_Toc168549814"/>
      <w:bookmarkStart w:id="1266" w:name="_Toc170117879"/>
      <w:bookmarkStart w:id="1267" w:name="_Toc209469961"/>
      <w:r w:rsidRPr="006D68AC">
        <w:t>5.12.2.1</w:t>
      </w:r>
      <w:r w:rsidRPr="006D68AC">
        <w:tab/>
        <w:t>Introduction</w:t>
      </w:r>
      <w:bookmarkEnd w:id="1260"/>
      <w:bookmarkEnd w:id="1261"/>
      <w:bookmarkEnd w:id="1262"/>
      <w:bookmarkEnd w:id="1263"/>
      <w:bookmarkEnd w:id="1264"/>
      <w:bookmarkEnd w:id="1265"/>
      <w:bookmarkEnd w:id="1266"/>
      <w:bookmarkEnd w:id="1267"/>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Heading4"/>
      </w:pPr>
      <w:bookmarkStart w:id="1268" w:name="_Toc157434551"/>
      <w:bookmarkStart w:id="1269" w:name="_Toc157436266"/>
      <w:bookmarkStart w:id="1270" w:name="_Toc157440106"/>
      <w:bookmarkStart w:id="1271" w:name="_Toc160649797"/>
      <w:bookmarkStart w:id="1272" w:name="_Toc164928012"/>
      <w:bookmarkStart w:id="1273" w:name="_Toc168549815"/>
      <w:bookmarkStart w:id="1274" w:name="_Toc170117880"/>
      <w:bookmarkStart w:id="1275" w:name="_Toc209469962"/>
      <w:r w:rsidRPr="006D68AC">
        <w:t>5.12.2.2</w:t>
      </w:r>
      <w:r w:rsidRPr="006D68AC">
        <w:tab/>
      </w:r>
      <w:r w:rsidRPr="006D68AC">
        <w:rPr>
          <w:lang w:val="en-US"/>
        </w:rPr>
        <w:t>NSCE_SliceCommService</w:t>
      </w:r>
      <w:r w:rsidRPr="006D68AC">
        <w:t>_Create</w:t>
      </w:r>
      <w:bookmarkEnd w:id="1268"/>
      <w:bookmarkEnd w:id="1269"/>
      <w:bookmarkEnd w:id="1270"/>
      <w:bookmarkEnd w:id="1271"/>
      <w:bookmarkEnd w:id="1272"/>
      <w:bookmarkEnd w:id="1273"/>
      <w:bookmarkEnd w:id="1274"/>
      <w:bookmarkEnd w:id="1275"/>
    </w:p>
    <w:p w14:paraId="0C8FAE35" w14:textId="77777777" w:rsidR="00091209" w:rsidRPr="006D68AC" w:rsidRDefault="00091209" w:rsidP="00091209">
      <w:pPr>
        <w:pStyle w:val="Heading5"/>
      </w:pPr>
      <w:bookmarkStart w:id="1276" w:name="_Toc157434552"/>
      <w:bookmarkStart w:id="1277" w:name="_Toc157436267"/>
      <w:bookmarkStart w:id="1278" w:name="_Toc157440107"/>
      <w:bookmarkStart w:id="1279" w:name="_Toc160649798"/>
      <w:bookmarkStart w:id="1280" w:name="_Toc164928013"/>
      <w:bookmarkStart w:id="1281" w:name="_Toc168549816"/>
      <w:bookmarkStart w:id="1282" w:name="_Toc170117881"/>
      <w:bookmarkStart w:id="1283" w:name="_Toc209469963"/>
      <w:r w:rsidRPr="006D68AC">
        <w:t>5.12.2.2.1</w:t>
      </w:r>
      <w:r w:rsidRPr="006D68AC">
        <w:tab/>
        <w:t>General</w:t>
      </w:r>
      <w:bookmarkEnd w:id="1276"/>
      <w:bookmarkEnd w:id="1277"/>
      <w:bookmarkEnd w:id="1278"/>
      <w:bookmarkEnd w:id="1279"/>
      <w:bookmarkEnd w:id="1280"/>
      <w:bookmarkEnd w:id="1281"/>
      <w:bookmarkEnd w:id="1282"/>
      <w:bookmarkEnd w:id="1283"/>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Heading5"/>
      </w:pPr>
      <w:bookmarkStart w:id="1284" w:name="_Toc157434553"/>
      <w:bookmarkStart w:id="1285" w:name="_Toc157436268"/>
      <w:bookmarkStart w:id="1286" w:name="_Toc157440108"/>
      <w:bookmarkStart w:id="1287" w:name="_Toc160649799"/>
      <w:bookmarkStart w:id="1288" w:name="_Toc164928014"/>
      <w:bookmarkStart w:id="1289" w:name="_Toc168549817"/>
      <w:bookmarkStart w:id="1290" w:name="_Toc170117882"/>
      <w:bookmarkStart w:id="1291" w:name="_Toc209469964"/>
      <w:r w:rsidRPr="006D68AC">
        <w:t>5.12.2.2.2</w:t>
      </w:r>
      <w:r w:rsidRPr="006D68AC">
        <w:tab/>
        <w:t>Slice Related Communication Service Creation</w:t>
      </w:r>
      <w:bookmarkEnd w:id="1284"/>
      <w:bookmarkEnd w:id="1285"/>
      <w:bookmarkEnd w:id="1286"/>
      <w:bookmarkEnd w:id="1287"/>
      <w:bookmarkEnd w:id="1288"/>
      <w:bookmarkEnd w:id="1289"/>
      <w:bookmarkEnd w:id="1290"/>
      <w:bookmarkEnd w:id="1291"/>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6.35pt;mso-width-percent:0;mso-height-percent:0;mso-width-percent:0;mso-height-percent:0" o:ole="">
            <v:imagedata r:id="rId101" o:title=""/>
          </v:shape>
          <o:OLEObject Type="Embed" ProgID="Word.Document.8" ShapeID="_x0000_i1072" DrawAspect="Content" ObjectID="_1820301948"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Heading4"/>
      </w:pPr>
      <w:bookmarkStart w:id="1292" w:name="_Toc157434554"/>
      <w:bookmarkStart w:id="1293" w:name="_Toc157436269"/>
      <w:bookmarkStart w:id="1294" w:name="_Toc157440109"/>
      <w:bookmarkStart w:id="1295" w:name="_Toc160649800"/>
      <w:bookmarkStart w:id="1296" w:name="_Toc164928015"/>
      <w:bookmarkStart w:id="1297" w:name="_Toc168549818"/>
      <w:bookmarkStart w:id="1298" w:name="_Toc170117883"/>
      <w:bookmarkStart w:id="1299" w:name="_Toc209469965"/>
      <w:r w:rsidRPr="006D68AC">
        <w:t>5.12.2.3</w:t>
      </w:r>
      <w:r w:rsidRPr="006D68AC">
        <w:tab/>
      </w:r>
      <w:r w:rsidRPr="006D68AC">
        <w:rPr>
          <w:lang w:val="en-US"/>
        </w:rPr>
        <w:t>NSCE_SliceCommService</w:t>
      </w:r>
      <w:r w:rsidRPr="006D68AC">
        <w:t>_Reconfigure</w:t>
      </w:r>
      <w:bookmarkEnd w:id="1292"/>
      <w:bookmarkEnd w:id="1293"/>
      <w:bookmarkEnd w:id="1294"/>
      <w:bookmarkEnd w:id="1295"/>
      <w:bookmarkEnd w:id="1296"/>
      <w:bookmarkEnd w:id="1297"/>
      <w:bookmarkEnd w:id="1298"/>
      <w:bookmarkEnd w:id="1299"/>
    </w:p>
    <w:p w14:paraId="470B38DB" w14:textId="77777777" w:rsidR="00091209" w:rsidRPr="006D68AC" w:rsidRDefault="00091209" w:rsidP="00091209">
      <w:pPr>
        <w:pStyle w:val="Heading5"/>
      </w:pPr>
      <w:bookmarkStart w:id="1300" w:name="_Toc157434555"/>
      <w:bookmarkStart w:id="1301" w:name="_Toc157436270"/>
      <w:bookmarkStart w:id="1302" w:name="_Toc157440110"/>
      <w:bookmarkStart w:id="1303" w:name="_Toc160649801"/>
      <w:bookmarkStart w:id="1304" w:name="_Toc164928016"/>
      <w:bookmarkStart w:id="1305" w:name="_Toc168549819"/>
      <w:bookmarkStart w:id="1306" w:name="_Toc170117884"/>
      <w:bookmarkStart w:id="1307" w:name="_Toc209469966"/>
      <w:r w:rsidRPr="006D68AC">
        <w:t>5.12.2.3.1</w:t>
      </w:r>
      <w:r w:rsidRPr="006D68AC">
        <w:tab/>
        <w:t>General</w:t>
      </w:r>
      <w:bookmarkEnd w:id="1300"/>
      <w:bookmarkEnd w:id="1301"/>
      <w:bookmarkEnd w:id="1302"/>
      <w:bookmarkEnd w:id="1303"/>
      <w:bookmarkEnd w:id="1304"/>
      <w:bookmarkEnd w:id="1305"/>
      <w:bookmarkEnd w:id="1306"/>
      <w:bookmarkEnd w:id="1307"/>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Heading5"/>
      </w:pPr>
      <w:bookmarkStart w:id="1308" w:name="_Toc160649802"/>
      <w:bookmarkStart w:id="1309" w:name="_Toc164928017"/>
      <w:bookmarkStart w:id="1310" w:name="_Toc168549820"/>
      <w:bookmarkStart w:id="1311" w:name="_Toc170117885"/>
      <w:bookmarkStart w:id="1312" w:name="_Toc209469967"/>
      <w:bookmarkStart w:id="1313" w:name="_Toc157434557"/>
      <w:bookmarkStart w:id="1314" w:name="_Toc157436272"/>
      <w:bookmarkStart w:id="1315" w:name="_Toc157440112"/>
      <w:r w:rsidRPr="006D68AC">
        <w:t>5.12.2.3.2</w:t>
      </w:r>
      <w:r w:rsidRPr="006D68AC">
        <w:tab/>
        <w:t>Slice Related Communication Service Reconfiguration</w:t>
      </w:r>
      <w:bookmarkEnd w:id="1308"/>
      <w:bookmarkEnd w:id="1309"/>
      <w:bookmarkEnd w:id="1310"/>
      <w:bookmarkEnd w:id="1311"/>
      <w:bookmarkEnd w:id="1312"/>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7pt;mso-width-percent:0;mso-height-percent:0;mso-width-percent:0;mso-height-percent:0" o:ole="">
            <v:imagedata r:id="rId103" o:title=""/>
          </v:shape>
          <o:OLEObject Type="Embed" ProgID="Word.Document.8" ShapeID="_x0000_i1073" DrawAspect="Content" ObjectID="_1820301949"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Heading4"/>
      </w:pPr>
      <w:bookmarkStart w:id="1316" w:name="_Toc160649803"/>
      <w:bookmarkStart w:id="1317" w:name="_Toc164928018"/>
      <w:bookmarkStart w:id="1318" w:name="_Toc168549821"/>
      <w:bookmarkStart w:id="1319" w:name="_Toc170117886"/>
      <w:bookmarkStart w:id="1320" w:name="_Toc209469968"/>
      <w:r w:rsidRPr="006D68AC">
        <w:t>5.12.2.4</w:t>
      </w:r>
      <w:r w:rsidRPr="006D68AC">
        <w:tab/>
      </w:r>
      <w:r w:rsidRPr="006D68AC">
        <w:rPr>
          <w:lang w:val="en-US"/>
        </w:rPr>
        <w:t>NSCE_SliceCommService</w:t>
      </w:r>
      <w:r w:rsidRPr="006D68AC">
        <w:t>_</w:t>
      </w:r>
      <w:r w:rsidRPr="006D68AC">
        <w:rPr>
          <w:lang w:val="en-US"/>
        </w:rPr>
        <w:t>Disengage</w:t>
      </w:r>
      <w:bookmarkEnd w:id="1313"/>
      <w:bookmarkEnd w:id="1314"/>
      <w:bookmarkEnd w:id="1315"/>
      <w:bookmarkEnd w:id="1316"/>
      <w:bookmarkEnd w:id="1317"/>
      <w:bookmarkEnd w:id="1318"/>
      <w:bookmarkEnd w:id="1319"/>
      <w:bookmarkEnd w:id="1320"/>
    </w:p>
    <w:p w14:paraId="73D6F894" w14:textId="77777777" w:rsidR="00091209" w:rsidRPr="006D68AC" w:rsidRDefault="00091209" w:rsidP="00091209">
      <w:pPr>
        <w:pStyle w:val="Heading5"/>
      </w:pPr>
      <w:bookmarkStart w:id="1321" w:name="_Toc157434558"/>
      <w:bookmarkStart w:id="1322" w:name="_Toc157436273"/>
      <w:bookmarkStart w:id="1323" w:name="_Toc157440113"/>
      <w:bookmarkStart w:id="1324" w:name="_Toc160649804"/>
      <w:bookmarkStart w:id="1325" w:name="_Toc164928019"/>
      <w:bookmarkStart w:id="1326" w:name="_Toc168549822"/>
      <w:bookmarkStart w:id="1327" w:name="_Toc170117887"/>
      <w:bookmarkStart w:id="1328" w:name="_Toc209469969"/>
      <w:r w:rsidRPr="006D68AC">
        <w:t>5.12.2.4.1</w:t>
      </w:r>
      <w:r w:rsidRPr="006D68AC">
        <w:tab/>
        <w:t>General</w:t>
      </w:r>
      <w:bookmarkEnd w:id="1321"/>
      <w:bookmarkEnd w:id="1322"/>
      <w:bookmarkEnd w:id="1323"/>
      <w:bookmarkEnd w:id="1324"/>
      <w:bookmarkEnd w:id="1325"/>
      <w:bookmarkEnd w:id="1326"/>
      <w:bookmarkEnd w:id="1327"/>
      <w:bookmarkEnd w:id="1328"/>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Heading5"/>
      </w:pPr>
      <w:bookmarkStart w:id="1329" w:name="_Toc157434559"/>
      <w:bookmarkStart w:id="1330" w:name="_Toc157436274"/>
      <w:bookmarkStart w:id="1331" w:name="_Toc157440114"/>
      <w:bookmarkStart w:id="1332" w:name="_Toc160649805"/>
      <w:bookmarkStart w:id="1333" w:name="_Toc164928020"/>
      <w:bookmarkStart w:id="1334" w:name="_Toc168549823"/>
      <w:bookmarkStart w:id="1335" w:name="_Toc170117888"/>
      <w:bookmarkStart w:id="1336" w:name="_Toc209469970"/>
      <w:bookmarkStart w:id="1337" w:name="_Toc90661423"/>
      <w:bookmarkStart w:id="1338" w:name="_Toc138754924"/>
      <w:bookmarkStart w:id="1339" w:name="_Toc151885628"/>
      <w:bookmarkStart w:id="1340" w:name="_Toc152075693"/>
      <w:bookmarkStart w:id="1341" w:name="_Toc153793408"/>
      <w:bookmarkStart w:id="1342" w:name="_Toc157434560"/>
      <w:bookmarkStart w:id="1343" w:name="_Toc157436275"/>
      <w:bookmarkStart w:id="1344" w:name="_Toc157440115"/>
      <w:r w:rsidRPr="006D68AC">
        <w:t>5.12.2.4.2</w:t>
      </w:r>
      <w:r w:rsidRPr="006D68AC">
        <w:tab/>
        <w:t xml:space="preserve">Slice Related Communication Service </w:t>
      </w:r>
      <w:r w:rsidRPr="006D68AC">
        <w:rPr>
          <w:lang w:val="en-US"/>
        </w:rPr>
        <w:t>Disengagement</w:t>
      </w:r>
      <w:bookmarkEnd w:id="1329"/>
      <w:bookmarkEnd w:id="1330"/>
      <w:bookmarkEnd w:id="1331"/>
      <w:bookmarkEnd w:id="1332"/>
      <w:bookmarkEnd w:id="1333"/>
      <w:bookmarkEnd w:id="1334"/>
      <w:bookmarkEnd w:id="1335"/>
      <w:bookmarkEnd w:id="1336"/>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65pt;mso-width-percent:0;mso-height-percent:0;mso-width-percent:0;mso-height-percent:0" o:ole="">
            <v:imagedata r:id="rId105" o:title=""/>
          </v:shape>
          <o:OLEObject Type="Embed" ProgID="Word.Document.8" ShapeID="_x0000_i1074" DrawAspect="Content" ObjectID="_1820301950"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Heading2"/>
      </w:pPr>
      <w:bookmarkStart w:id="1345" w:name="_Toc160649806"/>
      <w:bookmarkStart w:id="1346" w:name="_Toc164928021"/>
      <w:bookmarkStart w:id="1347" w:name="_Toc168549824"/>
      <w:bookmarkStart w:id="1348" w:name="_Toc170117889"/>
      <w:bookmarkStart w:id="1349" w:name="_Toc209469971"/>
      <w:r w:rsidRPr="006D68AC">
        <w:t>5.13</w:t>
      </w:r>
      <w:r w:rsidRPr="006D68AC">
        <w:tab/>
        <w:t>NSCE_InterPLMNContinuity</w:t>
      </w:r>
      <w:bookmarkEnd w:id="1345"/>
      <w:bookmarkEnd w:id="1346"/>
      <w:bookmarkEnd w:id="1347"/>
      <w:bookmarkEnd w:id="1348"/>
      <w:bookmarkEnd w:id="1349"/>
    </w:p>
    <w:p w14:paraId="261FFEE2" w14:textId="77777777" w:rsidR="00D3062E" w:rsidRPr="006D68AC" w:rsidRDefault="00D3062E" w:rsidP="00D3062E">
      <w:pPr>
        <w:pStyle w:val="Heading3"/>
      </w:pPr>
      <w:bookmarkStart w:id="1350" w:name="_Toc160649807"/>
      <w:bookmarkStart w:id="1351" w:name="_Toc164928022"/>
      <w:bookmarkStart w:id="1352" w:name="_Toc168549825"/>
      <w:bookmarkStart w:id="1353" w:name="_Toc170117890"/>
      <w:bookmarkStart w:id="1354" w:name="_Toc209469972"/>
      <w:r w:rsidRPr="006D68AC">
        <w:t>5.13.1</w:t>
      </w:r>
      <w:r w:rsidRPr="006D68AC">
        <w:tab/>
        <w:t>Service Description</w:t>
      </w:r>
      <w:bookmarkEnd w:id="1350"/>
      <w:bookmarkEnd w:id="1351"/>
      <w:bookmarkEnd w:id="1352"/>
      <w:bookmarkEnd w:id="1353"/>
      <w:bookmarkEnd w:id="1354"/>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Heading3"/>
      </w:pPr>
      <w:bookmarkStart w:id="1355" w:name="_Toc160649808"/>
      <w:bookmarkStart w:id="1356" w:name="_Toc164928023"/>
      <w:bookmarkStart w:id="1357" w:name="_Toc168549826"/>
      <w:bookmarkStart w:id="1358" w:name="_Toc170117891"/>
      <w:bookmarkStart w:id="1359" w:name="_Toc209469973"/>
      <w:r w:rsidRPr="006D68AC">
        <w:t>5.13.2</w:t>
      </w:r>
      <w:r w:rsidRPr="006D68AC">
        <w:tab/>
        <w:t>Service Operations</w:t>
      </w:r>
      <w:bookmarkEnd w:id="1355"/>
      <w:bookmarkEnd w:id="1356"/>
      <w:bookmarkEnd w:id="1357"/>
      <w:bookmarkEnd w:id="1358"/>
      <w:bookmarkEnd w:id="1359"/>
    </w:p>
    <w:p w14:paraId="4EB851B9" w14:textId="77777777" w:rsidR="00D3062E" w:rsidRPr="006D68AC" w:rsidRDefault="00D3062E" w:rsidP="00D3062E">
      <w:pPr>
        <w:pStyle w:val="Heading4"/>
      </w:pPr>
      <w:bookmarkStart w:id="1360" w:name="_Toc160649809"/>
      <w:bookmarkStart w:id="1361" w:name="_Toc164928024"/>
      <w:bookmarkStart w:id="1362" w:name="_Toc168549827"/>
      <w:bookmarkStart w:id="1363" w:name="_Toc170117892"/>
      <w:bookmarkStart w:id="1364" w:name="_Toc209469974"/>
      <w:r w:rsidRPr="006D68AC">
        <w:t>5.13.2.1</w:t>
      </w:r>
      <w:r w:rsidRPr="006D68AC">
        <w:tab/>
        <w:t>Introduction</w:t>
      </w:r>
      <w:bookmarkEnd w:id="1360"/>
      <w:bookmarkEnd w:id="1361"/>
      <w:bookmarkEnd w:id="1362"/>
      <w:bookmarkEnd w:id="1363"/>
      <w:bookmarkEnd w:id="1364"/>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Heading4"/>
      </w:pPr>
      <w:bookmarkStart w:id="1365" w:name="_Toc160649810"/>
      <w:bookmarkStart w:id="1366" w:name="_Toc164928025"/>
      <w:bookmarkStart w:id="1367" w:name="_Toc168549828"/>
      <w:bookmarkStart w:id="1368" w:name="_Toc170117893"/>
      <w:bookmarkStart w:id="1369" w:name="_Toc209469975"/>
      <w:r w:rsidRPr="006D68AC">
        <w:t>5.13.2.2</w:t>
      </w:r>
      <w:r w:rsidRPr="006D68AC">
        <w:tab/>
        <w:t>NSCE_InterPLMNContinuity_</w:t>
      </w:r>
      <w:r w:rsidRPr="006D68AC">
        <w:rPr>
          <w:lang w:val="en-US"/>
        </w:rPr>
        <w:t>Request</w:t>
      </w:r>
      <w:bookmarkEnd w:id="1365"/>
      <w:bookmarkEnd w:id="1366"/>
      <w:bookmarkEnd w:id="1367"/>
      <w:bookmarkEnd w:id="1368"/>
      <w:bookmarkEnd w:id="1369"/>
    </w:p>
    <w:p w14:paraId="0AEB8EBB" w14:textId="77777777" w:rsidR="00D3062E" w:rsidRPr="006D68AC" w:rsidRDefault="00D3062E" w:rsidP="00D3062E">
      <w:pPr>
        <w:pStyle w:val="Heading5"/>
      </w:pPr>
      <w:bookmarkStart w:id="1370" w:name="_Toc160649811"/>
      <w:bookmarkStart w:id="1371" w:name="_Toc164928026"/>
      <w:bookmarkStart w:id="1372" w:name="_Toc168549829"/>
      <w:bookmarkStart w:id="1373" w:name="_Toc170117894"/>
      <w:bookmarkStart w:id="1374" w:name="_Toc209469976"/>
      <w:r w:rsidRPr="006D68AC">
        <w:t>5.13.2.2.1</w:t>
      </w:r>
      <w:r w:rsidRPr="006D68AC">
        <w:tab/>
        <w:t>General</w:t>
      </w:r>
      <w:bookmarkEnd w:id="1370"/>
      <w:bookmarkEnd w:id="1371"/>
      <w:bookmarkEnd w:id="1372"/>
      <w:bookmarkEnd w:id="1373"/>
      <w:bookmarkEnd w:id="1374"/>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Heading5"/>
      </w:pPr>
      <w:bookmarkStart w:id="1375" w:name="_Toc160649812"/>
      <w:bookmarkStart w:id="1376" w:name="_Toc164928027"/>
      <w:bookmarkStart w:id="1377" w:name="_Toc168549830"/>
      <w:bookmarkStart w:id="1378" w:name="_Toc170117895"/>
      <w:bookmarkStart w:id="1379" w:name="_Toc209469977"/>
      <w:r w:rsidRPr="006D68AC">
        <w:t>5.13.2.2.2</w:t>
      </w:r>
      <w:r w:rsidRPr="006D68AC">
        <w:tab/>
        <w:t>Inter-PLMN Application Service Continuity</w:t>
      </w:r>
      <w:r w:rsidRPr="006D68AC">
        <w:rPr>
          <w:rFonts w:cs="Courier New"/>
          <w:szCs w:val="16"/>
        </w:rPr>
        <w:t xml:space="preserve"> Request</w:t>
      </w:r>
      <w:bookmarkEnd w:id="1375"/>
      <w:bookmarkEnd w:id="1376"/>
      <w:bookmarkEnd w:id="1377"/>
      <w:bookmarkEnd w:id="1378"/>
      <w:bookmarkEnd w:id="1379"/>
    </w:p>
    <w:p w14:paraId="793FC7EB" w14:textId="4503FBF4" w:rsidR="00B110B4" w:rsidRPr="006D68AC" w:rsidRDefault="00B110B4" w:rsidP="00B110B4">
      <w:bookmarkStart w:id="1380"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5pt;height:124.55pt" o:ole="">
            <v:imagedata r:id="rId107" o:title=""/>
          </v:shape>
          <o:OLEObject Type="Embed" ProgID="Word.Document.8" ShapeID="_x0000_i1075" DrawAspect="Content" ObjectID="_1820301951"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Heading4"/>
      </w:pPr>
      <w:bookmarkStart w:id="1381" w:name="_Toc164928028"/>
      <w:bookmarkStart w:id="1382" w:name="_Toc168549831"/>
      <w:bookmarkStart w:id="1383" w:name="_Toc170117896"/>
      <w:bookmarkStart w:id="1384" w:name="_Toc209469978"/>
      <w:r w:rsidRPr="006D68AC">
        <w:t>5.13.2.3</w:t>
      </w:r>
      <w:r w:rsidRPr="006D68AC">
        <w:tab/>
        <w:t>NSCE_InterPLMNContinuity_Notify</w:t>
      </w:r>
      <w:bookmarkEnd w:id="1380"/>
      <w:bookmarkEnd w:id="1381"/>
      <w:bookmarkEnd w:id="1382"/>
      <w:bookmarkEnd w:id="1383"/>
      <w:bookmarkEnd w:id="1384"/>
    </w:p>
    <w:p w14:paraId="43743955" w14:textId="77777777" w:rsidR="00D3062E" w:rsidRPr="006D68AC" w:rsidRDefault="00D3062E" w:rsidP="00D3062E">
      <w:pPr>
        <w:pStyle w:val="Heading5"/>
      </w:pPr>
      <w:bookmarkStart w:id="1385" w:name="_Toc160649814"/>
      <w:bookmarkStart w:id="1386" w:name="_Toc164928029"/>
      <w:bookmarkStart w:id="1387" w:name="_Toc168549832"/>
      <w:bookmarkStart w:id="1388" w:name="_Toc170117897"/>
      <w:bookmarkStart w:id="1389" w:name="_Toc209469979"/>
      <w:r w:rsidRPr="006D68AC">
        <w:t>5.13.2.3.1</w:t>
      </w:r>
      <w:r w:rsidRPr="006D68AC">
        <w:tab/>
        <w:t>General</w:t>
      </w:r>
      <w:bookmarkEnd w:id="1385"/>
      <w:bookmarkEnd w:id="1386"/>
      <w:bookmarkEnd w:id="1387"/>
      <w:bookmarkEnd w:id="1388"/>
      <w:bookmarkEnd w:id="1389"/>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Heading5"/>
      </w:pPr>
      <w:bookmarkStart w:id="1390" w:name="_Toc160649815"/>
      <w:bookmarkStart w:id="1391" w:name="_Toc164928030"/>
      <w:bookmarkStart w:id="1392" w:name="_Toc168549833"/>
      <w:bookmarkStart w:id="1393" w:name="_Toc170117898"/>
      <w:bookmarkStart w:id="1394" w:name="_Toc209469980"/>
      <w:r w:rsidRPr="006D68AC">
        <w:t>5.13.2.3.2</w:t>
      </w:r>
      <w:r w:rsidRPr="006D68AC">
        <w:tab/>
      </w:r>
      <w:r w:rsidRPr="006D68AC">
        <w:rPr>
          <w:lang w:val="en-US"/>
        </w:rPr>
        <w:t>I</w:t>
      </w:r>
      <w:r w:rsidRPr="006D68AC">
        <w:t>nter-PLMN Service Continuity</w:t>
      </w:r>
      <w:r w:rsidRPr="006D68AC">
        <w:rPr>
          <w:lang w:val="en-US"/>
        </w:rPr>
        <w:t xml:space="preserve"> Notification</w:t>
      </w:r>
      <w:bookmarkEnd w:id="1390"/>
      <w:bookmarkEnd w:id="1391"/>
      <w:bookmarkEnd w:id="1392"/>
      <w:bookmarkEnd w:id="1393"/>
      <w:bookmarkEnd w:id="1394"/>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395" w:name="_MON_1769856199"/>
    <w:bookmarkEnd w:id="1395"/>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5pt;height:139.15pt" o:ole="">
            <v:imagedata r:id="rId109" o:title=""/>
          </v:shape>
          <o:OLEObject Type="Embed" ProgID="Word.Document.8" ShapeID="_x0000_i1076" DrawAspect="Content" ObjectID="_1820301952"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Heading2"/>
      </w:pPr>
      <w:bookmarkStart w:id="1396" w:name="_Toc160649816"/>
      <w:bookmarkStart w:id="1397" w:name="_Toc164928031"/>
      <w:bookmarkStart w:id="1398" w:name="_Toc168549834"/>
      <w:bookmarkStart w:id="1399" w:name="_Toc170117899"/>
      <w:bookmarkStart w:id="1400" w:name="_Toc209469981"/>
      <w:r w:rsidRPr="006D68AC">
        <w:t>5.14</w:t>
      </w:r>
      <w:r w:rsidRPr="006D68AC">
        <w:tab/>
      </w:r>
      <w:bookmarkEnd w:id="1337"/>
      <w:bookmarkEnd w:id="1338"/>
      <w:bookmarkEnd w:id="1339"/>
      <w:bookmarkEnd w:id="1340"/>
      <w:bookmarkEnd w:id="1341"/>
      <w:r w:rsidR="002E1025" w:rsidRPr="006D68AC">
        <w:t>NSCE_NSDiagnostics</w:t>
      </w:r>
      <w:bookmarkEnd w:id="1342"/>
      <w:bookmarkEnd w:id="1343"/>
      <w:bookmarkEnd w:id="1344"/>
      <w:bookmarkEnd w:id="1396"/>
      <w:bookmarkEnd w:id="1397"/>
      <w:bookmarkEnd w:id="1398"/>
      <w:bookmarkEnd w:id="1399"/>
      <w:bookmarkEnd w:id="1400"/>
    </w:p>
    <w:p w14:paraId="1D90DEDC" w14:textId="77777777" w:rsidR="00FF7103" w:rsidRPr="006D68AC" w:rsidRDefault="00FF7103" w:rsidP="00B13605">
      <w:pPr>
        <w:pStyle w:val="Heading3"/>
      </w:pPr>
      <w:bookmarkStart w:id="1401" w:name="_Toc90661425"/>
      <w:bookmarkStart w:id="1402" w:name="_Toc138754926"/>
      <w:bookmarkStart w:id="1403" w:name="_Toc151885630"/>
      <w:bookmarkStart w:id="1404" w:name="_Toc152075695"/>
      <w:bookmarkStart w:id="1405" w:name="_Toc153793410"/>
      <w:bookmarkStart w:id="1406" w:name="_Toc157434561"/>
      <w:bookmarkStart w:id="1407" w:name="_Toc157436276"/>
      <w:bookmarkStart w:id="1408" w:name="_Toc157440116"/>
      <w:bookmarkStart w:id="1409" w:name="_Toc160649817"/>
      <w:bookmarkStart w:id="1410" w:name="_Toc164928032"/>
      <w:bookmarkStart w:id="1411" w:name="_Toc168549835"/>
      <w:bookmarkStart w:id="1412" w:name="_Toc170117900"/>
      <w:bookmarkStart w:id="1413" w:name="_Toc209469982"/>
      <w:r w:rsidRPr="006D68AC">
        <w:t>5.14.1</w:t>
      </w:r>
      <w:r w:rsidRPr="006D68AC">
        <w:tab/>
        <w:t>Service Description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Heading3"/>
      </w:pPr>
      <w:bookmarkStart w:id="1414" w:name="_Toc90661427"/>
      <w:bookmarkStart w:id="1415" w:name="_Toc138754928"/>
      <w:bookmarkStart w:id="1416" w:name="_Toc151885632"/>
      <w:bookmarkStart w:id="1417" w:name="_Toc152075697"/>
      <w:bookmarkStart w:id="1418" w:name="_Toc153793412"/>
      <w:bookmarkStart w:id="1419" w:name="_Toc157434562"/>
      <w:bookmarkStart w:id="1420" w:name="_Toc157436277"/>
      <w:bookmarkStart w:id="1421" w:name="_Toc157440117"/>
      <w:bookmarkStart w:id="1422" w:name="_Toc160649818"/>
      <w:bookmarkStart w:id="1423" w:name="_Toc164928033"/>
      <w:bookmarkStart w:id="1424" w:name="_Toc168549836"/>
      <w:bookmarkStart w:id="1425" w:name="_Toc170117901"/>
      <w:bookmarkStart w:id="1426" w:name="_Toc209469983"/>
      <w:r w:rsidRPr="006D68AC">
        <w:t>5.14.2</w:t>
      </w:r>
      <w:r w:rsidRPr="006D68AC">
        <w:tab/>
        <w:t>Service Operations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88B56E9" w14:textId="77777777" w:rsidR="00FF7103" w:rsidRPr="006D68AC" w:rsidRDefault="00FF7103" w:rsidP="00B13605">
      <w:pPr>
        <w:pStyle w:val="Heading4"/>
      </w:pPr>
      <w:bookmarkStart w:id="1427" w:name="_Toc90661428"/>
      <w:bookmarkStart w:id="1428" w:name="_Toc138754929"/>
      <w:bookmarkStart w:id="1429" w:name="_Toc151885633"/>
      <w:bookmarkStart w:id="1430" w:name="_Toc152075698"/>
      <w:bookmarkStart w:id="1431" w:name="_Toc153793413"/>
      <w:bookmarkStart w:id="1432" w:name="_Toc157434563"/>
      <w:bookmarkStart w:id="1433" w:name="_Toc157436278"/>
      <w:bookmarkStart w:id="1434" w:name="_Toc157440118"/>
      <w:bookmarkStart w:id="1435" w:name="_Toc160649819"/>
      <w:bookmarkStart w:id="1436" w:name="_Toc164928034"/>
      <w:bookmarkStart w:id="1437" w:name="_Toc168549837"/>
      <w:bookmarkStart w:id="1438" w:name="_Toc170117902"/>
      <w:bookmarkStart w:id="1439" w:name="_Toc209469984"/>
      <w:r w:rsidRPr="006D68AC">
        <w:t>5.14.2.1</w:t>
      </w:r>
      <w:r w:rsidRPr="006D68AC">
        <w:tab/>
        <w:t>Introduction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440" w:name="_Toc90661429"/>
    </w:p>
    <w:p w14:paraId="47313E95" w14:textId="77777777" w:rsidR="00FF7103" w:rsidRPr="006D68AC" w:rsidRDefault="00FF7103" w:rsidP="00B13605">
      <w:pPr>
        <w:pStyle w:val="Heading4"/>
      </w:pPr>
      <w:bookmarkStart w:id="1441" w:name="_Toc138754930"/>
      <w:bookmarkStart w:id="1442" w:name="_Toc151885634"/>
      <w:bookmarkStart w:id="1443" w:name="_Toc152075699"/>
      <w:bookmarkStart w:id="1444" w:name="_Toc153793414"/>
      <w:bookmarkStart w:id="1445" w:name="_Toc157434564"/>
      <w:bookmarkStart w:id="1446" w:name="_Toc157436279"/>
      <w:bookmarkStart w:id="1447" w:name="_Toc157440119"/>
      <w:bookmarkStart w:id="1448" w:name="_Toc160649820"/>
      <w:bookmarkStart w:id="1449" w:name="_Toc164928035"/>
      <w:bookmarkStart w:id="1450" w:name="_Toc168549838"/>
      <w:bookmarkStart w:id="1451" w:name="_Toc170117903"/>
      <w:bookmarkStart w:id="1452" w:name="_Toc209469985"/>
      <w:r w:rsidRPr="006D68AC">
        <w:t>5.14.2.2</w:t>
      </w:r>
      <w:r w:rsidRPr="006D68AC">
        <w:tab/>
      </w:r>
      <w:bookmarkEnd w:id="1440"/>
      <w:bookmarkEnd w:id="1441"/>
      <w:bookmarkEnd w:id="1442"/>
      <w:bookmarkEnd w:id="1443"/>
      <w:bookmarkEnd w:id="1444"/>
      <w:r w:rsidRPr="006D68AC">
        <w:t>NSCE_NSDiagnostics_Request</w:t>
      </w:r>
      <w:bookmarkEnd w:id="1445"/>
      <w:bookmarkEnd w:id="1446"/>
      <w:bookmarkEnd w:id="1447"/>
      <w:bookmarkEnd w:id="1448"/>
      <w:bookmarkEnd w:id="1449"/>
      <w:bookmarkEnd w:id="1450"/>
      <w:bookmarkEnd w:id="1451"/>
      <w:bookmarkEnd w:id="1452"/>
    </w:p>
    <w:p w14:paraId="473AB551" w14:textId="77777777" w:rsidR="00FF7103" w:rsidRPr="006D68AC" w:rsidRDefault="00FF7103" w:rsidP="00B13605">
      <w:pPr>
        <w:pStyle w:val="Heading5"/>
      </w:pPr>
      <w:bookmarkStart w:id="1453" w:name="_Toc90661430"/>
      <w:bookmarkStart w:id="1454" w:name="_Toc138754931"/>
      <w:bookmarkStart w:id="1455" w:name="_Toc151885635"/>
      <w:bookmarkStart w:id="1456" w:name="_Toc152075700"/>
      <w:bookmarkStart w:id="1457" w:name="_Toc153793415"/>
      <w:bookmarkStart w:id="1458" w:name="_Toc157434565"/>
      <w:bookmarkStart w:id="1459" w:name="_Toc157436280"/>
      <w:bookmarkStart w:id="1460" w:name="_Toc157440120"/>
      <w:bookmarkStart w:id="1461" w:name="_Toc160649821"/>
      <w:bookmarkStart w:id="1462" w:name="_Toc164928036"/>
      <w:bookmarkStart w:id="1463" w:name="_Toc168549839"/>
      <w:bookmarkStart w:id="1464" w:name="_Toc170117904"/>
      <w:bookmarkStart w:id="1465" w:name="_Toc209469986"/>
      <w:r w:rsidRPr="006D68AC">
        <w:t>5.14.2.2.1</w:t>
      </w:r>
      <w:r w:rsidRPr="006D68AC">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1466" w:name="_Toc90661431"/>
      <w:bookmarkStart w:id="1467" w:name="_Toc138754932"/>
      <w:bookmarkStart w:id="1468" w:name="_Toc151885636"/>
      <w:bookmarkStart w:id="1469" w:name="_Toc152075701"/>
      <w:bookmarkStart w:id="1470"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Heading5"/>
      </w:pPr>
      <w:bookmarkStart w:id="1471" w:name="_Toc157434566"/>
      <w:bookmarkStart w:id="1472" w:name="_Toc157436281"/>
      <w:bookmarkStart w:id="1473" w:name="_Toc157440121"/>
      <w:bookmarkStart w:id="1474" w:name="_Toc160649822"/>
      <w:bookmarkStart w:id="1475" w:name="_Toc164928037"/>
      <w:bookmarkStart w:id="1476" w:name="_Toc168549840"/>
      <w:bookmarkStart w:id="1477" w:name="_Toc170117905"/>
      <w:bookmarkStart w:id="1478" w:name="_Toc209469987"/>
      <w:r w:rsidRPr="006D68AC">
        <w:t>5.14.2.2.2</w:t>
      </w:r>
      <w:r w:rsidRPr="006D68AC">
        <w:tab/>
        <w:t>Network Slice Diagnostics Request</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35pt;height:124.55pt;mso-width-percent:0;mso-height-percent:0;mso-width-percent:0;mso-height-percent:0" o:ole="">
            <v:imagedata r:id="rId111" o:title=""/>
          </v:shape>
          <o:OLEObject Type="Embed" ProgID="Word.Document.8" ShapeID="_x0000_i1077" DrawAspect="Content" ObjectID="_1820301953"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Heading2"/>
      </w:pPr>
      <w:bookmarkStart w:id="1479" w:name="_Toc157434567"/>
      <w:bookmarkStart w:id="1480" w:name="_Toc157436282"/>
      <w:bookmarkStart w:id="1481" w:name="_Toc157440122"/>
      <w:bookmarkStart w:id="1482" w:name="_Toc160649823"/>
      <w:bookmarkStart w:id="1483" w:name="_Toc164928038"/>
      <w:bookmarkStart w:id="1484" w:name="_Toc168549841"/>
      <w:bookmarkStart w:id="1485" w:name="_Toc170117906"/>
      <w:bookmarkStart w:id="1486" w:name="_Toc209469988"/>
      <w:r w:rsidRPr="006D68AC">
        <w:t>5.15</w:t>
      </w:r>
      <w:r w:rsidRPr="006D68AC">
        <w:tab/>
      </w:r>
      <w:bookmarkStart w:id="1487" w:name="_Toc148176844"/>
      <w:bookmarkStart w:id="1488" w:name="_Toc148358894"/>
      <w:r w:rsidRPr="006D68AC">
        <w:rPr>
          <w:lang w:eastAsia="fr-FR"/>
        </w:rPr>
        <w:t>NSCE_FaultDiagnosis</w:t>
      </w:r>
      <w:bookmarkEnd w:id="1479"/>
      <w:bookmarkEnd w:id="1480"/>
      <w:bookmarkEnd w:id="1481"/>
      <w:bookmarkEnd w:id="1482"/>
      <w:bookmarkEnd w:id="1483"/>
      <w:bookmarkEnd w:id="1484"/>
      <w:bookmarkEnd w:id="1485"/>
      <w:bookmarkEnd w:id="1486"/>
      <w:bookmarkEnd w:id="1487"/>
      <w:bookmarkEnd w:id="1488"/>
    </w:p>
    <w:p w14:paraId="7B7D28B3" w14:textId="77777777" w:rsidR="00437C11" w:rsidRPr="006D68AC" w:rsidRDefault="00437C11" w:rsidP="00437C11">
      <w:pPr>
        <w:pStyle w:val="Heading3"/>
      </w:pPr>
      <w:bookmarkStart w:id="1489" w:name="_Toc157434568"/>
      <w:bookmarkStart w:id="1490" w:name="_Toc157436283"/>
      <w:bookmarkStart w:id="1491" w:name="_Toc157440123"/>
      <w:bookmarkStart w:id="1492" w:name="_Toc160649824"/>
      <w:bookmarkStart w:id="1493" w:name="_Toc164928039"/>
      <w:bookmarkStart w:id="1494" w:name="_Toc168549842"/>
      <w:bookmarkStart w:id="1495" w:name="_Toc170117907"/>
      <w:bookmarkStart w:id="1496" w:name="_Toc209469989"/>
      <w:r w:rsidRPr="006D68AC">
        <w:t>5.15.1</w:t>
      </w:r>
      <w:r w:rsidRPr="006D68AC">
        <w:tab/>
        <w:t>Service Description</w:t>
      </w:r>
      <w:bookmarkEnd w:id="1489"/>
      <w:bookmarkEnd w:id="1490"/>
      <w:bookmarkEnd w:id="1491"/>
      <w:bookmarkEnd w:id="1492"/>
      <w:bookmarkEnd w:id="1493"/>
      <w:bookmarkEnd w:id="1494"/>
      <w:bookmarkEnd w:id="1495"/>
      <w:bookmarkEnd w:id="1496"/>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Heading3"/>
      </w:pPr>
      <w:bookmarkStart w:id="1497" w:name="_Toc157434569"/>
      <w:bookmarkStart w:id="1498" w:name="_Toc157436284"/>
      <w:bookmarkStart w:id="1499" w:name="_Toc157440124"/>
      <w:bookmarkStart w:id="1500" w:name="_Toc160649825"/>
      <w:bookmarkStart w:id="1501" w:name="_Toc164928040"/>
      <w:bookmarkStart w:id="1502" w:name="_Toc168549843"/>
      <w:bookmarkStart w:id="1503" w:name="_Toc170117908"/>
      <w:bookmarkStart w:id="1504" w:name="_Toc209469990"/>
      <w:r w:rsidRPr="006D68AC">
        <w:t>5.15.2</w:t>
      </w:r>
      <w:r w:rsidRPr="006D68AC">
        <w:tab/>
        <w:t>Service Operations</w:t>
      </w:r>
      <w:bookmarkEnd w:id="1497"/>
      <w:bookmarkEnd w:id="1498"/>
      <w:bookmarkEnd w:id="1499"/>
      <w:bookmarkEnd w:id="1500"/>
      <w:bookmarkEnd w:id="1501"/>
      <w:bookmarkEnd w:id="1502"/>
      <w:bookmarkEnd w:id="1503"/>
      <w:bookmarkEnd w:id="1504"/>
    </w:p>
    <w:p w14:paraId="15C7D6E6" w14:textId="77777777" w:rsidR="00437C11" w:rsidRPr="006D68AC" w:rsidRDefault="00437C11" w:rsidP="00437C11">
      <w:pPr>
        <w:pStyle w:val="Heading4"/>
      </w:pPr>
      <w:bookmarkStart w:id="1505" w:name="_Toc157434570"/>
      <w:bookmarkStart w:id="1506" w:name="_Toc157436285"/>
      <w:bookmarkStart w:id="1507" w:name="_Toc157440125"/>
      <w:bookmarkStart w:id="1508" w:name="_Toc160649826"/>
      <w:bookmarkStart w:id="1509" w:name="_Toc164928041"/>
      <w:bookmarkStart w:id="1510" w:name="_Toc168549844"/>
      <w:bookmarkStart w:id="1511" w:name="_Toc170117909"/>
      <w:bookmarkStart w:id="1512" w:name="_Toc209469991"/>
      <w:r w:rsidRPr="006D68AC">
        <w:t>5.15.2.1</w:t>
      </w:r>
      <w:r w:rsidRPr="006D68AC">
        <w:tab/>
        <w:t>Introduction</w:t>
      </w:r>
      <w:bookmarkEnd w:id="1505"/>
      <w:bookmarkEnd w:id="1506"/>
      <w:bookmarkEnd w:id="1507"/>
      <w:bookmarkEnd w:id="1508"/>
      <w:bookmarkEnd w:id="1509"/>
      <w:bookmarkEnd w:id="1510"/>
      <w:bookmarkEnd w:id="1511"/>
      <w:bookmarkEnd w:id="1512"/>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Heading4"/>
      </w:pPr>
      <w:bookmarkStart w:id="1513" w:name="_Toc148176833"/>
      <w:bookmarkStart w:id="1514" w:name="_Toc148358883"/>
      <w:bookmarkStart w:id="1515" w:name="_Toc157434571"/>
      <w:bookmarkStart w:id="1516" w:name="_Toc157436286"/>
      <w:bookmarkStart w:id="1517" w:name="_Toc157440126"/>
      <w:bookmarkStart w:id="1518" w:name="_Toc160649827"/>
      <w:bookmarkStart w:id="1519" w:name="_Toc164928042"/>
      <w:bookmarkStart w:id="1520" w:name="_Toc168549845"/>
      <w:bookmarkStart w:id="1521" w:name="_Toc170117910"/>
      <w:bookmarkStart w:id="1522" w:name="_Toc209469992"/>
      <w:r w:rsidRPr="006D68AC">
        <w:t>5.15.2.2</w:t>
      </w:r>
      <w:r w:rsidRPr="006D68AC">
        <w:tab/>
      </w:r>
      <w:bookmarkEnd w:id="1513"/>
      <w:bookmarkEnd w:id="1514"/>
      <w:r w:rsidRPr="006D68AC">
        <w:rPr>
          <w:lang w:eastAsia="fr-FR"/>
        </w:rPr>
        <w:t>NSCE_FaultDiagnosis</w:t>
      </w:r>
      <w:r w:rsidRPr="006D68AC">
        <w:t>_S</w:t>
      </w:r>
      <w:r w:rsidRPr="006D68AC">
        <w:rPr>
          <w:rFonts w:hint="eastAsia"/>
          <w:lang w:eastAsia="zh-CN"/>
        </w:rPr>
        <w:t>ub</w:t>
      </w:r>
      <w:r w:rsidRPr="006D68AC">
        <w:t>scribe</w:t>
      </w:r>
      <w:bookmarkEnd w:id="1515"/>
      <w:bookmarkEnd w:id="1516"/>
      <w:bookmarkEnd w:id="1517"/>
      <w:bookmarkEnd w:id="1518"/>
      <w:bookmarkEnd w:id="1519"/>
      <w:bookmarkEnd w:id="1520"/>
      <w:bookmarkEnd w:id="1521"/>
      <w:bookmarkEnd w:id="1522"/>
    </w:p>
    <w:p w14:paraId="54D2D5F6" w14:textId="77777777" w:rsidR="00437C11" w:rsidRPr="006D68AC" w:rsidRDefault="00437C11" w:rsidP="00437C11">
      <w:pPr>
        <w:pStyle w:val="Heading5"/>
      </w:pPr>
      <w:bookmarkStart w:id="1523" w:name="_Toc157434572"/>
      <w:bookmarkStart w:id="1524" w:name="_Toc157436287"/>
      <w:bookmarkStart w:id="1525" w:name="_Toc157440127"/>
      <w:bookmarkStart w:id="1526" w:name="_Toc160649828"/>
      <w:bookmarkStart w:id="1527" w:name="_Toc164928043"/>
      <w:bookmarkStart w:id="1528" w:name="_Toc168549846"/>
      <w:bookmarkStart w:id="1529" w:name="_Toc170117911"/>
      <w:bookmarkStart w:id="1530" w:name="_Toc209469993"/>
      <w:r w:rsidRPr="006D68AC">
        <w:t>5.15.2.2.1</w:t>
      </w:r>
      <w:r w:rsidRPr="006D68AC">
        <w:tab/>
        <w:t>General</w:t>
      </w:r>
      <w:bookmarkEnd w:id="1523"/>
      <w:bookmarkEnd w:id="1524"/>
      <w:bookmarkEnd w:id="1525"/>
      <w:bookmarkEnd w:id="1526"/>
      <w:bookmarkEnd w:id="1527"/>
      <w:bookmarkEnd w:id="1528"/>
      <w:bookmarkEnd w:id="1529"/>
      <w:bookmarkEnd w:id="1530"/>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Heading5"/>
      </w:pPr>
      <w:bookmarkStart w:id="1531" w:name="_Toc148176835"/>
      <w:bookmarkStart w:id="1532" w:name="_Toc148358885"/>
      <w:bookmarkStart w:id="1533" w:name="_Toc157434573"/>
      <w:bookmarkStart w:id="1534" w:name="_Toc157436288"/>
      <w:bookmarkStart w:id="1535" w:name="_Toc157440128"/>
      <w:bookmarkStart w:id="1536" w:name="_Toc160649829"/>
      <w:bookmarkStart w:id="1537" w:name="_Toc164928044"/>
      <w:bookmarkStart w:id="1538" w:name="_Toc168549847"/>
      <w:bookmarkStart w:id="1539" w:name="_Toc170117912"/>
      <w:bookmarkStart w:id="1540" w:name="_Toc209469994"/>
      <w:r w:rsidRPr="006D68AC">
        <w:t>5.15.2.2.2</w:t>
      </w:r>
      <w:r w:rsidRPr="006D68AC">
        <w:tab/>
      </w:r>
      <w:r w:rsidRPr="006D68AC">
        <w:rPr>
          <w:lang w:eastAsia="fr-FR"/>
        </w:rPr>
        <w:t xml:space="preserve">Network Slice Fault Diagnosis </w:t>
      </w:r>
      <w:r w:rsidRPr="006D68AC">
        <w:t>Subscription Creation</w:t>
      </w:r>
      <w:bookmarkEnd w:id="1531"/>
      <w:bookmarkEnd w:id="1532"/>
      <w:bookmarkEnd w:id="1533"/>
      <w:bookmarkEnd w:id="1534"/>
      <w:bookmarkEnd w:id="1535"/>
      <w:bookmarkEnd w:id="1536"/>
      <w:bookmarkEnd w:id="1537"/>
      <w:bookmarkEnd w:id="1538"/>
      <w:bookmarkEnd w:id="1539"/>
      <w:bookmarkEnd w:id="1540"/>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5pt;height:126.35pt;mso-width-percent:0;mso-height-percent:0;mso-width-percent:0;mso-height-percent:0" o:ole="">
            <v:imagedata r:id="rId113" o:title=""/>
          </v:shape>
          <o:OLEObject Type="Embed" ProgID="Word.Document.8" ShapeID="_x0000_i1078" DrawAspect="Content" ObjectID="_1820301954"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Heading5"/>
      </w:pPr>
      <w:bookmarkStart w:id="1541" w:name="_Toc148176836"/>
      <w:bookmarkStart w:id="1542" w:name="_Toc148358886"/>
      <w:bookmarkStart w:id="1543" w:name="_Toc157434574"/>
      <w:bookmarkStart w:id="1544" w:name="_Toc157436289"/>
      <w:bookmarkStart w:id="1545" w:name="_Toc157440129"/>
      <w:bookmarkStart w:id="1546" w:name="_Toc160649830"/>
      <w:bookmarkStart w:id="1547" w:name="_Toc164928045"/>
      <w:bookmarkStart w:id="1548" w:name="_Toc168549848"/>
      <w:bookmarkStart w:id="1549" w:name="_Toc170117913"/>
      <w:bookmarkStart w:id="1550" w:name="_Toc209469995"/>
      <w:r w:rsidRPr="006D68AC">
        <w:t>5.15.2.2.3</w:t>
      </w:r>
      <w:r w:rsidRPr="006D68AC">
        <w:tab/>
      </w:r>
      <w:r w:rsidRPr="006D68AC">
        <w:rPr>
          <w:lang w:eastAsia="fr-FR"/>
        </w:rPr>
        <w:t xml:space="preserve">Network Slice Fault Diagnosis </w:t>
      </w:r>
      <w:r w:rsidRPr="006D68AC">
        <w:t>Subscription Update</w:t>
      </w:r>
      <w:bookmarkEnd w:id="1541"/>
      <w:bookmarkEnd w:id="1542"/>
      <w:bookmarkEnd w:id="1543"/>
      <w:bookmarkEnd w:id="1544"/>
      <w:bookmarkEnd w:id="1545"/>
      <w:bookmarkEnd w:id="1546"/>
      <w:bookmarkEnd w:id="1547"/>
      <w:bookmarkEnd w:id="1548"/>
      <w:bookmarkEnd w:id="1549"/>
      <w:bookmarkEnd w:id="1550"/>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5pt;height:153.3pt;mso-width-percent:0;mso-height-percent:0;mso-width-percent:0;mso-height-percent:0" o:ole="">
            <v:imagedata r:id="rId115" o:title=""/>
          </v:shape>
          <o:OLEObject Type="Embed" ProgID="Word.Document.8" ShapeID="_x0000_i1079" DrawAspect="Content" ObjectID="_1820301955"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Heading5"/>
      </w:pPr>
      <w:bookmarkStart w:id="1551" w:name="_Toc157434575"/>
      <w:bookmarkStart w:id="1552" w:name="_Toc157436290"/>
      <w:bookmarkStart w:id="1553" w:name="_Toc157440130"/>
      <w:bookmarkStart w:id="1554" w:name="_Toc160649831"/>
      <w:bookmarkStart w:id="1555" w:name="_Toc164928046"/>
      <w:bookmarkStart w:id="1556" w:name="_Toc168549849"/>
      <w:bookmarkStart w:id="1557" w:name="_Toc170117914"/>
      <w:bookmarkStart w:id="1558" w:name="_Toc209469996"/>
      <w:r w:rsidRPr="006D68AC">
        <w:t>5.15.2.2.4</w:t>
      </w:r>
      <w:r w:rsidRPr="006D68AC">
        <w:tab/>
        <w:t>Network</w:t>
      </w:r>
      <w:r w:rsidRPr="006D68AC">
        <w:rPr>
          <w:lang w:eastAsia="fr-FR"/>
        </w:rPr>
        <w:t xml:space="preserve"> Slice</w:t>
      </w:r>
      <w:r w:rsidRPr="006D68AC">
        <w:t xml:space="preserve"> Fault Diagnosis Subscription Deletion</w:t>
      </w:r>
      <w:bookmarkEnd w:id="1551"/>
      <w:bookmarkEnd w:id="1552"/>
      <w:bookmarkEnd w:id="1553"/>
      <w:bookmarkEnd w:id="1554"/>
      <w:bookmarkEnd w:id="1555"/>
      <w:bookmarkEnd w:id="1556"/>
      <w:bookmarkEnd w:id="1557"/>
      <w:bookmarkEnd w:id="1558"/>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5pt;height:126.35pt;mso-width-percent:0;mso-height-percent:0;mso-width-percent:0;mso-height-percent:0" o:ole="">
            <v:imagedata r:id="rId60" o:title=""/>
          </v:shape>
          <o:OLEObject Type="Embed" ProgID="Word.Document.8" ShapeID="_x0000_i1080" DrawAspect="Content" ObjectID="_1820301956"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Heading4"/>
      </w:pPr>
      <w:bookmarkStart w:id="1559" w:name="_Toc157434576"/>
      <w:bookmarkStart w:id="1560" w:name="_Toc157436291"/>
      <w:bookmarkStart w:id="1561" w:name="_Toc157440131"/>
      <w:bookmarkStart w:id="1562" w:name="_Toc160649832"/>
      <w:bookmarkStart w:id="1563" w:name="_Toc164928047"/>
      <w:bookmarkStart w:id="1564" w:name="_Toc168549850"/>
      <w:bookmarkStart w:id="1565" w:name="_Toc170117915"/>
      <w:bookmarkStart w:id="1566" w:name="_Toc209469997"/>
      <w:r w:rsidRPr="006D68AC">
        <w:t>5.15.2.3</w:t>
      </w:r>
      <w:r w:rsidRPr="006D68AC">
        <w:tab/>
      </w:r>
      <w:r w:rsidRPr="006D68AC">
        <w:rPr>
          <w:lang w:eastAsia="fr-FR"/>
        </w:rPr>
        <w:t>NSCE_FaultDiagnosis</w:t>
      </w:r>
      <w:r w:rsidRPr="006D68AC">
        <w:t>_Notify</w:t>
      </w:r>
      <w:bookmarkEnd w:id="1559"/>
      <w:bookmarkEnd w:id="1560"/>
      <w:bookmarkEnd w:id="1561"/>
      <w:bookmarkEnd w:id="1562"/>
      <w:bookmarkEnd w:id="1563"/>
      <w:bookmarkEnd w:id="1564"/>
      <w:bookmarkEnd w:id="1565"/>
      <w:bookmarkEnd w:id="1566"/>
    </w:p>
    <w:p w14:paraId="4C6784E9" w14:textId="77777777" w:rsidR="00437C11" w:rsidRPr="006D68AC" w:rsidRDefault="00437C11" w:rsidP="00437C11">
      <w:pPr>
        <w:pStyle w:val="Heading5"/>
      </w:pPr>
      <w:bookmarkStart w:id="1567" w:name="_Toc157434577"/>
      <w:bookmarkStart w:id="1568" w:name="_Toc157436292"/>
      <w:bookmarkStart w:id="1569" w:name="_Toc157440132"/>
      <w:bookmarkStart w:id="1570" w:name="_Toc160649833"/>
      <w:bookmarkStart w:id="1571" w:name="_Toc164928048"/>
      <w:bookmarkStart w:id="1572" w:name="_Toc168549851"/>
      <w:bookmarkStart w:id="1573" w:name="_Toc170117916"/>
      <w:bookmarkStart w:id="1574" w:name="_Toc209469998"/>
      <w:r w:rsidRPr="006D68AC">
        <w:t>5.15.2.3.1</w:t>
      </w:r>
      <w:r w:rsidRPr="006D68AC">
        <w:tab/>
        <w:t>General</w:t>
      </w:r>
      <w:bookmarkEnd w:id="1567"/>
      <w:bookmarkEnd w:id="1568"/>
      <w:bookmarkEnd w:id="1569"/>
      <w:bookmarkEnd w:id="1570"/>
      <w:bookmarkEnd w:id="1571"/>
      <w:bookmarkEnd w:id="1572"/>
      <w:bookmarkEnd w:id="1573"/>
      <w:bookmarkEnd w:id="1574"/>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Heading5"/>
      </w:pPr>
      <w:bookmarkStart w:id="1575" w:name="_Toc157434578"/>
      <w:bookmarkStart w:id="1576" w:name="_Toc157436293"/>
      <w:bookmarkStart w:id="1577" w:name="_Toc157440133"/>
      <w:bookmarkStart w:id="1578" w:name="_Toc160649834"/>
      <w:bookmarkStart w:id="1579" w:name="_Toc164928049"/>
      <w:bookmarkStart w:id="1580" w:name="_Toc168549852"/>
      <w:bookmarkStart w:id="1581" w:name="_Toc170117917"/>
      <w:bookmarkStart w:id="1582" w:name="_Toc209469999"/>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1575"/>
      <w:bookmarkEnd w:id="1576"/>
      <w:bookmarkEnd w:id="1577"/>
      <w:bookmarkEnd w:id="1578"/>
      <w:bookmarkEnd w:id="1579"/>
      <w:bookmarkEnd w:id="1580"/>
      <w:bookmarkEnd w:id="1581"/>
      <w:bookmarkEnd w:id="1582"/>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5pt;height:136.5pt;mso-width-percent:0;mso-height-percent:0;mso-width-percent:0;mso-height-percent:0" o:ole="">
            <v:imagedata r:id="rId118" o:title=""/>
          </v:shape>
          <o:OLEObject Type="Embed" ProgID="Word.Document.8" ShapeID="_x0000_i1081" DrawAspect="Content" ObjectID="_1820301957"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Heading2"/>
      </w:pPr>
      <w:bookmarkStart w:id="1583" w:name="_Toc160649835"/>
      <w:bookmarkStart w:id="1584" w:name="_Toc164928050"/>
      <w:bookmarkStart w:id="1585" w:name="_Toc168549853"/>
      <w:bookmarkStart w:id="1586" w:name="_Toc170117918"/>
      <w:bookmarkStart w:id="1587" w:name="_Toc209470000"/>
      <w:bookmarkStart w:id="1588" w:name="_Toc157434579"/>
      <w:bookmarkStart w:id="1589" w:name="_Toc157436294"/>
      <w:bookmarkStart w:id="1590"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1583"/>
      <w:bookmarkEnd w:id="1584"/>
      <w:bookmarkEnd w:id="1585"/>
      <w:bookmarkEnd w:id="1586"/>
      <w:bookmarkEnd w:id="1587"/>
    </w:p>
    <w:p w14:paraId="3C709F8B" w14:textId="77777777" w:rsidR="00D3062E" w:rsidRPr="006D68AC" w:rsidRDefault="00D3062E" w:rsidP="00D3062E">
      <w:pPr>
        <w:pStyle w:val="Heading3"/>
      </w:pPr>
      <w:bookmarkStart w:id="1591" w:name="_Toc160649836"/>
      <w:bookmarkStart w:id="1592" w:name="_Toc164928051"/>
      <w:bookmarkStart w:id="1593" w:name="_Toc168549854"/>
      <w:bookmarkStart w:id="1594" w:name="_Toc170117919"/>
      <w:bookmarkStart w:id="1595" w:name="_Toc209470001"/>
      <w:r w:rsidRPr="006D68AC">
        <w:t>5.16.1</w:t>
      </w:r>
      <w:r w:rsidRPr="006D68AC">
        <w:tab/>
        <w:t>Service Description</w:t>
      </w:r>
      <w:bookmarkEnd w:id="1591"/>
      <w:bookmarkEnd w:id="1592"/>
      <w:bookmarkEnd w:id="1593"/>
      <w:bookmarkEnd w:id="1594"/>
      <w:bookmarkEnd w:id="1595"/>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Heading3"/>
      </w:pPr>
      <w:bookmarkStart w:id="1596" w:name="_Toc160649837"/>
      <w:bookmarkStart w:id="1597" w:name="_Toc164928052"/>
      <w:bookmarkStart w:id="1598" w:name="_Toc168549855"/>
      <w:bookmarkStart w:id="1599" w:name="_Toc170117920"/>
      <w:bookmarkStart w:id="1600" w:name="_Toc209470002"/>
      <w:r w:rsidRPr="006D68AC">
        <w:t>5.16.2</w:t>
      </w:r>
      <w:r w:rsidRPr="006D68AC">
        <w:tab/>
        <w:t>Service Operations</w:t>
      </w:r>
      <w:bookmarkEnd w:id="1596"/>
      <w:bookmarkEnd w:id="1597"/>
      <w:bookmarkEnd w:id="1598"/>
      <w:bookmarkEnd w:id="1599"/>
      <w:bookmarkEnd w:id="1600"/>
    </w:p>
    <w:p w14:paraId="6997FD80" w14:textId="77777777" w:rsidR="00D3062E" w:rsidRPr="006D68AC" w:rsidRDefault="00D3062E" w:rsidP="00D3062E">
      <w:pPr>
        <w:pStyle w:val="Heading4"/>
      </w:pPr>
      <w:bookmarkStart w:id="1601" w:name="_Toc160649838"/>
      <w:bookmarkStart w:id="1602" w:name="_Toc164928053"/>
      <w:bookmarkStart w:id="1603" w:name="_Toc168549856"/>
      <w:bookmarkStart w:id="1604" w:name="_Toc170117921"/>
      <w:bookmarkStart w:id="1605" w:name="_Toc209470003"/>
      <w:r w:rsidRPr="006D68AC">
        <w:t>5.16.2.1</w:t>
      </w:r>
      <w:r w:rsidRPr="006D68AC">
        <w:tab/>
        <w:t>Introduction</w:t>
      </w:r>
      <w:bookmarkEnd w:id="1601"/>
      <w:bookmarkEnd w:id="1602"/>
      <w:bookmarkEnd w:id="1603"/>
      <w:bookmarkEnd w:id="1604"/>
      <w:bookmarkEnd w:id="1605"/>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Heading4"/>
      </w:pPr>
      <w:bookmarkStart w:id="1606" w:name="_Toc160649839"/>
      <w:bookmarkStart w:id="1607" w:name="_Toc164928054"/>
      <w:bookmarkStart w:id="1608" w:name="_Toc168549857"/>
      <w:bookmarkStart w:id="1609" w:name="_Toc170117922"/>
      <w:bookmarkStart w:id="1610" w:name="_Toc209470004"/>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1606"/>
      <w:bookmarkEnd w:id="1607"/>
      <w:bookmarkEnd w:id="1608"/>
      <w:bookmarkEnd w:id="1609"/>
      <w:bookmarkEnd w:id="1610"/>
    </w:p>
    <w:p w14:paraId="205C8CEE" w14:textId="77777777" w:rsidR="00D3062E" w:rsidRPr="006D68AC" w:rsidRDefault="00D3062E" w:rsidP="00D3062E">
      <w:pPr>
        <w:pStyle w:val="Heading5"/>
      </w:pPr>
      <w:bookmarkStart w:id="1611" w:name="_Toc160649840"/>
      <w:bookmarkStart w:id="1612" w:name="_Toc164928055"/>
      <w:bookmarkStart w:id="1613" w:name="_Toc168549858"/>
      <w:bookmarkStart w:id="1614" w:name="_Toc170117923"/>
      <w:bookmarkStart w:id="1615" w:name="_Toc209470005"/>
      <w:r w:rsidRPr="006D68AC">
        <w:t>5.16.2.2.1</w:t>
      </w:r>
      <w:r w:rsidRPr="006D68AC">
        <w:tab/>
        <w:t>General</w:t>
      </w:r>
      <w:bookmarkEnd w:id="1611"/>
      <w:bookmarkEnd w:id="1612"/>
      <w:bookmarkEnd w:id="1613"/>
      <w:bookmarkEnd w:id="1614"/>
      <w:bookmarkEnd w:id="1615"/>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Heading5"/>
      </w:pPr>
      <w:bookmarkStart w:id="1616" w:name="_Toc160649841"/>
      <w:bookmarkStart w:id="1617" w:name="_Toc164928056"/>
      <w:bookmarkStart w:id="1618" w:name="_Toc168549859"/>
      <w:bookmarkStart w:id="1619" w:name="_Toc170117924"/>
      <w:bookmarkStart w:id="1620" w:name="_Toc209470006"/>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1616"/>
      <w:bookmarkEnd w:id="1617"/>
      <w:bookmarkEnd w:id="1618"/>
      <w:bookmarkEnd w:id="1619"/>
      <w:bookmarkEnd w:id="1620"/>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5pt;height:124.55pt" o:ole="">
            <v:imagedata r:id="rId120" o:title=""/>
          </v:shape>
          <o:OLEObject Type="Embed" ProgID="Word.Document.8" ShapeID="_x0000_i1082" DrawAspect="Content" ObjectID="_1820301958"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Heading5"/>
      </w:pPr>
      <w:bookmarkStart w:id="1621" w:name="_Toc160649842"/>
      <w:bookmarkStart w:id="1622" w:name="_Toc164928057"/>
      <w:bookmarkStart w:id="1623" w:name="_Toc168549860"/>
      <w:bookmarkStart w:id="1624" w:name="_Toc170117925"/>
      <w:bookmarkStart w:id="1625" w:name="_Toc209470007"/>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1621"/>
      <w:bookmarkEnd w:id="1622"/>
      <w:bookmarkEnd w:id="1623"/>
      <w:bookmarkEnd w:id="1624"/>
      <w:bookmarkEnd w:id="1625"/>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5pt;height:155.05pt" o:ole="">
            <v:imagedata r:id="rId122" o:title=""/>
          </v:shape>
          <o:OLEObject Type="Embed" ProgID="Word.Document.8" ShapeID="_x0000_i1083" DrawAspect="Content" ObjectID="_1820301959"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Heading5"/>
      </w:pPr>
      <w:bookmarkStart w:id="1626" w:name="_Toc160649843"/>
      <w:bookmarkStart w:id="1627" w:name="_Toc164928058"/>
      <w:bookmarkStart w:id="1628" w:name="_Toc168549861"/>
      <w:bookmarkStart w:id="1629" w:name="_Toc170117926"/>
      <w:bookmarkStart w:id="1630" w:name="_Toc209470008"/>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1626"/>
      <w:bookmarkEnd w:id="1627"/>
      <w:bookmarkEnd w:id="1628"/>
      <w:bookmarkEnd w:id="1629"/>
      <w:bookmarkEnd w:id="1630"/>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5pt;height:124.55pt" o:ole="">
            <v:imagedata r:id="rId60" o:title=""/>
          </v:shape>
          <o:OLEObject Type="Embed" ProgID="Word.Document.8" ShapeID="_x0000_i1084" DrawAspect="Content" ObjectID="_1820301960"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Heading4"/>
      </w:pPr>
      <w:bookmarkStart w:id="1631" w:name="_Toc160649844"/>
      <w:bookmarkStart w:id="1632" w:name="_Toc164928059"/>
      <w:bookmarkStart w:id="1633" w:name="_Toc168549862"/>
      <w:bookmarkStart w:id="1634" w:name="_Toc170117927"/>
      <w:bookmarkStart w:id="1635" w:name="_Toc209470009"/>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1631"/>
      <w:bookmarkEnd w:id="1632"/>
      <w:bookmarkEnd w:id="1633"/>
      <w:bookmarkEnd w:id="1634"/>
      <w:bookmarkEnd w:id="1635"/>
    </w:p>
    <w:p w14:paraId="4215336E" w14:textId="77777777" w:rsidR="00D3062E" w:rsidRPr="006D68AC" w:rsidRDefault="00D3062E" w:rsidP="00D3062E">
      <w:pPr>
        <w:pStyle w:val="Heading5"/>
      </w:pPr>
      <w:bookmarkStart w:id="1636" w:name="_Toc160649845"/>
      <w:bookmarkStart w:id="1637" w:name="_Toc164928060"/>
      <w:bookmarkStart w:id="1638" w:name="_Toc168549863"/>
      <w:bookmarkStart w:id="1639" w:name="_Toc170117928"/>
      <w:bookmarkStart w:id="1640" w:name="_Toc209470010"/>
      <w:r w:rsidRPr="006D68AC">
        <w:t>5.16.2.3.1</w:t>
      </w:r>
      <w:r w:rsidRPr="006D68AC">
        <w:tab/>
        <w:t>General</w:t>
      </w:r>
      <w:bookmarkEnd w:id="1636"/>
      <w:bookmarkEnd w:id="1637"/>
      <w:bookmarkEnd w:id="1638"/>
      <w:bookmarkEnd w:id="1639"/>
      <w:bookmarkEnd w:id="1640"/>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Heading5"/>
      </w:pPr>
      <w:bookmarkStart w:id="1641" w:name="_Toc160649846"/>
      <w:bookmarkStart w:id="1642" w:name="_Toc164928061"/>
      <w:bookmarkStart w:id="1643" w:name="_Toc168549864"/>
      <w:bookmarkStart w:id="1644" w:name="_Toc170117929"/>
      <w:bookmarkStart w:id="1645" w:name="_Toc209470011"/>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1641"/>
      <w:bookmarkEnd w:id="1642"/>
      <w:bookmarkEnd w:id="1643"/>
      <w:bookmarkEnd w:id="1644"/>
      <w:bookmarkEnd w:id="1645"/>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1646" w:name="_MON_1769864622"/>
    <w:bookmarkEnd w:id="1646"/>
    <w:p w14:paraId="15CD96CC" w14:textId="77777777" w:rsidR="00D3062E" w:rsidRPr="006D68AC" w:rsidRDefault="00D3062E" w:rsidP="00D3062E">
      <w:pPr>
        <w:pStyle w:val="TH"/>
      </w:pPr>
      <w:r w:rsidRPr="006D68AC">
        <w:object w:dxaOrig="9620" w:dyaOrig="2749" w14:anchorId="7DD9351E">
          <v:shape id="_x0000_i1085" type="#_x0000_t75" style="width:480.15pt;height:136.95pt" o:ole="">
            <v:imagedata r:id="rId125" o:title=""/>
          </v:shape>
          <o:OLEObject Type="Embed" ProgID="Word.Document.8" ShapeID="_x0000_i1085" DrawAspect="Content" ObjectID="_1820301961"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Heading2"/>
      </w:pPr>
      <w:bookmarkStart w:id="1647" w:name="_Toc160649847"/>
      <w:bookmarkStart w:id="1648" w:name="_Toc164928062"/>
      <w:bookmarkStart w:id="1649" w:name="_Toc168549865"/>
      <w:bookmarkStart w:id="1650" w:name="_Toc170117930"/>
      <w:bookmarkStart w:id="1651" w:name="_Toc209470012"/>
      <w:r w:rsidRPr="006D68AC">
        <w:t>5.17</w:t>
      </w:r>
      <w:r w:rsidRPr="006D68AC">
        <w:tab/>
      </w:r>
      <w:r w:rsidRPr="006D68AC">
        <w:rPr>
          <w:lang w:val="en-US"/>
        </w:rPr>
        <w:t>NSCE_NSInfoDelivery</w:t>
      </w:r>
      <w:bookmarkEnd w:id="1588"/>
      <w:bookmarkEnd w:id="1589"/>
      <w:bookmarkEnd w:id="1590"/>
      <w:bookmarkEnd w:id="1647"/>
      <w:bookmarkEnd w:id="1648"/>
      <w:bookmarkEnd w:id="1649"/>
      <w:bookmarkEnd w:id="1650"/>
      <w:bookmarkEnd w:id="1651"/>
    </w:p>
    <w:p w14:paraId="3A95BBDE" w14:textId="77777777" w:rsidR="00091209" w:rsidRPr="006D68AC" w:rsidRDefault="00091209" w:rsidP="00091209">
      <w:pPr>
        <w:pStyle w:val="Heading3"/>
      </w:pPr>
      <w:bookmarkStart w:id="1652" w:name="_Toc157434580"/>
      <w:bookmarkStart w:id="1653" w:name="_Toc157436295"/>
      <w:bookmarkStart w:id="1654" w:name="_Toc157440135"/>
      <w:bookmarkStart w:id="1655" w:name="_Toc160649848"/>
      <w:bookmarkStart w:id="1656" w:name="_Toc164928063"/>
      <w:bookmarkStart w:id="1657" w:name="_Toc168549866"/>
      <w:bookmarkStart w:id="1658" w:name="_Toc170117931"/>
      <w:bookmarkStart w:id="1659" w:name="_Toc209470013"/>
      <w:r w:rsidRPr="006D68AC">
        <w:t>5.17.1</w:t>
      </w:r>
      <w:r w:rsidRPr="006D68AC">
        <w:tab/>
        <w:t>Service Description</w:t>
      </w:r>
      <w:bookmarkEnd w:id="1652"/>
      <w:bookmarkEnd w:id="1653"/>
      <w:bookmarkEnd w:id="1654"/>
      <w:bookmarkEnd w:id="1655"/>
      <w:bookmarkEnd w:id="1656"/>
      <w:bookmarkEnd w:id="1657"/>
      <w:bookmarkEnd w:id="1658"/>
      <w:bookmarkEnd w:id="1659"/>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Heading3"/>
      </w:pPr>
      <w:bookmarkStart w:id="1660" w:name="_Toc160649849"/>
      <w:bookmarkStart w:id="1661" w:name="_Toc164928064"/>
      <w:bookmarkStart w:id="1662" w:name="_Toc168549867"/>
      <w:bookmarkStart w:id="1663" w:name="_Toc170117932"/>
      <w:bookmarkStart w:id="1664" w:name="_Toc209470014"/>
      <w:bookmarkStart w:id="1665" w:name="_Toc157434581"/>
      <w:bookmarkStart w:id="1666" w:name="_Toc157436296"/>
      <w:bookmarkStart w:id="1667" w:name="_Toc157440136"/>
      <w:r w:rsidRPr="006D68AC">
        <w:t>5.17.2</w:t>
      </w:r>
      <w:r w:rsidRPr="006D68AC">
        <w:tab/>
        <w:t>Service Operations</w:t>
      </w:r>
      <w:bookmarkEnd w:id="1660"/>
      <w:bookmarkEnd w:id="1661"/>
      <w:bookmarkEnd w:id="1662"/>
      <w:bookmarkEnd w:id="1663"/>
      <w:bookmarkEnd w:id="1664"/>
    </w:p>
    <w:p w14:paraId="25855525" w14:textId="77777777" w:rsidR="00091209" w:rsidRPr="006D68AC" w:rsidRDefault="00091209" w:rsidP="00091209">
      <w:pPr>
        <w:pStyle w:val="Heading4"/>
      </w:pPr>
      <w:bookmarkStart w:id="1668" w:name="_Toc160649850"/>
      <w:bookmarkStart w:id="1669" w:name="_Toc164928065"/>
      <w:bookmarkStart w:id="1670" w:name="_Toc168549868"/>
      <w:bookmarkStart w:id="1671" w:name="_Toc170117933"/>
      <w:bookmarkStart w:id="1672" w:name="_Toc209470015"/>
      <w:r w:rsidRPr="006D68AC">
        <w:t>5.17.2.1</w:t>
      </w:r>
      <w:r w:rsidRPr="006D68AC">
        <w:tab/>
        <w:t>Introduction</w:t>
      </w:r>
      <w:bookmarkEnd w:id="1665"/>
      <w:bookmarkEnd w:id="1666"/>
      <w:bookmarkEnd w:id="1667"/>
      <w:bookmarkEnd w:id="1668"/>
      <w:bookmarkEnd w:id="1669"/>
      <w:bookmarkEnd w:id="1670"/>
      <w:bookmarkEnd w:id="1671"/>
      <w:bookmarkEnd w:id="1672"/>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Heading4"/>
      </w:pPr>
      <w:bookmarkStart w:id="1673" w:name="_Toc157434582"/>
      <w:bookmarkStart w:id="1674" w:name="_Toc157436297"/>
      <w:bookmarkStart w:id="1675" w:name="_Toc157440137"/>
      <w:bookmarkStart w:id="1676" w:name="_Toc160649851"/>
      <w:bookmarkStart w:id="1677" w:name="_Toc164928066"/>
      <w:bookmarkStart w:id="1678" w:name="_Toc168549869"/>
      <w:bookmarkStart w:id="1679" w:name="_Toc170117934"/>
      <w:bookmarkStart w:id="1680" w:name="_Toc209470016"/>
      <w:r w:rsidRPr="006D68AC">
        <w:t>5.17.2.2</w:t>
      </w:r>
      <w:r w:rsidRPr="006D68AC">
        <w:tab/>
      </w:r>
      <w:r w:rsidRPr="006D68AC">
        <w:rPr>
          <w:lang w:val="en-US"/>
        </w:rPr>
        <w:t>NSCE_NSInfoDelivery</w:t>
      </w:r>
      <w:r w:rsidRPr="006D68AC">
        <w:t>_Request</w:t>
      </w:r>
      <w:bookmarkEnd w:id="1673"/>
      <w:bookmarkEnd w:id="1674"/>
      <w:bookmarkEnd w:id="1675"/>
      <w:bookmarkEnd w:id="1676"/>
      <w:bookmarkEnd w:id="1677"/>
      <w:bookmarkEnd w:id="1678"/>
      <w:bookmarkEnd w:id="1679"/>
      <w:bookmarkEnd w:id="1680"/>
    </w:p>
    <w:p w14:paraId="62D72AF5" w14:textId="77777777" w:rsidR="002E2250" w:rsidRPr="006D68AC" w:rsidRDefault="002E2250" w:rsidP="002E2250">
      <w:pPr>
        <w:pStyle w:val="Heading5"/>
      </w:pPr>
      <w:bookmarkStart w:id="1681" w:name="_Toc157434583"/>
      <w:bookmarkStart w:id="1682" w:name="_Toc157436298"/>
      <w:bookmarkStart w:id="1683" w:name="_Toc157440138"/>
      <w:bookmarkStart w:id="1684" w:name="_Toc160649852"/>
      <w:bookmarkStart w:id="1685" w:name="_Toc164928067"/>
      <w:bookmarkStart w:id="1686" w:name="_Toc168549870"/>
      <w:bookmarkStart w:id="1687" w:name="_Toc170117935"/>
      <w:bookmarkStart w:id="1688" w:name="_Toc209470017"/>
      <w:bookmarkStart w:id="1689" w:name="_Toc157434584"/>
      <w:bookmarkStart w:id="1690" w:name="_Toc157436299"/>
      <w:bookmarkStart w:id="1691" w:name="_Toc157440139"/>
      <w:r w:rsidRPr="006D68AC">
        <w:t>5.17.2.2.1</w:t>
      </w:r>
      <w:r w:rsidRPr="006D68AC">
        <w:tab/>
        <w:t>General</w:t>
      </w:r>
      <w:bookmarkEnd w:id="1681"/>
      <w:bookmarkEnd w:id="1682"/>
      <w:bookmarkEnd w:id="1683"/>
      <w:bookmarkEnd w:id="1684"/>
      <w:bookmarkEnd w:id="1685"/>
      <w:bookmarkEnd w:id="1686"/>
      <w:bookmarkEnd w:id="1687"/>
      <w:bookmarkEnd w:id="1688"/>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Heading5"/>
      </w:pPr>
      <w:bookmarkStart w:id="1692" w:name="_Toc160649853"/>
      <w:bookmarkStart w:id="1693" w:name="_Toc164928068"/>
      <w:bookmarkStart w:id="1694" w:name="_Toc168549871"/>
      <w:bookmarkStart w:id="1695" w:name="_Toc170117936"/>
      <w:bookmarkStart w:id="1696" w:name="_Toc209470018"/>
      <w:bookmarkStart w:id="1697" w:name="_Toc157434585"/>
      <w:bookmarkStart w:id="1698" w:name="_Toc157436300"/>
      <w:bookmarkStart w:id="1699" w:name="_Toc157440140"/>
      <w:bookmarkEnd w:id="1689"/>
      <w:bookmarkEnd w:id="1690"/>
      <w:bookmarkEnd w:id="1691"/>
      <w:r w:rsidRPr="006D68AC">
        <w:t>5.17.2.2.2</w:t>
      </w:r>
      <w:r w:rsidRPr="006D68AC">
        <w:tab/>
        <w:t>Network Slice Information Retrieval</w:t>
      </w:r>
      <w:bookmarkEnd w:id="1692"/>
      <w:bookmarkEnd w:id="1693"/>
      <w:bookmarkEnd w:id="1694"/>
      <w:bookmarkEnd w:id="1695"/>
      <w:bookmarkEnd w:id="1696"/>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1700" w:name="_MON_1759226467"/>
    <w:bookmarkEnd w:id="1700"/>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65pt;mso-width-percent:0;mso-height-percent:0;mso-width-percent:0;mso-height-percent:0" o:ole="">
            <v:imagedata r:id="rId127" o:title=""/>
          </v:shape>
          <o:OLEObject Type="Embed" ProgID="Word.Document.8" ShapeID="_x0000_i1086" DrawAspect="Content" ObjectID="_1820301962"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Heading5"/>
      </w:pPr>
      <w:bookmarkStart w:id="1701" w:name="_Toc160649854"/>
      <w:bookmarkStart w:id="1702" w:name="_Toc164928069"/>
      <w:bookmarkStart w:id="1703" w:name="_Toc168549872"/>
      <w:bookmarkStart w:id="1704" w:name="_Toc170117937"/>
      <w:bookmarkStart w:id="1705" w:name="_Toc209470019"/>
      <w:r w:rsidRPr="006D68AC">
        <w:t>5.17.2.2.3</w:t>
      </w:r>
      <w:r w:rsidRPr="006D68AC">
        <w:tab/>
        <w:t>Network Slice Information Delivery</w:t>
      </w:r>
      <w:bookmarkEnd w:id="1697"/>
      <w:bookmarkEnd w:id="1698"/>
      <w:bookmarkEnd w:id="1699"/>
      <w:bookmarkEnd w:id="1701"/>
      <w:bookmarkEnd w:id="1702"/>
      <w:bookmarkEnd w:id="1703"/>
      <w:bookmarkEnd w:id="1704"/>
      <w:bookmarkEnd w:id="1705"/>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20301963"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Heading2"/>
        <w:rPr>
          <w:lang w:eastAsia="zh-CN"/>
        </w:rPr>
      </w:pPr>
      <w:bookmarkStart w:id="1706" w:name="_Toc161902500"/>
      <w:bookmarkStart w:id="1707" w:name="_Toc168549873"/>
      <w:bookmarkStart w:id="1708" w:name="_Toc170117938"/>
      <w:bookmarkStart w:id="1709" w:name="_Toc209470020"/>
      <w:bookmarkStart w:id="1710" w:name="_Toc157434586"/>
      <w:bookmarkStart w:id="1711" w:name="_Toc157436301"/>
      <w:bookmarkStart w:id="1712" w:name="_Toc157440141"/>
      <w:bookmarkStart w:id="1713" w:name="_Toc160649855"/>
      <w:bookmarkStart w:id="1714" w:name="_Toc164928070"/>
      <w:r w:rsidRPr="006D68AC">
        <w:t>5.1</w:t>
      </w:r>
      <w:r w:rsidRPr="006D68AC">
        <w:rPr>
          <w:rFonts w:hint="eastAsia"/>
          <w:lang w:eastAsia="zh-CN"/>
        </w:rPr>
        <w:t>8</w:t>
      </w:r>
      <w:r w:rsidRPr="006D68AC">
        <w:tab/>
      </w:r>
      <w:bookmarkEnd w:id="1706"/>
      <w:r w:rsidRPr="006D68AC">
        <w:rPr>
          <w:rFonts w:hint="eastAsia"/>
          <w:lang w:eastAsia="zh-CN"/>
        </w:rPr>
        <w:t>Void</w:t>
      </w:r>
      <w:bookmarkEnd w:id="1707"/>
      <w:bookmarkEnd w:id="1708"/>
      <w:bookmarkEnd w:id="1709"/>
    </w:p>
    <w:p w14:paraId="325660EF" w14:textId="7B98D5FE" w:rsidR="00016DAC" w:rsidRPr="006D68AC" w:rsidRDefault="00016DAC" w:rsidP="00016DAC">
      <w:pPr>
        <w:pStyle w:val="Heading2"/>
      </w:pPr>
      <w:bookmarkStart w:id="1715" w:name="_Toc168549874"/>
      <w:bookmarkStart w:id="1716" w:name="_Toc170117939"/>
      <w:bookmarkStart w:id="1717" w:name="_Toc209470021"/>
      <w:r w:rsidRPr="006D68AC">
        <w:t>5.19</w:t>
      </w:r>
      <w:r w:rsidRPr="006D68AC">
        <w:tab/>
      </w:r>
      <w:r w:rsidR="00BB2AE8" w:rsidRPr="006D68AC">
        <w:t>NSCE_NSAllocation</w:t>
      </w:r>
      <w:bookmarkEnd w:id="1710"/>
      <w:bookmarkEnd w:id="1711"/>
      <w:bookmarkEnd w:id="1712"/>
      <w:bookmarkEnd w:id="1713"/>
      <w:bookmarkEnd w:id="1714"/>
      <w:bookmarkEnd w:id="1715"/>
      <w:bookmarkEnd w:id="1716"/>
      <w:bookmarkEnd w:id="1717"/>
    </w:p>
    <w:p w14:paraId="36D1886B" w14:textId="77777777" w:rsidR="00016DAC" w:rsidRPr="006D68AC" w:rsidRDefault="00016DAC" w:rsidP="00016DAC">
      <w:pPr>
        <w:pStyle w:val="Heading3"/>
      </w:pPr>
      <w:bookmarkStart w:id="1718" w:name="_Toc157434587"/>
      <w:bookmarkStart w:id="1719" w:name="_Toc157436302"/>
      <w:bookmarkStart w:id="1720" w:name="_Toc157440142"/>
      <w:bookmarkStart w:id="1721" w:name="_Toc160649856"/>
      <w:bookmarkStart w:id="1722" w:name="_Toc164928071"/>
      <w:bookmarkStart w:id="1723" w:name="_Toc168549875"/>
      <w:bookmarkStart w:id="1724" w:name="_Toc170117940"/>
      <w:bookmarkStart w:id="1725" w:name="_Toc209470022"/>
      <w:r w:rsidRPr="006D68AC">
        <w:t>5.19.1</w:t>
      </w:r>
      <w:r w:rsidRPr="006D68AC">
        <w:tab/>
        <w:t>Service Description</w:t>
      </w:r>
      <w:bookmarkEnd w:id="1718"/>
      <w:bookmarkEnd w:id="1719"/>
      <w:bookmarkEnd w:id="1720"/>
      <w:bookmarkEnd w:id="1721"/>
      <w:bookmarkEnd w:id="1722"/>
      <w:bookmarkEnd w:id="1723"/>
      <w:bookmarkEnd w:id="1724"/>
      <w:bookmarkEnd w:id="1725"/>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Heading3"/>
      </w:pPr>
      <w:bookmarkStart w:id="1726" w:name="_Toc157434588"/>
      <w:bookmarkStart w:id="1727" w:name="_Toc157436303"/>
      <w:bookmarkStart w:id="1728" w:name="_Toc157440143"/>
      <w:bookmarkStart w:id="1729" w:name="_Toc160649857"/>
      <w:bookmarkStart w:id="1730" w:name="_Toc164928072"/>
      <w:bookmarkStart w:id="1731" w:name="_Toc168549876"/>
      <w:bookmarkStart w:id="1732" w:name="_Toc170117941"/>
      <w:bookmarkStart w:id="1733" w:name="_Toc209470023"/>
      <w:r w:rsidRPr="006D68AC">
        <w:t>5.19.2</w:t>
      </w:r>
      <w:r w:rsidRPr="006D68AC">
        <w:tab/>
        <w:t>Service Operations</w:t>
      </w:r>
      <w:bookmarkEnd w:id="1726"/>
      <w:bookmarkEnd w:id="1727"/>
      <w:bookmarkEnd w:id="1728"/>
      <w:bookmarkEnd w:id="1729"/>
      <w:bookmarkEnd w:id="1730"/>
      <w:bookmarkEnd w:id="1731"/>
      <w:bookmarkEnd w:id="1732"/>
      <w:bookmarkEnd w:id="1733"/>
    </w:p>
    <w:p w14:paraId="0397AC6C" w14:textId="77777777" w:rsidR="00016DAC" w:rsidRPr="006D68AC" w:rsidRDefault="00016DAC" w:rsidP="00B13605">
      <w:pPr>
        <w:pStyle w:val="Heading4"/>
      </w:pPr>
      <w:bookmarkStart w:id="1734" w:name="_Toc157434589"/>
      <w:bookmarkStart w:id="1735" w:name="_Toc157436304"/>
      <w:bookmarkStart w:id="1736" w:name="_Toc157440144"/>
      <w:bookmarkStart w:id="1737" w:name="_Toc160649858"/>
      <w:bookmarkStart w:id="1738" w:name="_Toc164928073"/>
      <w:bookmarkStart w:id="1739" w:name="_Toc168549877"/>
      <w:bookmarkStart w:id="1740" w:name="_Toc170117942"/>
      <w:bookmarkStart w:id="1741" w:name="_Toc209470024"/>
      <w:r w:rsidRPr="006D68AC">
        <w:t>5.19.2.1</w:t>
      </w:r>
      <w:r w:rsidRPr="006D68AC">
        <w:tab/>
        <w:t>Introduction</w:t>
      </w:r>
      <w:bookmarkEnd w:id="1734"/>
      <w:bookmarkEnd w:id="1735"/>
      <w:bookmarkEnd w:id="1736"/>
      <w:bookmarkEnd w:id="1737"/>
      <w:bookmarkEnd w:id="1738"/>
      <w:bookmarkEnd w:id="1739"/>
      <w:bookmarkEnd w:id="1740"/>
      <w:bookmarkEnd w:id="1741"/>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Heading4"/>
      </w:pPr>
      <w:bookmarkStart w:id="1742" w:name="_Toc157434590"/>
      <w:bookmarkStart w:id="1743" w:name="_Toc157436305"/>
      <w:bookmarkStart w:id="1744" w:name="_Toc157440145"/>
      <w:bookmarkStart w:id="1745" w:name="_Toc160649859"/>
      <w:bookmarkStart w:id="1746" w:name="_Toc164928074"/>
      <w:bookmarkStart w:id="1747" w:name="_Toc168549878"/>
      <w:bookmarkStart w:id="1748" w:name="_Toc170117943"/>
      <w:bookmarkStart w:id="1749" w:name="_Toc209470025"/>
      <w:r w:rsidRPr="006D68AC">
        <w:t>5.19.2.2</w:t>
      </w:r>
      <w:r w:rsidRPr="006D68AC">
        <w:tab/>
        <w:t>NSCE_NSAllocation_Request</w:t>
      </w:r>
      <w:bookmarkEnd w:id="1742"/>
      <w:bookmarkEnd w:id="1743"/>
      <w:bookmarkEnd w:id="1744"/>
      <w:bookmarkEnd w:id="1745"/>
      <w:bookmarkEnd w:id="1746"/>
      <w:bookmarkEnd w:id="1747"/>
      <w:bookmarkEnd w:id="1748"/>
      <w:bookmarkEnd w:id="1749"/>
    </w:p>
    <w:p w14:paraId="5C612EB3" w14:textId="77777777" w:rsidR="00016DAC" w:rsidRPr="006D68AC" w:rsidRDefault="00016DAC" w:rsidP="00B13605">
      <w:pPr>
        <w:pStyle w:val="Heading5"/>
      </w:pPr>
      <w:bookmarkStart w:id="1750" w:name="_Toc157434591"/>
      <w:bookmarkStart w:id="1751" w:name="_Toc157436306"/>
      <w:bookmarkStart w:id="1752" w:name="_Toc157440146"/>
      <w:bookmarkStart w:id="1753" w:name="_Toc160649860"/>
      <w:bookmarkStart w:id="1754" w:name="_Toc164928075"/>
      <w:bookmarkStart w:id="1755" w:name="_Toc168549879"/>
      <w:bookmarkStart w:id="1756" w:name="_Toc170117944"/>
      <w:bookmarkStart w:id="1757" w:name="_Toc209470026"/>
      <w:r w:rsidRPr="006D68AC">
        <w:t>5.19.2.2.1</w:t>
      </w:r>
      <w:r w:rsidRPr="006D68AC">
        <w:tab/>
        <w:t>General</w:t>
      </w:r>
      <w:bookmarkEnd w:id="1750"/>
      <w:bookmarkEnd w:id="1751"/>
      <w:bookmarkEnd w:id="1752"/>
      <w:bookmarkEnd w:id="1753"/>
      <w:bookmarkEnd w:id="1754"/>
      <w:bookmarkEnd w:id="1755"/>
      <w:bookmarkEnd w:id="1756"/>
      <w:bookmarkEnd w:id="1757"/>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Heading5"/>
      </w:pPr>
      <w:bookmarkStart w:id="1758" w:name="_Toc157434592"/>
      <w:bookmarkStart w:id="1759" w:name="_Toc157436307"/>
      <w:bookmarkStart w:id="1760" w:name="_Toc157440147"/>
      <w:bookmarkStart w:id="1761" w:name="_Toc160649861"/>
      <w:bookmarkStart w:id="1762" w:name="_Toc164928076"/>
      <w:bookmarkStart w:id="1763" w:name="_Toc168549880"/>
      <w:bookmarkStart w:id="1764" w:name="_Toc170117945"/>
      <w:bookmarkStart w:id="1765" w:name="_Toc209470027"/>
      <w:r w:rsidRPr="006D68AC">
        <w:t>5.19.2.2.2</w:t>
      </w:r>
      <w:r w:rsidRPr="006D68AC">
        <w:tab/>
        <w:t>Network Slice Allocation Request</w:t>
      </w:r>
      <w:bookmarkEnd w:id="1758"/>
      <w:bookmarkEnd w:id="1759"/>
      <w:bookmarkEnd w:id="1760"/>
      <w:bookmarkEnd w:id="1761"/>
      <w:bookmarkEnd w:id="1762"/>
      <w:bookmarkEnd w:id="1763"/>
      <w:bookmarkEnd w:id="1764"/>
      <w:bookmarkEnd w:id="1765"/>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35pt;height:123.25pt;mso-width-percent:0;mso-height-percent:0;mso-width-percent:0;mso-height-percent:0" o:ole="">
            <v:imagedata r:id="rId131" o:title=""/>
          </v:shape>
          <o:OLEObject Type="Embed" ProgID="Word.Document.8" ShapeID="_x0000_i1088" DrawAspect="Content" ObjectID="_1820301964"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Heading1"/>
      </w:pPr>
      <w:r w:rsidRPr="006D68AC">
        <w:br w:type="page"/>
      </w:r>
      <w:bookmarkStart w:id="1766" w:name="_Toc157434593"/>
      <w:bookmarkStart w:id="1767" w:name="_Toc157436308"/>
      <w:bookmarkStart w:id="1768" w:name="_Toc157440148"/>
      <w:bookmarkStart w:id="1769" w:name="_Toc160649862"/>
      <w:bookmarkStart w:id="1770" w:name="_Toc164928077"/>
      <w:bookmarkStart w:id="1771" w:name="_Toc168549881"/>
      <w:bookmarkStart w:id="1772" w:name="_Toc170117946"/>
      <w:bookmarkStart w:id="1773" w:name="_Toc209470028"/>
      <w:r w:rsidR="008A6D4A" w:rsidRPr="006D68AC">
        <w:t>6</w:t>
      </w:r>
      <w:r w:rsidR="008A6D4A" w:rsidRPr="006D68AC">
        <w:tab/>
        <w:t>API Definitions</w:t>
      </w:r>
      <w:bookmarkEnd w:id="201"/>
      <w:bookmarkEnd w:id="202"/>
      <w:bookmarkEnd w:id="1766"/>
      <w:bookmarkEnd w:id="1767"/>
      <w:bookmarkEnd w:id="1768"/>
      <w:bookmarkEnd w:id="1769"/>
      <w:bookmarkEnd w:id="1770"/>
      <w:bookmarkEnd w:id="1771"/>
      <w:bookmarkEnd w:id="1772"/>
      <w:bookmarkEnd w:id="1773"/>
    </w:p>
    <w:p w14:paraId="391C9859" w14:textId="5EAF9B7A" w:rsidR="008A6D4A" w:rsidRPr="006D68AC" w:rsidRDefault="008A6D4A" w:rsidP="007A4424">
      <w:pPr>
        <w:pStyle w:val="Heading2"/>
        <w:rPr>
          <w:rFonts w:eastAsiaTheme="minorEastAsia"/>
          <w:lang w:eastAsia="zh-CN"/>
        </w:rPr>
      </w:pPr>
      <w:bookmarkStart w:id="1774" w:name="_Toc510696598"/>
      <w:bookmarkStart w:id="1775" w:name="_Toc35971390"/>
      <w:bookmarkStart w:id="1776" w:name="_Toc157434594"/>
      <w:bookmarkStart w:id="1777" w:name="_Toc157436309"/>
      <w:bookmarkStart w:id="1778" w:name="_Toc157440149"/>
      <w:bookmarkStart w:id="1779" w:name="_Toc160649863"/>
      <w:bookmarkStart w:id="1780" w:name="_Toc164928078"/>
      <w:bookmarkStart w:id="1781" w:name="_Toc168549882"/>
      <w:bookmarkStart w:id="1782" w:name="_Toc170117947"/>
      <w:bookmarkStart w:id="1783" w:name="_Toc209470029"/>
      <w:r w:rsidRPr="006D68AC">
        <w:t>6.1</w:t>
      </w:r>
      <w:r w:rsidRPr="006D68AC">
        <w:tab/>
      </w:r>
      <w:r w:rsidR="00D3062E" w:rsidRPr="006D68AC">
        <w:t>NSCE_SliceApiManagement</w:t>
      </w:r>
      <w:r w:rsidRPr="006D68AC">
        <w:t xml:space="preserve"> API</w:t>
      </w:r>
      <w:bookmarkEnd w:id="1774"/>
      <w:bookmarkEnd w:id="1775"/>
      <w:bookmarkEnd w:id="1776"/>
      <w:bookmarkEnd w:id="1777"/>
      <w:bookmarkEnd w:id="1778"/>
      <w:bookmarkEnd w:id="1779"/>
      <w:bookmarkEnd w:id="1780"/>
      <w:bookmarkEnd w:id="1781"/>
      <w:bookmarkEnd w:id="1782"/>
      <w:bookmarkEnd w:id="1783"/>
    </w:p>
    <w:p w14:paraId="32A02087" w14:textId="77777777" w:rsidR="00192AD6" w:rsidRPr="006D68AC" w:rsidRDefault="00192AD6" w:rsidP="00192AD6">
      <w:pPr>
        <w:pStyle w:val="Heading3"/>
      </w:pPr>
      <w:bookmarkStart w:id="1784" w:name="_Toc510696599"/>
      <w:bookmarkStart w:id="1785" w:name="_Toc35971391"/>
      <w:bookmarkStart w:id="1786" w:name="_Toc157434595"/>
      <w:bookmarkStart w:id="1787" w:name="_Toc157436310"/>
      <w:bookmarkStart w:id="1788" w:name="_Toc157440150"/>
      <w:bookmarkStart w:id="1789" w:name="_Toc168549883"/>
      <w:bookmarkStart w:id="1790" w:name="_Toc170117948"/>
      <w:bookmarkStart w:id="1791" w:name="_Toc209470030"/>
      <w:r w:rsidRPr="006D68AC">
        <w:t>6.1.1</w:t>
      </w:r>
      <w:r w:rsidRPr="006D68AC">
        <w:tab/>
        <w:t>Introduction</w:t>
      </w:r>
      <w:bookmarkEnd w:id="1784"/>
      <w:bookmarkEnd w:id="1785"/>
      <w:bookmarkEnd w:id="1786"/>
      <w:bookmarkEnd w:id="1787"/>
      <w:bookmarkEnd w:id="1788"/>
      <w:bookmarkEnd w:id="1789"/>
      <w:bookmarkEnd w:id="1790"/>
      <w:bookmarkEnd w:id="1791"/>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1792" w:name="_Toc157434596"/>
      <w:bookmarkStart w:id="1793" w:name="_Toc157436311"/>
      <w:bookmarkStart w:id="1794"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Heading3"/>
      </w:pPr>
      <w:bookmarkStart w:id="1795" w:name="_Toc168549884"/>
      <w:bookmarkStart w:id="1796" w:name="_Toc170117949"/>
      <w:bookmarkStart w:id="1797" w:name="_Toc209470031"/>
      <w:r w:rsidRPr="006D68AC">
        <w:t>6.1.2</w:t>
      </w:r>
      <w:r w:rsidRPr="006D68AC">
        <w:tab/>
        <w:t>Usage of HTTP</w:t>
      </w:r>
      <w:bookmarkEnd w:id="1792"/>
      <w:bookmarkEnd w:id="1793"/>
      <w:bookmarkEnd w:id="1794"/>
      <w:bookmarkEnd w:id="1795"/>
      <w:bookmarkEnd w:id="1796"/>
      <w:bookmarkEnd w:id="1797"/>
    </w:p>
    <w:p w14:paraId="28B88FB6" w14:textId="77777777" w:rsidR="00192AD6" w:rsidRPr="006D68AC" w:rsidRDefault="00192AD6" w:rsidP="00192AD6">
      <w:bookmarkStart w:id="1798" w:name="_Toc510696607"/>
      <w:bookmarkStart w:id="1799"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Heading3"/>
      </w:pPr>
      <w:bookmarkStart w:id="1800" w:name="_Toc157434597"/>
      <w:bookmarkStart w:id="1801" w:name="_Toc157436312"/>
      <w:bookmarkStart w:id="1802" w:name="_Toc157440152"/>
      <w:bookmarkStart w:id="1803" w:name="_Toc168549885"/>
      <w:bookmarkStart w:id="1804" w:name="_Toc170117950"/>
      <w:bookmarkStart w:id="1805" w:name="_Toc209470032"/>
      <w:r w:rsidRPr="006D68AC">
        <w:t>6.1.3</w:t>
      </w:r>
      <w:r w:rsidRPr="006D68AC">
        <w:tab/>
        <w:t>Resources</w:t>
      </w:r>
      <w:bookmarkEnd w:id="1798"/>
      <w:bookmarkEnd w:id="1799"/>
      <w:bookmarkEnd w:id="1800"/>
      <w:bookmarkEnd w:id="1801"/>
      <w:bookmarkEnd w:id="1802"/>
      <w:bookmarkEnd w:id="1803"/>
      <w:bookmarkEnd w:id="1804"/>
      <w:bookmarkEnd w:id="1805"/>
    </w:p>
    <w:p w14:paraId="543F87B3" w14:textId="77777777" w:rsidR="00192AD6" w:rsidRPr="006D68AC" w:rsidRDefault="00192AD6" w:rsidP="00192AD6">
      <w:pPr>
        <w:pStyle w:val="Heading4"/>
      </w:pPr>
      <w:bookmarkStart w:id="1806" w:name="_Toc510696608"/>
      <w:bookmarkStart w:id="1807" w:name="_Toc35971399"/>
      <w:bookmarkStart w:id="1808" w:name="_Toc157434598"/>
      <w:bookmarkStart w:id="1809" w:name="_Toc157436313"/>
      <w:bookmarkStart w:id="1810" w:name="_Toc157440153"/>
      <w:bookmarkStart w:id="1811" w:name="_Toc168549886"/>
      <w:bookmarkStart w:id="1812" w:name="_Toc170117951"/>
      <w:bookmarkStart w:id="1813" w:name="_Toc209470033"/>
      <w:r w:rsidRPr="006D68AC">
        <w:t>6.1.3.1</w:t>
      </w:r>
      <w:r w:rsidRPr="006D68AC">
        <w:tab/>
        <w:t>Overview</w:t>
      </w:r>
      <w:bookmarkEnd w:id="1806"/>
      <w:bookmarkEnd w:id="1807"/>
      <w:bookmarkEnd w:id="1808"/>
      <w:bookmarkEnd w:id="1809"/>
      <w:bookmarkEnd w:id="1810"/>
      <w:bookmarkEnd w:id="1811"/>
      <w:bookmarkEnd w:id="1812"/>
      <w:bookmarkEnd w:id="1813"/>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45pt;height:220.4pt" o:ole="">
            <v:imagedata r:id="rId133" o:title=""/>
          </v:shape>
          <o:OLEObject Type="Embed" ProgID="Word.Document.8" ShapeID="_x0000_i1089" DrawAspect="Content" ObjectID="_1820301965"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Heading4"/>
      </w:pPr>
      <w:bookmarkStart w:id="1814" w:name="_Toc168549887"/>
      <w:bookmarkStart w:id="1815" w:name="_Toc170117952"/>
      <w:bookmarkStart w:id="1816" w:name="_Toc209470034"/>
      <w:r w:rsidRPr="006D68AC">
        <w:rPr>
          <w:noProof/>
          <w:lang w:eastAsia="zh-CN"/>
        </w:rPr>
        <w:t>6.1</w:t>
      </w:r>
      <w:r w:rsidRPr="006D68AC">
        <w:t>.3.2</w:t>
      </w:r>
      <w:r w:rsidRPr="006D68AC">
        <w:tab/>
        <w:t>Resource: Slice API Configurations</w:t>
      </w:r>
      <w:bookmarkEnd w:id="1814"/>
      <w:bookmarkEnd w:id="1815"/>
      <w:bookmarkEnd w:id="1816"/>
    </w:p>
    <w:p w14:paraId="439A6E98" w14:textId="77777777" w:rsidR="00192AD6" w:rsidRPr="006D68AC" w:rsidRDefault="00192AD6" w:rsidP="00192AD6">
      <w:pPr>
        <w:pStyle w:val="Heading5"/>
      </w:pPr>
      <w:bookmarkStart w:id="1817" w:name="_Toc168549888"/>
      <w:bookmarkStart w:id="1818" w:name="_Toc170117953"/>
      <w:bookmarkStart w:id="1819" w:name="_Toc209470035"/>
      <w:r w:rsidRPr="006D68AC">
        <w:rPr>
          <w:noProof/>
          <w:lang w:eastAsia="zh-CN"/>
        </w:rPr>
        <w:t>6.1</w:t>
      </w:r>
      <w:r w:rsidRPr="006D68AC">
        <w:t>.3.2.1</w:t>
      </w:r>
      <w:r w:rsidRPr="006D68AC">
        <w:tab/>
        <w:t>Description</w:t>
      </w:r>
      <w:bookmarkEnd w:id="1817"/>
      <w:bookmarkEnd w:id="1818"/>
      <w:bookmarkEnd w:id="1819"/>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Heading5"/>
      </w:pPr>
      <w:bookmarkStart w:id="1820" w:name="_Toc168549889"/>
      <w:bookmarkStart w:id="1821" w:name="_Toc170117954"/>
      <w:bookmarkStart w:id="1822" w:name="_Toc209470036"/>
      <w:r w:rsidRPr="006D68AC">
        <w:rPr>
          <w:noProof/>
          <w:lang w:eastAsia="zh-CN"/>
        </w:rPr>
        <w:t>6.1</w:t>
      </w:r>
      <w:r w:rsidRPr="006D68AC">
        <w:t>.3.2.2</w:t>
      </w:r>
      <w:r w:rsidRPr="006D68AC">
        <w:tab/>
        <w:t>Resource Definition</w:t>
      </w:r>
      <w:bookmarkEnd w:id="1820"/>
      <w:bookmarkEnd w:id="1821"/>
      <w:bookmarkEnd w:id="1822"/>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Heading5"/>
      </w:pPr>
      <w:bookmarkStart w:id="1823" w:name="_Toc168549890"/>
      <w:bookmarkStart w:id="1824" w:name="_Toc170117955"/>
      <w:bookmarkStart w:id="1825" w:name="_Toc209470037"/>
      <w:r w:rsidRPr="006D68AC">
        <w:rPr>
          <w:noProof/>
          <w:lang w:eastAsia="zh-CN"/>
        </w:rPr>
        <w:t>6.1</w:t>
      </w:r>
      <w:r w:rsidRPr="006D68AC">
        <w:t>.3.2.3</w:t>
      </w:r>
      <w:r w:rsidRPr="006D68AC">
        <w:tab/>
        <w:t>Resource Standard Methods</w:t>
      </w:r>
      <w:bookmarkEnd w:id="1823"/>
      <w:bookmarkEnd w:id="1824"/>
      <w:bookmarkEnd w:id="1825"/>
    </w:p>
    <w:p w14:paraId="3BEC7165" w14:textId="77777777" w:rsidR="00192AD6" w:rsidRPr="006D68AC" w:rsidRDefault="00192AD6" w:rsidP="00192AD6">
      <w:pPr>
        <w:pStyle w:val="Heading6"/>
      </w:pPr>
      <w:bookmarkStart w:id="1826" w:name="_Toc168549891"/>
      <w:bookmarkStart w:id="1827" w:name="_Toc170117956"/>
      <w:bookmarkStart w:id="1828" w:name="_Toc209470038"/>
      <w:r w:rsidRPr="006D68AC">
        <w:rPr>
          <w:noProof/>
          <w:lang w:eastAsia="zh-CN"/>
        </w:rPr>
        <w:t>6.1</w:t>
      </w:r>
      <w:r w:rsidRPr="006D68AC">
        <w:t>.3.2.3.1</w:t>
      </w:r>
      <w:r w:rsidRPr="006D68AC">
        <w:tab/>
        <w:t>POST</w:t>
      </w:r>
      <w:bookmarkEnd w:id="1826"/>
      <w:bookmarkEnd w:id="1827"/>
      <w:bookmarkEnd w:id="1828"/>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Heading5"/>
      </w:pPr>
      <w:bookmarkStart w:id="1829" w:name="_Toc168549892"/>
      <w:bookmarkStart w:id="1830" w:name="_Toc170117957"/>
      <w:bookmarkStart w:id="1831" w:name="_Toc209470039"/>
      <w:r w:rsidRPr="006D68AC">
        <w:rPr>
          <w:noProof/>
          <w:lang w:eastAsia="zh-CN"/>
        </w:rPr>
        <w:t>6.1</w:t>
      </w:r>
      <w:r w:rsidRPr="006D68AC">
        <w:t>.3.2.4</w:t>
      </w:r>
      <w:r w:rsidRPr="006D68AC">
        <w:tab/>
        <w:t>Resource Custom Operations</w:t>
      </w:r>
      <w:bookmarkEnd w:id="1829"/>
      <w:bookmarkEnd w:id="1830"/>
      <w:bookmarkEnd w:id="18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Heading4"/>
      </w:pPr>
      <w:bookmarkStart w:id="1832" w:name="_Toc168549893"/>
      <w:bookmarkStart w:id="1833" w:name="_Toc170117958"/>
      <w:bookmarkStart w:id="1834" w:name="_Toc209470040"/>
      <w:r w:rsidRPr="006D68AC">
        <w:rPr>
          <w:noProof/>
          <w:lang w:eastAsia="zh-CN"/>
        </w:rPr>
        <w:t>6.1</w:t>
      </w:r>
      <w:r w:rsidRPr="006D68AC">
        <w:t>.3.3</w:t>
      </w:r>
      <w:r w:rsidRPr="006D68AC">
        <w:tab/>
        <w:t>Resource: Individual Slice API Configuration</w:t>
      </w:r>
      <w:bookmarkEnd w:id="1832"/>
      <w:bookmarkEnd w:id="1833"/>
      <w:bookmarkEnd w:id="1834"/>
    </w:p>
    <w:p w14:paraId="3BD27973" w14:textId="77777777" w:rsidR="00192AD6" w:rsidRPr="006D68AC" w:rsidRDefault="00192AD6" w:rsidP="00192AD6">
      <w:pPr>
        <w:pStyle w:val="Heading5"/>
      </w:pPr>
      <w:bookmarkStart w:id="1835" w:name="_Toc168549894"/>
      <w:bookmarkStart w:id="1836" w:name="_Toc170117959"/>
      <w:bookmarkStart w:id="1837" w:name="_Toc209470041"/>
      <w:r w:rsidRPr="006D68AC">
        <w:rPr>
          <w:noProof/>
          <w:lang w:eastAsia="zh-CN"/>
        </w:rPr>
        <w:t>6.1</w:t>
      </w:r>
      <w:r w:rsidRPr="006D68AC">
        <w:t>.3.3.1</w:t>
      </w:r>
      <w:r w:rsidRPr="006D68AC">
        <w:tab/>
        <w:t>Description</w:t>
      </w:r>
      <w:bookmarkEnd w:id="1835"/>
      <w:bookmarkEnd w:id="1836"/>
      <w:bookmarkEnd w:id="183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Heading5"/>
      </w:pPr>
      <w:bookmarkStart w:id="1838" w:name="_Toc168549895"/>
      <w:bookmarkStart w:id="1839" w:name="_Toc170117960"/>
      <w:bookmarkStart w:id="1840" w:name="_Toc209470042"/>
      <w:r w:rsidRPr="006D68AC">
        <w:rPr>
          <w:noProof/>
          <w:lang w:eastAsia="zh-CN"/>
        </w:rPr>
        <w:t>6.1</w:t>
      </w:r>
      <w:r w:rsidRPr="006D68AC">
        <w:t>.3.3.2</w:t>
      </w:r>
      <w:r w:rsidRPr="006D68AC">
        <w:tab/>
        <w:t>Resource Definition</w:t>
      </w:r>
      <w:bookmarkEnd w:id="1838"/>
      <w:bookmarkEnd w:id="1839"/>
      <w:bookmarkEnd w:id="1840"/>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Heading5"/>
      </w:pPr>
      <w:bookmarkStart w:id="1841" w:name="_Toc168549896"/>
      <w:bookmarkStart w:id="1842" w:name="_Toc170117961"/>
      <w:bookmarkStart w:id="1843" w:name="_Toc209470043"/>
      <w:r w:rsidRPr="006D68AC">
        <w:rPr>
          <w:noProof/>
          <w:lang w:eastAsia="zh-CN"/>
        </w:rPr>
        <w:t>6.1</w:t>
      </w:r>
      <w:r w:rsidRPr="006D68AC">
        <w:t>.3.3.3</w:t>
      </w:r>
      <w:r w:rsidRPr="006D68AC">
        <w:tab/>
        <w:t>Resource Standard Methods</w:t>
      </w:r>
      <w:bookmarkEnd w:id="1841"/>
      <w:bookmarkEnd w:id="1842"/>
      <w:bookmarkEnd w:id="1843"/>
    </w:p>
    <w:p w14:paraId="4C04226D" w14:textId="77777777" w:rsidR="00192AD6" w:rsidRPr="006D68AC" w:rsidRDefault="00192AD6" w:rsidP="00192AD6">
      <w:pPr>
        <w:pStyle w:val="Heading6"/>
      </w:pPr>
      <w:bookmarkStart w:id="1844" w:name="_Toc168549897"/>
      <w:bookmarkStart w:id="1845" w:name="_Toc170117962"/>
      <w:bookmarkStart w:id="1846" w:name="_Toc209470044"/>
      <w:r w:rsidRPr="006D68AC">
        <w:rPr>
          <w:noProof/>
          <w:lang w:eastAsia="zh-CN"/>
        </w:rPr>
        <w:t>6.1</w:t>
      </w:r>
      <w:r w:rsidRPr="006D68AC">
        <w:t>.3.3.3.1</w:t>
      </w:r>
      <w:r w:rsidRPr="006D68AC">
        <w:tab/>
        <w:t>GET</w:t>
      </w:r>
      <w:bookmarkEnd w:id="1844"/>
      <w:bookmarkEnd w:id="1845"/>
      <w:bookmarkEnd w:id="1846"/>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Heading6"/>
      </w:pPr>
      <w:bookmarkStart w:id="1847" w:name="_Toc168549898"/>
      <w:bookmarkStart w:id="1848" w:name="_Toc170117963"/>
      <w:bookmarkStart w:id="1849" w:name="_Toc209470045"/>
      <w:r w:rsidRPr="006D68AC">
        <w:rPr>
          <w:noProof/>
          <w:lang w:eastAsia="zh-CN"/>
        </w:rPr>
        <w:t>6.1</w:t>
      </w:r>
      <w:r w:rsidRPr="006D68AC">
        <w:t>.3.3.3.2</w:t>
      </w:r>
      <w:r w:rsidRPr="006D68AC">
        <w:tab/>
        <w:t>DELETE</w:t>
      </w:r>
      <w:bookmarkEnd w:id="1847"/>
      <w:bookmarkEnd w:id="1848"/>
      <w:bookmarkEnd w:id="184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Heading5"/>
      </w:pPr>
      <w:bookmarkStart w:id="1850" w:name="_Toc168549899"/>
      <w:bookmarkStart w:id="1851" w:name="_Toc170117964"/>
      <w:bookmarkStart w:id="1852" w:name="_Toc209470046"/>
      <w:r w:rsidRPr="006D68AC">
        <w:rPr>
          <w:noProof/>
          <w:lang w:eastAsia="zh-CN"/>
        </w:rPr>
        <w:t>6.1</w:t>
      </w:r>
      <w:r w:rsidRPr="006D68AC">
        <w:t>.3.3.4</w:t>
      </w:r>
      <w:r w:rsidRPr="006D68AC">
        <w:tab/>
        <w:t>Resource Custom Operations</w:t>
      </w:r>
      <w:bookmarkEnd w:id="1850"/>
      <w:bookmarkEnd w:id="1851"/>
      <w:bookmarkEnd w:id="1852"/>
    </w:p>
    <w:p w14:paraId="0545BB84" w14:textId="77777777" w:rsidR="00192AD6" w:rsidRPr="006D68AC" w:rsidRDefault="00192AD6" w:rsidP="00192AD6">
      <w:pPr>
        <w:pStyle w:val="Heading6"/>
      </w:pPr>
      <w:bookmarkStart w:id="1853" w:name="_Toc161902583"/>
      <w:bookmarkStart w:id="1854" w:name="_Toc168549900"/>
      <w:bookmarkStart w:id="1855" w:name="_Toc170117965"/>
      <w:bookmarkStart w:id="1856" w:name="_Toc209470047"/>
      <w:r w:rsidRPr="006D68AC">
        <w:rPr>
          <w:noProof/>
          <w:lang w:eastAsia="zh-CN"/>
        </w:rPr>
        <w:t>6.1</w:t>
      </w:r>
      <w:r w:rsidRPr="006D68AC">
        <w:t>.3.3.4.1</w:t>
      </w:r>
      <w:r w:rsidRPr="006D68AC">
        <w:tab/>
        <w:t>Overview</w:t>
      </w:r>
      <w:bookmarkEnd w:id="1853"/>
      <w:bookmarkEnd w:id="1854"/>
      <w:bookmarkEnd w:id="1855"/>
      <w:bookmarkEnd w:id="1856"/>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Heading6"/>
      </w:pPr>
      <w:bookmarkStart w:id="1857" w:name="_Toc161902584"/>
      <w:bookmarkStart w:id="1858" w:name="_Toc168549901"/>
      <w:bookmarkStart w:id="1859" w:name="_Toc170117966"/>
      <w:bookmarkStart w:id="1860" w:name="_Toc209470048"/>
      <w:r w:rsidRPr="006D68AC">
        <w:rPr>
          <w:noProof/>
          <w:lang w:eastAsia="zh-CN"/>
        </w:rPr>
        <w:t>6.1</w:t>
      </w:r>
      <w:r w:rsidRPr="006D68AC">
        <w:t>.3.3.4.2</w:t>
      </w:r>
      <w:r w:rsidRPr="006D68AC">
        <w:tab/>
        <w:t xml:space="preserve">Operation: </w:t>
      </w:r>
      <w:bookmarkEnd w:id="1857"/>
      <w:r w:rsidRPr="006D68AC">
        <w:t>Update</w:t>
      </w:r>
      <w:bookmarkEnd w:id="1858"/>
      <w:bookmarkEnd w:id="1859"/>
      <w:bookmarkEnd w:id="1860"/>
    </w:p>
    <w:p w14:paraId="0462BAE8" w14:textId="77777777" w:rsidR="00192AD6" w:rsidRPr="006D68AC" w:rsidRDefault="00192AD6" w:rsidP="00192AD6">
      <w:pPr>
        <w:pStyle w:val="Heading7"/>
        <w:rPr>
          <w:noProof/>
        </w:rPr>
      </w:pPr>
      <w:bookmarkStart w:id="1861" w:name="_Toc170117967"/>
      <w:bookmarkStart w:id="1862" w:name="_Toc209470049"/>
      <w:r w:rsidRPr="006D68AC">
        <w:rPr>
          <w:noProof/>
          <w:lang w:eastAsia="zh-CN"/>
        </w:rPr>
        <w:t>6.1</w:t>
      </w:r>
      <w:r w:rsidRPr="006D68AC">
        <w:t>.3.3</w:t>
      </w:r>
      <w:r w:rsidRPr="006D68AC">
        <w:rPr>
          <w:noProof/>
        </w:rPr>
        <w:t>.4.2.1</w:t>
      </w:r>
      <w:r w:rsidRPr="006D68AC">
        <w:rPr>
          <w:noProof/>
        </w:rPr>
        <w:tab/>
        <w:t>Description</w:t>
      </w:r>
      <w:bookmarkEnd w:id="1861"/>
      <w:bookmarkEnd w:id="186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Heading7"/>
        <w:rPr>
          <w:noProof/>
        </w:rPr>
      </w:pPr>
      <w:bookmarkStart w:id="1863" w:name="_Toc170117968"/>
      <w:bookmarkStart w:id="1864" w:name="_Toc209470050"/>
      <w:r w:rsidRPr="006D68AC">
        <w:rPr>
          <w:noProof/>
          <w:lang w:eastAsia="zh-CN"/>
        </w:rPr>
        <w:t>6.1</w:t>
      </w:r>
      <w:r w:rsidRPr="006D68AC">
        <w:t>.3.3</w:t>
      </w:r>
      <w:r w:rsidRPr="006D68AC">
        <w:rPr>
          <w:noProof/>
        </w:rPr>
        <w:t>.4.2.2</w:t>
      </w:r>
      <w:r w:rsidRPr="006D68AC">
        <w:rPr>
          <w:noProof/>
        </w:rPr>
        <w:tab/>
        <w:t>Operation Definition</w:t>
      </w:r>
      <w:bookmarkEnd w:id="1863"/>
      <w:bookmarkEnd w:id="186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Heading3"/>
      </w:pPr>
      <w:bookmarkStart w:id="1865" w:name="_Toc168549902"/>
      <w:bookmarkStart w:id="1866" w:name="_Toc170117969"/>
      <w:bookmarkStart w:id="1867" w:name="_Toc209470051"/>
      <w:r w:rsidRPr="00F3076B">
        <w:t>6.1.4</w:t>
      </w:r>
      <w:r w:rsidRPr="00F3076B">
        <w:tab/>
        <w:t>Custom Operations without associated resources</w:t>
      </w:r>
      <w:bookmarkEnd w:id="1865"/>
      <w:bookmarkEnd w:id="1866"/>
      <w:bookmarkEnd w:id="1867"/>
    </w:p>
    <w:p w14:paraId="5DF874C4" w14:textId="77777777" w:rsidR="00192AD6" w:rsidRPr="006D68AC" w:rsidRDefault="00192AD6" w:rsidP="00192AD6">
      <w:pPr>
        <w:pStyle w:val="Heading4"/>
      </w:pPr>
      <w:bookmarkStart w:id="1868" w:name="_Toc168549903"/>
      <w:bookmarkStart w:id="1869" w:name="_Toc170117970"/>
      <w:bookmarkStart w:id="1870" w:name="_Toc209470052"/>
      <w:r w:rsidRPr="006D68AC">
        <w:rPr>
          <w:noProof/>
          <w:lang w:eastAsia="zh-CN"/>
        </w:rPr>
        <w:t>6.1</w:t>
      </w:r>
      <w:r w:rsidRPr="006D68AC">
        <w:t>.4.1</w:t>
      </w:r>
      <w:r w:rsidRPr="006D68AC">
        <w:tab/>
        <w:t>Overview</w:t>
      </w:r>
      <w:bookmarkEnd w:id="1868"/>
      <w:bookmarkEnd w:id="1869"/>
      <w:bookmarkEnd w:id="1870"/>
    </w:p>
    <w:p w14:paraId="1FA4601E" w14:textId="77777777" w:rsidR="00192AD6" w:rsidRPr="006D68AC" w:rsidRDefault="00192AD6" w:rsidP="00192AD6">
      <w:pPr>
        <w:rPr>
          <w:color w:val="000000"/>
          <w:lang w:eastAsia="zh-CN"/>
        </w:rPr>
      </w:pPr>
      <w:bookmarkStart w:id="1871"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1871"/>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5pt;height:95.85pt" o:ole="">
            <v:imagedata r:id="rId135" o:title=""/>
          </v:shape>
          <o:OLEObject Type="Embed" ProgID="Word.Document.8" ShapeID="_x0000_i1090" DrawAspect="Content" ObjectID="_1820301966"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Heading4"/>
      </w:pPr>
      <w:bookmarkStart w:id="1872" w:name="_Toc510696624"/>
      <w:bookmarkStart w:id="1873" w:name="_Toc35971415"/>
      <w:bookmarkStart w:id="1874" w:name="_Toc157434607"/>
      <w:bookmarkStart w:id="1875" w:name="_Toc157436322"/>
      <w:bookmarkStart w:id="1876" w:name="_Toc157440162"/>
      <w:bookmarkStart w:id="1877" w:name="_Toc168549904"/>
      <w:bookmarkStart w:id="1878" w:name="_Toc170117971"/>
      <w:bookmarkStart w:id="1879" w:name="_Toc209470053"/>
      <w:r w:rsidRPr="006D68AC">
        <w:t>6.1.4.2</w:t>
      </w:r>
      <w:r w:rsidRPr="006D68AC">
        <w:tab/>
        <w:t xml:space="preserve">Operation: </w:t>
      </w:r>
      <w:bookmarkEnd w:id="1872"/>
      <w:bookmarkEnd w:id="1873"/>
      <w:bookmarkEnd w:id="1874"/>
      <w:bookmarkEnd w:id="1875"/>
      <w:bookmarkEnd w:id="1876"/>
      <w:r w:rsidRPr="006D68AC">
        <w:t>Invoke</w:t>
      </w:r>
      <w:bookmarkEnd w:id="1877"/>
      <w:bookmarkEnd w:id="1878"/>
      <w:bookmarkEnd w:id="1879"/>
    </w:p>
    <w:p w14:paraId="01E6AAB1" w14:textId="77777777" w:rsidR="00192AD6" w:rsidRPr="006D68AC" w:rsidRDefault="00192AD6" w:rsidP="00192AD6">
      <w:pPr>
        <w:pStyle w:val="Heading5"/>
      </w:pPr>
      <w:bookmarkStart w:id="1880" w:name="_Toc168549905"/>
      <w:bookmarkStart w:id="1881" w:name="_Toc170117972"/>
      <w:bookmarkStart w:id="1882" w:name="_Toc209470054"/>
      <w:bookmarkStart w:id="1883" w:name="_Toc510696625"/>
      <w:bookmarkStart w:id="1884" w:name="_Toc35971416"/>
      <w:bookmarkStart w:id="1885" w:name="_Toc157434608"/>
      <w:bookmarkStart w:id="1886" w:name="_Toc157436323"/>
      <w:bookmarkStart w:id="1887" w:name="_Toc157440163"/>
      <w:r w:rsidRPr="006D68AC">
        <w:rPr>
          <w:noProof/>
          <w:lang w:eastAsia="zh-CN"/>
        </w:rPr>
        <w:t>6.1</w:t>
      </w:r>
      <w:r w:rsidRPr="006D68AC">
        <w:t>.4.2.1</w:t>
      </w:r>
      <w:r w:rsidRPr="006D68AC">
        <w:tab/>
        <w:t>Description</w:t>
      </w:r>
      <w:bookmarkEnd w:id="1880"/>
      <w:bookmarkEnd w:id="1881"/>
      <w:bookmarkEnd w:id="1882"/>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Heading5"/>
      </w:pPr>
      <w:bookmarkStart w:id="1888" w:name="_Toc168549906"/>
      <w:bookmarkStart w:id="1889" w:name="_Toc170117973"/>
      <w:bookmarkStart w:id="1890" w:name="_Toc209470055"/>
      <w:r w:rsidRPr="006D68AC">
        <w:rPr>
          <w:noProof/>
          <w:lang w:eastAsia="zh-CN"/>
        </w:rPr>
        <w:t>6.1</w:t>
      </w:r>
      <w:r w:rsidRPr="006D68AC">
        <w:t>.4.2.2</w:t>
      </w:r>
      <w:r w:rsidRPr="006D68AC">
        <w:tab/>
        <w:t>Operation Definition</w:t>
      </w:r>
      <w:bookmarkEnd w:id="1888"/>
      <w:bookmarkEnd w:id="1889"/>
      <w:bookmarkEnd w:id="1890"/>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Heading3"/>
      </w:pPr>
      <w:bookmarkStart w:id="1891" w:name="_Toc168549907"/>
      <w:bookmarkStart w:id="1892" w:name="_Toc170117974"/>
      <w:bookmarkStart w:id="1893" w:name="_Toc209470056"/>
      <w:bookmarkEnd w:id="1883"/>
      <w:bookmarkEnd w:id="1884"/>
      <w:bookmarkEnd w:id="1885"/>
      <w:bookmarkEnd w:id="1886"/>
      <w:bookmarkEnd w:id="1887"/>
      <w:r w:rsidRPr="006D68AC">
        <w:rPr>
          <w:noProof/>
          <w:lang w:eastAsia="zh-CN"/>
        </w:rPr>
        <w:t>6.1</w:t>
      </w:r>
      <w:r w:rsidRPr="006D68AC">
        <w:t>.5</w:t>
      </w:r>
      <w:r w:rsidRPr="006D68AC">
        <w:tab/>
        <w:t>Notifications</w:t>
      </w:r>
      <w:bookmarkEnd w:id="1891"/>
      <w:bookmarkEnd w:id="1892"/>
      <w:bookmarkEnd w:id="1893"/>
    </w:p>
    <w:p w14:paraId="7D0D2CD0" w14:textId="77777777" w:rsidR="00192AD6" w:rsidRPr="006D68AC" w:rsidRDefault="00192AD6" w:rsidP="00192AD6">
      <w:pPr>
        <w:pStyle w:val="Heading4"/>
      </w:pPr>
      <w:bookmarkStart w:id="1894" w:name="_Toc168549908"/>
      <w:bookmarkStart w:id="1895" w:name="_Toc170117975"/>
      <w:bookmarkStart w:id="1896" w:name="_Toc209470057"/>
      <w:r w:rsidRPr="006D68AC">
        <w:rPr>
          <w:noProof/>
          <w:lang w:eastAsia="zh-CN"/>
        </w:rPr>
        <w:t>6.1</w:t>
      </w:r>
      <w:r w:rsidRPr="006D68AC">
        <w:t>.5.1</w:t>
      </w:r>
      <w:r w:rsidRPr="006D68AC">
        <w:tab/>
        <w:t>General</w:t>
      </w:r>
      <w:bookmarkEnd w:id="1894"/>
      <w:bookmarkEnd w:id="1895"/>
      <w:bookmarkEnd w:id="1896"/>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Heading4"/>
      </w:pPr>
      <w:bookmarkStart w:id="1897" w:name="_Toc168549909"/>
      <w:bookmarkStart w:id="1898" w:name="_Toc170117976"/>
      <w:bookmarkStart w:id="1899" w:name="_Toc209470058"/>
      <w:r w:rsidRPr="006D68AC">
        <w:rPr>
          <w:noProof/>
          <w:lang w:eastAsia="zh-CN"/>
        </w:rPr>
        <w:t>6.1</w:t>
      </w:r>
      <w:r w:rsidRPr="006D68AC">
        <w:t>.5.2</w:t>
      </w:r>
      <w:r w:rsidRPr="006D68AC">
        <w:tab/>
        <w:t>Slice API Configuration Notification</w:t>
      </w:r>
      <w:bookmarkEnd w:id="1897"/>
      <w:bookmarkEnd w:id="1898"/>
      <w:bookmarkEnd w:id="1899"/>
    </w:p>
    <w:p w14:paraId="7C1CF487" w14:textId="77777777" w:rsidR="00192AD6" w:rsidRPr="006D68AC" w:rsidRDefault="00192AD6" w:rsidP="00192AD6">
      <w:pPr>
        <w:pStyle w:val="Heading5"/>
        <w:rPr>
          <w:noProof/>
        </w:rPr>
      </w:pPr>
      <w:bookmarkStart w:id="1900" w:name="_Toc168549910"/>
      <w:bookmarkStart w:id="1901" w:name="_Toc170117977"/>
      <w:bookmarkStart w:id="1902" w:name="_Toc209470059"/>
      <w:r w:rsidRPr="006D68AC">
        <w:rPr>
          <w:noProof/>
          <w:lang w:eastAsia="zh-CN"/>
        </w:rPr>
        <w:t>6.1</w:t>
      </w:r>
      <w:r w:rsidRPr="006D68AC">
        <w:t>.5.2</w:t>
      </w:r>
      <w:r w:rsidRPr="006D68AC">
        <w:rPr>
          <w:noProof/>
        </w:rPr>
        <w:t>.1</w:t>
      </w:r>
      <w:r w:rsidRPr="006D68AC">
        <w:rPr>
          <w:noProof/>
        </w:rPr>
        <w:tab/>
        <w:t>Description</w:t>
      </w:r>
      <w:bookmarkEnd w:id="1900"/>
      <w:bookmarkEnd w:id="1901"/>
      <w:bookmarkEnd w:id="1902"/>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Heading5"/>
        <w:rPr>
          <w:noProof/>
        </w:rPr>
      </w:pPr>
      <w:bookmarkStart w:id="1903" w:name="_Toc168549911"/>
      <w:bookmarkStart w:id="1904" w:name="_Toc170117978"/>
      <w:bookmarkStart w:id="1905" w:name="_Toc209470060"/>
      <w:r w:rsidRPr="006D68AC">
        <w:rPr>
          <w:noProof/>
          <w:lang w:eastAsia="zh-CN"/>
        </w:rPr>
        <w:t>6.1</w:t>
      </w:r>
      <w:r w:rsidRPr="006D68AC">
        <w:t>.5.2</w:t>
      </w:r>
      <w:r w:rsidRPr="006D68AC">
        <w:rPr>
          <w:noProof/>
        </w:rPr>
        <w:t>.2</w:t>
      </w:r>
      <w:r w:rsidRPr="006D68AC">
        <w:rPr>
          <w:noProof/>
        </w:rPr>
        <w:tab/>
        <w:t>Target URI</w:t>
      </w:r>
      <w:bookmarkEnd w:id="1903"/>
      <w:bookmarkEnd w:id="1904"/>
      <w:bookmarkEnd w:id="190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Heading5"/>
        <w:rPr>
          <w:noProof/>
        </w:rPr>
      </w:pPr>
      <w:bookmarkStart w:id="1906" w:name="_Toc168549912"/>
      <w:bookmarkStart w:id="1907" w:name="_Toc170117979"/>
      <w:bookmarkStart w:id="1908" w:name="_Toc209470061"/>
      <w:r w:rsidRPr="006D68AC">
        <w:rPr>
          <w:noProof/>
          <w:lang w:eastAsia="zh-CN"/>
        </w:rPr>
        <w:t>6.1</w:t>
      </w:r>
      <w:r w:rsidRPr="006D68AC">
        <w:t>.5.2</w:t>
      </w:r>
      <w:r w:rsidRPr="006D68AC">
        <w:rPr>
          <w:noProof/>
        </w:rPr>
        <w:t>.3</w:t>
      </w:r>
      <w:r w:rsidRPr="006D68AC">
        <w:rPr>
          <w:noProof/>
        </w:rPr>
        <w:tab/>
        <w:t>Standard Methods</w:t>
      </w:r>
      <w:bookmarkEnd w:id="1906"/>
      <w:bookmarkEnd w:id="1907"/>
      <w:bookmarkEnd w:id="1908"/>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Heading3"/>
      </w:pPr>
      <w:bookmarkStart w:id="1909" w:name="_Toc168549913"/>
      <w:bookmarkStart w:id="1910" w:name="_Toc170117980"/>
      <w:bookmarkStart w:id="1911" w:name="_Toc209470062"/>
      <w:r w:rsidRPr="006D68AC">
        <w:t>6.1.6</w:t>
      </w:r>
      <w:r w:rsidRPr="006D68AC">
        <w:tab/>
        <w:t>Data Model</w:t>
      </w:r>
      <w:bookmarkEnd w:id="1909"/>
      <w:bookmarkEnd w:id="1910"/>
      <w:bookmarkEnd w:id="1911"/>
    </w:p>
    <w:p w14:paraId="28A3DA82" w14:textId="77777777" w:rsidR="00192AD6" w:rsidRPr="006D68AC" w:rsidRDefault="00192AD6" w:rsidP="00192AD6">
      <w:pPr>
        <w:pStyle w:val="Heading4"/>
      </w:pPr>
      <w:bookmarkStart w:id="1912" w:name="_Toc168549914"/>
      <w:bookmarkStart w:id="1913" w:name="_Toc170117981"/>
      <w:bookmarkStart w:id="1914" w:name="_Toc209470063"/>
      <w:r w:rsidRPr="006D68AC">
        <w:t>6.1.6.1</w:t>
      </w:r>
      <w:r w:rsidRPr="006D68AC">
        <w:tab/>
        <w:t>General</w:t>
      </w:r>
      <w:bookmarkEnd w:id="1912"/>
      <w:bookmarkEnd w:id="1913"/>
      <w:bookmarkEnd w:id="1914"/>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Heading4"/>
      </w:pPr>
      <w:bookmarkStart w:id="1915" w:name="_Toc168549915"/>
      <w:bookmarkStart w:id="1916" w:name="_Toc170117982"/>
      <w:bookmarkStart w:id="1917" w:name="_Toc209470064"/>
      <w:r w:rsidRPr="006D68AC">
        <w:rPr>
          <w:lang w:val="en-US"/>
        </w:rPr>
        <w:t>6.1.6.2</w:t>
      </w:r>
      <w:r w:rsidRPr="006D68AC">
        <w:rPr>
          <w:lang w:val="en-US"/>
        </w:rPr>
        <w:tab/>
      </w:r>
      <w:r w:rsidRPr="006D68AC">
        <w:t>Structured data types</w:t>
      </w:r>
      <w:bookmarkEnd w:id="1915"/>
      <w:bookmarkEnd w:id="1916"/>
      <w:bookmarkEnd w:id="1917"/>
    </w:p>
    <w:p w14:paraId="1A807C11" w14:textId="77777777" w:rsidR="00192AD6" w:rsidRPr="006D68AC" w:rsidRDefault="00192AD6" w:rsidP="00192AD6">
      <w:pPr>
        <w:pStyle w:val="Heading5"/>
      </w:pPr>
      <w:bookmarkStart w:id="1918" w:name="_Toc168549916"/>
      <w:bookmarkStart w:id="1919" w:name="_Toc170117983"/>
      <w:bookmarkStart w:id="1920" w:name="_Toc209470065"/>
      <w:r w:rsidRPr="006D68AC">
        <w:t>6.1.6.2.1</w:t>
      </w:r>
      <w:r w:rsidRPr="006D68AC">
        <w:tab/>
        <w:t>Introduction</w:t>
      </w:r>
      <w:bookmarkEnd w:id="1918"/>
      <w:bookmarkEnd w:id="1919"/>
      <w:bookmarkEnd w:id="1920"/>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Heading5"/>
      </w:pPr>
      <w:bookmarkStart w:id="1921" w:name="_Toc510696636"/>
      <w:bookmarkStart w:id="1922" w:name="_Toc35971431"/>
      <w:bookmarkStart w:id="1923" w:name="_Toc157434622"/>
      <w:bookmarkStart w:id="1924" w:name="_Toc157436337"/>
      <w:bookmarkStart w:id="1925" w:name="_Toc157440177"/>
      <w:bookmarkStart w:id="1926" w:name="_Toc168549917"/>
      <w:bookmarkStart w:id="1927" w:name="_Toc170117984"/>
      <w:bookmarkStart w:id="1928" w:name="_Toc209470066"/>
      <w:r w:rsidRPr="006D68AC">
        <w:t>6.1.6.2.2</w:t>
      </w:r>
      <w:r w:rsidRPr="006D68AC">
        <w:tab/>
        <w:t xml:space="preserve">Type: </w:t>
      </w:r>
      <w:bookmarkEnd w:id="1921"/>
      <w:bookmarkEnd w:id="1922"/>
      <w:bookmarkEnd w:id="1923"/>
      <w:bookmarkEnd w:id="1924"/>
      <w:bookmarkEnd w:id="1925"/>
      <w:r w:rsidRPr="006D68AC">
        <w:t>SliceAPIConfig</w:t>
      </w:r>
      <w:bookmarkEnd w:id="1926"/>
      <w:bookmarkEnd w:id="1927"/>
      <w:bookmarkEnd w:id="192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Heading5"/>
      </w:pPr>
      <w:bookmarkStart w:id="1929" w:name="_Toc168549918"/>
      <w:bookmarkStart w:id="1930" w:name="_Toc170117985"/>
      <w:bookmarkStart w:id="1931" w:name="_Toc209470067"/>
      <w:r w:rsidRPr="006D68AC">
        <w:t>6.1.6.2.3</w:t>
      </w:r>
      <w:r w:rsidRPr="006D68AC">
        <w:tab/>
        <w:t>Type: AppServReqs</w:t>
      </w:r>
      <w:bookmarkEnd w:id="1929"/>
      <w:bookmarkEnd w:id="1930"/>
      <w:bookmarkEnd w:id="1931"/>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Heading5"/>
      </w:pPr>
      <w:bookmarkStart w:id="1932" w:name="_Toc168549919"/>
      <w:bookmarkStart w:id="1933" w:name="_Toc170117986"/>
      <w:bookmarkStart w:id="1934" w:name="_Toc209470068"/>
      <w:r w:rsidRPr="006D68AC">
        <w:t>6.1.6.2.4</w:t>
      </w:r>
      <w:r w:rsidRPr="006D68AC">
        <w:tab/>
        <w:t>Type: UpdateReq</w:t>
      </w:r>
      <w:bookmarkEnd w:id="1932"/>
      <w:bookmarkEnd w:id="1933"/>
      <w:bookmarkEnd w:id="193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Heading5"/>
      </w:pPr>
      <w:bookmarkStart w:id="1935" w:name="_Toc168549920"/>
      <w:bookmarkStart w:id="1936" w:name="_Toc170117987"/>
      <w:bookmarkStart w:id="1937" w:name="_Toc209470069"/>
      <w:r w:rsidRPr="006D68AC">
        <w:t>6.1.6.2.5</w:t>
      </w:r>
      <w:r w:rsidRPr="006D68AC">
        <w:tab/>
        <w:t>Type: UpdateResp</w:t>
      </w:r>
      <w:bookmarkEnd w:id="1935"/>
      <w:bookmarkEnd w:id="1936"/>
      <w:bookmarkEnd w:id="1937"/>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Heading5"/>
      </w:pPr>
      <w:bookmarkStart w:id="1938" w:name="_Toc168549921"/>
      <w:bookmarkStart w:id="1939" w:name="_Toc170117988"/>
      <w:bookmarkStart w:id="1940" w:name="_Toc209470070"/>
      <w:r w:rsidRPr="006D68AC">
        <w:t>6.1.6.2.6</w:t>
      </w:r>
      <w:r w:rsidRPr="006D68AC">
        <w:tab/>
        <w:t>Type: SliceAPIInfo</w:t>
      </w:r>
      <w:bookmarkEnd w:id="1938"/>
      <w:bookmarkEnd w:id="1939"/>
      <w:bookmarkEnd w:id="194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Heading5"/>
      </w:pPr>
      <w:bookmarkStart w:id="1941" w:name="_Toc168549922"/>
      <w:bookmarkStart w:id="1942" w:name="_Toc170117989"/>
      <w:bookmarkStart w:id="1943" w:name="_Toc209470071"/>
      <w:r w:rsidRPr="006D68AC">
        <w:t>6.1.6.2.7</w:t>
      </w:r>
      <w:r w:rsidRPr="006D68AC">
        <w:tab/>
        <w:t>Type: InvokeReq</w:t>
      </w:r>
      <w:bookmarkEnd w:id="1941"/>
      <w:bookmarkEnd w:id="1942"/>
      <w:bookmarkEnd w:id="1943"/>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Heading5"/>
      </w:pPr>
      <w:bookmarkStart w:id="1944" w:name="_Toc168549923"/>
      <w:bookmarkStart w:id="1945" w:name="_Toc170117990"/>
      <w:bookmarkStart w:id="1946" w:name="_Toc209470072"/>
      <w:r w:rsidRPr="006D68AC">
        <w:t>6.1.6.2.8</w:t>
      </w:r>
      <w:r w:rsidRPr="006D68AC">
        <w:tab/>
        <w:t>Type: SliceAPIConfigNotif</w:t>
      </w:r>
      <w:bookmarkEnd w:id="1944"/>
      <w:bookmarkEnd w:id="1945"/>
      <w:bookmarkEnd w:id="194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Heading4"/>
        <w:rPr>
          <w:lang w:eastAsia="zh-CN"/>
        </w:rPr>
      </w:pPr>
      <w:bookmarkStart w:id="1947" w:name="_Toc161903033"/>
      <w:bookmarkStart w:id="1948" w:name="_Toc168549924"/>
      <w:bookmarkStart w:id="1949" w:name="_Toc170117991"/>
      <w:bookmarkStart w:id="1950" w:name="_Toc209470073"/>
      <w:r w:rsidRPr="006D68AC">
        <w:rPr>
          <w:lang w:eastAsia="zh-CN"/>
        </w:rPr>
        <w:t>6.1.6.3</w:t>
      </w:r>
      <w:r w:rsidRPr="006D68AC">
        <w:rPr>
          <w:lang w:eastAsia="zh-CN"/>
        </w:rPr>
        <w:tab/>
        <w:t>Simple data types and enumerations</w:t>
      </w:r>
      <w:bookmarkEnd w:id="1947"/>
      <w:bookmarkEnd w:id="1948"/>
      <w:bookmarkEnd w:id="1949"/>
      <w:bookmarkEnd w:id="1950"/>
    </w:p>
    <w:p w14:paraId="7CF97F03" w14:textId="77777777" w:rsidR="00192AD6" w:rsidRPr="006D68AC" w:rsidRDefault="00192AD6" w:rsidP="00192AD6">
      <w:pPr>
        <w:pStyle w:val="Heading5"/>
      </w:pPr>
      <w:bookmarkStart w:id="1951" w:name="_Toc161903034"/>
      <w:bookmarkStart w:id="1952" w:name="_Toc168549925"/>
      <w:bookmarkStart w:id="1953" w:name="_Toc170117992"/>
      <w:bookmarkStart w:id="1954" w:name="_Toc209470074"/>
      <w:r w:rsidRPr="006D68AC">
        <w:rPr>
          <w:lang w:eastAsia="zh-CN"/>
        </w:rPr>
        <w:t>6.1</w:t>
      </w:r>
      <w:r w:rsidRPr="006D68AC">
        <w:t>.6.3.1</w:t>
      </w:r>
      <w:r w:rsidRPr="006D68AC">
        <w:tab/>
        <w:t>Introduction</w:t>
      </w:r>
      <w:bookmarkEnd w:id="1951"/>
      <w:bookmarkEnd w:id="1952"/>
      <w:bookmarkEnd w:id="1953"/>
      <w:bookmarkEnd w:id="195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Heading5"/>
      </w:pPr>
      <w:bookmarkStart w:id="1955" w:name="_Toc161903035"/>
      <w:bookmarkStart w:id="1956" w:name="_Toc168549926"/>
      <w:bookmarkStart w:id="1957" w:name="_Toc170117993"/>
      <w:bookmarkStart w:id="1958" w:name="_Toc209470075"/>
      <w:r w:rsidRPr="006D68AC">
        <w:rPr>
          <w:lang w:eastAsia="zh-CN"/>
        </w:rPr>
        <w:t>6.1</w:t>
      </w:r>
      <w:r w:rsidRPr="006D68AC">
        <w:t>.6.3.2</w:t>
      </w:r>
      <w:r w:rsidRPr="006D68AC">
        <w:tab/>
        <w:t>Simple data types</w:t>
      </w:r>
      <w:bookmarkEnd w:id="1955"/>
      <w:bookmarkEnd w:id="1956"/>
      <w:bookmarkEnd w:id="1957"/>
      <w:bookmarkEnd w:id="1958"/>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Heading5"/>
      </w:pPr>
      <w:bookmarkStart w:id="1959" w:name="_Toc161903036"/>
      <w:bookmarkStart w:id="1960" w:name="_Toc168549927"/>
      <w:bookmarkStart w:id="1961" w:name="_Toc170117994"/>
      <w:bookmarkStart w:id="1962" w:name="_Toc209470076"/>
      <w:r w:rsidRPr="006D68AC">
        <w:rPr>
          <w:lang w:eastAsia="zh-CN"/>
        </w:rPr>
        <w:t>6.1</w:t>
      </w:r>
      <w:r w:rsidRPr="006D68AC">
        <w:t>.6.3.3</w:t>
      </w:r>
      <w:r w:rsidRPr="006D68AC">
        <w:tab/>
        <w:t xml:space="preserve">Enumeration: </w:t>
      </w:r>
      <w:bookmarkEnd w:id="1959"/>
      <w:r w:rsidRPr="006D68AC">
        <w:t>TriggerEvent</w:t>
      </w:r>
      <w:bookmarkEnd w:id="1960"/>
      <w:bookmarkEnd w:id="1961"/>
      <w:bookmarkEnd w:id="196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Heading4"/>
        <w:rPr>
          <w:lang w:val="en-US"/>
        </w:rPr>
      </w:pPr>
      <w:bookmarkStart w:id="1963" w:name="_Toc161903038"/>
      <w:bookmarkStart w:id="1964" w:name="_Toc168549928"/>
      <w:bookmarkStart w:id="1965" w:name="_Toc170117995"/>
      <w:bookmarkStart w:id="1966" w:name="_Toc209470077"/>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963"/>
      <w:bookmarkEnd w:id="1964"/>
      <w:bookmarkEnd w:id="1965"/>
      <w:bookmarkEnd w:id="1966"/>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Heading4"/>
      </w:pPr>
      <w:bookmarkStart w:id="1967" w:name="_Toc161903039"/>
      <w:bookmarkStart w:id="1968" w:name="_Toc168549929"/>
      <w:bookmarkStart w:id="1969" w:name="_Toc170117996"/>
      <w:bookmarkStart w:id="1970" w:name="_Toc209470078"/>
      <w:r w:rsidRPr="006D68AC">
        <w:rPr>
          <w:lang w:eastAsia="zh-CN"/>
        </w:rPr>
        <w:t>6.1</w:t>
      </w:r>
      <w:r w:rsidRPr="006D68AC">
        <w:t>.6.5</w:t>
      </w:r>
      <w:r w:rsidRPr="006D68AC">
        <w:tab/>
        <w:t>Binary data</w:t>
      </w:r>
      <w:bookmarkEnd w:id="1967"/>
      <w:bookmarkEnd w:id="1968"/>
      <w:bookmarkEnd w:id="1969"/>
      <w:bookmarkEnd w:id="1970"/>
    </w:p>
    <w:p w14:paraId="38574BF4" w14:textId="77777777" w:rsidR="00192AD6" w:rsidRPr="006D68AC" w:rsidRDefault="00192AD6" w:rsidP="00192AD6">
      <w:pPr>
        <w:pStyle w:val="Heading5"/>
      </w:pPr>
      <w:bookmarkStart w:id="1971" w:name="_Toc161903040"/>
      <w:bookmarkStart w:id="1972" w:name="_Toc168549930"/>
      <w:bookmarkStart w:id="1973" w:name="_Toc170117997"/>
      <w:bookmarkStart w:id="1974" w:name="_Toc209470079"/>
      <w:r w:rsidRPr="006D68AC">
        <w:rPr>
          <w:lang w:eastAsia="zh-CN"/>
        </w:rPr>
        <w:t>6.1</w:t>
      </w:r>
      <w:r w:rsidRPr="006D68AC">
        <w:t>.6.5.1</w:t>
      </w:r>
      <w:r w:rsidRPr="006D68AC">
        <w:tab/>
        <w:t>Binary Data Types</w:t>
      </w:r>
      <w:bookmarkEnd w:id="1971"/>
      <w:bookmarkEnd w:id="1972"/>
      <w:bookmarkEnd w:id="1973"/>
      <w:bookmarkEnd w:id="1974"/>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Heading3"/>
      </w:pPr>
      <w:bookmarkStart w:id="1975" w:name="_Toc168549931"/>
      <w:bookmarkStart w:id="1976" w:name="_Toc170117998"/>
      <w:bookmarkStart w:id="1977" w:name="_Toc209470080"/>
      <w:r w:rsidRPr="006D68AC">
        <w:t>6.1.7</w:t>
      </w:r>
      <w:r w:rsidRPr="006D68AC">
        <w:tab/>
        <w:t>Error Handling</w:t>
      </w:r>
      <w:bookmarkEnd w:id="1975"/>
      <w:bookmarkEnd w:id="1976"/>
      <w:bookmarkEnd w:id="1977"/>
    </w:p>
    <w:p w14:paraId="1CCA3256" w14:textId="77777777" w:rsidR="00192AD6" w:rsidRPr="006D68AC" w:rsidRDefault="00192AD6" w:rsidP="00192AD6">
      <w:pPr>
        <w:pStyle w:val="Heading4"/>
      </w:pPr>
      <w:bookmarkStart w:id="1978" w:name="_Toc168549932"/>
      <w:bookmarkStart w:id="1979" w:name="_Toc170117999"/>
      <w:bookmarkStart w:id="1980" w:name="_Toc209470081"/>
      <w:r w:rsidRPr="006D68AC">
        <w:t>6.1.7.1</w:t>
      </w:r>
      <w:r w:rsidRPr="006D68AC">
        <w:tab/>
        <w:t>General</w:t>
      </w:r>
      <w:bookmarkEnd w:id="1978"/>
      <w:bookmarkEnd w:id="1979"/>
      <w:bookmarkEnd w:id="1980"/>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Heading4"/>
      </w:pPr>
      <w:bookmarkStart w:id="1981" w:name="_Toc168549933"/>
      <w:bookmarkStart w:id="1982" w:name="_Toc170118000"/>
      <w:bookmarkStart w:id="1983" w:name="_Toc209470082"/>
      <w:r w:rsidRPr="006D68AC">
        <w:t>6.1.7.2</w:t>
      </w:r>
      <w:r w:rsidRPr="006D68AC">
        <w:tab/>
        <w:t>Protocol Errors</w:t>
      </w:r>
      <w:bookmarkEnd w:id="1981"/>
      <w:bookmarkEnd w:id="1982"/>
      <w:bookmarkEnd w:id="198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Heading4"/>
      </w:pPr>
      <w:bookmarkStart w:id="1984" w:name="_Toc168549934"/>
      <w:bookmarkStart w:id="1985" w:name="_Toc170118001"/>
      <w:bookmarkStart w:id="1986" w:name="_Toc209470083"/>
      <w:r w:rsidRPr="006D68AC">
        <w:t>6.1.7.3</w:t>
      </w:r>
      <w:r w:rsidRPr="006D68AC">
        <w:tab/>
        <w:t>Application Errors</w:t>
      </w:r>
      <w:bookmarkEnd w:id="1984"/>
      <w:bookmarkEnd w:id="1985"/>
      <w:bookmarkEnd w:id="1986"/>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Heading3"/>
        <w:rPr>
          <w:lang w:eastAsia="zh-CN"/>
        </w:rPr>
      </w:pPr>
      <w:bookmarkStart w:id="1987" w:name="_Toc168549935"/>
      <w:bookmarkStart w:id="1988" w:name="_Toc170118002"/>
      <w:bookmarkStart w:id="1989" w:name="_Toc209470084"/>
      <w:r w:rsidRPr="006D68AC">
        <w:t>6.1.8</w:t>
      </w:r>
      <w:r w:rsidRPr="006D68AC">
        <w:rPr>
          <w:lang w:eastAsia="zh-CN"/>
        </w:rPr>
        <w:tab/>
        <w:t>Feature negotiation</w:t>
      </w:r>
      <w:bookmarkEnd w:id="1987"/>
      <w:bookmarkEnd w:id="1988"/>
      <w:bookmarkEnd w:id="19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Heading3"/>
      </w:pPr>
      <w:bookmarkStart w:id="1990" w:name="_Toc168549936"/>
      <w:bookmarkStart w:id="1991" w:name="_Toc170118003"/>
      <w:bookmarkStart w:id="1992" w:name="_Toc209470085"/>
      <w:r w:rsidRPr="006D68AC">
        <w:t>6.1.9</w:t>
      </w:r>
      <w:r w:rsidRPr="006D68AC">
        <w:tab/>
        <w:t>Security</w:t>
      </w:r>
      <w:bookmarkEnd w:id="1990"/>
      <w:bookmarkEnd w:id="1991"/>
      <w:bookmarkEnd w:id="1992"/>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Heading2"/>
      </w:pPr>
      <w:bookmarkStart w:id="1993" w:name="_Toc164928079"/>
      <w:bookmarkStart w:id="1994" w:name="_Toc168549937"/>
      <w:bookmarkStart w:id="1995" w:name="_Toc170118004"/>
      <w:bookmarkStart w:id="1996" w:name="_Toc209470086"/>
      <w:bookmarkStart w:id="1997" w:name="_Toc157434641"/>
      <w:bookmarkStart w:id="1998" w:name="_Toc157436356"/>
      <w:bookmarkStart w:id="1999" w:name="_Toc157440196"/>
      <w:bookmarkStart w:id="2000" w:name="_Toc510696649"/>
      <w:bookmarkStart w:id="2001" w:name="_Toc35971449"/>
      <w:r w:rsidRPr="006D68AC">
        <w:rPr>
          <w:noProof/>
          <w:lang w:eastAsia="zh-CN"/>
        </w:rPr>
        <w:t>6.2</w:t>
      </w:r>
      <w:r w:rsidRPr="006D68AC">
        <w:tab/>
        <w:t>NSCE_NetSliceLifeCycleMngt API</w:t>
      </w:r>
      <w:bookmarkEnd w:id="1993"/>
      <w:bookmarkEnd w:id="1994"/>
      <w:bookmarkEnd w:id="1995"/>
      <w:bookmarkEnd w:id="1996"/>
    </w:p>
    <w:p w14:paraId="42DFB78F" w14:textId="77777777" w:rsidR="00AC0B17" w:rsidRPr="006D68AC" w:rsidRDefault="00AC0B17" w:rsidP="00AC0B17">
      <w:pPr>
        <w:pStyle w:val="Heading3"/>
      </w:pPr>
      <w:bookmarkStart w:id="2002" w:name="_Toc164928080"/>
      <w:bookmarkStart w:id="2003" w:name="_Toc168549938"/>
      <w:bookmarkStart w:id="2004" w:name="_Toc170118005"/>
      <w:bookmarkStart w:id="2005" w:name="_Toc209470087"/>
      <w:r w:rsidRPr="006D68AC">
        <w:rPr>
          <w:noProof/>
          <w:lang w:eastAsia="zh-CN"/>
        </w:rPr>
        <w:t>6.2</w:t>
      </w:r>
      <w:r w:rsidRPr="006D68AC">
        <w:t>.1</w:t>
      </w:r>
      <w:r w:rsidRPr="006D68AC">
        <w:tab/>
        <w:t>Introduction</w:t>
      </w:r>
      <w:bookmarkEnd w:id="2002"/>
      <w:bookmarkEnd w:id="2003"/>
      <w:bookmarkEnd w:id="2004"/>
      <w:bookmarkEnd w:id="2005"/>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Heading3"/>
      </w:pPr>
      <w:bookmarkStart w:id="2006" w:name="_Toc164928081"/>
      <w:bookmarkStart w:id="2007" w:name="_Toc168549939"/>
      <w:bookmarkStart w:id="2008" w:name="_Toc170118006"/>
      <w:bookmarkStart w:id="2009" w:name="_Toc209470088"/>
      <w:r w:rsidRPr="006D68AC">
        <w:rPr>
          <w:noProof/>
          <w:lang w:eastAsia="zh-CN"/>
        </w:rPr>
        <w:t>6.2</w:t>
      </w:r>
      <w:r w:rsidRPr="006D68AC">
        <w:t>.2</w:t>
      </w:r>
      <w:r w:rsidRPr="006D68AC">
        <w:tab/>
        <w:t>Usage of HTTP</w:t>
      </w:r>
      <w:bookmarkEnd w:id="2006"/>
      <w:bookmarkEnd w:id="2007"/>
      <w:bookmarkEnd w:id="2008"/>
      <w:bookmarkEnd w:id="200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Heading3"/>
      </w:pPr>
      <w:bookmarkStart w:id="2010" w:name="_Toc164928082"/>
      <w:bookmarkStart w:id="2011" w:name="_Toc168549940"/>
      <w:bookmarkStart w:id="2012" w:name="_Toc170118007"/>
      <w:bookmarkStart w:id="2013" w:name="_Toc209470089"/>
      <w:r w:rsidRPr="006D68AC">
        <w:rPr>
          <w:noProof/>
          <w:lang w:eastAsia="zh-CN"/>
        </w:rPr>
        <w:t>6.2</w:t>
      </w:r>
      <w:r w:rsidRPr="006D68AC">
        <w:t>.3</w:t>
      </w:r>
      <w:r w:rsidRPr="006D68AC">
        <w:tab/>
        <w:t>Resources</w:t>
      </w:r>
      <w:bookmarkEnd w:id="2010"/>
      <w:bookmarkEnd w:id="2011"/>
      <w:bookmarkEnd w:id="2012"/>
      <w:bookmarkEnd w:id="2013"/>
    </w:p>
    <w:p w14:paraId="02F060B5" w14:textId="77777777" w:rsidR="00AC0B17" w:rsidRPr="006D68AC" w:rsidRDefault="00AC0B17" w:rsidP="00AC0B17">
      <w:pPr>
        <w:pStyle w:val="Heading4"/>
      </w:pPr>
      <w:bookmarkStart w:id="2014" w:name="_Toc164928083"/>
      <w:bookmarkStart w:id="2015" w:name="_Toc168549941"/>
      <w:bookmarkStart w:id="2016" w:name="_Toc170118008"/>
      <w:bookmarkStart w:id="2017" w:name="_Toc209470090"/>
      <w:r w:rsidRPr="006D68AC">
        <w:rPr>
          <w:noProof/>
          <w:lang w:eastAsia="zh-CN"/>
        </w:rPr>
        <w:t>6.2</w:t>
      </w:r>
      <w:r w:rsidRPr="006D68AC">
        <w:t>.3.1</w:t>
      </w:r>
      <w:r w:rsidRPr="006D68AC">
        <w:tab/>
        <w:t>Overview</w:t>
      </w:r>
      <w:bookmarkEnd w:id="2014"/>
      <w:bookmarkEnd w:id="2015"/>
      <w:bookmarkEnd w:id="2016"/>
      <w:bookmarkEnd w:id="201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018" w:name="_MON_1774067395"/>
    <w:bookmarkEnd w:id="201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5pt;height:169.6pt" o:ole="">
            <v:imagedata r:id="rId137" o:title=""/>
          </v:shape>
          <o:OLEObject Type="Embed" ProgID="Word.Document.8" ShapeID="_x0000_i1091" DrawAspect="Content" ObjectID="_1820301967"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DengXian"/>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DengXian"/>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DengXian"/>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DengXian"/>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DengXian"/>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DengXian"/>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Heading4"/>
      </w:pPr>
      <w:bookmarkStart w:id="2019" w:name="_Toc164928084"/>
      <w:bookmarkStart w:id="2020" w:name="_Toc168549942"/>
      <w:bookmarkStart w:id="2021" w:name="_Toc170118009"/>
      <w:bookmarkStart w:id="2022" w:name="_Toc209470091"/>
      <w:r w:rsidRPr="006D68AC">
        <w:rPr>
          <w:noProof/>
          <w:lang w:eastAsia="zh-CN"/>
        </w:rPr>
        <w:t>6.2.3.2</w:t>
      </w:r>
      <w:r w:rsidRPr="006D68AC">
        <w:tab/>
        <w:t xml:space="preserve">Resource: Network Slice Lifecycle Management </w:t>
      </w:r>
      <w:r w:rsidRPr="006D68AC">
        <w:rPr>
          <w:rFonts w:eastAsia="DengXian"/>
        </w:rPr>
        <w:t>Subscription</w:t>
      </w:r>
      <w:r w:rsidRPr="006D68AC">
        <w:rPr>
          <w:rFonts w:eastAsia="DengXian" w:hint="eastAsia"/>
          <w:lang w:eastAsia="zh-CN"/>
        </w:rPr>
        <w:t>s</w:t>
      </w:r>
      <w:bookmarkEnd w:id="2019"/>
      <w:bookmarkEnd w:id="2020"/>
      <w:bookmarkEnd w:id="2021"/>
      <w:bookmarkEnd w:id="2022"/>
    </w:p>
    <w:p w14:paraId="549F93A0" w14:textId="77777777" w:rsidR="00AC0B17" w:rsidRPr="006D68AC" w:rsidRDefault="00AC0B17" w:rsidP="00AC0B17">
      <w:pPr>
        <w:pStyle w:val="Heading5"/>
      </w:pPr>
      <w:bookmarkStart w:id="2023" w:name="_Toc164928085"/>
      <w:bookmarkStart w:id="2024" w:name="_Toc168549943"/>
      <w:bookmarkStart w:id="2025" w:name="_Toc170118010"/>
      <w:bookmarkStart w:id="2026" w:name="_Toc209470092"/>
      <w:r w:rsidRPr="006D68AC">
        <w:rPr>
          <w:noProof/>
          <w:lang w:eastAsia="zh-CN"/>
        </w:rPr>
        <w:t>6.2.3.2</w:t>
      </w:r>
      <w:r w:rsidRPr="006D68AC">
        <w:t>.1</w:t>
      </w:r>
      <w:r w:rsidRPr="006D68AC">
        <w:tab/>
        <w:t>Description</w:t>
      </w:r>
      <w:bookmarkEnd w:id="2023"/>
      <w:bookmarkEnd w:id="2024"/>
      <w:bookmarkEnd w:id="2025"/>
      <w:bookmarkEnd w:id="2026"/>
    </w:p>
    <w:p w14:paraId="08EF477B" w14:textId="77777777" w:rsidR="00AC0B17" w:rsidRPr="006D68AC" w:rsidRDefault="00AC0B17" w:rsidP="00AC0B17">
      <w:r w:rsidRPr="006D68AC">
        <w:t>This resource represents the collection of Network Slice Lifecycle Management</w:t>
      </w:r>
      <w:r w:rsidRPr="006D68AC">
        <w:rPr>
          <w:rFonts w:eastAsia="DengXian"/>
        </w:rPr>
        <w:t xml:space="preserve"> Subscriptions</w:t>
      </w:r>
      <w:r w:rsidRPr="006D68AC">
        <w:t xml:space="preserve"> managed by the NSCE Server.</w:t>
      </w:r>
    </w:p>
    <w:p w14:paraId="5E95F1CE" w14:textId="77777777" w:rsidR="00AC0B17" w:rsidRPr="006D68AC" w:rsidRDefault="00AC0B17" w:rsidP="00AC0B17">
      <w:pPr>
        <w:pStyle w:val="Heading5"/>
      </w:pPr>
      <w:bookmarkStart w:id="2027" w:name="_Toc164928086"/>
      <w:bookmarkStart w:id="2028" w:name="_Toc168549944"/>
      <w:bookmarkStart w:id="2029" w:name="_Toc170118011"/>
      <w:bookmarkStart w:id="2030" w:name="_Toc209470093"/>
      <w:r w:rsidRPr="006D68AC">
        <w:rPr>
          <w:noProof/>
          <w:lang w:eastAsia="zh-CN"/>
        </w:rPr>
        <w:t>6.2.3.2</w:t>
      </w:r>
      <w:r w:rsidRPr="006D68AC">
        <w:t>.2</w:t>
      </w:r>
      <w:r w:rsidRPr="006D68AC">
        <w:tab/>
        <w:t>Resource Definition</w:t>
      </w:r>
      <w:bookmarkEnd w:id="2027"/>
      <w:bookmarkEnd w:id="2028"/>
      <w:bookmarkEnd w:id="2029"/>
      <w:bookmarkEnd w:id="2030"/>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Heading5"/>
      </w:pPr>
      <w:bookmarkStart w:id="2031" w:name="_Toc164928087"/>
      <w:bookmarkStart w:id="2032" w:name="_Toc168549945"/>
      <w:bookmarkStart w:id="2033" w:name="_Toc170118012"/>
      <w:bookmarkStart w:id="2034" w:name="_Toc209470094"/>
      <w:r w:rsidRPr="006D68AC">
        <w:rPr>
          <w:noProof/>
          <w:lang w:eastAsia="zh-CN"/>
        </w:rPr>
        <w:t>6.2.3.2</w:t>
      </w:r>
      <w:r w:rsidRPr="006D68AC">
        <w:t>.3</w:t>
      </w:r>
      <w:r w:rsidRPr="006D68AC">
        <w:tab/>
        <w:t>Resource Standard Methods</w:t>
      </w:r>
      <w:bookmarkEnd w:id="2031"/>
      <w:bookmarkEnd w:id="2032"/>
      <w:bookmarkEnd w:id="2033"/>
      <w:bookmarkEnd w:id="2034"/>
    </w:p>
    <w:p w14:paraId="166F25A3" w14:textId="77777777" w:rsidR="00AC0B17" w:rsidRPr="006D68AC" w:rsidRDefault="00AC0B17" w:rsidP="00AC0B17">
      <w:pPr>
        <w:pStyle w:val="Heading6"/>
      </w:pPr>
      <w:bookmarkStart w:id="2035" w:name="_Toc164928088"/>
      <w:bookmarkStart w:id="2036" w:name="_Toc168549946"/>
      <w:bookmarkStart w:id="2037" w:name="_Toc170118013"/>
      <w:bookmarkStart w:id="2038" w:name="_Toc209470095"/>
      <w:r w:rsidRPr="006D68AC">
        <w:t>6.2.3.2.3.2</w:t>
      </w:r>
      <w:r w:rsidRPr="006D68AC">
        <w:tab/>
        <w:t>POST</w:t>
      </w:r>
      <w:bookmarkEnd w:id="2035"/>
      <w:bookmarkEnd w:id="2036"/>
      <w:bookmarkEnd w:id="2037"/>
      <w:bookmarkEnd w:id="2038"/>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DengXian"/>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DengXian"/>
              </w:rPr>
              <w:t>Subscription</w:t>
            </w:r>
            <w:r w:rsidRPr="006D68AC">
              <w:t xml:space="preserve"> is successfully created and a representation of the created "Individual Network Slice Lifecycle Management </w:t>
            </w:r>
            <w:r w:rsidRPr="006D68AC">
              <w:rPr>
                <w:rFonts w:eastAsia="DengXian"/>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Heading5"/>
      </w:pPr>
      <w:bookmarkStart w:id="2039" w:name="_Toc164928089"/>
      <w:bookmarkStart w:id="2040" w:name="_Toc168549947"/>
      <w:bookmarkStart w:id="2041" w:name="_Toc170118014"/>
      <w:bookmarkStart w:id="2042" w:name="_Toc209470096"/>
      <w:r w:rsidRPr="006D68AC">
        <w:rPr>
          <w:noProof/>
          <w:lang w:eastAsia="zh-CN"/>
        </w:rPr>
        <w:t>6.2.3.2</w:t>
      </w:r>
      <w:r w:rsidRPr="006D68AC">
        <w:t>.4</w:t>
      </w:r>
      <w:r w:rsidRPr="006D68AC">
        <w:tab/>
        <w:t>Resource Custom Operations</w:t>
      </w:r>
      <w:bookmarkEnd w:id="2039"/>
      <w:bookmarkEnd w:id="2040"/>
      <w:bookmarkEnd w:id="2041"/>
      <w:bookmarkEnd w:id="2042"/>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Heading4"/>
      </w:pPr>
      <w:bookmarkStart w:id="2043" w:name="_Toc164928090"/>
      <w:bookmarkStart w:id="2044" w:name="_Toc168549948"/>
      <w:bookmarkStart w:id="2045" w:name="_Toc170118015"/>
      <w:bookmarkStart w:id="2046" w:name="_Toc209470097"/>
      <w:r w:rsidRPr="006D68AC">
        <w:rPr>
          <w:noProof/>
          <w:lang w:eastAsia="zh-CN"/>
        </w:rPr>
        <w:t>6.2.3.3</w:t>
      </w:r>
      <w:r w:rsidRPr="006D68AC">
        <w:tab/>
        <w:t xml:space="preserve">Resource: Individual Network Slice Lifecycle Management </w:t>
      </w:r>
      <w:r w:rsidRPr="006D68AC">
        <w:rPr>
          <w:rFonts w:eastAsia="DengXian"/>
        </w:rPr>
        <w:t>Subscription</w:t>
      </w:r>
      <w:bookmarkEnd w:id="2043"/>
      <w:bookmarkEnd w:id="2044"/>
      <w:bookmarkEnd w:id="2045"/>
      <w:bookmarkEnd w:id="2046"/>
    </w:p>
    <w:p w14:paraId="2E4A812D" w14:textId="77777777" w:rsidR="00AC0B17" w:rsidRPr="006D68AC" w:rsidRDefault="00AC0B17" w:rsidP="00AC0B17">
      <w:pPr>
        <w:pStyle w:val="Heading5"/>
      </w:pPr>
      <w:bookmarkStart w:id="2047" w:name="_Toc164928091"/>
      <w:bookmarkStart w:id="2048" w:name="_Toc168549949"/>
      <w:bookmarkStart w:id="2049" w:name="_Toc170118016"/>
      <w:bookmarkStart w:id="2050" w:name="_Toc209470098"/>
      <w:r w:rsidRPr="006D68AC">
        <w:rPr>
          <w:noProof/>
          <w:lang w:eastAsia="zh-CN"/>
        </w:rPr>
        <w:t>6.2.3.3</w:t>
      </w:r>
      <w:r w:rsidRPr="006D68AC">
        <w:t>.1</w:t>
      </w:r>
      <w:r w:rsidRPr="006D68AC">
        <w:tab/>
        <w:t>Description</w:t>
      </w:r>
      <w:bookmarkEnd w:id="2047"/>
      <w:bookmarkEnd w:id="2048"/>
      <w:bookmarkEnd w:id="2049"/>
      <w:bookmarkEnd w:id="2050"/>
    </w:p>
    <w:p w14:paraId="7B4A6646" w14:textId="77777777" w:rsidR="00AC0B17" w:rsidRPr="006D68AC" w:rsidRDefault="00AC0B17" w:rsidP="00AC0B17">
      <w:r w:rsidRPr="006D68AC">
        <w:t xml:space="preserve">This resource represents a Network Slice Lifecycle Management </w:t>
      </w:r>
      <w:r w:rsidRPr="006D68AC">
        <w:rPr>
          <w:rFonts w:eastAsia="DengXian"/>
        </w:rPr>
        <w:t>Subscription</w:t>
      </w:r>
      <w:r w:rsidRPr="006D68AC">
        <w:t xml:space="preserve"> managed by the NSCE Server.</w:t>
      </w:r>
    </w:p>
    <w:p w14:paraId="70427DD8" w14:textId="77777777" w:rsidR="00AC0B17" w:rsidRPr="006D68AC" w:rsidRDefault="00AC0B17" w:rsidP="00AC0B17">
      <w:pPr>
        <w:pStyle w:val="Heading5"/>
      </w:pPr>
      <w:bookmarkStart w:id="2051" w:name="_Toc164928092"/>
      <w:bookmarkStart w:id="2052" w:name="_Toc168549950"/>
      <w:bookmarkStart w:id="2053" w:name="_Toc170118017"/>
      <w:bookmarkStart w:id="2054" w:name="_Toc209470099"/>
      <w:r w:rsidRPr="006D68AC">
        <w:rPr>
          <w:noProof/>
          <w:lang w:eastAsia="zh-CN"/>
        </w:rPr>
        <w:t>6.2.3.3</w:t>
      </w:r>
      <w:r w:rsidRPr="006D68AC">
        <w:t>.2</w:t>
      </w:r>
      <w:r w:rsidRPr="006D68AC">
        <w:tab/>
        <w:t>Resource Definition</w:t>
      </w:r>
      <w:bookmarkEnd w:id="2051"/>
      <w:bookmarkEnd w:id="2052"/>
      <w:bookmarkEnd w:id="2053"/>
      <w:bookmarkEnd w:id="2054"/>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DengXian"/>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Heading5"/>
      </w:pPr>
      <w:bookmarkStart w:id="2055" w:name="_Toc164928093"/>
      <w:bookmarkStart w:id="2056" w:name="_Toc168549951"/>
      <w:bookmarkStart w:id="2057" w:name="_Toc170118018"/>
      <w:bookmarkStart w:id="2058" w:name="_Toc209470100"/>
      <w:r w:rsidRPr="006D68AC">
        <w:rPr>
          <w:noProof/>
          <w:lang w:eastAsia="zh-CN"/>
        </w:rPr>
        <w:t>6.2.3.3</w:t>
      </w:r>
      <w:r w:rsidRPr="006D68AC">
        <w:t>.3</w:t>
      </w:r>
      <w:r w:rsidRPr="006D68AC">
        <w:tab/>
        <w:t>Resource Standard Methods</w:t>
      </w:r>
      <w:bookmarkEnd w:id="2055"/>
      <w:bookmarkEnd w:id="2056"/>
      <w:bookmarkEnd w:id="2057"/>
      <w:bookmarkEnd w:id="2058"/>
    </w:p>
    <w:p w14:paraId="27B4D75D" w14:textId="77777777" w:rsidR="00AC0B17" w:rsidRPr="006D68AC" w:rsidRDefault="00AC0B17" w:rsidP="00AC0B17">
      <w:pPr>
        <w:pStyle w:val="Heading6"/>
      </w:pPr>
      <w:bookmarkStart w:id="2059" w:name="_Toc164928094"/>
      <w:bookmarkStart w:id="2060" w:name="_Toc168549952"/>
      <w:bookmarkStart w:id="2061" w:name="_Toc170118019"/>
      <w:bookmarkStart w:id="2062" w:name="_Toc209470101"/>
      <w:r w:rsidRPr="006D68AC">
        <w:t>6.2.3.3.3.1</w:t>
      </w:r>
      <w:r w:rsidRPr="006D68AC">
        <w:tab/>
        <w:t>GET</w:t>
      </w:r>
      <w:bookmarkEnd w:id="2059"/>
      <w:bookmarkEnd w:id="2060"/>
      <w:bookmarkEnd w:id="2061"/>
      <w:bookmarkEnd w:id="2062"/>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DengXian"/>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Heading6"/>
      </w:pPr>
      <w:bookmarkStart w:id="2063" w:name="_Toc164928095"/>
      <w:bookmarkStart w:id="2064" w:name="_Toc168549953"/>
      <w:bookmarkStart w:id="2065" w:name="_Toc170118020"/>
      <w:bookmarkStart w:id="2066" w:name="_Toc209470102"/>
      <w:r w:rsidRPr="006D68AC">
        <w:t>6.2.3.3.3.2</w:t>
      </w:r>
      <w:r w:rsidRPr="006D68AC">
        <w:tab/>
        <w:t>PUT</w:t>
      </w:r>
      <w:bookmarkEnd w:id="2063"/>
      <w:bookmarkEnd w:id="2064"/>
      <w:bookmarkEnd w:id="2065"/>
      <w:bookmarkEnd w:id="2066"/>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DengXian"/>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Heading6"/>
      </w:pPr>
      <w:bookmarkStart w:id="2067" w:name="_Toc164928096"/>
      <w:bookmarkStart w:id="2068" w:name="_Toc168549954"/>
      <w:bookmarkStart w:id="2069" w:name="_Toc170118021"/>
      <w:bookmarkStart w:id="2070" w:name="_Toc209470103"/>
      <w:r w:rsidRPr="006D68AC">
        <w:t>6.2.3.3.3.3</w:t>
      </w:r>
      <w:r w:rsidRPr="006D68AC">
        <w:tab/>
        <w:t>PATCH</w:t>
      </w:r>
      <w:bookmarkEnd w:id="2067"/>
      <w:bookmarkEnd w:id="2068"/>
      <w:bookmarkEnd w:id="2069"/>
      <w:bookmarkEnd w:id="2070"/>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DengXian"/>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Heading6"/>
      </w:pPr>
      <w:bookmarkStart w:id="2071" w:name="_Toc164928097"/>
      <w:bookmarkStart w:id="2072" w:name="_Toc168549955"/>
      <w:bookmarkStart w:id="2073" w:name="_Toc170118022"/>
      <w:bookmarkStart w:id="2074" w:name="_Toc209470104"/>
      <w:r w:rsidRPr="006D68AC">
        <w:t>6.2.3.3.3.4</w:t>
      </w:r>
      <w:r w:rsidRPr="006D68AC">
        <w:tab/>
        <w:t>DELETE</w:t>
      </w:r>
      <w:bookmarkEnd w:id="2071"/>
      <w:bookmarkEnd w:id="2072"/>
      <w:bookmarkEnd w:id="2073"/>
      <w:bookmarkEnd w:id="207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Heading5"/>
      </w:pPr>
      <w:bookmarkStart w:id="2075" w:name="_Toc164928098"/>
      <w:bookmarkStart w:id="2076" w:name="_Toc168549956"/>
      <w:bookmarkStart w:id="2077" w:name="_Toc170118023"/>
      <w:bookmarkStart w:id="2078" w:name="_Toc209470105"/>
      <w:r w:rsidRPr="006D68AC">
        <w:rPr>
          <w:noProof/>
          <w:lang w:eastAsia="zh-CN"/>
        </w:rPr>
        <w:t>6.2.3.3</w:t>
      </w:r>
      <w:r w:rsidRPr="006D68AC">
        <w:t>.4</w:t>
      </w:r>
      <w:r w:rsidRPr="006D68AC">
        <w:tab/>
        <w:t>Resource Custom Operations</w:t>
      </w:r>
      <w:bookmarkEnd w:id="2075"/>
      <w:bookmarkEnd w:id="2076"/>
      <w:bookmarkEnd w:id="2077"/>
      <w:bookmarkEnd w:id="2078"/>
    </w:p>
    <w:p w14:paraId="39E98CB5" w14:textId="77777777" w:rsidR="00AC0B17" w:rsidRPr="006D68AC" w:rsidRDefault="00AC0B17" w:rsidP="00AC0B17">
      <w:pPr>
        <w:pStyle w:val="Heading6"/>
      </w:pPr>
      <w:bookmarkStart w:id="2079" w:name="_Toc164928099"/>
      <w:bookmarkStart w:id="2080" w:name="_Toc168549957"/>
      <w:bookmarkStart w:id="2081" w:name="_Toc170118024"/>
      <w:bookmarkStart w:id="2082" w:name="_Toc209470106"/>
      <w:r w:rsidRPr="006D68AC">
        <w:rPr>
          <w:noProof/>
          <w:lang w:eastAsia="zh-CN"/>
        </w:rPr>
        <w:t>6.2.3.3</w:t>
      </w:r>
      <w:r w:rsidRPr="006D68AC">
        <w:t>.4.1</w:t>
      </w:r>
      <w:r w:rsidRPr="006D68AC">
        <w:tab/>
        <w:t>Overview</w:t>
      </w:r>
      <w:bookmarkEnd w:id="2079"/>
      <w:bookmarkEnd w:id="2080"/>
      <w:bookmarkEnd w:id="2081"/>
      <w:bookmarkEnd w:id="2082"/>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Heading6"/>
      </w:pPr>
      <w:bookmarkStart w:id="2083" w:name="_Toc209470107"/>
      <w:bookmarkStart w:id="2084" w:name="_Toc170118026"/>
      <w:r w:rsidRPr="006D68AC">
        <w:rPr>
          <w:noProof/>
          <w:lang w:eastAsia="zh-CN"/>
        </w:rPr>
        <w:t>6.2.3.3</w:t>
      </w:r>
      <w:r w:rsidRPr="006D68AC">
        <w:t>.4.2</w:t>
      </w:r>
      <w:r w:rsidRPr="006D68AC">
        <w:tab/>
        <w:t>Operation: QoEMetricNotify</w:t>
      </w:r>
      <w:bookmarkEnd w:id="2083"/>
    </w:p>
    <w:p w14:paraId="187B537F" w14:textId="77777777" w:rsidR="00AC0B17" w:rsidRPr="006D68AC" w:rsidRDefault="00AC0B17" w:rsidP="00AC0B17">
      <w:pPr>
        <w:pStyle w:val="Heading7"/>
        <w:rPr>
          <w:noProof/>
        </w:rPr>
      </w:pPr>
      <w:bookmarkStart w:id="2085" w:name="_Toc209470108"/>
      <w:r w:rsidRPr="006D68AC">
        <w:rPr>
          <w:noProof/>
          <w:lang w:eastAsia="zh-CN"/>
        </w:rPr>
        <w:t>6.2.3.3</w:t>
      </w:r>
      <w:r w:rsidRPr="006D68AC">
        <w:t>.4.2.1</w:t>
      </w:r>
      <w:r w:rsidRPr="006D68AC">
        <w:rPr>
          <w:noProof/>
        </w:rPr>
        <w:tab/>
        <w:t>Description</w:t>
      </w:r>
      <w:bookmarkEnd w:id="2084"/>
      <w:bookmarkEnd w:id="2085"/>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Heading7"/>
        <w:rPr>
          <w:noProof/>
        </w:rPr>
      </w:pPr>
      <w:bookmarkStart w:id="2086" w:name="_Toc170118027"/>
      <w:bookmarkStart w:id="2087" w:name="_Toc209470109"/>
      <w:r w:rsidRPr="006D68AC">
        <w:rPr>
          <w:noProof/>
          <w:lang w:eastAsia="zh-CN"/>
        </w:rPr>
        <w:t>6.2.3.3</w:t>
      </w:r>
      <w:r w:rsidRPr="006D68AC">
        <w:t>.4.2.2</w:t>
      </w:r>
      <w:r w:rsidRPr="006D68AC">
        <w:rPr>
          <w:noProof/>
        </w:rPr>
        <w:tab/>
        <w:t>Operation Definition</w:t>
      </w:r>
      <w:bookmarkEnd w:id="2086"/>
      <w:bookmarkEnd w:id="2087"/>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Heading3"/>
      </w:pPr>
      <w:bookmarkStart w:id="2088" w:name="_Toc164928101"/>
      <w:bookmarkStart w:id="2089" w:name="_Toc168549959"/>
      <w:bookmarkStart w:id="2090" w:name="_Toc170118028"/>
      <w:bookmarkStart w:id="2091" w:name="_Toc209470110"/>
      <w:r w:rsidRPr="006D68AC">
        <w:rPr>
          <w:noProof/>
          <w:lang w:eastAsia="zh-CN"/>
        </w:rPr>
        <w:t>6.2</w:t>
      </w:r>
      <w:r w:rsidRPr="006D68AC">
        <w:t>.4</w:t>
      </w:r>
      <w:r w:rsidRPr="006D68AC">
        <w:tab/>
        <w:t>Custom Operations without associated resources</w:t>
      </w:r>
      <w:bookmarkEnd w:id="2088"/>
      <w:bookmarkEnd w:id="2089"/>
      <w:bookmarkEnd w:id="2090"/>
      <w:bookmarkEnd w:id="2091"/>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Heading3"/>
      </w:pPr>
      <w:bookmarkStart w:id="2092" w:name="_Toc164928102"/>
      <w:bookmarkStart w:id="2093" w:name="_Toc168549960"/>
      <w:bookmarkStart w:id="2094" w:name="_Toc170118029"/>
      <w:bookmarkStart w:id="2095" w:name="_Toc209470111"/>
      <w:r w:rsidRPr="006D68AC">
        <w:rPr>
          <w:noProof/>
          <w:lang w:eastAsia="zh-CN"/>
        </w:rPr>
        <w:t>6.2</w:t>
      </w:r>
      <w:r w:rsidRPr="006D68AC">
        <w:t>.5</w:t>
      </w:r>
      <w:r w:rsidRPr="006D68AC">
        <w:tab/>
        <w:t>Notifications</w:t>
      </w:r>
      <w:bookmarkEnd w:id="2092"/>
      <w:bookmarkEnd w:id="2093"/>
      <w:bookmarkEnd w:id="2094"/>
      <w:bookmarkEnd w:id="2095"/>
    </w:p>
    <w:p w14:paraId="2ECE9665" w14:textId="77777777" w:rsidR="00AC0B17" w:rsidRPr="006D68AC" w:rsidRDefault="00AC0B17" w:rsidP="00AC0B17">
      <w:pPr>
        <w:pStyle w:val="Heading4"/>
      </w:pPr>
      <w:bookmarkStart w:id="2096" w:name="_Toc164928103"/>
      <w:bookmarkStart w:id="2097" w:name="_Toc168549961"/>
      <w:bookmarkStart w:id="2098" w:name="_Toc170118030"/>
      <w:bookmarkStart w:id="2099" w:name="_Toc209470112"/>
      <w:r w:rsidRPr="006D68AC">
        <w:rPr>
          <w:noProof/>
          <w:lang w:eastAsia="zh-CN"/>
        </w:rPr>
        <w:t>6.2</w:t>
      </w:r>
      <w:r w:rsidRPr="006D68AC">
        <w:t>.5.1</w:t>
      </w:r>
      <w:r w:rsidRPr="006D68AC">
        <w:tab/>
        <w:t>General</w:t>
      </w:r>
      <w:bookmarkEnd w:id="2096"/>
      <w:bookmarkEnd w:id="2097"/>
      <w:bookmarkEnd w:id="2098"/>
      <w:bookmarkEnd w:id="2099"/>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Heading4"/>
      </w:pPr>
      <w:bookmarkStart w:id="2100" w:name="_Toc164928104"/>
      <w:bookmarkStart w:id="2101" w:name="_Toc168549962"/>
      <w:bookmarkStart w:id="2102" w:name="_Toc170118031"/>
      <w:bookmarkStart w:id="2103" w:name="_Toc209470113"/>
      <w:r w:rsidRPr="006D68AC">
        <w:rPr>
          <w:noProof/>
          <w:lang w:eastAsia="zh-CN"/>
        </w:rPr>
        <w:t>6.2</w:t>
      </w:r>
      <w:r w:rsidRPr="006D68AC">
        <w:t>.5.2</w:t>
      </w:r>
      <w:r w:rsidRPr="006D68AC">
        <w:tab/>
        <w:t>Network Slice Lifecycle Management Notification</w:t>
      </w:r>
      <w:bookmarkEnd w:id="2100"/>
      <w:bookmarkEnd w:id="2101"/>
      <w:bookmarkEnd w:id="2102"/>
      <w:bookmarkEnd w:id="2103"/>
    </w:p>
    <w:p w14:paraId="09E0269E" w14:textId="77777777" w:rsidR="00AC0B17" w:rsidRPr="006D68AC" w:rsidRDefault="00AC0B17" w:rsidP="00AC0B17">
      <w:pPr>
        <w:pStyle w:val="Heading5"/>
        <w:rPr>
          <w:noProof/>
        </w:rPr>
      </w:pPr>
      <w:bookmarkStart w:id="2104" w:name="_Toc164928105"/>
      <w:bookmarkStart w:id="2105" w:name="_Toc168549963"/>
      <w:bookmarkStart w:id="2106" w:name="_Toc170118032"/>
      <w:bookmarkStart w:id="2107" w:name="_Toc209470114"/>
      <w:r w:rsidRPr="006D68AC">
        <w:rPr>
          <w:noProof/>
          <w:lang w:eastAsia="zh-CN"/>
        </w:rPr>
        <w:t>6.2</w:t>
      </w:r>
      <w:r w:rsidRPr="006D68AC">
        <w:t>.5.2</w:t>
      </w:r>
      <w:r w:rsidRPr="006D68AC">
        <w:rPr>
          <w:noProof/>
        </w:rPr>
        <w:t>.1</w:t>
      </w:r>
      <w:r w:rsidRPr="006D68AC">
        <w:rPr>
          <w:noProof/>
        </w:rPr>
        <w:tab/>
        <w:t>Description</w:t>
      </w:r>
      <w:bookmarkEnd w:id="2104"/>
      <w:bookmarkEnd w:id="2105"/>
      <w:bookmarkEnd w:id="2106"/>
      <w:bookmarkEnd w:id="2107"/>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Heading5"/>
        <w:rPr>
          <w:noProof/>
        </w:rPr>
      </w:pPr>
      <w:bookmarkStart w:id="2108" w:name="_Toc164928106"/>
      <w:bookmarkStart w:id="2109" w:name="_Toc168549964"/>
      <w:bookmarkStart w:id="2110" w:name="_Toc170118033"/>
      <w:bookmarkStart w:id="2111" w:name="_Toc209470115"/>
      <w:r w:rsidRPr="006D68AC">
        <w:rPr>
          <w:noProof/>
          <w:lang w:eastAsia="zh-CN"/>
        </w:rPr>
        <w:t>6.2</w:t>
      </w:r>
      <w:r w:rsidRPr="006D68AC">
        <w:t>.5.2</w:t>
      </w:r>
      <w:r w:rsidRPr="006D68AC">
        <w:rPr>
          <w:noProof/>
        </w:rPr>
        <w:t>.2</w:t>
      </w:r>
      <w:r w:rsidRPr="006D68AC">
        <w:rPr>
          <w:noProof/>
        </w:rPr>
        <w:tab/>
        <w:t>Target URI</w:t>
      </w:r>
      <w:bookmarkEnd w:id="2108"/>
      <w:bookmarkEnd w:id="2109"/>
      <w:bookmarkEnd w:id="2110"/>
      <w:bookmarkEnd w:id="2111"/>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Heading5"/>
        <w:rPr>
          <w:noProof/>
        </w:rPr>
      </w:pPr>
      <w:bookmarkStart w:id="2112" w:name="_Toc164928107"/>
      <w:bookmarkStart w:id="2113" w:name="_Toc168549965"/>
      <w:bookmarkStart w:id="2114" w:name="_Toc170118034"/>
      <w:bookmarkStart w:id="2115" w:name="_Toc209470116"/>
      <w:r w:rsidRPr="006D68AC">
        <w:rPr>
          <w:noProof/>
          <w:lang w:eastAsia="zh-CN"/>
        </w:rPr>
        <w:t>6.2</w:t>
      </w:r>
      <w:r w:rsidRPr="006D68AC">
        <w:t>.5.2</w:t>
      </w:r>
      <w:r w:rsidRPr="006D68AC">
        <w:rPr>
          <w:noProof/>
        </w:rPr>
        <w:t>.3</w:t>
      </w:r>
      <w:r w:rsidRPr="006D68AC">
        <w:rPr>
          <w:noProof/>
        </w:rPr>
        <w:tab/>
        <w:t>Standard Methods</w:t>
      </w:r>
      <w:bookmarkEnd w:id="2112"/>
      <w:bookmarkEnd w:id="2113"/>
      <w:bookmarkEnd w:id="2114"/>
      <w:bookmarkEnd w:id="2115"/>
    </w:p>
    <w:p w14:paraId="51C2AB19" w14:textId="77777777" w:rsidR="00AC0B17" w:rsidRPr="006D68AC" w:rsidRDefault="00AC0B17" w:rsidP="00B110B4">
      <w:pPr>
        <w:pStyle w:val="Heading6"/>
        <w:rPr>
          <w:noProof/>
        </w:rPr>
      </w:pPr>
      <w:bookmarkStart w:id="2116" w:name="_Toc164928108"/>
      <w:bookmarkStart w:id="2117" w:name="_Toc168549966"/>
      <w:bookmarkStart w:id="2118" w:name="_Toc170118035"/>
      <w:bookmarkStart w:id="2119" w:name="_Toc209470117"/>
      <w:r w:rsidRPr="006D68AC">
        <w:rPr>
          <w:noProof/>
          <w:lang w:eastAsia="zh-CN"/>
        </w:rPr>
        <w:t>6.2</w:t>
      </w:r>
      <w:r w:rsidRPr="006D68AC">
        <w:t>.5.2.3</w:t>
      </w:r>
      <w:r w:rsidRPr="006D68AC">
        <w:rPr>
          <w:noProof/>
        </w:rPr>
        <w:t>.1</w:t>
      </w:r>
      <w:r w:rsidRPr="006D68AC">
        <w:rPr>
          <w:noProof/>
        </w:rPr>
        <w:tab/>
        <w:t>POST</w:t>
      </w:r>
      <w:bookmarkEnd w:id="2116"/>
      <w:bookmarkEnd w:id="2117"/>
      <w:bookmarkEnd w:id="2118"/>
      <w:bookmarkEnd w:id="2119"/>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Heading4"/>
      </w:pPr>
      <w:bookmarkStart w:id="2120" w:name="_Toc164928109"/>
      <w:bookmarkStart w:id="2121" w:name="_Toc168549967"/>
      <w:bookmarkStart w:id="2122" w:name="_Toc170118036"/>
      <w:bookmarkStart w:id="2123" w:name="_Toc209470118"/>
      <w:r w:rsidRPr="006D68AC">
        <w:rPr>
          <w:noProof/>
          <w:lang w:eastAsia="zh-CN"/>
        </w:rPr>
        <w:t>6.2</w:t>
      </w:r>
      <w:r w:rsidRPr="006D68AC">
        <w:t>.5.3</w:t>
      </w:r>
      <w:r w:rsidRPr="006D68AC">
        <w:tab/>
        <w:t>QoE metrics</w:t>
      </w:r>
      <w:r w:rsidRPr="006D68AC">
        <w:rPr>
          <w:lang w:val="en-US"/>
        </w:rPr>
        <w:t xml:space="preserve"> Subscribe Notification</w:t>
      </w:r>
      <w:bookmarkEnd w:id="2120"/>
      <w:bookmarkEnd w:id="2121"/>
      <w:bookmarkEnd w:id="2122"/>
      <w:bookmarkEnd w:id="2123"/>
    </w:p>
    <w:p w14:paraId="32C105B7" w14:textId="77777777" w:rsidR="00AC0B17" w:rsidRPr="006D68AC" w:rsidRDefault="00AC0B17" w:rsidP="00AC0B17">
      <w:pPr>
        <w:pStyle w:val="Heading5"/>
        <w:rPr>
          <w:noProof/>
        </w:rPr>
      </w:pPr>
      <w:bookmarkStart w:id="2124" w:name="_Toc164928110"/>
      <w:bookmarkStart w:id="2125" w:name="_Toc168549968"/>
      <w:bookmarkStart w:id="2126" w:name="_Toc170118037"/>
      <w:bookmarkStart w:id="2127" w:name="_Toc209470119"/>
      <w:r w:rsidRPr="006D68AC">
        <w:rPr>
          <w:noProof/>
          <w:lang w:eastAsia="zh-CN"/>
        </w:rPr>
        <w:t>6.2</w:t>
      </w:r>
      <w:r w:rsidRPr="006D68AC">
        <w:t>.5.3</w:t>
      </w:r>
      <w:r w:rsidRPr="006D68AC">
        <w:rPr>
          <w:noProof/>
        </w:rPr>
        <w:t>.1</w:t>
      </w:r>
      <w:r w:rsidRPr="006D68AC">
        <w:rPr>
          <w:noProof/>
        </w:rPr>
        <w:tab/>
        <w:t>Description</w:t>
      </w:r>
      <w:bookmarkEnd w:id="2124"/>
      <w:bookmarkEnd w:id="2125"/>
      <w:bookmarkEnd w:id="2126"/>
      <w:bookmarkEnd w:id="2127"/>
    </w:p>
    <w:p w14:paraId="07D4B8E9" w14:textId="0150FE96" w:rsidR="00C42A1F" w:rsidRPr="006D68AC" w:rsidRDefault="00C42A1F" w:rsidP="00C42A1F">
      <w:pPr>
        <w:rPr>
          <w:noProof/>
        </w:rPr>
      </w:pPr>
      <w:bookmarkStart w:id="2128" w:name="_Toc164928111"/>
      <w:bookmarkStart w:id="2129" w:name="_Toc168549969"/>
      <w:bookmarkStart w:id="2130"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Heading5"/>
        <w:rPr>
          <w:noProof/>
        </w:rPr>
      </w:pPr>
      <w:bookmarkStart w:id="2131" w:name="_Toc209470120"/>
      <w:r w:rsidRPr="006D68AC">
        <w:rPr>
          <w:noProof/>
          <w:lang w:eastAsia="zh-CN"/>
        </w:rPr>
        <w:t>6.2</w:t>
      </w:r>
      <w:r w:rsidRPr="006D68AC">
        <w:t>.5.3</w:t>
      </w:r>
      <w:r w:rsidRPr="006D68AC">
        <w:rPr>
          <w:noProof/>
        </w:rPr>
        <w:t>.2</w:t>
      </w:r>
      <w:r w:rsidRPr="006D68AC">
        <w:rPr>
          <w:noProof/>
        </w:rPr>
        <w:tab/>
        <w:t>Target URI</w:t>
      </w:r>
      <w:bookmarkEnd w:id="2128"/>
      <w:bookmarkEnd w:id="2129"/>
      <w:bookmarkEnd w:id="2130"/>
      <w:bookmarkEnd w:id="213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Heading5"/>
        <w:rPr>
          <w:noProof/>
        </w:rPr>
      </w:pPr>
      <w:bookmarkStart w:id="2132" w:name="_Toc164928112"/>
      <w:bookmarkStart w:id="2133" w:name="_Toc168549970"/>
      <w:bookmarkStart w:id="2134" w:name="_Toc170118039"/>
      <w:bookmarkStart w:id="2135" w:name="_Toc209470121"/>
      <w:r w:rsidRPr="006D68AC">
        <w:rPr>
          <w:noProof/>
          <w:lang w:eastAsia="zh-CN"/>
        </w:rPr>
        <w:t>6.2</w:t>
      </w:r>
      <w:r w:rsidRPr="006D68AC">
        <w:t>.5.3</w:t>
      </w:r>
      <w:r w:rsidRPr="006D68AC">
        <w:rPr>
          <w:noProof/>
        </w:rPr>
        <w:t>.3</w:t>
      </w:r>
      <w:r w:rsidRPr="006D68AC">
        <w:rPr>
          <w:noProof/>
        </w:rPr>
        <w:tab/>
        <w:t>Standard Methods</w:t>
      </w:r>
      <w:bookmarkEnd w:id="2132"/>
      <w:bookmarkEnd w:id="2133"/>
      <w:bookmarkEnd w:id="2134"/>
      <w:bookmarkEnd w:id="2135"/>
    </w:p>
    <w:p w14:paraId="21B245C1" w14:textId="77777777" w:rsidR="00AC0B17" w:rsidRPr="006D68AC" w:rsidRDefault="00AC0B17" w:rsidP="00B110B4">
      <w:pPr>
        <w:pStyle w:val="Heading6"/>
        <w:rPr>
          <w:noProof/>
        </w:rPr>
      </w:pPr>
      <w:bookmarkStart w:id="2136" w:name="_Toc164928113"/>
      <w:bookmarkStart w:id="2137" w:name="_Toc168549971"/>
      <w:bookmarkStart w:id="2138" w:name="_Toc170118040"/>
      <w:bookmarkStart w:id="2139" w:name="_Toc209470122"/>
      <w:r w:rsidRPr="006D68AC">
        <w:rPr>
          <w:noProof/>
          <w:lang w:eastAsia="zh-CN"/>
        </w:rPr>
        <w:t>6.2</w:t>
      </w:r>
      <w:r w:rsidRPr="006D68AC">
        <w:t>.5.3.3</w:t>
      </w:r>
      <w:r w:rsidRPr="006D68AC">
        <w:rPr>
          <w:noProof/>
        </w:rPr>
        <w:t>.1</w:t>
      </w:r>
      <w:r w:rsidRPr="006D68AC">
        <w:rPr>
          <w:noProof/>
        </w:rPr>
        <w:tab/>
        <w:t>POST</w:t>
      </w:r>
      <w:bookmarkEnd w:id="2136"/>
      <w:bookmarkEnd w:id="2137"/>
      <w:bookmarkEnd w:id="2138"/>
      <w:bookmarkEnd w:id="2139"/>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Heading4"/>
      </w:pPr>
      <w:bookmarkStart w:id="2140" w:name="_Toc164928114"/>
      <w:bookmarkStart w:id="2141" w:name="_Toc168549972"/>
      <w:bookmarkStart w:id="2142" w:name="_Toc170118041"/>
      <w:bookmarkStart w:id="2143" w:name="_Toc209470123"/>
      <w:r w:rsidRPr="006D68AC">
        <w:rPr>
          <w:noProof/>
          <w:lang w:eastAsia="zh-CN"/>
        </w:rPr>
        <w:t>6.2</w:t>
      </w:r>
      <w:r w:rsidRPr="006D68AC">
        <w:t>.5.4</w:t>
      </w:r>
      <w:r w:rsidRPr="006D68AC">
        <w:tab/>
        <w:t>Network Slice LCM Recommendation Notification</w:t>
      </w:r>
      <w:bookmarkEnd w:id="2140"/>
      <w:bookmarkEnd w:id="2141"/>
      <w:bookmarkEnd w:id="2142"/>
      <w:bookmarkEnd w:id="2143"/>
    </w:p>
    <w:p w14:paraId="46DF5358" w14:textId="7649D3FC" w:rsidR="00B110B4" w:rsidRPr="006D68AC" w:rsidRDefault="00B110B4" w:rsidP="00B110B4">
      <w:pPr>
        <w:pStyle w:val="Heading5"/>
        <w:rPr>
          <w:noProof/>
        </w:rPr>
      </w:pPr>
      <w:bookmarkStart w:id="2144" w:name="_Toc164928115"/>
      <w:bookmarkStart w:id="2145" w:name="_Toc168549973"/>
      <w:bookmarkStart w:id="2146" w:name="_Toc170118042"/>
      <w:bookmarkStart w:id="2147" w:name="_Toc209470124"/>
      <w:r w:rsidRPr="006D68AC">
        <w:rPr>
          <w:noProof/>
          <w:lang w:eastAsia="zh-CN"/>
        </w:rPr>
        <w:t>6.2</w:t>
      </w:r>
      <w:r w:rsidRPr="006D68AC">
        <w:t>.5.4</w:t>
      </w:r>
      <w:r w:rsidRPr="006D68AC">
        <w:rPr>
          <w:noProof/>
        </w:rPr>
        <w:t>.1</w:t>
      </w:r>
      <w:r w:rsidRPr="006D68AC">
        <w:rPr>
          <w:noProof/>
        </w:rPr>
        <w:tab/>
        <w:t>Description</w:t>
      </w:r>
      <w:bookmarkEnd w:id="2144"/>
      <w:bookmarkEnd w:id="2145"/>
      <w:bookmarkEnd w:id="2146"/>
      <w:bookmarkEnd w:id="2147"/>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Heading5"/>
        <w:rPr>
          <w:noProof/>
        </w:rPr>
      </w:pPr>
      <w:bookmarkStart w:id="2148" w:name="_Toc164928116"/>
      <w:bookmarkStart w:id="2149" w:name="_Toc168549974"/>
      <w:bookmarkStart w:id="2150" w:name="_Toc170118043"/>
      <w:bookmarkStart w:id="2151" w:name="_Toc209470125"/>
      <w:r w:rsidRPr="006D68AC">
        <w:rPr>
          <w:noProof/>
          <w:lang w:eastAsia="zh-CN"/>
        </w:rPr>
        <w:t>6.2</w:t>
      </w:r>
      <w:r w:rsidRPr="006D68AC">
        <w:t>.5.4</w:t>
      </w:r>
      <w:r w:rsidRPr="006D68AC">
        <w:rPr>
          <w:noProof/>
        </w:rPr>
        <w:t>.2</w:t>
      </w:r>
      <w:r w:rsidRPr="006D68AC">
        <w:rPr>
          <w:noProof/>
        </w:rPr>
        <w:tab/>
        <w:t>Target URI</w:t>
      </w:r>
      <w:bookmarkEnd w:id="2148"/>
      <w:bookmarkEnd w:id="2149"/>
      <w:bookmarkEnd w:id="2150"/>
      <w:bookmarkEnd w:id="2151"/>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Heading5"/>
        <w:rPr>
          <w:noProof/>
        </w:rPr>
      </w:pPr>
      <w:bookmarkStart w:id="2152" w:name="_Toc164928117"/>
      <w:bookmarkStart w:id="2153" w:name="_Toc168549975"/>
      <w:bookmarkStart w:id="2154" w:name="_Toc170118044"/>
      <w:bookmarkStart w:id="2155" w:name="_Toc209470126"/>
      <w:r w:rsidRPr="006D68AC">
        <w:rPr>
          <w:noProof/>
          <w:lang w:eastAsia="zh-CN"/>
        </w:rPr>
        <w:t>6.2</w:t>
      </w:r>
      <w:r w:rsidRPr="006D68AC">
        <w:t>.5.4</w:t>
      </w:r>
      <w:r w:rsidRPr="006D68AC">
        <w:rPr>
          <w:noProof/>
        </w:rPr>
        <w:t>.3</w:t>
      </w:r>
      <w:r w:rsidRPr="006D68AC">
        <w:rPr>
          <w:noProof/>
        </w:rPr>
        <w:tab/>
        <w:t>Standard Methods</w:t>
      </w:r>
      <w:bookmarkEnd w:id="2152"/>
      <w:bookmarkEnd w:id="2153"/>
      <w:bookmarkEnd w:id="2154"/>
      <w:bookmarkEnd w:id="2155"/>
    </w:p>
    <w:p w14:paraId="4A033B2F" w14:textId="06DB9DE1" w:rsidR="00B110B4" w:rsidRPr="006D68AC" w:rsidRDefault="00B110B4" w:rsidP="00F3466B">
      <w:pPr>
        <w:pStyle w:val="Heading6"/>
        <w:rPr>
          <w:noProof/>
        </w:rPr>
      </w:pPr>
      <w:bookmarkStart w:id="2156" w:name="_Toc164928118"/>
      <w:bookmarkStart w:id="2157" w:name="_Toc168549976"/>
      <w:bookmarkStart w:id="2158" w:name="_Toc170118045"/>
      <w:bookmarkStart w:id="2159" w:name="_Toc209470127"/>
      <w:r w:rsidRPr="006D68AC">
        <w:rPr>
          <w:noProof/>
          <w:lang w:eastAsia="zh-CN"/>
        </w:rPr>
        <w:t>6.2</w:t>
      </w:r>
      <w:r w:rsidRPr="006D68AC">
        <w:t>.5.4.3</w:t>
      </w:r>
      <w:r w:rsidRPr="006D68AC">
        <w:rPr>
          <w:noProof/>
        </w:rPr>
        <w:t>.1</w:t>
      </w:r>
      <w:r w:rsidRPr="006D68AC">
        <w:rPr>
          <w:noProof/>
        </w:rPr>
        <w:tab/>
        <w:t>POST</w:t>
      </w:r>
      <w:bookmarkEnd w:id="2156"/>
      <w:bookmarkEnd w:id="2157"/>
      <w:bookmarkEnd w:id="2158"/>
      <w:bookmarkEnd w:id="2159"/>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Heading3"/>
      </w:pPr>
      <w:bookmarkStart w:id="2160" w:name="_Toc164928119"/>
      <w:bookmarkStart w:id="2161" w:name="_Toc168549977"/>
      <w:bookmarkStart w:id="2162" w:name="_Toc170118046"/>
      <w:bookmarkStart w:id="2163" w:name="_Toc209470128"/>
      <w:r w:rsidRPr="006D68AC">
        <w:rPr>
          <w:noProof/>
          <w:lang w:eastAsia="zh-CN"/>
        </w:rPr>
        <w:t>6.2</w:t>
      </w:r>
      <w:r w:rsidRPr="006D68AC">
        <w:t>.6</w:t>
      </w:r>
      <w:r w:rsidRPr="006D68AC">
        <w:tab/>
        <w:t>Data Model</w:t>
      </w:r>
      <w:bookmarkEnd w:id="2160"/>
      <w:bookmarkEnd w:id="2161"/>
      <w:bookmarkEnd w:id="2162"/>
      <w:bookmarkEnd w:id="2163"/>
    </w:p>
    <w:p w14:paraId="00029063" w14:textId="77777777" w:rsidR="00AC0B17" w:rsidRPr="006D68AC" w:rsidRDefault="00AC0B17" w:rsidP="00AC0B17">
      <w:pPr>
        <w:pStyle w:val="Heading4"/>
      </w:pPr>
      <w:bookmarkStart w:id="2164" w:name="_Toc164928120"/>
      <w:bookmarkStart w:id="2165" w:name="_Toc168549978"/>
      <w:bookmarkStart w:id="2166" w:name="_Toc170118047"/>
      <w:bookmarkStart w:id="2167" w:name="_Toc209470129"/>
      <w:r w:rsidRPr="006D68AC">
        <w:rPr>
          <w:noProof/>
          <w:lang w:eastAsia="zh-CN"/>
        </w:rPr>
        <w:t>6.2</w:t>
      </w:r>
      <w:r w:rsidRPr="006D68AC">
        <w:t>.6.1</w:t>
      </w:r>
      <w:r w:rsidRPr="006D68AC">
        <w:tab/>
        <w:t>General</w:t>
      </w:r>
      <w:bookmarkEnd w:id="2164"/>
      <w:bookmarkEnd w:id="2165"/>
      <w:bookmarkEnd w:id="2166"/>
      <w:bookmarkEnd w:id="2167"/>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DengXian"/>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DengXian"/>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Heading4"/>
        <w:rPr>
          <w:lang w:val="en-US"/>
        </w:rPr>
      </w:pPr>
      <w:bookmarkStart w:id="2168" w:name="_Toc164928121"/>
      <w:bookmarkStart w:id="2169" w:name="_Toc168549979"/>
      <w:bookmarkStart w:id="2170" w:name="_Toc170118048"/>
      <w:bookmarkStart w:id="2171" w:name="_Toc209470130"/>
      <w:r w:rsidRPr="006D68AC">
        <w:rPr>
          <w:noProof/>
          <w:lang w:eastAsia="zh-CN"/>
        </w:rPr>
        <w:t>6.2</w:t>
      </w:r>
      <w:r w:rsidRPr="006D68AC">
        <w:rPr>
          <w:lang w:val="en-US"/>
        </w:rPr>
        <w:t>.6.2</w:t>
      </w:r>
      <w:r w:rsidRPr="006D68AC">
        <w:rPr>
          <w:lang w:val="en-US"/>
        </w:rPr>
        <w:tab/>
        <w:t>Structured data types</w:t>
      </w:r>
      <w:bookmarkEnd w:id="2168"/>
      <w:bookmarkEnd w:id="2169"/>
      <w:bookmarkEnd w:id="2170"/>
      <w:bookmarkEnd w:id="2171"/>
    </w:p>
    <w:p w14:paraId="6108B2DC" w14:textId="77777777" w:rsidR="00192AD6" w:rsidRPr="006D68AC" w:rsidRDefault="00192AD6" w:rsidP="00192AD6">
      <w:pPr>
        <w:pStyle w:val="Heading5"/>
      </w:pPr>
      <w:bookmarkStart w:id="2172" w:name="_Toc161902622"/>
      <w:bookmarkStart w:id="2173" w:name="_Toc168549980"/>
      <w:bookmarkStart w:id="2174" w:name="_Toc170118049"/>
      <w:bookmarkStart w:id="2175" w:name="_Toc209470131"/>
      <w:bookmarkStart w:id="2176" w:name="_Toc164928122"/>
      <w:bookmarkStart w:id="2177" w:name="_Toc164928123"/>
      <w:r w:rsidRPr="006D68AC">
        <w:rPr>
          <w:noProof/>
          <w:lang w:eastAsia="zh-CN"/>
        </w:rPr>
        <w:t>6.2</w:t>
      </w:r>
      <w:r w:rsidRPr="006D68AC">
        <w:t>.6.2.0</w:t>
      </w:r>
      <w:r w:rsidRPr="006D68AC">
        <w:tab/>
        <w:t>Introduction</w:t>
      </w:r>
      <w:bookmarkEnd w:id="2172"/>
      <w:bookmarkEnd w:id="2173"/>
      <w:bookmarkEnd w:id="2174"/>
      <w:bookmarkEnd w:id="2175"/>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Heading5"/>
      </w:pPr>
      <w:bookmarkStart w:id="2178" w:name="_Toc168549981"/>
      <w:bookmarkStart w:id="2179" w:name="_Toc170118050"/>
      <w:bookmarkStart w:id="2180" w:name="_Toc209470132"/>
      <w:r w:rsidRPr="006D68AC">
        <w:rPr>
          <w:noProof/>
          <w:lang w:eastAsia="zh-CN"/>
        </w:rPr>
        <w:t>6.2.6.2</w:t>
      </w:r>
      <w:r w:rsidRPr="006D68AC">
        <w:t>.1</w:t>
      </w:r>
      <w:r w:rsidRPr="006D68AC">
        <w:tab/>
        <w:t>Type: NSLCMSubsc</w:t>
      </w:r>
      <w:bookmarkEnd w:id="2176"/>
      <w:bookmarkEnd w:id="2178"/>
      <w:bookmarkEnd w:id="2179"/>
      <w:bookmarkEnd w:id="2180"/>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DengXian"/>
          <w:lang w:val="en-US"/>
        </w:rPr>
      </w:pPr>
    </w:p>
    <w:p w14:paraId="2780ACA0" w14:textId="77777777" w:rsidR="00AC0B17" w:rsidRPr="006D68AC" w:rsidRDefault="00AC0B17" w:rsidP="00AC0B17">
      <w:pPr>
        <w:pStyle w:val="Heading5"/>
      </w:pPr>
      <w:bookmarkStart w:id="2181" w:name="_Toc168549982"/>
      <w:bookmarkStart w:id="2182" w:name="_Toc170118051"/>
      <w:bookmarkStart w:id="2183" w:name="_Toc209470133"/>
      <w:r w:rsidRPr="006D68AC">
        <w:rPr>
          <w:noProof/>
          <w:lang w:eastAsia="zh-CN"/>
        </w:rPr>
        <w:t>6.2.6.2</w:t>
      </w:r>
      <w:r w:rsidRPr="006D68AC">
        <w:t>.2</w:t>
      </w:r>
      <w:r w:rsidRPr="006D68AC">
        <w:tab/>
        <w:t>Type: NSLCMSubscPatch</w:t>
      </w:r>
      <w:bookmarkEnd w:id="2177"/>
      <w:bookmarkEnd w:id="2181"/>
      <w:bookmarkEnd w:id="2182"/>
      <w:bookmarkEnd w:id="2183"/>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Heading5"/>
      </w:pPr>
      <w:bookmarkStart w:id="2184" w:name="_Toc164928124"/>
      <w:bookmarkStart w:id="2185" w:name="_Toc168549983"/>
      <w:bookmarkStart w:id="2186" w:name="_Toc170118052"/>
      <w:bookmarkStart w:id="2187" w:name="_Toc209470134"/>
      <w:r w:rsidRPr="006D68AC">
        <w:rPr>
          <w:noProof/>
          <w:lang w:eastAsia="zh-CN"/>
        </w:rPr>
        <w:t>6.2.6.2</w:t>
      </w:r>
      <w:r w:rsidRPr="006D68AC">
        <w:t>.3</w:t>
      </w:r>
      <w:r w:rsidRPr="006D68AC">
        <w:tab/>
        <w:t>Type: NSLCMNotif</w:t>
      </w:r>
      <w:bookmarkEnd w:id="2184"/>
      <w:bookmarkEnd w:id="2185"/>
      <w:bookmarkEnd w:id="2186"/>
      <w:bookmarkEnd w:id="2187"/>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Heading5"/>
      </w:pPr>
      <w:bookmarkStart w:id="2188" w:name="_Toc164928125"/>
      <w:bookmarkStart w:id="2189" w:name="_Toc168549984"/>
      <w:bookmarkStart w:id="2190" w:name="_Toc170118053"/>
      <w:bookmarkStart w:id="2191" w:name="_Toc209470135"/>
      <w:r w:rsidRPr="006D68AC">
        <w:rPr>
          <w:noProof/>
          <w:lang w:eastAsia="zh-CN"/>
        </w:rPr>
        <w:t>6.2.6.2</w:t>
      </w:r>
      <w:r w:rsidRPr="006D68AC">
        <w:t>.4</w:t>
      </w:r>
      <w:r w:rsidRPr="006D68AC">
        <w:tab/>
        <w:t>Type: QoEMetricsSubsc</w:t>
      </w:r>
      <w:bookmarkEnd w:id="2188"/>
      <w:bookmarkEnd w:id="2189"/>
      <w:bookmarkEnd w:id="2190"/>
      <w:bookmarkEnd w:id="2191"/>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Heading5"/>
      </w:pPr>
      <w:bookmarkStart w:id="2192" w:name="_Toc164928126"/>
      <w:bookmarkStart w:id="2193" w:name="_Toc168549985"/>
      <w:bookmarkStart w:id="2194" w:name="_Toc170118054"/>
      <w:bookmarkStart w:id="2195" w:name="_Toc209470136"/>
      <w:r w:rsidRPr="006D68AC">
        <w:rPr>
          <w:noProof/>
          <w:lang w:eastAsia="zh-CN"/>
        </w:rPr>
        <w:t>6.2.6.2</w:t>
      </w:r>
      <w:r w:rsidRPr="006D68AC">
        <w:t>.5</w:t>
      </w:r>
      <w:r w:rsidRPr="006D68AC">
        <w:tab/>
        <w:t>Type: QoEMetricsResp</w:t>
      </w:r>
      <w:bookmarkEnd w:id="2192"/>
      <w:bookmarkEnd w:id="2193"/>
      <w:bookmarkEnd w:id="2194"/>
      <w:bookmarkEnd w:id="2195"/>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Heading5"/>
      </w:pPr>
      <w:bookmarkStart w:id="2196" w:name="_Toc164928127"/>
      <w:bookmarkStart w:id="2197" w:name="_Toc168549986"/>
      <w:bookmarkStart w:id="2198" w:name="_Toc170118055"/>
      <w:bookmarkStart w:id="2199" w:name="_Toc209470137"/>
      <w:r w:rsidRPr="006D68AC">
        <w:rPr>
          <w:noProof/>
          <w:lang w:eastAsia="zh-CN"/>
        </w:rPr>
        <w:t>6.2.6.2</w:t>
      </w:r>
      <w:r w:rsidRPr="006D68AC">
        <w:t>.6</w:t>
      </w:r>
      <w:r w:rsidRPr="006D68AC">
        <w:tab/>
        <w:t>Type: QoEMetricsReport</w:t>
      </w:r>
      <w:bookmarkEnd w:id="2196"/>
      <w:bookmarkEnd w:id="2197"/>
      <w:bookmarkEnd w:id="2198"/>
      <w:bookmarkEnd w:id="2199"/>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Heading5"/>
      </w:pPr>
      <w:bookmarkStart w:id="2200" w:name="_Toc164928128"/>
      <w:bookmarkStart w:id="2201" w:name="_Toc168549987"/>
      <w:bookmarkStart w:id="2202" w:name="_Toc170118056"/>
      <w:bookmarkStart w:id="2203" w:name="_Toc209470138"/>
      <w:r w:rsidRPr="006D68AC">
        <w:rPr>
          <w:noProof/>
          <w:lang w:eastAsia="zh-CN"/>
        </w:rPr>
        <w:t>6.2.6.2</w:t>
      </w:r>
      <w:r w:rsidRPr="006D68AC">
        <w:t>.7</w:t>
      </w:r>
      <w:r w:rsidRPr="006D68AC">
        <w:tab/>
        <w:t>Type: NSLCMRecom</w:t>
      </w:r>
      <w:bookmarkEnd w:id="2200"/>
      <w:bookmarkEnd w:id="2201"/>
      <w:bookmarkEnd w:id="2202"/>
      <w:bookmarkEnd w:id="2203"/>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Heading5"/>
        <w:rPr>
          <w:lang w:eastAsia="zh-CN"/>
        </w:rPr>
      </w:pPr>
      <w:bookmarkStart w:id="2204" w:name="_Toc164928129"/>
      <w:bookmarkStart w:id="2205" w:name="_Toc168549988"/>
      <w:bookmarkStart w:id="2206" w:name="_Toc170118057"/>
      <w:bookmarkStart w:id="2207" w:name="_Toc209470139"/>
      <w:r w:rsidRPr="006D68AC">
        <w:t>6.2</w:t>
      </w:r>
      <w:r w:rsidRPr="006D68AC">
        <w:rPr>
          <w:rFonts w:hint="eastAsia"/>
          <w:lang w:eastAsia="zh-CN"/>
        </w:rPr>
        <w:t>.</w:t>
      </w:r>
      <w:r w:rsidRPr="006D68AC">
        <w:t>6.2.8</w:t>
      </w:r>
      <w:r w:rsidRPr="006D68AC">
        <w:tab/>
        <w:t xml:space="preserve">Type: </w:t>
      </w:r>
      <w:r w:rsidRPr="006D68AC">
        <w:rPr>
          <w:lang w:val="en-US"/>
        </w:rPr>
        <w:t>CollectInfo</w:t>
      </w:r>
      <w:bookmarkEnd w:id="2204"/>
      <w:bookmarkEnd w:id="2205"/>
      <w:bookmarkEnd w:id="2206"/>
      <w:bookmarkEnd w:id="2207"/>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2208"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2208"/>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Heading5"/>
        <w:rPr>
          <w:lang w:eastAsia="zh-CN"/>
        </w:rPr>
      </w:pPr>
      <w:bookmarkStart w:id="2209" w:name="_Toc164928130"/>
      <w:bookmarkStart w:id="2210" w:name="_Toc168549989"/>
      <w:bookmarkStart w:id="2211" w:name="_Toc170118058"/>
      <w:bookmarkStart w:id="2212" w:name="_Toc209470140"/>
      <w:r w:rsidRPr="006D68AC">
        <w:t>6.2</w:t>
      </w:r>
      <w:r w:rsidRPr="006D68AC">
        <w:rPr>
          <w:rFonts w:hint="eastAsia"/>
          <w:lang w:eastAsia="zh-CN"/>
        </w:rPr>
        <w:t>.</w:t>
      </w:r>
      <w:r w:rsidRPr="006D68AC">
        <w:t>6.2.9</w:t>
      </w:r>
      <w:r w:rsidRPr="006D68AC">
        <w:tab/>
        <w:t>Type: TriggerCond</w:t>
      </w:r>
      <w:bookmarkEnd w:id="2209"/>
      <w:bookmarkEnd w:id="2210"/>
      <w:bookmarkEnd w:id="2211"/>
      <w:bookmarkEnd w:id="2212"/>
    </w:p>
    <w:p w14:paraId="4E0919BE" w14:textId="77777777" w:rsidR="00AC54E2" w:rsidRPr="006D68AC" w:rsidRDefault="00AC54E2" w:rsidP="00AC54E2">
      <w:pPr>
        <w:pStyle w:val="TH"/>
      </w:pPr>
      <w:bookmarkStart w:id="2213"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Heading5"/>
        <w:rPr>
          <w:lang w:eastAsia="zh-CN"/>
        </w:rPr>
      </w:pPr>
      <w:bookmarkStart w:id="2214" w:name="_Toc168549990"/>
      <w:bookmarkStart w:id="2215" w:name="_Toc170118059"/>
      <w:bookmarkStart w:id="2216" w:name="_Toc209470141"/>
      <w:r w:rsidRPr="006D68AC">
        <w:t>6.2</w:t>
      </w:r>
      <w:r w:rsidRPr="006D68AC">
        <w:rPr>
          <w:rFonts w:hint="eastAsia"/>
          <w:lang w:eastAsia="zh-CN"/>
        </w:rPr>
        <w:t>.</w:t>
      </w:r>
      <w:r w:rsidRPr="006D68AC">
        <w:t>6.2.10</w:t>
      </w:r>
      <w:r w:rsidRPr="006D68AC">
        <w:tab/>
        <w:t xml:space="preserve">Type: </w:t>
      </w:r>
      <w:r w:rsidRPr="006D68AC">
        <w:rPr>
          <w:lang w:val="en-US"/>
        </w:rPr>
        <w:t>QoEMetric</w:t>
      </w:r>
      <w:bookmarkEnd w:id="2213"/>
      <w:bookmarkEnd w:id="2214"/>
      <w:bookmarkEnd w:id="2215"/>
      <w:bookmarkEnd w:id="2216"/>
    </w:p>
    <w:p w14:paraId="2B35AFF3" w14:textId="77777777" w:rsidR="00AC54E2" w:rsidRPr="006D68AC" w:rsidRDefault="00AC54E2" w:rsidP="00AC54E2">
      <w:pPr>
        <w:pStyle w:val="TH"/>
      </w:pPr>
      <w:bookmarkStart w:id="2217"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Heading5"/>
      </w:pPr>
      <w:bookmarkStart w:id="2218" w:name="_Toc168549991"/>
      <w:bookmarkStart w:id="2219" w:name="_Toc170118060"/>
      <w:bookmarkStart w:id="2220" w:name="_Toc209470142"/>
      <w:r w:rsidRPr="006D68AC">
        <w:rPr>
          <w:noProof/>
          <w:lang w:eastAsia="zh-CN"/>
        </w:rPr>
        <w:t>6.2.6.2</w:t>
      </w:r>
      <w:r w:rsidRPr="006D68AC">
        <w:t>.11</w:t>
      </w:r>
      <w:r w:rsidRPr="006D68AC">
        <w:tab/>
        <w:t>Type: QoEMetricsReportNotif</w:t>
      </w:r>
      <w:bookmarkEnd w:id="2217"/>
      <w:bookmarkEnd w:id="2218"/>
      <w:bookmarkEnd w:id="2219"/>
      <w:bookmarkEnd w:id="2220"/>
    </w:p>
    <w:p w14:paraId="1B83B3BD" w14:textId="77777777" w:rsidR="00AC54E2" w:rsidRPr="006D68AC" w:rsidRDefault="00AC54E2" w:rsidP="00AC54E2">
      <w:pPr>
        <w:pStyle w:val="TH"/>
      </w:pPr>
      <w:bookmarkStart w:id="2221"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Heading4"/>
        <w:rPr>
          <w:lang w:val="en-US"/>
        </w:rPr>
      </w:pPr>
      <w:bookmarkStart w:id="2222" w:name="_Toc168549992"/>
      <w:bookmarkStart w:id="2223" w:name="_Toc170118061"/>
      <w:bookmarkStart w:id="2224" w:name="_Toc209470143"/>
      <w:r w:rsidRPr="006D68AC">
        <w:rPr>
          <w:noProof/>
          <w:lang w:eastAsia="zh-CN"/>
        </w:rPr>
        <w:t>6.2</w:t>
      </w:r>
      <w:r w:rsidRPr="006D68AC">
        <w:rPr>
          <w:lang w:val="en-US"/>
        </w:rPr>
        <w:t>.6.3</w:t>
      </w:r>
      <w:r w:rsidRPr="006D68AC">
        <w:rPr>
          <w:lang w:val="en-US"/>
        </w:rPr>
        <w:tab/>
        <w:t>Simple data types and enumerations</w:t>
      </w:r>
      <w:bookmarkEnd w:id="2221"/>
      <w:bookmarkEnd w:id="2222"/>
      <w:bookmarkEnd w:id="2223"/>
      <w:bookmarkEnd w:id="2224"/>
    </w:p>
    <w:p w14:paraId="6A59F43E" w14:textId="77777777" w:rsidR="00AC0B17" w:rsidRPr="006D68AC" w:rsidRDefault="00AC0B17" w:rsidP="00AC0B17">
      <w:pPr>
        <w:pStyle w:val="Heading5"/>
      </w:pPr>
      <w:bookmarkStart w:id="2225" w:name="_Toc164928134"/>
      <w:bookmarkStart w:id="2226" w:name="_Toc168549993"/>
      <w:bookmarkStart w:id="2227" w:name="_Toc170118062"/>
      <w:bookmarkStart w:id="2228" w:name="_Toc209470144"/>
      <w:r w:rsidRPr="006D68AC">
        <w:rPr>
          <w:noProof/>
          <w:lang w:eastAsia="zh-CN"/>
        </w:rPr>
        <w:t>6.2</w:t>
      </w:r>
      <w:r w:rsidRPr="006D68AC">
        <w:t>.6.3.1</w:t>
      </w:r>
      <w:r w:rsidRPr="006D68AC">
        <w:tab/>
        <w:t>Introduction</w:t>
      </w:r>
      <w:bookmarkEnd w:id="2225"/>
      <w:bookmarkEnd w:id="2226"/>
      <w:bookmarkEnd w:id="2227"/>
      <w:bookmarkEnd w:id="2228"/>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Heading5"/>
      </w:pPr>
      <w:bookmarkStart w:id="2229" w:name="_Toc164928135"/>
      <w:bookmarkStart w:id="2230" w:name="_Toc168549994"/>
      <w:bookmarkStart w:id="2231" w:name="_Toc170118063"/>
      <w:bookmarkStart w:id="2232" w:name="_Toc209470145"/>
      <w:r w:rsidRPr="006D68AC">
        <w:rPr>
          <w:noProof/>
          <w:lang w:eastAsia="zh-CN"/>
        </w:rPr>
        <w:t>6.2</w:t>
      </w:r>
      <w:r w:rsidRPr="006D68AC">
        <w:t>.6.3.2</w:t>
      </w:r>
      <w:r w:rsidRPr="006D68AC">
        <w:tab/>
        <w:t>Simple data types</w:t>
      </w:r>
      <w:bookmarkEnd w:id="2229"/>
      <w:bookmarkEnd w:id="2230"/>
      <w:bookmarkEnd w:id="2231"/>
      <w:bookmarkEnd w:id="2232"/>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Heading5"/>
      </w:pPr>
      <w:bookmarkStart w:id="2233" w:name="_Toc164928136"/>
      <w:bookmarkStart w:id="2234" w:name="_Toc168549995"/>
      <w:bookmarkStart w:id="2235" w:name="_Toc170118064"/>
      <w:bookmarkStart w:id="2236" w:name="_Toc209470146"/>
      <w:r w:rsidRPr="006D68AC">
        <w:t>6.2.6.3.3</w:t>
      </w:r>
      <w:r w:rsidRPr="006D68AC">
        <w:tab/>
        <w:t>Enumeration: QoEType</w:t>
      </w:r>
      <w:bookmarkEnd w:id="2233"/>
      <w:bookmarkEnd w:id="2234"/>
      <w:bookmarkEnd w:id="2235"/>
      <w:bookmarkEnd w:id="2236"/>
    </w:p>
    <w:p w14:paraId="062F9283" w14:textId="77777777" w:rsidR="00AC54E2" w:rsidRPr="006D68AC" w:rsidRDefault="00AC54E2" w:rsidP="00AC54E2">
      <w:pPr>
        <w:pStyle w:val="TH"/>
      </w:pPr>
      <w:bookmarkStart w:id="2237"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Heading5"/>
      </w:pPr>
      <w:bookmarkStart w:id="2238" w:name="_Toc168549996"/>
      <w:bookmarkStart w:id="2239" w:name="_Toc170118065"/>
      <w:bookmarkStart w:id="2240" w:name="_Toc209470147"/>
      <w:r w:rsidRPr="006D68AC">
        <w:t>6.2.6.3.4</w:t>
      </w:r>
      <w:r w:rsidRPr="006D68AC">
        <w:tab/>
        <w:t>Enumeration: TriggerType</w:t>
      </w:r>
      <w:bookmarkEnd w:id="2237"/>
      <w:bookmarkEnd w:id="2238"/>
      <w:bookmarkEnd w:id="2239"/>
      <w:bookmarkEnd w:id="2240"/>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Heading5"/>
      </w:pPr>
      <w:bookmarkStart w:id="2241" w:name="_Toc164928138"/>
      <w:bookmarkStart w:id="2242" w:name="_Toc168549997"/>
      <w:bookmarkStart w:id="2243" w:name="_Toc170118066"/>
      <w:bookmarkStart w:id="2244" w:name="_Toc209470148"/>
      <w:r w:rsidRPr="006D68AC">
        <w:t>6.2.6.3.5</w:t>
      </w:r>
      <w:r w:rsidRPr="006D68AC">
        <w:tab/>
        <w:t>Enumeration: SliceLCMAction</w:t>
      </w:r>
      <w:bookmarkEnd w:id="2241"/>
      <w:bookmarkEnd w:id="2242"/>
      <w:bookmarkEnd w:id="2243"/>
      <w:bookmarkEnd w:id="2244"/>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Heading4"/>
        <w:rPr>
          <w:lang w:val="en-US"/>
        </w:rPr>
      </w:pPr>
      <w:bookmarkStart w:id="2245" w:name="_Toc164928139"/>
      <w:bookmarkStart w:id="2246" w:name="_Toc168549998"/>
      <w:bookmarkStart w:id="2247" w:name="_Toc170118067"/>
      <w:bookmarkStart w:id="2248" w:name="_Toc20947014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245"/>
      <w:bookmarkEnd w:id="2246"/>
      <w:bookmarkEnd w:id="2247"/>
      <w:bookmarkEnd w:id="2248"/>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Heading4"/>
      </w:pPr>
      <w:bookmarkStart w:id="2249" w:name="_Toc164928140"/>
      <w:bookmarkStart w:id="2250" w:name="_Toc168549999"/>
      <w:bookmarkStart w:id="2251" w:name="_Toc170118068"/>
      <w:bookmarkStart w:id="2252" w:name="_Toc209470150"/>
      <w:r w:rsidRPr="006D68AC">
        <w:rPr>
          <w:noProof/>
          <w:lang w:eastAsia="zh-CN"/>
        </w:rPr>
        <w:t>6.2</w:t>
      </w:r>
      <w:r w:rsidRPr="006D68AC">
        <w:t>.6.5</w:t>
      </w:r>
      <w:r w:rsidRPr="006D68AC">
        <w:tab/>
        <w:t>Binary data</w:t>
      </w:r>
      <w:bookmarkEnd w:id="2249"/>
      <w:bookmarkEnd w:id="2250"/>
      <w:bookmarkEnd w:id="2251"/>
      <w:bookmarkEnd w:id="2252"/>
    </w:p>
    <w:p w14:paraId="31FA3AF6" w14:textId="77777777" w:rsidR="00B110B4" w:rsidRPr="006D68AC" w:rsidRDefault="00B110B4" w:rsidP="00B110B4">
      <w:pPr>
        <w:pStyle w:val="Heading5"/>
      </w:pPr>
      <w:bookmarkStart w:id="2253" w:name="_Toc164928141"/>
      <w:bookmarkStart w:id="2254" w:name="_Toc168550000"/>
      <w:bookmarkStart w:id="2255" w:name="_Toc170118069"/>
      <w:bookmarkStart w:id="2256" w:name="_Toc209470151"/>
      <w:r w:rsidRPr="006D68AC">
        <w:rPr>
          <w:noProof/>
          <w:lang w:eastAsia="zh-CN"/>
        </w:rPr>
        <w:t>6.2</w:t>
      </w:r>
      <w:r w:rsidRPr="006D68AC">
        <w:t>.6.5.1</w:t>
      </w:r>
      <w:r w:rsidRPr="006D68AC">
        <w:tab/>
        <w:t>Binary Data Types</w:t>
      </w:r>
      <w:bookmarkEnd w:id="2253"/>
      <w:bookmarkEnd w:id="2254"/>
      <w:bookmarkEnd w:id="2255"/>
      <w:bookmarkEnd w:id="2256"/>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Heading3"/>
      </w:pPr>
      <w:bookmarkStart w:id="2257" w:name="_Toc164928142"/>
      <w:bookmarkStart w:id="2258" w:name="_Toc168550001"/>
      <w:bookmarkStart w:id="2259" w:name="_Toc170118070"/>
      <w:bookmarkStart w:id="2260" w:name="_Toc209470152"/>
      <w:r w:rsidRPr="006D68AC">
        <w:rPr>
          <w:noProof/>
          <w:lang w:eastAsia="zh-CN"/>
        </w:rPr>
        <w:t>6.2</w:t>
      </w:r>
      <w:r w:rsidRPr="006D68AC">
        <w:t>.7</w:t>
      </w:r>
      <w:r w:rsidRPr="006D68AC">
        <w:tab/>
        <w:t>Error Handling</w:t>
      </w:r>
      <w:bookmarkEnd w:id="2257"/>
      <w:bookmarkEnd w:id="2258"/>
      <w:bookmarkEnd w:id="2259"/>
      <w:bookmarkEnd w:id="2260"/>
    </w:p>
    <w:p w14:paraId="2AC4B9A1" w14:textId="77777777" w:rsidR="00AC0B17" w:rsidRPr="006D68AC" w:rsidRDefault="00AC0B17" w:rsidP="00AC0B17">
      <w:pPr>
        <w:pStyle w:val="Heading4"/>
      </w:pPr>
      <w:bookmarkStart w:id="2261" w:name="_Toc164928143"/>
      <w:bookmarkStart w:id="2262" w:name="_Toc168550002"/>
      <w:bookmarkStart w:id="2263" w:name="_Toc170118071"/>
      <w:bookmarkStart w:id="2264" w:name="_Toc209470153"/>
      <w:r w:rsidRPr="006D68AC">
        <w:rPr>
          <w:noProof/>
          <w:lang w:eastAsia="zh-CN"/>
        </w:rPr>
        <w:t>6.2</w:t>
      </w:r>
      <w:r w:rsidRPr="006D68AC">
        <w:t>.7.1</w:t>
      </w:r>
      <w:r w:rsidRPr="006D68AC">
        <w:tab/>
        <w:t>General</w:t>
      </w:r>
      <w:bookmarkEnd w:id="2261"/>
      <w:bookmarkEnd w:id="2262"/>
      <w:bookmarkEnd w:id="2263"/>
      <w:bookmarkEnd w:id="2264"/>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Heading4"/>
      </w:pPr>
      <w:bookmarkStart w:id="2265" w:name="_Toc164928144"/>
      <w:bookmarkStart w:id="2266" w:name="_Toc168550003"/>
      <w:bookmarkStart w:id="2267" w:name="_Toc170118072"/>
      <w:bookmarkStart w:id="2268" w:name="_Toc209470154"/>
      <w:r w:rsidRPr="006D68AC">
        <w:rPr>
          <w:noProof/>
          <w:lang w:eastAsia="zh-CN"/>
        </w:rPr>
        <w:t>6.2</w:t>
      </w:r>
      <w:r w:rsidRPr="006D68AC">
        <w:t>.7.2</w:t>
      </w:r>
      <w:r w:rsidRPr="006D68AC">
        <w:tab/>
        <w:t>Protocol Errors</w:t>
      </w:r>
      <w:bookmarkEnd w:id="2265"/>
      <w:bookmarkEnd w:id="2266"/>
      <w:bookmarkEnd w:id="2267"/>
      <w:bookmarkEnd w:id="2268"/>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Heading4"/>
      </w:pPr>
      <w:bookmarkStart w:id="2269" w:name="_Toc164928145"/>
      <w:bookmarkStart w:id="2270" w:name="_Toc168550004"/>
      <w:bookmarkStart w:id="2271" w:name="_Toc170118073"/>
      <w:bookmarkStart w:id="2272" w:name="_Toc209470155"/>
      <w:r w:rsidRPr="006D68AC">
        <w:rPr>
          <w:noProof/>
          <w:lang w:eastAsia="zh-CN"/>
        </w:rPr>
        <w:t>6.2</w:t>
      </w:r>
      <w:r w:rsidRPr="006D68AC">
        <w:t>.7.3</w:t>
      </w:r>
      <w:r w:rsidRPr="006D68AC">
        <w:tab/>
        <w:t>Application Errors</w:t>
      </w:r>
      <w:bookmarkEnd w:id="2269"/>
      <w:bookmarkEnd w:id="2270"/>
      <w:bookmarkEnd w:id="2271"/>
      <w:bookmarkEnd w:id="2272"/>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Heading3"/>
        <w:rPr>
          <w:lang w:eastAsia="zh-CN"/>
        </w:rPr>
      </w:pPr>
      <w:bookmarkStart w:id="2273" w:name="_Toc164928146"/>
      <w:bookmarkStart w:id="2274" w:name="_Toc168550005"/>
      <w:bookmarkStart w:id="2275" w:name="_Toc170118074"/>
      <w:bookmarkStart w:id="2276" w:name="_Toc209470156"/>
      <w:r w:rsidRPr="006D68AC">
        <w:rPr>
          <w:noProof/>
          <w:lang w:eastAsia="zh-CN"/>
        </w:rPr>
        <w:t>6.2</w:t>
      </w:r>
      <w:r w:rsidRPr="006D68AC">
        <w:t>.8</w:t>
      </w:r>
      <w:r w:rsidRPr="006D68AC">
        <w:rPr>
          <w:lang w:eastAsia="zh-CN"/>
        </w:rPr>
        <w:tab/>
        <w:t>Feature negotiation</w:t>
      </w:r>
      <w:bookmarkEnd w:id="2273"/>
      <w:bookmarkEnd w:id="2274"/>
      <w:bookmarkEnd w:id="2275"/>
      <w:bookmarkEnd w:id="2276"/>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Heading3"/>
      </w:pPr>
      <w:bookmarkStart w:id="2277" w:name="_Toc164928147"/>
      <w:bookmarkStart w:id="2278" w:name="_Toc168550006"/>
      <w:bookmarkStart w:id="2279" w:name="_Toc170118075"/>
      <w:bookmarkStart w:id="2280" w:name="_Toc209470157"/>
      <w:r w:rsidRPr="006D68AC">
        <w:rPr>
          <w:noProof/>
          <w:lang w:eastAsia="zh-CN"/>
        </w:rPr>
        <w:t>6.2</w:t>
      </w:r>
      <w:r w:rsidRPr="006D68AC">
        <w:t>.9</w:t>
      </w:r>
      <w:r w:rsidRPr="006D68AC">
        <w:tab/>
        <w:t>Security</w:t>
      </w:r>
      <w:bookmarkEnd w:id="2277"/>
      <w:bookmarkEnd w:id="2278"/>
      <w:bookmarkEnd w:id="2279"/>
      <w:bookmarkEnd w:id="2280"/>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Heading2"/>
      </w:pPr>
      <w:r w:rsidRPr="006D68AC">
        <w:rPr>
          <w:noProof/>
        </w:rPr>
        <w:fldChar w:fldCharType="begin"/>
      </w:r>
      <w:r w:rsidRPr="006D68AC">
        <w:rPr>
          <w:noProof/>
        </w:rPr>
        <w:fldChar w:fldCharType="separate"/>
      </w:r>
      <w:r w:rsidRPr="006D68AC">
        <w:rPr>
          <w:noProof/>
        </w:rPr>
        <w:fldChar w:fldCharType="end"/>
      </w:r>
      <w:bookmarkStart w:id="2281" w:name="_Toc160649864"/>
      <w:bookmarkStart w:id="2282" w:name="_Toc164928148"/>
      <w:bookmarkStart w:id="2283" w:name="_Toc168550007"/>
      <w:bookmarkStart w:id="2284" w:name="_Toc170118076"/>
      <w:bookmarkStart w:id="2285" w:name="_Toc209470158"/>
      <w:r w:rsidR="00BF1CFD" w:rsidRPr="006D68AC">
        <w:rPr>
          <w:noProof/>
          <w:lang w:eastAsia="zh-CN"/>
        </w:rPr>
        <w:t>6.3</w:t>
      </w:r>
      <w:r w:rsidR="00BF1CFD" w:rsidRPr="006D68AC">
        <w:tab/>
        <w:t>NSCE_PolicyManagement API</w:t>
      </w:r>
      <w:bookmarkEnd w:id="1997"/>
      <w:bookmarkEnd w:id="1998"/>
      <w:bookmarkEnd w:id="1999"/>
      <w:bookmarkEnd w:id="2281"/>
      <w:bookmarkEnd w:id="2282"/>
      <w:bookmarkEnd w:id="2283"/>
      <w:bookmarkEnd w:id="2284"/>
      <w:bookmarkEnd w:id="2285"/>
    </w:p>
    <w:p w14:paraId="41A8E691" w14:textId="58B9EB7E" w:rsidR="00BF1CFD" w:rsidRPr="006D68AC" w:rsidRDefault="00BF1CFD" w:rsidP="00BF1CFD">
      <w:pPr>
        <w:pStyle w:val="Heading3"/>
      </w:pPr>
      <w:bookmarkStart w:id="2286" w:name="_Toc96843412"/>
      <w:bookmarkStart w:id="2287" w:name="_Toc96844387"/>
      <w:bookmarkStart w:id="2288" w:name="_Toc100739960"/>
      <w:bookmarkStart w:id="2289" w:name="_Toc129252533"/>
      <w:bookmarkStart w:id="2290" w:name="_Toc144024232"/>
      <w:bookmarkStart w:id="2291" w:name="_Toc144459664"/>
      <w:bookmarkStart w:id="2292" w:name="_Toc151743180"/>
      <w:bookmarkStart w:id="2293" w:name="_Toc151743645"/>
      <w:bookmarkStart w:id="2294" w:name="_Toc157434642"/>
      <w:bookmarkStart w:id="2295" w:name="_Toc157436357"/>
      <w:bookmarkStart w:id="2296" w:name="_Toc157440197"/>
      <w:bookmarkStart w:id="2297" w:name="_Toc160649865"/>
      <w:bookmarkStart w:id="2298" w:name="_Toc164928149"/>
      <w:bookmarkStart w:id="2299" w:name="_Toc168550008"/>
      <w:bookmarkStart w:id="2300" w:name="_Toc170118077"/>
      <w:bookmarkStart w:id="2301" w:name="_Toc209470159"/>
      <w:r w:rsidRPr="006D68AC">
        <w:rPr>
          <w:noProof/>
          <w:lang w:eastAsia="zh-CN"/>
        </w:rPr>
        <w:t>6.3</w:t>
      </w:r>
      <w:r w:rsidRPr="006D68AC">
        <w:t>.1</w:t>
      </w:r>
      <w:r w:rsidRPr="006D68AC">
        <w:tab/>
        <w:t>Introduction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2302" w:name="_Toc96843413"/>
      <w:bookmarkStart w:id="2303" w:name="_Toc96844388"/>
      <w:bookmarkStart w:id="2304" w:name="_Toc100739961"/>
      <w:bookmarkStart w:id="2305" w:name="_Toc129252534"/>
      <w:bookmarkStart w:id="2306" w:name="_Toc144024233"/>
      <w:bookmarkStart w:id="2307"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Heading3"/>
      </w:pPr>
      <w:bookmarkStart w:id="2308" w:name="_Toc151743181"/>
      <w:bookmarkStart w:id="2309" w:name="_Toc151743646"/>
      <w:bookmarkStart w:id="2310" w:name="_Toc157434643"/>
      <w:bookmarkStart w:id="2311" w:name="_Toc157436358"/>
      <w:bookmarkStart w:id="2312" w:name="_Toc157440198"/>
      <w:bookmarkStart w:id="2313" w:name="_Toc160649866"/>
      <w:bookmarkStart w:id="2314" w:name="_Toc164928150"/>
      <w:bookmarkStart w:id="2315" w:name="_Toc168550009"/>
      <w:bookmarkStart w:id="2316" w:name="_Toc170118078"/>
      <w:bookmarkStart w:id="2317" w:name="_Toc209470160"/>
      <w:r w:rsidRPr="006D68AC">
        <w:rPr>
          <w:noProof/>
          <w:lang w:eastAsia="zh-CN"/>
        </w:rPr>
        <w:t>6.3</w:t>
      </w:r>
      <w:r w:rsidRPr="006D68AC">
        <w:t>.2</w:t>
      </w:r>
      <w:r w:rsidRPr="006D68AC">
        <w:tab/>
        <w:t>Usage of HTTP</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Heading3"/>
      </w:pPr>
      <w:bookmarkStart w:id="2318" w:name="_Toc144024234"/>
      <w:bookmarkStart w:id="2319" w:name="_Toc144459666"/>
      <w:bookmarkStart w:id="2320" w:name="_Toc151743182"/>
      <w:bookmarkStart w:id="2321" w:name="_Toc151743647"/>
      <w:bookmarkStart w:id="2322" w:name="_Toc157434644"/>
      <w:bookmarkStart w:id="2323" w:name="_Toc157436359"/>
      <w:bookmarkStart w:id="2324" w:name="_Toc157440199"/>
      <w:bookmarkStart w:id="2325" w:name="_Toc160649867"/>
      <w:bookmarkStart w:id="2326" w:name="_Toc164928151"/>
      <w:bookmarkStart w:id="2327" w:name="_Toc168550010"/>
      <w:bookmarkStart w:id="2328" w:name="_Toc170118079"/>
      <w:bookmarkStart w:id="2329" w:name="_Toc209470161"/>
      <w:r w:rsidRPr="006D68AC">
        <w:rPr>
          <w:noProof/>
          <w:lang w:eastAsia="zh-CN"/>
        </w:rPr>
        <w:t>6.3</w:t>
      </w:r>
      <w:r w:rsidRPr="006D68AC">
        <w:t>.3</w:t>
      </w:r>
      <w:r w:rsidRPr="006D68AC">
        <w:tab/>
        <w:t>Resources</w:t>
      </w:r>
      <w:bookmarkEnd w:id="2318"/>
      <w:bookmarkEnd w:id="2319"/>
      <w:bookmarkEnd w:id="2320"/>
      <w:bookmarkEnd w:id="2321"/>
      <w:bookmarkEnd w:id="2322"/>
      <w:bookmarkEnd w:id="2323"/>
      <w:bookmarkEnd w:id="2324"/>
      <w:bookmarkEnd w:id="2325"/>
      <w:bookmarkEnd w:id="2326"/>
      <w:bookmarkEnd w:id="2327"/>
      <w:bookmarkEnd w:id="2328"/>
      <w:bookmarkEnd w:id="2329"/>
    </w:p>
    <w:p w14:paraId="63AF4498" w14:textId="1F0C1053" w:rsidR="00BF1CFD" w:rsidRPr="006D68AC" w:rsidRDefault="00BF1CFD" w:rsidP="00BF1CFD">
      <w:pPr>
        <w:pStyle w:val="Heading4"/>
      </w:pPr>
      <w:bookmarkStart w:id="2330" w:name="_Toc67903523"/>
      <w:bookmarkStart w:id="2331" w:name="_Toc96843415"/>
      <w:bookmarkStart w:id="2332" w:name="_Toc96844390"/>
      <w:bookmarkStart w:id="2333" w:name="_Toc100739963"/>
      <w:bookmarkStart w:id="2334" w:name="_Toc129252536"/>
      <w:bookmarkStart w:id="2335" w:name="_Toc144024235"/>
      <w:bookmarkStart w:id="2336" w:name="_Toc144459667"/>
      <w:bookmarkStart w:id="2337" w:name="_Toc151743183"/>
      <w:bookmarkStart w:id="2338" w:name="_Toc151743648"/>
      <w:bookmarkStart w:id="2339" w:name="_Toc157434645"/>
      <w:bookmarkStart w:id="2340" w:name="_Toc157436360"/>
      <w:bookmarkStart w:id="2341" w:name="_Toc157440200"/>
      <w:bookmarkStart w:id="2342" w:name="_Toc160649868"/>
      <w:bookmarkStart w:id="2343" w:name="_Toc164928152"/>
      <w:bookmarkStart w:id="2344" w:name="_Toc168550011"/>
      <w:bookmarkStart w:id="2345" w:name="_Toc170118080"/>
      <w:bookmarkStart w:id="2346" w:name="_Toc209470162"/>
      <w:r w:rsidRPr="006D68AC">
        <w:rPr>
          <w:noProof/>
          <w:lang w:eastAsia="zh-CN"/>
        </w:rPr>
        <w:t>6.3</w:t>
      </w:r>
      <w:r w:rsidRPr="006D68AC">
        <w:t>.3.1</w:t>
      </w:r>
      <w:r w:rsidRPr="006D68AC">
        <w:tab/>
        <w:t>Overview</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2347" w:name="_MON_1765290285"/>
    <w:bookmarkEnd w:id="2347"/>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45pt;height:355.15pt;mso-width-percent:0;mso-height-percent:0;mso-width-percent:0;mso-height-percent:0" o:ole="">
            <v:imagedata r:id="rId139" o:title=""/>
          </v:shape>
          <o:OLEObject Type="Embed" ProgID="Word.Document.8" ShapeID="_x0000_i1092" DrawAspect="Content" ObjectID="_1820301968"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2348" w:name="_Toc67903524"/>
      <w:bookmarkStart w:id="2349" w:name="_Toc96843416"/>
      <w:bookmarkStart w:id="2350" w:name="_Toc96844391"/>
      <w:bookmarkStart w:id="2351" w:name="_Toc100739964"/>
      <w:bookmarkStart w:id="2352" w:name="_Toc129252537"/>
      <w:bookmarkStart w:id="2353" w:name="_Toc144024236"/>
      <w:bookmarkStart w:id="2354" w:name="_Toc144459668"/>
      <w:bookmarkStart w:id="2355" w:name="_Toc157434646"/>
      <w:bookmarkStart w:id="2356" w:name="_Toc151743184"/>
      <w:bookmarkStart w:id="2357" w:name="_Toc151743649"/>
      <w:bookmarkStart w:id="2358" w:name="_Toc157436361"/>
      <w:bookmarkStart w:id="2359"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DengXian"/>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DengXian"/>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DengXian"/>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DengXian"/>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DengXian"/>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DengXian"/>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DengXian"/>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Heading4"/>
      </w:pPr>
      <w:bookmarkStart w:id="2360" w:name="_Toc160649869"/>
      <w:bookmarkStart w:id="2361" w:name="_Toc164928153"/>
      <w:bookmarkStart w:id="2362" w:name="_Toc168550012"/>
      <w:bookmarkStart w:id="2363" w:name="_Toc170118081"/>
      <w:bookmarkStart w:id="2364" w:name="_Toc209470163"/>
      <w:r w:rsidRPr="006D68AC">
        <w:rPr>
          <w:noProof/>
          <w:lang w:eastAsia="zh-CN"/>
        </w:rPr>
        <w:t>6.3</w:t>
      </w:r>
      <w:r w:rsidRPr="006D68AC">
        <w:t>.3.2</w:t>
      </w:r>
      <w:r w:rsidRPr="006D68AC">
        <w:tab/>
        <w:t xml:space="preserve">Resource: </w:t>
      </w:r>
      <w:bookmarkEnd w:id="2348"/>
      <w:bookmarkEnd w:id="2349"/>
      <w:bookmarkEnd w:id="2350"/>
      <w:bookmarkEnd w:id="2351"/>
      <w:bookmarkEnd w:id="2352"/>
      <w:bookmarkEnd w:id="2353"/>
      <w:bookmarkEnd w:id="2354"/>
      <w:r w:rsidRPr="006D68AC">
        <w:t>Policies</w:t>
      </w:r>
      <w:bookmarkEnd w:id="2355"/>
      <w:bookmarkEnd w:id="2356"/>
      <w:bookmarkEnd w:id="2357"/>
      <w:bookmarkEnd w:id="2358"/>
      <w:bookmarkEnd w:id="2359"/>
      <w:bookmarkEnd w:id="2360"/>
      <w:bookmarkEnd w:id="2361"/>
      <w:bookmarkEnd w:id="2362"/>
      <w:bookmarkEnd w:id="2363"/>
      <w:bookmarkEnd w:id="2364"/>
    </w:p>
    <w:p w14:paraId="0813DEF3" w14:textId="06810A13" w:rsidR="00BF1CFD" w:rsidRPr="006D68AC" w:rsidRDefault="00BF1CFD" w:rsidP="00BF1CFD">
      <w:pPr>
        <w:pStyle w:val="Heading5"/>
      </w:pPr>
      <w:bookmarkStart w:id="2365" w:name="_Toc67903525"/>
      <w:bookmarkStart w:id="2366" w:name="_Toc96843417"/>
      <w:bookmarkStart w:id="2367" w:name="_Toc96844392"/>
      <w:bookmarkStart w:id="2368" w:name="_Toc100739965"/>
      <w:bookmarkStart w:id="2369" w:name="_Toc129252538"/>
      <w:bookmarkStart w:id="2370" w:name="_Toc144024237"/>
      <w:bookmarkStart w:id="2371" w:name="_Toc144459669"/>
      <w:bookmarkStart w:id="2372" w:name="_Toc151743185"/>
      <w:bookmarkStart w:id="2373" w:name="_Toc151743650"/>
      <w:bookmarkStart w:id="2374" w:name="_Toc157434647"/>
      <w:bookmarkStart w:id="2375" w:name="_Toc157436362"/>
      <w:bookmarkStart w:id="2376" w:name="_Toc157440202"/>
      <w:bookmarkStart w:id="2377" w:name="_Toc160649870"/>
      <w:bookmarkStart w:id="2378" w:name="_Toc164928154"/>
      <w:bookmarkStart w:id="2379" w:name="_Toc168550013"/>
      <w:bookmarkStart w:id="2380" w:name="_Toc170118082"/>
      <w:bookmarkStart w:id="2381" w:name="_Toc209470164"/>
      <w:r w:rsidRPr="006D68AC">
        <w:rPr>
          <w:noProof/>
          <w:lang w:eastAsia="zh-CN"/>
        </w:rPr>
        <w:t>6.3</w:t>
      </w:r>
      <w:r w:rsidRPr="006D68AC">
        <w:t>.3.2.1</w:t>
      </w:r>
      <w:r w:rsidRPr="006D68AC">
        <w:tab/>
        <w:t>Description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Heading5"/>
      </w:pPr>
      <w:bookmarkStart w:id="2382" w:name="_Toc67903526"/>
      <w:bookmarkStart w:id="2383" w:name="_Toc96843418"/>
      <w:bookmarkStart w:id="2384" w:name="_Toc96844393"/>
      <w:bookmarkStart w:id="2385" w:name="_Toc100739966"/>
      <w:bookmarkStart w:id="2386" w:name="_Toc129252539"/>
      <w:bookmarkStart w:id="2387" w:name="_Toc144024238"/>
      <w:bookmarkStart w:id="2388" w:name="_Toc144459670"/>
      <w:bookmarkStart w:id="2389" w:name="_Toc151743186"/>
      <w:bookmarkStart w:id="2390" w:name="_Toc151743651"/>
      <w:bookmarkStart w:id="2391" w:name="_Toc157434648"/>
      <w:bookmarkStart w:id="2392" w:name="_Toc157436363"/>
      <w:bookmarkStart w:id="2393" w:name="_Toc157440203"/>
      <w:bookmarkStart w:id="2394" w:name="_Toc160649871"/>
      <w:bookmarkStart w:id="2395" w:name="_Toc164928155"/>
      <w:bookmarkStart w:id="2396" w:name="_Toc168550014"/>
      <w:bookmarkStart w:id="2397" w:name="_Toc170118083"/>
      <w:bookmarkStart w:id="2398" w:name="_Toc209470165"/>
      <w:r w:rsidRPr="006D68AC">
        <w:rPr>
          <w:noProof/>
          <w:lang w:eastAsia="zh-CN"/>
        </w:rPr>
        <w:t>6.3</w:t>
      </w:r>
      <w:r w:rsidRPr="006D68AC">
        <w:t>.3.2.2</w:t>
      </w:r>
      <w:r w:rsidRPr="006D68AC">
        <w:tab/>
        <w:t>Resource Definition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Heading5"/>
      </w:pPr>
      <w:bookmarkStart w:id="2399" w:name="_Toc67903527"/>
      <w:bookmarkStart w:id="2400" w:name="_Toc96843419"/>
      <w:bookmarkStart w:id="2401" w:name="_Toc96844394"/>
      <w:bookmarkStart w:id="2402" w:name="_Toc100739967"/>
      <w:bookmarkStart w:id="2403" w:name="_Toc129252540"/>
      <w:bookmarkStart w:id="2404" w:name="_Toc144024239"/>
      <w:bookmarkStart w:id="2405" w:name="_Toc144459671"/>
      <w:bookmarkStart w:id="2406" w:name="_Toc151743187"/>
      <w:bookmarkStart w:id="2407" w:name="_Toc151743652"/>
      <w:bookmarkStart w:id="2408" w:name="_Toc157434649"/>
      <w:bookmarkStart w:id="2409" w:name="_Toc157436364"/>
      <w:bookmarkStart w:id="2410" w:name="_Toc157440204"/>
      <w:bookmarkStart w:id="2411" w:name="_Toc160649872"/>
      <w:bookmarkStart w:id="2412" w:name="_Toc164928156"/>
      <w:bookmarkStart w:id="2413" w:name="_Toc168550015"/>
      <w:bookmarkStart w:id="2414" w:name="_Toc170118084"/>
      <w:bookmarkStart w:id="2415" w:name="_Toc209470166"/>
      <w:r w:rsidRPr="006D68AC">
        <w:rPr>
          <w:noProof/>
          <w:lang w:eastAsia="zh-CN"/>
        </w:rPr>
        <w:t>6.3</w:t>
      </w:r>
      <w:r w:rsidRPr="006D68AC">
        <w:t>.3.2.3</w:t>
      </w:r>
      <w:r w:rsidRPr="006D68AC">
        <w:tab/>
        <w:t>Resource Standard Methods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50B57EF5" w14:textId="649D1AD7" w:rsidR="00BF1CFD" w:rsidRPr="006D68AC" w:rsidRDefault="00BF1CFD" w:rsidP="000B7712">
      <w:pPr>
        <w:pStyle w:val="Heading6"/>
      </w:pPr>
      <w:bookmarkStart w:id="2416" w:name="_Toc96843421"/>
      <w:bookmarkStart w:id="2417" w:name="_Toc96844396"/>
      <w:bookmarkStart w:id="2418" w:name="_Toc100739969"/>
      <w:bookmarkStart w:id="2419" w:name="_Toc129252542"/>
      <w:bookmarkStart w:id="2420" w:name="_Toc144024240"/>
      <w:bookmarkStart w:id="2421" w:name="_Toc144459672"/>
      <w:bookmarkStart w:id="2422" w:name="_Toc151743188"/>
      <w:bookmarkStart w:id="2423" w:name="_Toc151743653"/>
      <w:bookmarkStart w:id="2424" w:name="_Toc157434650"/>
      <w:bookmarkStart w:id="2425" w:name="_Toc157436365"/>
      <w:bookmarkStart w:id="2426" w:name="_Toc157440205"/>
      <w:bookmarkStart w:id="2427" w:name="_Toc160649873"/>
      <w:bookmarkStart w:id="2428" w:name="_Toc164928157"/>
      <w:bookmarkStart w:id="2429" w:name="_Toc168550016"/>
      <w:bookmarkStart w:id="2430" w:name="_Toc170118085"/>
      <w:bookmarkStart w:id="2431" w:name="_Toc209470167"/>
      <w:r w:rsidRPr="006D68AC">
        <w:t>6.3.3.2.3.1</w:t>
      </w:r>
      <w:r w:rsidRPr="006D68AC">
        <w:tab/>
        <w:t>POST</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5DD4592A" w14:textId="1113F960" w:rsidR="00BF1CFD" w:rsidRPr="006D68AC" w:rsidRDefault="00BF1CFD" w:rsidP="00BF1CFD">
      <w:pPr>
        <w:rPr>
          <w:noProof/>
          <w:lang w:eastAsia="zh-CN"/>
        </w:rPr>
      </w:pPr>
      <w:bookmarkStart w:id="2432"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SimSun"/>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SimSun"/>
        </w:rPr>
        <w:t>.3.2.3.1</w:t>
      </w:r>
      <w:r w:rsidRPr="006D68AC">
        <w:t>-2 and the response data structures and response codes specified in table </w:t>
      </w:r>
      <w:r w:rsidRPr="006D68AC">
        <w:rPr>
          <w:noProof/>
          <w:lang w:eastAsia="zh-CN"/>
        </w:rPr>
        <w:t>6.3</w:t>
      </w:r>
      <w:r w:rsidRPr="006D68AC">
        <w:rPr>
          <w:rFonts w:eastAsia="SimSun"/>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Heading5"/>
      </w:pPr>
      <w:bookmarkStart w:id="2433" w:name="_Toc96843422"/>
      <w:bookmarkStart w:id="2434" w:name="_Toc96844397"/>
      <w:bookmarkStart w:id="2435" w:name="_Toc100739970"/>
      <w:bookmarkStart w:id="2436" w:name="_Toc129252543"/>
      <w:bookmarkStart w:id="2437" w:name="_Toc144024241"/>
      <w:bookmarkStart w:id="2438" w:name="_Toc144459673"/>
      <w:bookmarkStart w:id="2439" w:name="_Toc151743189"/>
      <w:bookmarkStart w:id="2440" w:name="_Toc151743654"/>
      <w:bookmarkStart w:id="2441" w:name="_Toc157434651"/>
      <w:bookmarkStart w:id="2442" w:name="_Toc157436366"/>
      <w:bookmarkStart w:id="2443" w:name="_Toc157440206"/>
      <w:bookmarkStart w:id="2444" w:name="_Toc160649874"/>
      <w:bookmarkStart w:id="2445" w:name="_Toc164928158"/>
      <w:bookmarkStart w:id="2446" w:name="_Toc168550017"/>
      <w:bookmarkStart w:id="2447" w:name="_Toc170118086"/>
      <w:bookmarkStart w:id="2448" w:name="_Toc209470168"/>
      <w:r w:rsidRPr="006D68AC">
        <w:rPr>
          <w:noProof/>
          <w:lang w:eastAsia="zh-CN"/>
        </w:rPr>
        <w:t>6.3</w:t>
      </w:r>
      <w:r w:rsidRPr="006D68AC">
        <w:t>.3.2.4</w:t>
      </w:r>
      <w:r w:rsidRPr="006D68AC">
        <w:tab/>
        <w:t>Resource Custom Operations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3B370B1F" w14:textId="77777777" w:rsidR="00BF1CFD" w:rsidRPr="006D68AC" w:rsidRDefault="00BF1CFD" w:rsidP="00B13605">
      <w:pPr>
        <w:pStyle w:val="Heading6"/>
      </w:pPr>
      <w:bookmarkStart w:id="2449" w:name="_Toc151885935"/>
      <w:bookmarkStart w:id="2450" w:name="_Toc152076000"/>
      <w:bookmarkStart w:id="2451" w:name="_Toc153793716"/>
      <w:bookmarkStart w:id="2452" w:name="_Toc157434652"/>
      <w:bookmarkStart w:id="2453" w:name="_Toc157436367"/>
      <w:bookmarkStart w:id="2454" w:name="_Toc157440207"/>
      <w:bookmarkStart w:id="2455" w:name="_Toc160649875"/>
      <w:bookmarkStart w:id="2456" w:name="_Toc164928159"/>
      <w:bookmarkStart w:id="2457" w:name="_Toc168550018"/>
      <w:bookmarkStart w:id="2458" w:name="_Toc170118087"/>
      <w:bookmarkStart w:id="2459" w:name="_Toc209470169"/>
      <w:r w:rsidRPr="006D68AC">
        <w:t>6.3.3.2.4.1</w:t>
      </w:r>
      <w:r w:rsidRPr="006D68AC">
        <w:tab/>
        <w:t>Overview</w:t>
      </w:r>
      <w:bookmarkEnd w:id="2449"/>
      <w:bookmarkEnd w:id="2450"/>
      <w:bookmarkEnd w:id="2451"/>
      <w:bookmarkEnd w:id="2452"/>
      <w:bookmarkEnd w:id="2453"/>
      <w:bookmarkEnd w:id="2454"/>
      <w:bookmarkEnd w:id="2455"/>
      <w:bookmarkEnd w:id="2456"/>
      <w:bookmarkEnd w:id="2457"/>
      <w:bookmarkEnd w:id="2458"/>
      <w:bookmarkEnd w:id="2459"/>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Heading6"/>
      </w:pPr>
      <w:bookmarkStart w:id="2460" w:name="_Toc151885936"/>
      <w:bookmarkStart w:id="2461" w:name="_Toc152076001"/>
      <w:bookmarkStart w:id="2462" w:name="_Toc153793717"/>
      <w:bookmarkStart w:id="2463" w:name="_Toc157434653"/>
      <w:bookmarkStart w:id="2464" w:name="_Toc157436368"/>
      <w:bookmarkStart w:id="2465" w:name="_Toc157440208"/>
      <w:bookmarkStart w:id="2466" w:name="_Toc160649876"/>
      <w:bookmarkStart w:id="2467" w:name="_Toc164928160"/>
      <w:bookmarkStart w:id="2468" w:name="_Toc168550019"/>
      <w:bookmarkStart w:id="2469" w:name="_Toc170118088"/>
      <w:bookmarkStart w:id="2470" w:name="_Toc209470170"/>
      <w:r w:rsidRPr="006D68AC">
        <w:t>6.3.3.2.4.2</w:t>
      </w:r>
      <w:r w:rsidRPr="006D68AC">
        <w:tab/>
        <w:t xml:space="preserve">Operation: </w:t>
      </w:r>
      <w:bookmarkEnd w:id="2460"/>
      <w:bookmarkEnd w:id="2461"/>
      <w:bookmarkEnd w:id="2462"/>
      <w:r w:rsidRPr="006D68AC">
        <w:t>Delete</w:t>
      </w:r>
      <w:bookmarkEnd w:id="2463"/>
      <w:bookmarkEnd w:id="2464"/>
      <w:bookmarkEnd w:id="2465"/>
      <w:bookmarkEnd w:id="2466"/>
      <w:bookmarkEnd w:id="2467"/>
      <w:bookmarkEnd w:id="2468"/>
      <w:bookmarkEnd w:id="2469"/>
      <w:bookmarkEnd w:id="2470"/>
    </w:p>
    <w:p w14:paraId="5B365A63" w14:textId="77777777" w:rsidR="00BF1CFD" w:rsidRPr="006D68AC" w:rsidRDefault="00BF1CFD" w:rsidP="00CA1157">
      <w:pPr>
        <w:pStyle w:val="Heading7"/>
        <w:rPr>
          <w:noProof/>
        </w:rPr>
      </w:pPr>
      <w:bookmarkStart w:id="2471" w:name="_Toc157434654"/>
      <w:bookmarkStart w:id="2472" w:name="_Toc157436369"/>
      <w:bookmarkStart w:id="2473" w:name="_Toc157440209"/>
      <w:bookmarkStart w:id="2474" w:name="_Toc160649877"/>
      <w:bookmarkStart w:id="2475" w:name="_Toc170118089"/>
      <w:bookmarkStart w:id="2476" w:name="_Toc209470171"/>
      <w:r w:rsidRPr="006D68AC">
        <w:rPr>
          <w:noProof/>
        </w:rPr>
        <w:t>6.3.3.2.4.2.1</w:t>
      </w:r>
      <w:r w:rsidRPr="006D68AC">
        <w:rPr>
          <w:noProof/>
        </w:rPr>
        <w:tab/>
        <w:t>Description</w:t>
      </w:r>
      <w:bookmarkEnd w:id="2471"/>
      <w:bookmarkEnd w:id="2472"/>
      <w:bookmarkEnd w:id="2473"/>
      <w:bookmarkEnd w:id="2474"/>
      <w:bookmarkEnd w:id="2475"/>
      <w:bookmarkEnd w:id="247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Heading7"/>
        <w:rPr>
          <w:noProof/>
        </w:rPr>
      </w:pPr>
      <w:bookmarkStart w:id="2477" w:name="_Toc157434655"/>
      <w:bookmarkStart w:id="2478" w:name="_Toc157436370"/>
      <w:bookmarkStart w:id="2479" w:name="_Toc157440210"/>
      <w:bookmarkStart w:id="2480" w:name="_Toc160649878"/>
      <w:bookmarkStart w:id="2481" w:name="_Toc170118090"/>
      <w:bookmarkStart w:id="2482" w:name="_Toc209470172"/>
      <w:r w:rsidRPr="006D68AC">
        <w:rPr>
          <w:noProof/>
        </w:rPr>
        <w:t>6.3.3.2.4.2.2</w:t>
      </w:r>
      <w:r w:rsidRPr="006D68AC">
        <w:rPr>
          <w:noProof/>
        </w:rPr>
        <w:tab/>
        <w:t>Operation Definition</w:t>
      </w:r>
      <w:bookmarkEnd w:id="2477"/>
      <w:bookmarkEnd w:id="2478"/>
      <w:bookmarkEnd w:id="2479"/>
      <w:bookmarkEnd w:id="2480"/>
      <w:bookmarkEnd w:id="2481"/>
      <w:bookmarkEnd w:id="2482"/>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Heading4"/>
      </w:pPr>
      <w:bookmarkStart w:id="2483" w:name="_Toc67903529"/>
      <w:bookmarkStart w:id="2484" w:name="_Toc96843423"/>
      <w:bookmarkStart w:id="2485" w:name="_Toc96844398"/>
      <w:bookmarkStart w:id="2486" w:name="_Toc100739971"/>
      <w:bookmarkStart w:id="2487" w:name="_Toc129252544"/>
      <w:bookmarkStart w:id="2488" w:name="_Toc144024242"/>
      <w:bookmarkStart w:id="2489" w:name="_Toc144459674"/>
      <w:bookmarkStart w:id="2490" w:name="_Toc157434656"/>
      <w:bookmarkStart w:id="2491" w:name="_Toc151743190"/>
      <w:bookmarkStart w:id="2492" w:name="_Toc151743655"/>
      <w:bookmarkStart w:id="2493" w:name="_Toc157436371"/>
      <w:bookmarkStart w:id="2494" w:name="_Toc157440211"/>
      <w:bookmarkStart w:id="2495" w:name="_Toc160649879"/>
      <w:bookmarkStart w:id="2496" w:name="_Toc164928161"/>
      <w:bookmarkStart w:id="2497" w:name="_Toc168550020"/>
      <w:bookmarkStart w:id="2498" w:name="_Toc170118091"/>
      <w:bookmarkStart w:id="2499" w:name="_Toc209470173"/>
      <w:r w:rsidRPr="006D68AC">
        <w:rPr>
          <w:noProof/>
          <w:lang w:eastAsia="zh-CN"/>
        </w:rPr>
        <w:t>6.3</w:t>
      </w:r>
      <w:r w:rsidRPr="006D68AC">
        <w:t>.3.3</w:t>
      </w:r>
      <w:r w:rsidRPr="006D68AC">
        <w:tab/>
        <w:t xml:space="preserve">Resource: </w:t>
      </w:r>
      <w:bookmarkEnd w:id="2483"/>
      <w:bookmarkEnd w:id="2484"/>
      <w:bookmarkEnd w:id="2485"/>
      <w:bookmarkEnd w:id="2486"/>
      <w:bookmarkEnd w:id="2487"/>
      <w:r w:rsidRPr="006D68AC">
        <w:t xml:space="preserve">Individual </w:t>
      </w:r>
      <w:bookmarkEnd w:id="2488"/>
      <w:bookmarkEnd w:id="2489"/>
      <w:r w:rsidRPr="006D68AC">
        <w:t>Policy</w:t>
      </w:r>
      <w:bookmarkEnd w:id="2490"/>
      <w:bookmarkEnd w:id="2491"/>
      <w:bookmarkEnd w:id="2492"/>
      <w:bookmarkEnd w:id="2493"/>
      <w:bookmarkEnd w:id="2494"/>
      <w:bookmarkEnd w:id="2495"/>
      <w:bookmarkEnd w:id="2496"/>
      <w:bookmarkEnd w:id="2497"/>
      <w:bookmarkEnd w:id="2498"/>
      <w:bookmarkEnd w:id="2499"/>
    </w:p>
    <w:p w14:paraId="2D6EE2F0" w14:textId="3E9DE5BE" w:rsidR="00BF1CFD" w:rsidRPr="006D68AC" w:rsidRDefault="00BF1CFD" w:rsidP="00BF1CFD">
      <w:pPr>
        <w:pStyle w:val="Heading5"/>
      </w:pPr>
      <w:bookmarkStart w:id="2500" w:name="_Toc96843424"/>
      <w:bookmarkStart w:id="2501" w:name="_Toc96844399"/>
      <w:bookmarkStart w:id="2502" w:name="_Toc100739972"/>
      <w:bookmarkStart w:id="2503" w:name="_Toc129252545"/>
      <w:bookmarkStart w:id="2504" w:name="_Toc144024243"/>
      <w:bookmarkStart w:id="2505" w:name="_Toc144459675"/>
      <w:bookmarkStart w:id="2506" w:name="_Toc151743191"/>
      <w:bookmarkStart w:id="2507" w:name="_Toc151743656"/>
      <w:bookmarkStart w:id="2508" w:name="_Toc157434657"/>
      <w:bookmarkStart w:id="2509" w:name="_Toc157436372"/>
      <w:bookmarkStart w:id="2510" w:name="_Toc157440212"/>
      <w:bookmarkStart w:id="2511" w:name="_Toc160649880"/>
      <w:bookmarkStart w:id="2512" w:name="_Toc164928162"/>
      <w:bookmarkStart w:id="2513" w:name="_Toc168550021"/>
      <w:bookmarkStart w:id="2514" w:name="_Toc170118092"/>
      <w:bookmarkStart w:id="2515" w:name="_Toc209470174"/>
      <w:r w:rsidRPr="006D68AC">
        <w:rPr>
          <w:noProof/>
          <w:lang w:eastAsia="zh-CN"/>
        </w:rPr>
        <w:t>6.3</w:t>
      </w:r>
      <w:r w:rsidRPr="006D68AC">
        <w:t>.3.3.1</w:t>
      </w:r>
      <w:r w:rsidRPr="006D68AC">
        <w:tab/>
        <w:t>Description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Heading5"/>
      </w:pPr>
      <w:bookmarkStart w:id="2516" w:name="_Toc96843425"/>
      <w:bookmarkStart w:id="2517" w:name="_Toc96844400"/>
      <w:bookmarkStart w:id="2518" w:name="_Toc100739973"/>
      <w:bookmarkStart w:id="2519" w:name="_Toc129252546"/>
      <w:bookmarkStart w:id="2520" w:name="_Toc144024244"/>
      <w:bookmarkStart w:id="2521" w:name="_Toc144459676"/>
      <w:bookmarkStart w:id="2522" w:name="_Toc151743192"/>
      <w:bookmarkStart w:id="2523" w:name="_Toc151743657"/>
      <w:bookmarkStart w:id="2524" w:name="_Toc157434658"/>
      <w:bookmarkStart w:id="2525" w:name="_Toc157436373"/>
      <w:bookmarkStart w:id="2526" w:name="_Toc157440213"/>
      <w:bookmarkStart w:id="2527" w:name="_Toc160649881"/>
      <w:bookmarkStart w:id="2528" w:name="_Toc164928163"/>
      <w:bookmarkStart w:id="2529" w:name="_Toc168550022"/>
      <w:bookmarkStart w:id="2530" w:name="_Toc170118093"/>
      <w:bookmarkStart w:id="2531" w:name="_Toc209470175"/>
      <w:r w:rsidRPr="006D68AC">
        <w:rPr>
          <w:noProof/>
          <w:lang w:eastAsia="zh-CN"/>
        </w:rPr>
        <w:t>6.3</w:t>
      </w:r>
      <w:r w:rsidRPr="006D68AC">
        <w:t>.3.3.2</w:t>
      </w:r>
      <w:r w:rsidRPr="006D68AC">
        <w:tab/>
        <w:t>Resource Definition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Heading5"/>
      </w:pPr>
      <w:bookmarkStart w:id="2532" w:name="_Toc96843426"/>
      <w:bookmarkStart w:id="2533" w:name="_Toc96844401"/>
      <w:bookmarkStart w:id="2534" w:name="_Toc100739974"/>
      <w:bookmarkStart w:id="2535" w:name="_Toc129252547"/>
      <w:bookmarkStart w:id="2536" w:name="_Toc144024245"/>
      <w:bookmarkStart w:id="2537" w:name="_Toc144459677"/>
      <w:bookmarkStart w:id="2538" w:name="_Toc151743193"/>
      <w:bookmarkStart w:id="2539" w:name="_Toc151743658"/>
      <w:bookmarkStart w:id="2540" w:name="_Toc157434659"/>
      <w:bookmarkStart w:id="2541" w:name="_Toc157436374"/>
      <w:bookmarkStart w:id="2542" w:name="_Toc157440214"/>
      <w:bookmarkStart w:id="2543" w:name="_Toc160649882"/>
      <w:bookmarkStart w:id="2544" w:name="_Toc164928164"/>
      <w:bookmarkStart w:id="2545" w:name="_Toc168550023"/>
      <w:bookmarkStart w:id="2546" w:name="_Toc170118094"/>
      <w:bookmarkStart w:id="2547" w:name="_Toc209470176"/>
      <w:r w:rsidRPr="006D68AC">
        <w:rPr>
          <w:noProof/>
          <w:lang w:eastAsia="zh-CN"/>
        </w:rPr>
        <w:t>6.3</w:t>
      </w:r>
      <w:r w:rsidRPr="006D68AC">
        <w:t>.3.3.3</w:t>
      </w:r>
      <w:r w:rsidRPr="006D68AC">
        <w:tab/>
        <w:t>Resource Standard Methods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0016639" w14:textId="7004FE22" w:rsidR="00BF1CFD" w:rsidRPr="006D68AC" w:rsidRDefault="00BF1CFD" w:rsidP="000B7712">
      <w:pPr>
        <w:pStyle w:val="Heading6"/>
      </w:pPr>
      <w:bookmarkStart w:id="2548" w:name="_Toc96843427"/>
      <w:bookmarkStart w:id="2549" w:name="_Toc96844402"/>
      <w:bookmarkStart w:id="2550" w:name="_Toc100739975"/>
      <w:bookmarkStart w:id="2551" w:name="_Toc129252548"/>
      <w:bookmarkStart w:id="2552" w:name="_Toc144024246"/>
      <w:bookmarkStart w:id="2553" w:name="_Toc144459678"/>
      <w:bookmarkStart w:id="2554" w:name="_Toc151743194"/>
      <w:bookmarkStart w:id="2555" w:name="_Toc151743659"/>
      <w:bookmarkStart w:id="2556" w:name="_Toc157434660"/>
      <w:bookmarkStart w:id="2557" w:name="_Toc157436375"/>
      <w:bookmarkStart w:id="2558" w:name="_Toc157440215"/>
      <w:bookmarkStart w:id="2559" w:name="_Toc160649883"/>
      <w:bookmarkStart w:id="2560" w:name="_Toc164928165"/>
      <w:bookmarkStart w:id="2561" w:name="_Toc168550024"/>
      <w:bookmarkStart w:id="2562" w:name="_Toc170118095"/>
      <w:bookmarkStart w:id="2563" w:name="_Toc209470177"/>
      <w:r w:rsidRPr="006D68AC">
        <w:t>6.3.3.3.3.1</w:t>
      </w:r>
      <w:r w:rsidRPr="006D68AC">
        <w:tab/>
        <w:t>GET</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Heading6"/>
      </w:pPr>
      <w:bookmarkStart w:id="2564" w:name="_Toc96843428"/>
      <w:bookmarkStart w:id="2565" w:name="_Toc96844403"/>
      <w:bookmarkStart w:id="2566" w:name="_Toc100739976"/>
      <w:bookmarkStart w:id="2567" w:name="_Toc129252549"/>
      <w:bookmarkStart w:id="2568" w:name="_Toc144024247"/>
      <w:bookmarkStart w:id="2569" w:name="_Toc144459679"/>
      <w:bookmarkStart w:id="2570" w:name="_Toc151743195"/>
      <w:bookmarkStart w:id="2571" w:name="_Toc151743660"/>
      <w:bookmarkStart w:id="2572" w:name="_Toc157434661"/>
      <w:bookmarkStart w:id="2573" w:name="_Toc157436376"/>
      <w:bookmarkStart w:id="2574" w:name="_Toc157440216"/>
      <w:bookmarkStart w:id="2575" w:name="_Toc160649884"/>
      <w:bookmarkStart w:id="2576" w:name="_Toc164928166"/>
      <w:bookmarkStart w:id="2577" w:name="_Toc168550025"/>
      <w:bookmarkStart w:id="2578" w:name="_Toc170118096"/>
      <w:bookmarkStart w:id="2579" w:name="_Toc209470178"/>
      <w:r w:rsidRPr="006D68AC">
        <w:t>6.3.3.3.3.2</w:t>
      </w:r>
      <w:r w:rsidRPr="006D68AC">
        <w:tab/>
        <w:t>PUT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Heading6"/>
      </w:pPr>
      <w:bookmarkStart w:id="2580" w:name="_Toc144024248"/>
      <w:bookmarkStart w:id="2581" w:name="_Toc144459680"/>
      <w:bookmarkStart w:id="2582" w:name="_Toc151743196"/>
      <w:bookmarkStart w:id="2583" w:name="_Toc151743661"/>
      <w:bookmarkStart w:id="2584" w:name="_Toc157434662"/>
      <w:bookmarkStart w:id="2585" w:name="_Toc157436377"/>
      <w:bookmarkStart w:id="2586" w:name="_Toc157440217"/>
      <w:bookmarkStart w:id="2587" w:name="_Toc160649885"/>
      <w:bookmarkStart w:id="2588" w:name="_Toc164928167"/>
      <w:bookmarkStart w:id="2589" w:name="_Toc168550026"/>
      <w:bookmarkStart w:id="2590" w:name="_Toc170118097"/>
      <w:bookmarkStart w:id="2591" w:name="_Toc209470179"/>
      <w:bookmarkStart w:id="2592" w:name="_Toc96843429"/>
      <w:bookmarkStart w:id="2593" w:name="_Toc96844404"/>
      <w:bookmarkStart w:id="2594" w:name="_Toc100739977"/>
      <w:bookmarkStart w:id="2595" w:name="_Toc129252550"/>
      <w:r w:rsidRPr="006D68AC">
        <w:t>6.3.3.3.3.3</w:t>
      </w:r>
      <w:r w:rsidRPr="006D68AC">
        <w:tab/>
        <w:t>PATCH</w:t>
      </w:r>
      <w:bookmarkEnd w:id="2580"/>
      <w:bookmarkEnd w:id="2581"/>
      <w:bookmarkEnd w:id="2582"/>
      <w:bookmarkEnd w:id="2583"/>
      <w:bookmarkEnd w:id="2584"/>
      <w:bookmarkEnd w:id="2585"/>
      <w:bookmarkEnd w:id="2586"/>
      <w:bookmarkEnd w:id="2587"/>
      <w:bookmarkEnd w:id="2588"/>
      <w:bookmarkEnd w:id="2589"/>
      <w:bookmarkEnd w:id="2590"/>
      <w:bookmarkEnd w:id="2591"/>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Heading5"/>
      </w:pPr>
      <w:bookmarkStart w:id="2596" w:name="_Toc96843430"/>
      <w:bookmarkStart w:id="2597" w:name="_Toc96844405"/>
      <w:bookmarkStart w:id="2598" w:name="_Toc100739978"/>
      <w:bookmarkStart w:id="2599" w:name="_Toc129252551"/>
      <w:bookmarkStart w:id="2600" w:name="_Toc144024250"/>
      <w:bookmarkStart w:id="2601" w:name="_Toc144459682"/>
      <w:bookmarkStart w:id="2602" w:name="_Toc151743198"/>
      <w:bookmarkStart w:id="2603" w:name="_Toc151743663"/>
      <w:bookmarkStart w:id="2604" w:name="_Toc157434663"/>
      <w:bookmarkStart w:id="2605" w:name="_Toc157436378"/>
      <w:bookmarkStart w:id="2606" w:name="_Toc157440218"/>
      <w:bookmarkStart w:id="2607" w:name="_Toc160649886"/>
      <w:bookmarkStart w:id="2608" w:name="_Toc164928168"/>
      <w:bookmarkStart w:id="2609" w:name="_Toc168550027"/>
      <w:bookmarkStart w:id="2610" w:name="_Toc170118098"/>
      <w:bookmarkStart w:id="2611" w:name="_Toc209470180"/>
      <w:bookmarkEnd w:id="2592"/>
      <w:bookmarkEnd w:id="2593"/>
      <w:bookmarkEnd w:id="2594"/>
      <w:bookmarkEnd w:id="2595"/>
      <w:r w:rsidRPr="006D68AC">
        <w:rPr>
          <w:noProof/>
          <w:lang w:eastAsia="zh-CN"/>
        </w:rPr>
        <w:t>6.3</w:t>
      </w:r>
      <w:r w:rsidRPr="006D68AC">
        <w:t>.3.3.4</w:t>
      </w:r>
      <w:r w:rsidRPr="006D68AC">
        <w:tab/>
        <w:t>Resource Custom Operations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Heading4"/>
      </w:pPr>
      <w:bookmarkStart w:id="2612" w:name="_Toc151743199"/>
      <w:bookmarkStart w:id="2613" w:name="_Toc151743664"/>
      <w:bookmarkStart w:id="2614" w:name="_Toc157434664"/>
      <w:bookmarkStart w:id="2615" w:name="_Toc157436379"/>
      <w:bookmarkStart w:id="2616" w:name="_Toc157440219"/>
      <w:bookmarkStart w:id="2617" w:name="_Toc160649887"/>
      <w:bookmarkStart w:id="2618" w:name="_Toc164928169"/>
      <w:bookmarkStart w:id="2619" w:name="_Toc168550028"/>
      <w:bookmarkStart w:id="2620" w:name="_Toc170118099"/>
      <w:bookmarkStart w:id="2621" w:name="_Toc209470181"/>
      <w:bookmarkStart w:id="2622" w:name="_Toc93679383"/>
      <w:bookmarkStart w:id="2623" w:name="_Toc96843431"/>
      <w:bookmarkStart w:id="2624" w:name="_Toc96844406"/>
      <w:bookmarkStart w:id="2625" w:name="_Toc100739979"/>
      <w:bookmarkStart w:id="2626" w:name="_Toc129252552"/>
      <w:bookmarkStart w:id="2627" w:name="_Toc144024257"/>
      <w:bookmarkStart w:id="2628" w:name="_Toc144459689"/>
      <w:r w:rsidRPr="006D68AC">
        <w:rPr>
          <w:noProof/>
          <w:lang w:eastAsia="zh-CN"/>
        </w:rPr>
        <w:t>6.3</w:t>
      </w:r>
      <w:r w:rsidRPr="006D68AC">
        <w:t>.3.4</w:t>
      </w:r>
      <w:r w:rsidRPr="006D68AC">
        <w:tab/>
        <w:t>Resource: Policy Usage</w:t>
      </w:r>
      <w:r w:rsidRPr="006D68AC">
        <w:rPr>
          <w:rFonts w:eastAsia="DengXian"/>
        </w:rPr>
        <w:t xml:space="preserve"> Subscriptions</w:t>
      </w:r>
      <w:bookmarkEnd w:id="2612"/>
      <w:bookmarkEnd w:id="2613"/>
      <w:bookmarkEnd w:id="2614"/>
      <w:bookmarkEnd w:id="2615"/>
      <w:bookmarkEnd w:id="2616"/>
      <w:bookmarkEnd w:id="2617"/>
      <w:bookmarkEnd w:id="2618"/>
      <w:bookmarkEnd w:id="2619"/>
      <w:bookmarkEnd w:id="2620"/>
      <w:bookmarkEnd w:id="2621"/>
    </w:p>
    <w:p w14:paraId="2FDF34CF" w14:textId="5C2E87E0" w:rsidR="00BF1CFD" w:rsidRPr="006D68AC" w:rsidRDefault="00BF1CFD" w:rsidP="00BF1CFD">
      <w:pPr>
        <w:pStyle w:val="Heading5"/>
      </w:pPr>
      <w:bookmarkStart w:id="2629" w:name="_Toc151743200"/>
      <w:bookmarkStart w:id="2630" w:name="_Toc151743665"/>
      <w:bookmarkStart w:id="2631" w:name="_Toc157434665"/>
      <w:bookmarkStart w:id="2632" w:name="_Toc157436380"/>
      <w:bookmarkStart w:id="2633" w:name="_Toc157440220"/>
      <w:bookmarkStart w:id="2634" w:name="_Toc160649888"/>
      <w:bookmarkStart w:id="2635" w:name="_Toc164928170"/>
      <w:bookmarkStart w:id="2636" w:name="_Toc168550029"/>
      <w:bookmarkStart w:id="2637" w:name="_Toc170118100"/>
      <w:bookmarkStart w:id="2638" w:name="_Toc209470182"/>
      <w:r w:rsidRPr="006D68AC">
        <w:rPr>
          <w:noProof/>
          <w:lang w:eastAsia="zh-CN"/>
        </w:rPr>
        <w:t>6.3</w:t>
      </w:r>
      <w:r w:rsidRPr="006D68AC">
        <w:t>.3.4.1</w:t>
      </w:r>
      <w:r w:rsidRPr="006D68AC">
        <w:tab/>
        <w:t>Description</w:t>
      </w:r>
      <w:bookmarkEnd w:id="2629"/>
      <w:bookmarkEnd w:id="2630"/>
      <w:bookmarkEnd w:id="2631"/>
      <w:bookmarkEnd w:id="2632"/>
      <w:bookmarkEnd w:id="2633"/>
      <w:bookmarkEnd w:id="2634"/>
      <w:bookmarkEnd w:id="2635"/>
      <w:bookmarkEnd w:id="2636"/>
      <w:bookmarkEnd w:id="2637"/>
      <w:bookmarkEnd w:id="2638"/>
    </w:p>
    <w:p w14:paraId="20F9BFF8" w14:textId="77777777" w:rsidR="00BF1CFD" w:rsidRPr="006D68AC" w:rsidRDefault="00BF1CFD" w:rsidP="00BF1CFD">
      <w:r w:rsidRPr="006D68AC">
        <w:t>This resource represents the collection of Policy Usage</w:t>
      </w:r>
      <w:r w:rsidRPr="006D68AC">
        <w:rPr>
          <w:rFonts w:eastAsia="DengXian"/>
        </w:rPr>
        <w:t xml:space="preserve"> Subscriptions</w:t>
      </w:r>
      <w:r w:rsidRPr="006D68AC">
        <w:t xml:space="preserve"> managed by the NSCE Server.</w:t>
      </w:r>
    </w:p>
    <w:p w14:paraId="28464D9C" w14:textId="001F94B7" w:rsidR="00BF1CFD" w:rsidRPr="006D68AC" w:rsidRDefault="00BF1CFD" w:rsidP="00BF1CFD">
      <w:pPr>
        <w:pStyle w:val="Heading5"/>
      </w:pPr>
      <w:bookmarkStart w:id="2639" w:name="_Toc151743201"/>
      <w:bookmarkStart w:id="2640" w:name="_Toc151743666"/>
      <w:bookmarkStart w:id="2641" w:name="_Toc157434666"/>
      <w:bookmarkStart w:id="2642" w:name="_Toc157436381"/>
      <w:bookmarkStart w:id="2643" w:name="_Toc157440221"/>
      <w:bookmarkStart w:id="2644" w:name="_Toc160649889"/>
      <w:bookmarkStart w:id="2645" w:name="_Toc164928171"/>
      <w:bookmarkStart w:id="2646" w:name="_Toc168550030"/>
      <w:bookmarkStart w:id="2647" w:name="_Toc170118101"/>
      <w:bookmarkStart w:id="2648" w:name="_Toc209470183"/>
      <w:r w:rsidRPr="006D68AC">
        <w:rPr>
          <w:noProof/>
          <w:lang w:eastAsia="zh-CN"/>
        </w:rPr>
        <w:t>6.3</w:t>
      </w:r>
      <w:r w:rsidRPr="006D68AC">
        <w:t>.3.4.2</w:t>
      </w:r>
      <w:r w:rsidRPr="006D68AC">
        <w:tab/>
        <w:t>Resource Definition</w:t>
      </w:r>
      <w:bookmarkEnd w:id="2639"/>
      <w:bookmarkEnd w:id="2640"/>
      <w:bookmarkEnd w:id="2641"/>
      <w:bookmarkEnd w:id="2642"/>
      <w:bookmarkEnd w:id="2643"/>
      <w:bookmarkEnd w:id="2644"/>
      <w:bookmarkEnd w:id="2645"/>
      <w:bookmarkEnd w:id="2646"/>
      <w:bookmarkEnd w:id="2647"/>
      <w:bookmarkEnd w:id="2648"/>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Heading5"/>
      </w:pPr>
      <w:bookmarkStart w:id="2649" w:name="_Toc151743202"/>
      <w:bookmarkStart w:id="2650" w:name="_Toc151743667"/>
      <w:bookmarkStart w:id="2651" w:name="_Toc157434667"/>
      <w:bookmarkStart w:id="2652" w:name="_Toc157436382"/>
      <w:bookmarkStart w:id="2653" w:name="_Toc157440222"/>
      <w:bookmarkStart w:id="2654" w:name="_Toc160649890"/>
      <w:bookmarkStart w:id="2655" w:name="_Toc164928172"/>
      <w:bookmarkStart w:id="2656" w:name="_Toc168550031"/>
      <w:bookmarkStart w:id="2657" w:name="_Toc170118102"/>
      <w:bookmarkStart w:id="2658" w:name="_Toc209470184"/>
      <w:r w:rsidRPr="006D68AC">
        <w:rPr>
          <w:noProof/>
          <w:lang w:eastAsia="zh-CN"/>
        </w:rPr>
        <w:t>6.3</w:t>
      </w:r>
      <w:r w:rsidRPr="006D68AC">
        <w:t>.3.4.3</w:t>
      </w:r>
      <w:r w:rsidRPr="006D68AC">
        <w:tab/>
        <w:t>Resource Standard Methods</w:t>
      </w:r>
      <w:bookmarkEnd w:id="2649"/>
      <w:bookmarkEnd w:id="2650"/>
      <w:bookmarkEnd w:id="2651"/>
      <w:bookmarkEnd w:id="2652"/>
      <w:bookmarkEnd w:id="2653"/>
      <w:bookmarkEnd w:id="2654"/>
      <w:bookmarkEnd w:id="2655"/>
      <w:bookmarkEnd w:id="2656"/>
      <w:bookmarkEnd w:id="2657"/>
      <w:bookmarkEnd w:id="2658"/>
    </w:p>
    <w:p w14:paraId="78BFFE1F" w14:textId="351293DA" w:rsidR="00BF1CFD" w:rsidRPr="006D68AC" w:rsidRDefault="00BF1CFD" w:rsidP="000B7712">
      <w:pPr>
        <w:pStyle w:val="Heading6"/>
      </w:pPr>
      <w:bookmarkStart w:id="2659" w:name="_Toc151743203"/>
      <w:bookmarkStart w:id="2660" w:name="_Toc151743668"/>
      <w:bookmarkStart w:id="2661" w:name="_Toc157434668"/>
      <w:bookmarkStart w:id="2662" w:name="_Toc157436383"/>
      <w:bookmarkStart w:id="2663" w:name="_Toc157440223"/>
      <w:bookmarkStart w:id="2664" w:name="_Toc160649891"/>
      <w:bookmarkStart w:id="2665" w:name="_Toc164928173"/>
      <w:bookmarkStart w:id="2666" w:name="_Toc168550032"/>
      <w:bookmarkStart w:id="2667" w:name="_Toc170118103"/>
      <w:bookmarkStart w:id="2668" w:name="_Toc209470185"/>
      <w:r w:rsidRPr="006D68AC">
        <w:t>6.3.3.4.3.2</w:t>
      </w:r>
      <w:r w:rsidRPr="006D68AC">
        <w:tab/>
        <w:t>POST</w:t>
      </w:r>
      <w:bookmarkEnd w:id="2659"/>
      <w:bookmarkEnd w:id="2660"/>
      <w:bookmarkEnd w:id="2661"/>
      <w:bookmarkEnd w:id="2662"/>
      <w:bookmarkEnd w:id="2663"/>
      <w:bookmarkEnd w:id="2664"/>
      <w:bookmarkEnd w:id="2665"/>
      <w:bookmarkEnd w:id="2666"/>
      <w:bookmarkEnd w:id="2667"/>
      <w:bookmarkEnd w:id="266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DengXian"/>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DengXian"/>
              </w:rPr>
              <w:t xml:space="preserve"> Subscription</w:t>
            </w:r>
            <w:r w:rsidRPr="006D68AC">
              <w:t xml:space="preserve"> is successfully created and a representation of the created "Individual Policy Usage</w:t>
            </w:r>
            <w:r w:rsidRPr="006D68AC">
              <w:rPr>
                <w:rFonts w:eastAsia="DengXian"/>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Heading5"/>
      </w:pPr>
      <w:bookmarkStart w:id="2669" w:name="_Toc151743204"/>
      <w:bookmarkStart w:id="2670" w:name="_Toc151743669"/>
      <w:bookmarkStart w:id="2671" w:name="_Toc157434669"/>
      <w:bookmarkStart w:id="2672" w:name="_Toc157436384"/>
      <w:bookmarkStart w:id="2673" w:name="_Toc157440224"/>
      <w:bookmarkStart w:id="2674" w:name="_Toc160649892"/>
      <w:bookmarkStart w:id="2675" w:name="_Toc164928174"/>
      <w:bookmarkStart w:id="2676" w:name="_Toc168550033"/>
      <w:bookmarkStart w:id="2677" w:name="_Toc170118104"/>
      <w:bookmarkStart w:id="2678" w:name="_Toc209470186"/>
      <w:r w:rsidRPr="006D68AC">
        <w:rPr>
          <w:noProof/>
          <w:lang w:eastAsia="zh-CN"/>
        </w:rPr>
        <w:t>6.3</w:t>
      </w:r>
      <w:r w:rsidRPr="006D68AC">
        <w:t>.3.4.4</w:t>
      </w:r>
      <w:r w:rsidRPr="006D68AC">
        <w:tab/>
        <w:t>Resource Custom Operations</w:t>
      </w:r>
      <w:bookmarkEnd w:id="2669"/>
      <w:bookmarkEnd w:id="2670"/>
      <w:bookmarkEnd w:id="2671"/>
      <w:bookmarkEnd w:id="2672"/>
      <w:bookmarkEnd w:id="2673"/>
      <w:bookmarkEnd w:id="2674"/>
      <w:bookmarkEnd w:id="2675"/>
      <w:bookmarkEnd w:id="2676"/>
      <w:bookmarkEnd w:id="2677"/>
      <w:bookmarkEnd w:id="2678"/>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Heading4"/>
      </w:pPr>
      <w:bookmarkStart w:id="2679" w:name="_Toc151743205"/>
      <w:bookmarkStart w:id="2680" w:name="_Toc151743670"/>
      <w:bookmarkStart w:id="2681" w:name="_Toc157434670"/>
      <w:bookmarkStart w:id="2682" w:name="_Toc157436385"/>
      <w:bookmarkStart w:id="2683" w:name="_Toc157440225"/>
      <w:bookmarkStart w:id="2684" w:name="_Toc160649893"/>
      <w:bookmarkStart w:id="2685" w:name="_Toc164928175"/>
      <w:bookmarkStart w:id="2686" w:name="_Toc168550034"/>
      <w:bookmarkStart w:id="2687" w:name="_Toc170118105"/>
      <w:bookmarkStart w:id="2688" w:name="_Toc209470187"/>
      <w:r w:rsidRPr="006D68AC">
        <w:rPr>
          <w:noProof/>
          <w:lang w:eastAsia="zh-CN"/>
        </w:rPr>
        <w:t>6.3</w:t>
      </w:r>
      <w:r w:rsidRPr="006D68AC">
        <w:t>.3.5</w:t>
      </w:r>
      <w:r w:rsidRPr="006D68AC">
        <w:tab/>
        <w:t>Resource: Individual Policy Usage</w:t>
      </w:r>
      <w:r w:rsidRPr="006D68AC">
        <w:rPr>
          <w:rFonts w:eastAsia="DengXian"/>
        </w:rPr>
        <w:t xml:space="preserve"> Subscription</w:t>
      </w:r>
      <w:bookmarkEnd w:id="2679"/>
      <w:bookmarkEnd w:id="2680"/>
      <w:bookmarkEnd w:id="2681"/>
      <w:bookmarkEnd w:id="2682"/>
      <w:bookmarkEnd w:id="2683"/>
      <w:bookmarkEnd w:id="2684"/>
      <w:bookmarkEnd w:id="2685"/>
      <w:bookmarkEnd w:id="2686"/>
      <w:bookmarkEnd w:id="2687"/>
      <w:bookmarkEnd w:id="2688"/>
    </w:p>
    <w:p w14:paraId="2F5F180F" w14:textId="646EC4E8" w:rsidR="00BF1CFD" w:rsidRPr="006D68AC" w:rsidRDefault="00BF1CFD" w:rsidP="00BF1CFD">
      <w:pPr>
        <w:pStyle w:val="Heading5"/>
      </w:pPr>
      <w:bookmarkStart w:id="2689" w:name="_Toc151743206"/>
      <w:bookmarkStart w:id="2690" w:name="_Toc151743671"/>
      <w:bookmarkStart w:id="2691" w:name="_Toc157434671"/>
      <w:bookmarkStart w:id="2692" w:name="_Toc157436386"/>
      <w:bookmarkStart w:id="2693" w:name="_Toc157440226"/>
      <w:bookmarkStart w:id="2694" w:name="_Toc160649894"/>
      <w:bookmarkStart w:id="2695" w:name="_Toc164928176"/>
      <w:bookmarkStart w:id="2696" w:name="_Toc168550035"/>
      <w:bookmarkStart w:id="2697" w:name="_Toc170118106"/>
      <w:bookmarkStart w:id="2698" w:name="_Toc209470188"/>
      <w:r w:rsidRPr="006D68AC">
        <w:rPr>
          <w:noProof/>
          <w:lang w:eastAsia="zh-CN"/>
        </w:rPr>
        <w:t>6.3</w:t>
      </w:r>
      <w:r w:rsidRPr="006D68AC">
        <w:t>.3.5.1</w:t>
      </w:r>
      <w:r w:rsidRPr="006D68AC">
        <w:tab/>
        <w:t>Description</w:t>
      </w:r>
      <w:bookmarkEnd w:id="2689"/>
      <w:bookmarkEnd w:id="2690"/>
      <w:bookmarkEnd w:id="2691"/>
      <w:bookmarkEnd w:id="2692"/>
      <w:bookmarkEnd w:id="2693"/>
      <w:bookmarkEnd w:id="2694"/>
      <w:bookmarkEnd w:id="2695"/>
      <w:bookmarkEnd w:id="2696"/>
      <w:bookmarkEnd w:id="2697"/>
      <w:bookmarkEnd w:id="2698"/>
    </w:p>
    <w:p w14:paraId="6E2ABA22" w14:textId="77777777" w:rsidR="00BF1CFD" w:rsidRPr="006D68AC" w:rsidRDefault="00BF1CFD" w:rsidP="00BF1CFD">
      <w:r w:rsidRPr="006D68AC">
        <w:t>This resource represents a Policy Usage</w:t>
      </w:r>
      <w:r w:rsidRPr="006D68AC">
        <w:rPr>
          <w:rFonts w:eastAsia="DengXian"/>
        </w:rPr>
        <w:t xml:space="preserve"> Subscription</w:t>
      </w:r>
      <w:r w:rsidRPr="006D68AC">
        <w:t xml:space="preserve"> managed by the NSCE Server.</w:t>
      </w:r>
    </w:p>
    <w:p w14:paraId="78339D83" w14:textId="0884D353" w:rsidR="00BF1CFD" w:rsidRPr="006D68AC" w:rsidRDefault="00BF1CFD" w:rsidP="00BF1CFD">
      <w:pPr>
        <w:pStyle w:val="Heading5"/>
      </w:pPr>
      <w:bookmarkStart w:id="2699" w:name="_Toc151743207"/>
      <w:bookmarkStart w:id="2700" w:name="_Toc151743672"/>
      <w:bookmarkStart w:id="2701" w:name="_Toc157434672"/>
      <w:bookmarkStart w:id="2702" w:name="_Toc157436387"/>
      <w:bookmarkStart w:id="2703" w:name="_Toc157440227"/>
      <w:bookmarkStart w:id="2704" w:name="_Toc160649895"/>
      <w:bookmarkStart w:id="2705" w:name="_Toc164928177"/>
      <w:bookmarkStart w:id="2706" w:name="_Toc168550036"/>
      <w:bookmarkStart w:id="2707" w:name="_Toc170118107"/>
      <w:bookmarkStart w:id="2708" w:name="_Toc209470189"/>
      <w:r w:rsidRPr="006D68AC">
        <w:rPr>
          <w:noProof/>
          <w:lang w:eastAsia="zh-CN"/>
        </w:rPr>
        <w:t>6.3</w:t>
      </w:r>
      <w:r w:rsidRPr="006D68AC">
        <w:t>.3.5.2</w:t>
      </w:r>
      <w:r w:rsidRPr="006D68AC">
        <w:tab/>
        <w:t>Resource Definition</w:t>
      </w:r>
      <w:bookmarkEnd w:id="2699"/>
      <w:bookmarkEnd w:id="2700"/>
      <w:bookmarkEnd w:id="2701"/>
      <w:bookmarkEnd w:id="2702"/>
      <w:bookmarkEnd w:id="2703"/>
      <w:bookmarkEnd w:id="2704"/>
      <w:bookmarkEnd w:id="2705"/>
      <w:bookmarkEnd w:id="2706"/>
      <w:bookmarkEnd w:id="2707"/>
      <w:bookmarkEnd w:id="270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DengXian"/>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Heading5"/>
      </w:pPr>
      <w:bookmarkStart w:id="2709" w:name="_Toc151743208"/>
      <w:bookmarkStart w:id="2710" w:name="_Toc151743673"/>
      <w:bookmarkStart w:id="2711" w:name="_Toc157434673"/>
      <w:bookmarkStart w:id="2712" w:name="_Toc157436388"/>
      <w:bookmarkStart w:id="2713" w:name="_Toc157440228"/>
      <w:bookmarkStart w:id="2714" w:name="_Toc160649896"/>
      <w:bookmarkStart w:id="2715" w:name="_Toc164928178"/>
      <w:bookmarkStart w:id="2716" w:name="_Toc168550037"/>
      <w:bookmarkStart w:id="2717" w:name="_Toc170118108"/>
      <w:bookmarkStart w:id="2718" w:name="_Toc209470190"/>
      <w:r w:rsidRPr="006D68AC">
        <w:rPr>
          <w:noProof/>
          <w:lang w:eastAsia="zh-CN"/>
        </w:rPr>
        <w:t>6.3</w:t>
      </w:r>
      <w:r w:rsidRPr="006D68AC">
        <w:t>.3.5.3</w:t>
      </w:r>
      <w:r w:rsidRPr="006D68AC">
        <w:tab/>
        <w:t>Resource Standard Methods</w:t>
      </w:r>
      <w:bookmarkEnd w:id="2709"/>
      <w:bookmarkEnd w:id="2710"/>
      <w:bookmarkEnd w:id="2711"/>
      <w:bookmarkEnd w:id="2712"/>
      <w:bookmarkEnd w:id="2713"/>
      <w:bookmarkEnd w:id="2714"/>
      <w:bookmarkEnd w:id="2715"/>
      <w:bookmarkEnd w:id="2716"/>
      <w:bookmarkEnd w:id="2717"/>
      <w:bookmarkEnd w:id="2718"/>
    </w:p>
    <w:p w14:paraId="74C6F6E3" w14:textId="01176E36" w:rsidR="00BF1CFD" w:rsidRPr="006D68AC" w:rsidRDefault="00BF1CFD" w:rsidP="000B7712">
      <w:pPr>
        <w:pStyle w:val="Heading6"/>
      </w:pPr>
      <w:bookmarkStart w:id="2719" w:name="_Toc151743209"/>
      <w:bookmarkStart w:id="2720" w:name="_Toc151743674"/>
      <w:bookmarkStart w:id="2721" w:name="_Toc157434674"/>
      <w:bookmarkStart w:id="2722" w:name="_Toc157436389"/>
      <w:bookmarkStart w:id="2723" w:name="_Toc157440229"/>
      <w:bookmarkStart w:id="2724" w:name="_Toc160649897"/>
      <w:bookmarkStart w:id="2725" w:name="_Toc164928179"/>
      <w:bookmarkStart w:id="2726" w:name="_Toc168550038"/>
      <w:bookmarkStart w:id="2727" w:name="_Toc170118109"/>
      <w:bookmarkStart w:id="2728" w:name="_Toc209470191"/>
      <w:r w:rsidRPr="006D68AC">
        <w:t>6.3.3.5.3.1</w:t>
      </w:r>
      <w:r w:rsidRPr="006D68AC">
        <w:tab/>
        <w:t>GET</w:t>
      </w:r>
      <w:bookmarkEnd w:id="2719"/>
      <w:bookmarkEnd w:id="2720"/>
      <w:bookmarkEnd w:id="2721"/>
      <w:bookmarkEnd w:id="2722"/>
      <w:bookmarkEnd w:id="2723"/>
      <w:bookmarkEnd w:id="2724"/>
      <w:bookmarkEnd w:id="2725"/>
      <w:bookmarkEnd w:id="2726"/>
      <w:bookmarkEnd w:id="2727"/>
      <w:bookmarkEnd w:id="2728"/>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Heading6"/>
      </w:pPr>
      <w:bookmarkStart w:id="2729" w:name="_Toc151743210"/>
      <w:bookmarkStart w:id="2730" w:name="_Toc151743675"/>
      <w:bookmarkStart w:id="2731" w:name="_Toc157434675"/>
      <w:bookmarkStart w:id="2732" w:name="_Toc157436390"/>
      <w:bookmarkStart w:id="2733" w:name="_Toc157440230"/>
      <w:bookmarkStart w:id="2734" w:name="_Toc160649898"/>
      <w:bookmarkStart w:id="2735" w:name="_Toc164928180"/>
      <w:bookmarkStart w:id="2736" w:name="_Toc168550039"/>
      <w:bookmarkStart w:id="2737" w:name="_Toc170118110"/>
      <w:bookmarkStart w:id="2738" w:name="_Toc209470192"/>
      <w:r w:rsidRPr="006D68AC">
        <w:t>6.3.3.5.3.2</w:t>
      </w:r>
      <w:r w:rsidRPr="006D68AC">
        <w:tab/>
        <w:t>PUT</w:t>
      </w:r>
      <w:bookmarkEnd w:id="2729"/>
      <w:bookmarkEnd w:id="2730"/>
      <w:bookmarkEnd w:id="2731"/>
      <w:bookmarkEnd w:id="2732"/>
      <w:bookmarkEnd w:id="2733"/>
      <w:bookmarkEnd w:id="2734"/>
      <w:bookmarkEnd w:id="2735"/>
      <w:bookmarkEnd w:id="2736"/>
      <w:bookmarkEnd w:id="2737"/>
      <w:bookmarkEnd w:id="2738"/>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DengXian"/>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Heading6"/>
      </w:pPr>
      <w:bookmarkStart w:id="2739" w:name="_Toc151743211"/>
      <w:bookmarkStart w:id="2740" w:name="_Toc151743676"/>
      <w:bookmarkStart w:id="2741" w:name="_Toc157434676"/>
      <w:bookmarkStart w:id="2742" w:name="_Toc157436391"/>
      <w:bookmarkStart w:id="2743" w:name="_Toc157440231"/>
      <w:bookmarkStart w:id="2744" w:name="_Toc160649899"/>
      <w:bookmarkStart w:id="2745" w:name="_Toc164928181"/>
      <w:bookmarkStart w:id="2746" w:name="_Toc168550040"/>
      <w:bookmarkStart w:id="2747" w:name="_Toc170118111"/>
      <w:bookmarkStart w:id="2748" w:name="_Toc209470193"/>
      <w:r w:rsidRPr="006D68AC">
        <w:t>6.3.3.5.3.3</w:t>
      </w:r>
      <w:r w:rsidRPr="006D68AC">
        <w:tab/>
        <w:t>PATCH</w:t>
      </w:r>
      <w:bookmarkEnd w:id="2739"/>
      <w:bookmarkEnd w:id="2740"/>
      <w:bookmarkEnd w:id="2741"/>
      <w:bookmarkEnd w:id="2742"/>
      <w:bookmarkEnd w:id="2743"/>
      <w:bookmarkEnd w:id="2744"/>
      <w:bookmarkEnd w:id="2745"/>
      <w:bookmarkEnd w:id="2746"/>
      <w:bookmarkEnd w:id="2747"/>
      <w:bookmarkEnd w:id="2748"/>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DengXian"/>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Heading6"/>
      </w:pPr>
      <w:bookmarkStart w:id="2749" w:name="_Toc151743212"/>
      <w:bookmarkStart w:id="2750" w:name="_Toc151743677"/>
      <w:bookmarkStart w:id="2751" w:name="_Toc157434677"/>
      <w:bookmarkStart w:id="2752" w:name="_Toc157436392"/>
      <w:bookmarkStart w:id="2753" w:name="_Toc157440232"/>
      <w:bookmarkStart w:id="2754" w:name="_Toc160649900"/>
      <w:bookmarkStart w:id="2755" w:name="_Toc164928182"/>
      <w:bookmarkStart w:id="2756" w:name="_Toc168550041"/>
      <w:bookmarkStart w:id="2757" w:name="_Toc170118112"/>
      <w:bookmarkStart w:id="2758" w:name="_Toc209470194"/>
      <w:r w:rsidRPr="006D68AC">
        <w:t>6.3.3.5.3.4</w:t>
      </w:r>
      <w:r w:rsidRPr="006D68AC">
        <w:tab/>
        <w:t>DELETE</w:t>
      </w:r>
      <w:bookmarkEnd w:id="2749"/>
      <w:bookmarkEnd w:id="2750"/>
      <w:bookmarkEnd w:id="2751"/>
      <w:bookmarkEnd w:id="2752"/>
      <w:bookmarkEnd w:id="2753"/>
      <w:bookmarkEnd w:id="2754"/>
      <w:bookmarkEnd w:id="2755"/>
      <w:bookmarkEnd w:id="2756"/>
      <w:bookmarkEnd w:id="2757"/>
      <w:bookmarkEnd w:id="2758"/>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Heading5"/>
      </w:pPr>
      <w:bookmarkStart w:id="2759" w:name="_Toc151743213"/>
      <w:bookmarkStart w:id="2760" w:name="_Toc151743678"/>
      <w:bookmarkStart w:id="2761" w:name="_Toc157434678"/>
      <w:bookmarkStart w:id="2762" w:name="_Toc157436393"/>
      <w:bookmarkStart w:id="2763" w:name="_Toc157440233"/>
      <w:bookmarkStart w:id="2764" w:name="_Toc160649901"/>
      <w:bookmarkStart w:id="2765" w:name="_Toc164928183"/>
      <w:bookmarkStart w:id="2766" w:name="_Toc168550042"/>
      <w:bookmarkStart w:id="2767" w:name="_Toc170118113"/>
      <w:bookmarkStart w:id="2768" w:name="_Toc209470195"/>
      <w:r w:rsidRPr="006D68AC">
        <w:rPr>
          <w:noProof/>
          <w:lang w:eastAsia="zh-CN"/>
        </w:rPr>
        <w:t>6.3</w:t>
      </w:r>
      <w:r w:rsidRPr="006D68AC">
        <w:t>.3.5.4</w:t>
      </w:r>
      <w:r w:rsidRPr="006D68AC">
        <w:tab/>
        <w:t>Resource Custom Operations</w:t>
      </w:r>
      <w:bookmarkEnd w:id="2759"/>
      <w:bookmarkEnd w:id="2760"/>
      <w:bookmarkEnd w:id="2761"/>
      <w:bookmarkEnd w:id="2762"/>
      <w:bookmarkEnd w:id="2763"/>
      <w:bookmarkEnd w:id="2764"/>
      <w:bookmarkEnd w:id="2765"/>
      <w:bookmarkEnd w:id="2766"/>
      <w:bookmarkEnd w:id="2767"/>
      <w:bookmarkEnd w:id="276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Heading3"/>
      </w:pPr>
      <w:bookmarkStart w:id="2769" w:name="_Toc151743214"/>
      <w:bookmarkStart w:id="2770" w:name="_Toc151743679"/>
      <w:bookmarkStart w:id="2771" w:name="_Toc157434679"/>
      <w:bookmarkStart w:id="2772" w:name="_Toc157436394"/>
      <w:bookmarkStart w:id="2773" w:name="_Toc157440234"/>
      <w:bookmarkStart w:id="2774" w:name="_Toc160649902"/>
      <w:bookmarkStart w:id="2775" w:name="_Toc164928184"/>
      <w:bookmarkStart w:id="2776" w:name="_Toc168550043"/>
      <w:bookmarkStart w:id="2777" w:name="_Toc170118114"/>
      <w:bookmarkStart w:id="2778" w:name="_Toc209470196"/>
      <w:r w:rsidRPr="006D68AC">
        <w:rPr>
          <w:noProof/>
          <w:lang w:eastAsia="zh-CN"/>
        </w:rPr>
        <w:t>6.3</w:t>
      </w:r>
      <w:r w:rsidRPr="006D68AC">
        <w:t>.4</w:t>
      </w:r>
      <w:r w:rsidRPr="006D68AC">
        <w:tab/>
      </w:r>
      <w:bookmarkEnd w:id="2622"/>
      <w:r w:rsidRPr="006D68AC">
        <w:t>Custom Operations without associated resources</w:t>
      </w:r>
      <w:bookmarkEnd w:id="2623"/>
      <w:bookmarkEnd w:id="2624"/>
      <w:bookmarkEnd w:id="2625"/>
      <w:bookmarkEnd w:id="2626"/>
      <w:bookmarkEnd w:id="2627"/>
      <w:bookmarkEnd w:id="2628"/>
      <w:bookmarkEnd w:id="2769"/>
      <w:bookmarkEnd w:id="2770"/>
      <w:bookmarkEnd w:id="2771"/>
      <w:bookmarkEnd w:id="2772"/>
      <w:bookmarkEnd w:id="2773"/>
      <w:bookmarkEnd w:id="2774"/>
      <w:bookmarkEnd w:id="2775"/>
      <w:bookmarkEnd w:id="2776"/>
      <w:bookmarkEnd w:id="2777"/>
      <w:bookmarkEnd w:id="2778"/>
    </w:p>
    <w:p w14:paraId="11A306A9" w14:textId="77777777" w:rsidR="00BF1CFD" w:rsidRPr="006D68AC" w:rsidRDefault="00BF1CFD" w:rsidP="00BF1CFD">
      <w:bookmarkStart w:id="2779" w:name="_Toc96843432"/>
      <w:bookmarkStart w:id="2780" w:name="_Toc96844407"/>
      <w:bookmarkStart w:id="2781" w:name="_Toc100739980"/>
      <w:bookmarkStart w:id="2782" w:name="_Toc129252553"/>
      <w:bookmarkStart w:id="2783" w:name="_Toc144024258"/>
      <w:bookmarkStart w:id="2784"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Heading3"/>
      </w:pPr>
      <w:bookmarkStart w:id="2785" w:name="_Toc151743215"/>
      <w:bookmarkStart w:id="2786" w:name="_Toc151743680"/>
      <w:bookmarkStart w:id="2787" w:name="_Toc157434680"/>
      <w:bookmarkStart w:id="2788" w:name="_Toc157436395"/>
      <w:bookmarkStart w:id="2789" w:name="_Toc157440235"/>
      <w:bookmarkStart w:id="2790" w:name="_Toc160649903"/>
      <w:bookmarkStart w:id="2791" w:name="_Toc164928185"/>
      <w:bookmarkStart w:id="2792" w:name="_Toc168550044"/>
      <w:bookmarkStart w:id="2793" w:name="_Toc170118115"/>
      <w:bookmarkStart w:id="2794" w:name="_Toc209470197"/>
      <w:r w:rsidRPr="006D68AC">
        <w:rPr>
          <w:noProof/>
          <w:lang w:eastAsia="zh-CN"/>
        </w:rPr>
        <w:t>6.3</w:t>
      </w:r>
      <w:r w:rsidRPr="006D68AC">
        <w:t>.5</w:t>
      </w:r>
      <w:r w:rsidRPr="006D68AC">
        <w:tab/>
        <w:t>Notifications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2ABBC05E" w14:textId="77777777" w:rsidR="00311EA5" w:rsidRPr="006D68AC" w:rsidRDefault="00311EA5" w:rsidP="00311EA5">
      <w:pPr>
        <w:pStyle w:val="Heading4"/>
      </w:pPr>
      <w:bookmarkStart w:id="2795" w:name="_Toc144024163"/>
      <w:bookmarkStart w:id="2796" w:name="_Toc148176876"/>
      <w:bookmarkStart w:id="2797" w:name="_Toc148358926"/>
      <w:bookmarkStart w:id="2798" w:name="_Toc151743216"/>
      <w:bookmarkStart w:id="2799" w:name="_Toc151743681"/>
      <w:bookmarkStart w:id="2800" w:name="_Toc157434681"/>
      <w:bookmarkStart w:id="2801" w:name="_Toc157436396"/>
      <w:bookmarkStart w:id="2802" w:name="_Toc157440236"/>
      <w:bookmarkStart w:id="2803" w:name="_Toc160649904"/>
      <w:bookmarkStart w:id="2804" w:name="_Toc164928186"/>
      <w:bookmarkStart w:id="2805" w:name="_Toc168550045"/>
      <w:bookmarkStart w:id="2806" w:name="_Toc170118116"/>
      <w:bookmarkStart w:id="2807" w:name="_Toc209470198"/>
      <w:bookmarkStart w:id="2808" w:name="_Toc144024265"/>
      <w:bookmarkStart w:id="2809" w:name="_Toc144459697"/>
      <w:bookmarkStart w:id="2810" w:name="_Toc96843453"/>
      <w:bookmarkStart w:id="2811" w:name="_Toc96844428"/>
      <w:bookmarkStart w:id="2812" w:name="_Toc100740001"/>
      <w:bookmarkStart w:id="2813" w:name="_Toc129252574"/>
      <w:r w:rsidRPr="006D68AC">
        <w:rPr>
          <w:noProof/>
          <w:lang w:eastAsia="zh-CN"/>
        </w:rPr>
        <w:t>6.3</w:t>
      </w:r>
      <w:r w:rsidRPr="006D68AC">
        <w:t>.5.1</w:t>
      </w:r>
      <w:r w:rsidRPr="006D68AC">
        <w:tab/>
        <w:t>General</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Heading4"/>
      </w:pPr>
      <w:bookmarkStart w:id="2814" w:name="_Toc151743217"/>
      <w:bookmarkStart w:id="2815" w:name="_Toc151743682"/>
      <w:bookmarkStart w:id="2816" w:name="_Toc157434682"/>
      <w:bookmarkStart w:id="2817" w:name="_Toc157436397"/>
      <w:bookmarkStart w:id="2818" w:name="_Toc157440237"/>
      <w:bookmarkStart w:id="2819" w:name="_Toc160649905"/>
      <w:bookmarkStart w:id="2820" w:name="_Toc164928187"/>
      <w:bookmarkStart w:id="2821" w:name="_Toc168550046"/>
      <w:bookmarkStart w:id="2822" w:name="_Toc170118117"/>
      <w:bookmarkStart w:id="2823" w:name="_Toc209470199"/>
      <w:r w:rsidRPr="006D68AC">
        <w:rPr>
          <w:noProof/>
          <w:lang w:eastAsia="zh-CN"/>
        </w:rPr>
        <w:t>6.3</w:t>
      </w:r>
      <w:r w:rsidRPr="006D68AC">
        <w:t>.5.2</w:t>
      </w:r>
      <w:r w:rsidRPr="006D68AC">
        <w:tab/>
        <w:t>Policy Usage Notification</w:t>
      </w:r>
      <w:bookmarkEnd w:id="2814"/>
      <w:bookmarkEnd w:id="2815"/>
      <w:bookmarkEnd w:id="2816"/>
      <w:bookmarkEnd w:id="2817"/>
      <w:bookmarkEnd w:id="2818"/>
      <w:bookmarkEnd w:id="2819"/>
      <w:bookmarkEnd w:id="2820"/>
      <w:bookmarkEnd w:id="2821"/>
      <w:bookmarkEnd w:id="2822"/>
      <w:bookmarkEnd w:id="2823"/>
    </w:p>
    <w:p w14:paraId="19B1B248" w14:textId="2C55B7A5" w:rsidR="00BF1CFD" w:rsidRPr="006D68AC" w:rsidRDefault="00BF1CFD" w:rsidP="00BF1CFD">
      <w:pPr>
        <w:pStyle w:val="Heading5"/>
        <w:rPr>
          <w:noProof/>
        </w:rPr>
      </w:pPr>
      <w:bookmarkStart w:id="2824" w:name="_Toc151743218"/>
      <w:bookmarkStart w:id="2825" w:name="_Toc151743683"/>
      <w:bookmarkStart w:id="2826" w:name="_Toc157434683"/>
      <w:bookmarkStart w:id="2827" w:name="_Toc157436398"/>
      <w:bookmarkStart w:id="2828" w:name="_Toc157440238"/>
      <w:bookmarkStart w:id="2829" w:name="_Toc160649906"/>
      <w:bookmarkStart w:id="2830" w:name="_Toc164928188"/>
      <w:bookmarkStart w:id="2831" w:name="_Toc168550047"/>
      <w:bookmarkStart w:id="2832" w:name="_Toc170118118"/>
      <w:bookmarkStart w:id="2833" w:name="_Toc209470200"/>
      <w:r w:rsidRPr="006D68AC">
        <w:rPr>
          <w:noProof/>
          <w:lang w:eastAsia="zh-CN"/>
        </w:rPr>
        <w:t>6.3</w:t>
      </w:r>
      <w:r w:rsidRPr="006D68AC">
        <w:t>.5.2</w:t>
      </w:r>
      <w:r w:rsidRPr="006D68AC">
        <w:rPr>
          <w:noProof/>
        </w:rPr>
        <w:t>.1</w:t>
      </w:r>
      <w:r w:rsidRPr="006D68AC">
        <w:rPr>
          <w:noProof/>
        </w:rPr>
        <w:tab/>
        <w:t>Description</w:t>
      </w:r>
      <w:bookmarkEnd w:id="2824"/>
      <w:bookmarkEnd w:id="2825"/>
      <w:bookmarkEnd w:id="2826"/>
      <w:bookmarkEnd w:id="2827"/>
      <w:bookmarkEnd w:id="2828"/>
      <w:bookmarkEnd w:id="2829"/>
      <w:bookmarkEnd w:id="2830"/>
      <w:bookmarkEnd w:id="2831"/>
      <w:bookmarkEnd w:id="2832"/>
      <w:bookmarkEnd w:id="2833"/>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Heading5"/>
        <w:rPr>
          <w:noProof/>
        </w:rPr>
      </w:pPr>
      <w:bookmarkStart w:id="2834" w:name="_Toc151743219"/>
      <w:bookmarkStart w:id="2835" w:name="_Toc151743684"/>
      <w:bookmarkStart w:id="2836" w:name="_Toc157434684"/>
      <w:bookmarkStart w:id="2837" w:name="_Toc157436399"/>
      <w:bookmarkStart w:id="2838" w:name="_Toc157440239"/>
      <w:bookmarkStart w:id="2839" w:name="_Toc160649907"/>
      <w:bookmarkStart w:id="2840" w:name="_Toc164928189"/>
      <w:bookmarkStart w:id="2841" w:name="_Toc168550048"/>
      <w:bookmarkStart w:id="2842" w:name="_Toc170118119"/>
      <w:bookmarkStart w:id="2843" w:name="_Toc209470201"/>
      <w:r w:rsidRPr="006D68AC">
        <w:rPr>
          <w:noProof/>
          <w:lang w:eastAsia="zh-CN"/>
        </w:rPr>
        <w:t>6.3</w:t>
      </w:r>
      <w:r w:rsidRPr="006D68AC">
        <w:t>.5.2</w:t>
      </w:r>
      <w:r w:rsidRPr="006D68AC">
        <w:rPr>
          <w:noProof/>
        </w:rPr>
        <w:t>.2</w:t>
      </w:r>
      <w:r w:rsidRPr="006D68AC">
        <w:rPr>
          <w:noProof/>
        </w:rPr>
        <w:tab/>
        <w:t>Target URI</w:t>
      </w:r>
      <w:bookmarkEnd w:id="2834"/>
      <w:bookmarkEnd w:id="2835"/>
      <w:bookmarkEnd w:id="2836"/>
      <w:bookmarkEnd w:id="2837"/>
      <w:bookmarkEnd w:id="2838"/>
      <w:bookmarkEnd w:id="2839"/>
      <w:bookmarkEnd w:id="2840"/>
      <w:bookmarkEnd w:id="2841"/>
      <w:bookmarkEnd w:id="2842"/>
      <w:bookmarkEnd w:id="2843"/>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Heading5"/>
        <w:rPr>
          <w:noProof/>
        </w:rPr>
      </w:pPr>
      <w:bookmarkStart w:id="2844" w:name="_Toc151743220"/>
      <w:bookmarkStart w:id="2845" w:name="_Toc151743685"/>
      <w:bookmarkStart w:id="2846" w:name="_Toc157434685"/>
      <w:bookmarkStart w:id="2847" w:name="_Toc157436400"/>
      <w:bookmarkStart w:id="2848" w:name="_Toc157440240"/>
      <w:bookmarkStart w:id="2849" w:name="_Toc160649908"/>
      <w:bookmarkStart w:id="2850" w:name="_Toc164928190"/>
      <w:bookmarkStart w:id="2851" w:name="_Toc168550049"/>
      <w:bookmarkStart w:id="2852" w:name="_Toc170118120"/>
      <w:bookmarkStart w:id="2853" w:name="_Toc209470202"/>
      <w:r w:rsidRPr="006D68AC">
        <w:rPr>
          <w:noProof/>
          <w:lang w:eastAsia="zh-CN"/>
        </w:rPr>
        <w:t>6.3</w:t>
      </w:r>
      <w:r w:rsidRPr="006D68AC">
        <w:t>.5.2</w:t>
      </w:r>
      <w:r w:rsidRPr="006D68AC">
        <w:rPr>
          <w:noProof/>
        </w:rPr>
        <w:t>.3</w:t>
      </w:r>
      <w:r w:rsidRPr="006D68AC">
        <w:rPr>
          <w:noProof/>
        </w:rPr>
        <w:tab/>
        <w:t>Standard Methods</w:t>
      </w:r>
      <w:bookmarkEnd w:id="2844"/>
      <w:bookmarkEnd w:id="2845"/>
      <w:bookmarkEnd w:id="2846"/>
      <w:bookmarkEnd w:id="2847"/>
      <w:bookmarkEnd w:id="2848"/>
      <w:bookmarkEnd w:id="2849"/>
      <w:bookmarkEnd w:id="2850"/>
      <w:bookmarkEnd w:id="2851"/>
      <w:bookmarkEnd w:id="2852"/>
      <w:bookmarkEnd w:id="2853"/>
    </w:p>
    <w:p w14:paraId="662967C8" w14:textId="77777777" w:rsidR="00311EA5" w:rsidRPr="006D68AC" w:rsidRDefault="00311EA5" w:rsidP="00311EA5">
      <w:pPr>
        <w:pStyle w:val="H6"/>
        <w:rPr>
          <w:noProof/>
        </w:rPr>
      </w:pPr>
      <w:bookmarkStart w:id="2854" w:name="_Toc157434686"/>
      <w:bookmarkStart w:id="2855" w:name="_Toc157436401"/>
      <w:bookmarkStart w:id="2856" w:name="_Toc157440241"/>
      <w:bookmarkStart w:id="2857" w:name="_Toc151743221"/>
      <w:bookmarkStart w:id="2858"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Heading4"/>
      </w:pPr>
      <w:bookmarkStart w:id="2859" w:name="_Toc160649909"/>
      <w:bookmarkStart w:id="2860" w:name="_Toc164928191"/>
      <w:bookmarkStart w:id="2861" w:name="_Toc168550050"/>
      <w:bookmarkStart w:id="2862" w:name="_Toc170118121"/>
      <w:bookmarkStart w:id="2863" w:name="_Toc209470203"/>
      <w:r w:rsidRPr="006D68AC">
        <w:rPr>
          <w:noProof/>
          <w:lang w:eastAsia="zh-CN"/>
        </w:rPr>
        <w:t>6.3</w:t>
      </w:r>
      <w:r w:rsidRPr="006D68AC">
        <w:t>.5.3</w:t>
      </w:r>
      <w:r w:rsidRPr="006D68AC">
        <w:tab/>
        <w:t>Policy Harmonization Notification</w:t>
      </w:r>
      <w:bookmarkEnd w:id="2854"/>
      <w:bookmarkEnd w:id="2855"/>
      <w:bookmarkEnd w:id="2856"/>
      <w:bookmarkEnd w:id="2859"/>
      <w:bookmarkEnd w:id="2860"/>
      <w:bookmarkEnd w:id="2861"/>
      <w:bookmarkEnd w:id="2862"/>
      <w:bookmarkEnd w:id="2863"/>
    </w:p>
    <w:p w14:paraId="4E81CDC6" w14:textId="77777777" w:rsidR="00311EA5" w:rsidRPr="006D68AC" w:rsidRDefault="00311EA5" w:rsidP="00311EA5">
      <w:pPr>
        <w:pStyle w:val="Heading5"/>
        <w:rPr>
          <w:noProof/>
        </w:rPr>
      </w:pPr>
      <w:bookmarkStart w:id="2864" w:name="_Toc157434687"/>
      <w:bookmarkStart w:id="2865" w:name="_Toc157436402"/>
      <w:bookmarkStart w:id="2866" w:name="_Toc157440242"/>
      <w:bookmarkStart w:id="2867" w:name="_Toc160649910"/>
      <w:bookmarkStart w:id="2868" w:name="_Toc164928192"/>
      <w:bookmarkStart w:id="2869" w:name="_Toc168550051"/>
      <w:bookmarkStart w:id="2870" w:name="_Toc170118122"/>
      <w:bookmarkStart w:id="2871" w:name="_Toc209470204"/>
      <w:bookmarkStart w:id="2872" w:name="_Toc157434688"/>
      <w:bookmarkStart w:id="2873" w:name="_Toc157436403"/>
      <w:bookmarkStart w:id="2874" w:name="_Toc157440243"/>
      <w:r w:rsidRPr="006D68AC">
        <w:rPr>
          <w:noProof/>
          <w:lang w:eastAsia="zh-CN"/>
        </w:rPr>
        <w:t>6.3</w:t>
      </w:r>
      <w:r w:rsidRPr="006D68AC">
        <w:t>.5.3</w:t>
      </w:r>
      <w:r w:rsidRPr="006D68AC">
        <w:rPr>
          <w:noProof/>
        </w:rPr>
        <w:t>.1</w:t>
      </w:r>
      <w:r w:rsidRPr="006D68AC">
        <w:rPr>
          <w:noProof/>
        </w:rPr>
        <w:tab/>
        <w:t>Description</w:t>
      </w:r>
      <w:bookmarkEnd w:id="2864"/>
      <w:bookmarkEnd w:id="2865"/>
      <w:bookmarkEnd w:id="2866"/>
      <w:bookmarkEnd w:id="2867"/>
      <w:bookmarkEnd w:id="2868"/>
      <w:bookmarkEnd w:id="2869"/>
      <w:bookmarkEnd w:id="2870"/>
      <w:bookmarkEnd w:id="2871"/>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Heading5"/>
        <w:rPr>
          <w:noProof/>
        </w:rPr>
      </w:pPr>
      <w:bookmarkStart w:id="2875" w:name="_Toc160649911"/>
      <w:bookmarkStart w:id="2876" w:name="_Toc164928193"/>
      <w:bookmarkStart w:id="2877" w:name="_Toc168550052"/>
      <w:bookmarkStart w:id="2878" w:name="_Toc170118123"/>
      <w:bookmarkStart w:id="2879" w:name="_Toc209470205"/>
      <w:r w:rsidRPr="006D68AC">
        <w:rPr>
          <w:noProof/>
          <w:lang w:eastAsia="zh-CN"/>
        </w:rPr>
        <w:t>6.3</w:t>
      </w:r>
      <w:r w:rsidRPr="006D68AC">
        <w:t>.5.3</w:t>
      </w:r>
      <w:r w:rsidRPr="006D68AC">
        <w:rPr>
          <w:noProof/>
        </w:rPr>
        <w:t>.2</w:t>
      </w:r>
      <w:r w:rsidRPr="006D68AC">
        <w:rPr>
          <w:noProof/>
        </w:rPr>
        <w:tab/>
        <w:t>Target URI</w:t>
      </w:r>
      <w:bookmarkEnd w:id="2872"/>
      <w:bookmarkEnd w:id="2873"/>
      <w:bookmarkEnd w:id="2874"/>
      <w:bookmarkEnd w:id="2875"/>
      <w:bookmarkEnd w:id="2876"/>
      <w:bookmarkEnd w:id="2877"/>
      <w:bookmarkEnd w:id="2878"/>
      <w:bookmarkEnd w:id="287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Heading5"/>
        <w:rPr>
          <w:noProof/>
        </w:rPr>
      </w:pPr>
      <w:bookmarkStart w:id="2880" w:name="_Toc157434689"/>
      <w:bookmarkStart w:id="2881" w:name="_Toc157436404"/>
      <w:bookmarkStart w:id="2882" w:name="_Toc157440244"/>
      <w:bookmarkStart w:id="2883" w:name="_Toc160649912"/>
      <w:bookmarkStart w:id="2884" w:name="_Toc164928194"/>
      <w:bookmarkStart w:id="2885" w:name="_Toc168550053"/>
      <w:bookmarkStart w:id="2886" w:name="_Toc170118124"/>
      <w:bookmarkStart w:id="2887" w:name="_Toc209470206"/>
      <w:r w:rsidRPr="006D68AC">
        <w:rPr>
          <w:noProof/>
          <w:lang w:eastAsia="zh-CN"/>
        </w:rPr>
        <w:t>6.3</w:t>
      </w:r>
      <w:r w:rsidRPr="006D68AC">
        <w:t>.5.3</w:t>
      </w:r>
      <w:r w:rsidRPr="006D68AC">
        <w:rPr>
          <w:noProof/>
        </w:rPr>
        <w:t>.3</w:t>
      </w:r>
      <w:r w:rsidRPr="006D68AC">
        <w:rPr>
          <w:noProof/>
        </w:rPr>
        <w:tab/>
        <w:t>Standard Methods</w:t>
      </w:r>
      <w:bookmarkEnd w:id="2880"/>
      <w:bookmarkEnd w:id="2881"/>
      <w:bookmarkEnd w:id="2882"/>
      <w:bookmarkEnd w:id="2883"/>
      <w:bookmarkEnd w:id="2884"/>
      <w:bookmarkEnd w:id="2885"/>
      <w:bookmarkEnd w:id="2886"/>
      <w:bookmarkEnd w:id="2887"/>
    </w:p>
    <w:p w14:paraId="50478BA7" w14:textId="77777777" w:rsidR="00311EA5" w:rsidRPr="006D68AC" w:rsidRDefault="00311EA5" w:rsidP="00311EA5">
      <w:pPr>
        <w:pStyle w:val="H6"/>
        <w:rPr>
          <w:noProof/>
        </w:rPr>
      </w:pPr>
      <w:bookmarkStart w:id="2888" w:name="_Toc157434690"/>
      <w:bookmarkStart w:id="2889" w:name="_Toc157436405"/>
      <w:bookmarkStart w:id="2890"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Heading3"/>
      </w:pPr>
      <w:bookmarkStart w:id="2891" w:name="_Toc160649913"/>
      <w:bookmarkStart w:id="2892" w:name="_Toc164928195"/>
      <w:bookmarkStart w:id="2893" w:name="_Toc168550054"/>
      <w:bookmarkStart w:id="2894" w:name="_Toc170118125"/>
      <w:bookmarkStart w:id="2895" w:name="_Toc209470207"/>
      <w:r w:rsidRPr="006D68AC">
        <w:rPr>
          <w:noProof/>
          <w:lang w:eastAsia="zh-CN"/>
        </w:rPr>
        <w:t>6.3</w:t>
      </w:r>
      <w:r w:rsidRPr="006D68AC">
        <w:t>.6</w:t>
      </w:r>
      <w:r w:rsidRPr="006D68AC">
        <w:tab/>
        <w:t>Data Model</w:t>
      </w:r>
      <w:bookmarkEnd w:id="2808"/>
      <w:bookmarkEnd w:id="2809"/>
      <w:bookmarkEnd w:id="2857"/>
      <w:bookmarkEnd w:id="2858"/>
      <w:bookmarkEnd w:id="2888"/>
      <w:bookmarkEnd w:id="2889"/>
      <w:bookmarkEnd w:id="2890"/>
      <w:bookmarkEnd w:id="2891"/>
      <w:bookmarkEnd w:id="2892"/>
      <w:bookmarkEnd w:id="2893"/>
      <w:bookmarkEnd w:id="2894"/>
      <w:bookmarkEnd w:id="2895"/>
    </w:p>
    <w:p w14:paraId="3A737CD9" w14:textId="77777777" w:rsidR="00311EA5" w:rsidRPr="006D68AC" w:rsidRDefault="00311EA5" w:rsidP="00311EA5">
      <w:pPr>
        <w:pStyle w:val="Heading4"/>
      </w:pPr>
      <w:bookmarkStart w:id="2896" w:name="_Toc96843440"/>
      <w:bookmarkStart w:id="2897" w:name="_Toc96844415"/>
      <w:bookmarkStart w:id="2898" w:name="_Toc100739988"/>
      <w:bookmarkStart w:id="2899" w:name="_Toc129252561"/>
      <w:bookmarkStart w:id="2900" w:name="_Toc144024266"/>
      <w:bookmarkStart w:id="2901" w:name="_Toc144459698"/>
      <w:bookmarkStart w:id="2902" w:name="_Toc151743222"/>
      <w:bookmarkStart w:id="2903" w:name="_Toc151743687"/>
      <w:bookmarkStart w:id="2904" w:name="_Toc157434691"/>
      <w:bookmarkStart w:id="2905" w:name="_Toc157436406"/>
      <w:bookmarkStart w:id="2906" w:name="_Toc157440246"/>
      <w:bookmarkStart w:id="2907" w:name="_Toc160649914"/>
      <w:bookmarkStart w:id="2908" w:name="_Toc164928196"/>
      <w:bookmarkStart w:id="2909" w:name="_Toc168550055"/>
      <w:bookmarkStart w:id="2910" w:name="_Toc170118126"/>
      <w:bookmarkStart w:id="2911" w:name="_Toc209470208"/>
      <w:r w:rsidRPr="006D68AC">
        <w:rPr>
          <w:noProof/>
          <w:lang w:eastAsia="zh-CN"/>
        </w:rPr>
        <w:t>6.3</w:t>
      </w:r>
      <w:r w:rsidRPr="006D68AC">
        <w:t>.6.1</w:t>
      </w:r>
      <w:r w:rsidRPr="006D68AC">
        <w:tab/>
        <w:t>General</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Heading4"/>
        <w:rPr>
          <w:lang w:val="en-US"/>
        </w:rPr>
      </w:pPr>
      <w:bookmarkStart w:id="2912" w:name="_Toc96843441"/>
      <w:bookmarkStart w:id="2913" w:name="_Toc96844416"/>
      <w:bookmarkStart w:id="2914" w:name="_Toc100739989"/>
      <w:bookmarkStart w:id="2915" w:name="_Toc129252562"/>
      <w:bookmarkStart w:id="2916" w:name="_Toc144024267"/>
      <w:bookmarkStart w:id="2917" w:name="_Toc144459699"/>
      <w:bookmarkStart w:id="2918" w:name="_Toc151743223"/>
      <w:bookmarkStart w:id="2919" w:name="_Toc151743688"/>
      <w:bookmarkStart w:id="2920" w:name="_Toc157434692"/>
      <w:bookmarkStart w:id="2921" w:name="_Toc157436407"/>
      <w:bookmarkStart w:id="2922" w:name="_Toc157440247"/>
      <w:bookmarkStart w:id="2923" w:name="_Toc160649915"/>
      <w:bookmarkStart w:id="2924" w:name="_Toc164928197"/>
      <w:bookmarkStart w:id="2925" w:name="_Toc168550056"/>
      <w:bookmarkStart w:id="2926" w:name="_Toc170118127"/>
      <w:bookmarkStart w:id="2927" w:name="_Toc209470209"/>
      <w:r w:rsidRPr="006D68AC">
        <w:rPr>
          <w:noProof/>
          <w:lang w:eastAsia="zh-CN"/>
        </w:rPr>
        <w:t>6.3</w:t>
      </w:r>
      <w:r w:rsidRPr="006D68AC">
        <w:rPr>
          <w:lang w:val="en-US"/>
        </w:rPr>
        <w:t>.6.2</w:t>
      </w:r>
      <w:r w:rsidRPr="006D68AC">
        <w:rPr>
          <w:lang w:val="en-US"/>
        </w:rPr>
        <w:tab/>
        <w:t>Structured data types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4DA4FBBE" w14:textId="716D336B" w:rsidR="00BF1CFD" w:rsidRPr="006D68AC" w:rsidRDefault="00BF1CFD" w:rsidP="00BF1CFD">
      <w:pPr>
        <w:pStyle w:val="Heading5"/>
      </w:pPr>
      <w:bookmarkStart w:id="2928" w:name="_Toc96843442"/>
      <w:bookmarkStart w:id="2929" w:name="_Toc96844417"/>
      <w:bookmarkStart w:id="2930" w:name="_Toc100739990"/>
      <w:bookmarkStart w:id="2931" w:name="_Toc129252563"/>
      <w:bookmarkStart w:id="2932" w:name="_Toc144024268"/>
      <w:bookmarkStart w:id="2933" w:name="_Toc144459700"/>
      <w:bookmarkStart w:id="2934" w:name="_Toc151743224"/>
      <w:bookmarkStart w:id="2935" w:name="_Toc151743689"/>
      <w:bookmarkStart w:id="2936" w:name="_Toc157434693"/>
      <w:bookmarkStart w:id="2937" w:name="_Toc157436408"/>
      <w:bookmarkStart w:id="2938" w:name="_Toc157440248"/>
      <w:bookmarkStart w:id="2939" w:name="_Toc160649916"/>
      <w:bookmarkStart w:id="2940" w:name="_Toc164928198"/>
      <w:bookmarkStart w:id="2941" w:name="_Toc168550057"/>
      <w:bookmarkStart w:id="2942" w:name="_Toc170118128"/>
      <w:bookmarkStart w:id="2943" w:name="_Toc209470210"/>
      <w:r w:rsidRPr="006D68AC">
        <w:rPr>
          <w:noProof/>
          <w:lang w:eastAsia="zh-CN"/>
        </w:rPr>
        <w:t>6.3</w:t>
      </w:r>
      <w:r w:rsidRPr="006D68AC">
        <w:t>.6.2.1</w:t>
      </w:r>
      <w:r w:rsidRPr="006D68AC">
        <w:tab/>
        <w:t>Introduction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Heading5"/>
      </w:pPr>
      <w:bookmarkStart w:id="2944" w:name="_Toc157434694"/>
      <w:bookmarkStart w:id="2945" w:name="_Toc151743225"/>
      <w:bookmarkStart w:id="2946" w:name="_Toc151743690"/>
      <w:bookmarkStart w:id="2947" w:name="_Toc157436409"/>
      <w:bookmarkStart w:id="2948" w:name="_Toc157440249"/>
      <w:bookmarkStart w:id="2949" w:name="_Toc160649917"/>
      <w:bookmarkStart w:id="2950" w:name="_Toc164928199"/>
      <w:bookmarkStart w:id="2951" w:name="_Toc168550058"/>
      <w:bookmarkStart w:id="2952" w:name="_Toc170118129"/>
      <w:bookmarkStart w:id="2953" w:name="_Toc209470211"/>
      <w:bookmarkStart w:id="2954" w:name="_Toc151743226"/>
      <w:bookmarkStart w:id="2955" w:name="_Toc151743691"/>
      <w:bookmarkStart w:id="2956" w:name="_Toc157434695"/>
      <w:bookmarkStart w:id="2957" w:name="_Toc157436410"/>
      <w:bookmarkStart w:id="2958" w:name="_Toc157440250"/>
      <w:bookmarkStart w:id="2959" w:name="_Toc96843444"/>
      <w:bookmarkStart w:id="2960" w:name="_Toc96844419"/>
      <w:bookmarkStart w:id="2961" w:name="_Toc100739992"/>
      <w:bookmarkStart w:id="2962" w:name="_Toc129252565"/>
      <w:bookmarkStart w:id="2963" w:name="_Toc144024270"/>
      <w:bookmarkStart w:id="2964" w:name="_Toc144459702"/>
      <w:r w:rsidRPr="006D68AC">
        <w:rPr>
          <w:noProof/>
          <w:lang w:eastAsia="zh-CN"/>
        </w:rPr>
        <w:t>6.3</w:t>
      </w:r>
      <w:r w:rsidRPr="006D68AC">
        <w:t>.6.2.2</w:t>
      </w:r>
      <w:r w:rsidRPr="006D68AC">
        <w:tab/>
        <w:t>Type: Policy</w:t>
      </w:r>
      <w:bookmarkEnd w:id="2944"/>
      <w:bookmarkEnd w:id="2945"/>
      <w:bookmarkEnd w:id="2946"/>
      <w:bookmarkEnd w:id="2947"/>
      <w:bookmarkEnd w:id="2948"/>
      <w:bookmarkEnd w:id="2949"/>
      <w:bookmarkEnd w:id="2950"/>
      <w:bookmarkEnd w:id="2951"/>
      <w:bookmarkEnd w:id="2952"/>
      <w:bookmarkEnd w:id="2953"/>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2965"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2965"/>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2966"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2966"/>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2967" w:name="_PERM_MCCTEMPBM_CRPT98420047___2"/>
            <w:r w:rsidRPr="006D68AC">
              <w:t>(NOTE 1)</w:t>
            </w:r>
            <w:bookmarkEnd w:id="2967"/>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Heading5"/>
      </w:pPr>
      <w:bookmarkStart w:id="2968" w:name="_Toc160649918"/>
      <w:bookmarkStart w:id="2969" w:name="_Toc164928200"/>
      <w:bookmarkStart w:id="2970" w:name="_Toc168550059"/>
      <w:bookmarkStart w:id="2971" w:name="_Toc170118130"/>
      <w:bookmarkStart w:id="2972" w:name="_Toc209470212"/>
      <w:r w:rsidRPr="006D68AC">
        <w:rPr>
          <w:noProof/>
          <w:lang w:eastAsia="zh-CN"/>
        </w:rPr>
        <w:t>6.3</w:t>
      </w:r>
      <w:r w:rsidRPr="006D68AC">
        <w:t>.6.2.3</w:t>
      </w:r>
      <w:r w:rsidRPr="006D68AC">
        <w:tab/>
        <w:t>Type: PolicyPatch</w:t>
      </w:r>
      <w:bookmarkEnd w:id="2954"/>
      <w:bookmarkEnd w:id="2955"/>
      <w:bookmarkEnd w:id="2956"/>
      <w:bookmarkEnd w:id="2957"/>
      <w:bookmarkEnd w:id="2958"/>
      <w:bookmarkEnd w:id="2968"/>
      <w:bookmarkEnd w:id="2969"/>
      <w:bookmarkEnd w:id="2970"/>
      <w:bookmarkEnd w:id="2971"/>
      <w:bookmarkEnd w:id="2972"/>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2973"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2973"/>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2974"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2974"/>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Heading5"/>
      </w:pPr>
      <w:bookmarkStart w:id="2975" w:name="_Toc160649919"/>
      <w:bookmarkStart w:id="2976" w:name="_Toc164928201"/>
      <w:bookmarkStart w:id="2977" w:name="_Toc168550060"/>
      <w:bookmarkStart w:id="2978" w:name="_Toc170118131"/>
      <w:bookmarkStart w:id="2979" w:name="_Toc209470213"/>
      <w:bookmarkStart w:id="2980" w:name="_Toc151743228"/>
      <w:bookmarkStart w:id="2981" w:name="_Toc151743693"/>
      <w:bookmarkStart w:id="2982" w:name="_Toc157434697"/>
      <w:bookmarkStart w:id="2983" w:name="_Toc157436412"/>
      <w:bookmarkStart w:id="2984" w:name="_Toc157440252"/>
      <w:bookmarkStart w:id="2985" w:name="_Toc96843447"/>
      <w:bookmarkStart w:id="2986" w:name="_Toc96844422"/>
      <w:bookmarkStart w:id="2987" w:name="_Toc100739995"/>
      <w:bookmarkStart w:id="2988" w:name="_Toc129252568"/>
      <w:bookmarkStart w:id="2989" w:name="_Toc144024278"/>
      <w:bookmarkStart w:id="2990" w:name="_Toc144459710"/>
      <w:bookmarkEnd w:id="2959"/>
      <w:bookmarkEnd w:id="2960"/>
      <w:bookmarkEnd w:id="2961"/>
      <w:bookmarkEnd w:id="2962"/>
      <w:bookmarkEnd w:id="2963"/>
      <w:bookmarkEnd w:id="2964"/>
      <w:r w:rsidRPr="006D68AC">
        <w:rPr>
          <w:noProof/>
          <w:lang w:eastAsia="zh-CN"/>
        </w:rPr>
        <w:t>6.3</w:t>
      </w:r>
      <w:r w:rsidRPr="006D68AC">
        <w:t>.6.2.4</w:t>
      </w:r>
      <w:r w:rsidRPr="006D68AC">
        <w:tab/>
        <w:t>Type: PolicyData</w:t>
      </w:r>
      <w:bookmarkEnd w:id="2975"/>
      <w:bookmarkEnd w:id="2976"/>
      <w:bookmarkEnd w:id="2977"/>
      <w:bookmarkEnd w:id="2978"/>
      <w:bookmarkEnd w:id="297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Heading5"/>
      </w:pPr>
      <w:bookmarkStart w:id="2991" w:name="_Toc160649920"/>
      <w:bookmarkStart w:id="2992" w:name="_Toc164928202"/>
      <w:bookmarkStart w:id="2993" w:name="_Toc168550061"/>
      <w:bookmarkStart w:id="2994" w:name="_Toc170118132"/>
      <w:bookmarkStart w:id="2995" w:name="_Toc209470214"/>
      <w:bookmarkStart w:id="2996" w:name="_Toc151743229"/>
      <w:bookmarkStart w:id="2997" w:name="_Toc151743694"/>
      <w:bookmarkStart w:id="2998" w:name="_Toc157434698"/>
      <w:bookmarkStart w:id="2999" w:name="_Toc157436413"/>
      <w:bookmarkStart w:id="3000" w:name="_Toc157440253"/>
      <w:bookmarkEnd w:id="2980"/>
      <w:bookmarkEnd w:id="2981"/>
      <w:bookmarkEnd w:id="2982"/>
      <w:bookmarkEnd w:id="2983"/>
      <w:bookmarkEnd w:id="2984"/>
      <w:r w:rsidRPr="006D68AC">
        <w:rPr>
          <w:noProof/>
          <w:lang w:eastAsia="zh-CN"/>
        </w:rPr>
        <w:t>6.3</w:t>
      </w:r>
      <w:r w:rsidRPr="006D68AC">
        <w:t>.6.2.5</w:t>
      </w:r>
      <w:r w:rsidRPr="006D68AC">
        <w:tab/>
        <w:t>Type: PolUsageSubsc</w:t>
      </w:r>
      <w:bookmarkEnd w:id="2991"/>
      <w:bookmarkEnd w:id="2992"/>
      <w:bookmarkEnd w:id="2993"/>
      <w:bookmarkEnd w:id="2994"/>
      <w:bookmarkEnd w:id="2995"/>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Heading5"/>
      </w:pPr>
      <w:bookmarkStart w:id="3001" w:name="_Toc160649921"/>
      <w:bookmarkStart w:id="3002" w:name="_Toc164928203"/>
      <w:bookmarkStart w:id="3003" w:name="_Toc168550062"/>
      <w:bookmarkStart w:id="3004" w:name="_Toc170118133"/>
      <w:bookmarkStart w:id="3005" w:name="_Toc209470215"/>
      <w:r w:rsidRPr="006D68AC">
        <w:rPr>
          <w:noProof/>
          <w:lang w:eastAsia="zh-CN"/>
        </w:rPr>
        <w:t>6.3</w:t>
      </w:r>
      <w:r w:rsidRPr="006D68AC">
        <w:t>.6.2.6</w:t>
      </w:r>
      <w:r w:rsidRPr="006D68AC">
        <w:tab/>
        <w:t>Type: PolUsageSubscPatch</w:t>
      </w:r>
      <w:bookmarkEnd w:id="2996"/>
      <w:bookmarkEnd w:id="2997"/>
      <w:bookmarkEnd w:id="2998"/>
      <w:bookmarkEnd w:id="2999"/>
      <w:bookmarkEnd w:id="3000"/>
      <w:bookmarkEnd w:id="3001"/>
      <w:bookmarkEnd w:id="3002"/>
      <w:bookmarkEnd w:id="3003"/>
      <w:bookmarkEnd w:id="3004"/>
      <w:bookmarkEnd w:id="3005"/>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Heading5"/>
      </w:pPr>
      <w:bookmarkStart w:id="3006" w:name="_Toc151743230"/>
      <w:bookmarkStart w:id="3007" w:name="_Toc151743695"/>
      <w:bookmarkStart w:id="3008" w:name="_Toc157434699"/>
      <w:bookmarkStart w:id="3009" w:name="_Toc157436414"/>
      <w:bookmarkStart w:id="3010" w:name="_Toc157440254"/>
      <w:bookmarkStart w:id="3011" w:name="_Toc160649922"/>
      <w:bookmarkStart w:id="3012" w:name="_Toc164928204"/>
      <w:bookmarkStart w:id="3013" w:name="_Toc168550063"/>
      <w:bookmarkStart w:id="3014" w:name="_Toc170118134"/>
      <w:bookmarkStart w:id="3015" w:name="_Toc209470216"/>
      <w:r w:rsidRPr="006D68AC">
        <w:rPr>
          <w:noProof/>
          <w:lang w:eastAsia="zh-CN"/>
        </w:rPr>
        <w:t>6.3</w:t>
      </w:r>
      <w:r w:rsidRPr="006D68AC">
        <w:t>.6.2.7</w:t>
      </w:r>
      <w:r w:rsidRPr="006D68AC">
        <w:tab/>
        <w:t>Type: ReqPolRep</w:t>
      </w:r>
      <w:bookmarkEnd w:id="3006"/>
      <w:bookmarkEnd w:id="3007"/>
      <w:bookmarkEnd w:id="3008"/>
      <w:bookmarkEnd w:id="3009"/>
      <w:bookmarkEnd w:id="3010"/>
      <w:bookmarkEnd w:id="3011"/>
      <w:bookmarkEnd w:id="3012"/>
      <w:bookmarkEnd w:id="3013"/>
      <w:bookmarkEnd w:id="3014"/>
      <w:bookmarkEnd w:id="3015"/>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Heading5"/>
      </w:pPr>
      <w:bookmarkStart w:id="3016" w:name="_Toc151743231"/>
      <w:bookmarkStart w:id="3017" w:name="_Toc151743696"/>
      <w:bookmarkStart w:id="3018" w:name="_Toc157434700"/>
      <w:bookmarkStart w:id="3019" w:name="_Toc157436415"/>
      <w:bookmarkStart w:id="3020" w:name="_Toc157440255"/>
      <w:bookmarkStart w:id="3021" w:name="_Toc160649923"/>
      <w:bookmarkStart w:id="3022" w:name="_Toc164928205"/>
      <w:bookmarkStart w:id="3023" w:name="_Toc168550064"/>
      <w:bookmarkStart w:id="3024" w:name="_Toc170118135"/>
      <w:bookmarkStart w:id="3025" w:name="_Toc209470217"/>
      <w:r w:rsidRPr="006D68AC">
        <w:rPr>
          <w:noProof/>
          <w:lang w:eastAsia="zh-CN"/>
        </w:rPr>
        <w:t>6.3</w:t>
      </w:r>
      <w:r w:rsidRPr="006D68AC">
        <w:t>.6.2.8</w:t>
      </w:r>
      <w:r w:rsidRPr="006D68AC">
        <w:tab/>
        <w:t>Type: PolUsageNotif</w:t>
      </w:r>
      <w:bookmarkEnd w:id="3016"/>
      <w:bookmarkEnd w:id="3017"/>
      <w:bookmarkEnd w:id="3018"/>
      <w:bookmarkEnd w:id="3019"/>
      <w:bookmarkEnd w:id="3020"/>
      <w:bookmarkEnd w:id="3021"/>
      <w:bookmarkEnd w:id="3022"/>
      <w:bookmarkEnd w:id="3023"/>
      <w:bookmarkEnd w:id="3024"/>
      <w:bookmarkEnd w:id="3025"/>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Heading5"/>
      </w:pPr>
      <w:bookmarkStart w:id="3026" w:name="_Toc151743232"/>
      <w:bookmarkStart w:id="3027" w:name="_Toc151743697"/>
      <w:bookmarkStart w:id="3028" w:name="_Toc157434701"/>
      <w:bookmarkStart w:id="3029" w:name="_Toc157436416"/>
      <w:bookmarkStart w:id="3030" w:name="_Toc157440256"/>
      <w:bookmarkStart w:id="3031" w:name="_Toc160649924"/>
      <w:bookmarkStart w:id="3032" w:name="_Toc164928206"/>
      <w:bookmarkStart w:id="3033" w:name="_Toc168550065"/>
      <w:bookmarkStart w:id="3034" w:name="_Toc170118136"/>
      <w:bookmarkStart w:id="3035" w:name="_Toc209470218"/>
      <w:r w:rsidRPr="006D68AC">
        <w:rPr>
          <w:noProof/>
          <w:lang w:eastAsia="zh-CN"/>
        </w:rPr>
        <w:t>6.3</w:t>
      </w:r>
      <w:r w:rsidRPr="006D68AC">
        <w:t>.6.2.9</w:t>
      </w:r>
      <w:r w:rsidRPr="006D68AC">
        <w:tab/>
        <w:t>Type: PolRepData</w:t>
      </w:r>
      <w:bookmarkEnd w:id="3026"/>
      <w:bookmarkEnd w:id="3027"/>
      <w:bookmarkEnd w:id="3028"/>
      <w:bookmarkEnd w:id="3029"/>
      <w:bookmarkEnd w:id="3030"/>
      <w:bookmarkEnd w:id="3031"/>
      <w:bookmarkEnd w:id="3032"/>
      <w:bookmarkEnd w:id="3033"/>
      <w:bookmarkEnd w:id="3034"/>
      <w:bookmarkEnd w:id="3035"/>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Heading5"/>
      </w:pPr>
      <w:bookmarkStart w:id="3036" w:name="_Toc157434702"/>
      <w:bookmarkStart w:id="3037" w:name="_Toc157436417"/>
      <w:bookmarkStart w:id="3038" w:name="_Toc157440257"/>
      <w:bookmarkStart w:id="3039" w:name="_Toc160649925"/>
      <w:bookmarkStart w:id="3040" w:name="_Toc164928207"/>
      <w:bookmarkStart w:id="3041" w:name="_Toc168550066"/>
      <w:bookmarkStart w:id="3042" w:name="_Toc170118137"/>
      <w:bookmarkStart w:id="3043" w:name="_Toc209470219"/>
      <w:bookmarkStart w:id="3044" w:name="_Toc157434703"/>
      <w:bookmarkStart w:id="3045" w:name="_Toc157436418"/>
      <w:bookmarkStart w:id="3046" w:name="_Toc157440258"/>
      <w:bookmarkStart w:id="3047" w:name="_Toc151743233"/>
      <w:bookmarkStart w:id="3048" w:name="_Toc151743698"/>
      <w:r w:rsidRPr="006D68AC">
        <w:rPr>
          <w:noProof/>
          <w:lang w:eastAsia="zh-CN"/>
        </w:rPr>
        <w:t>6.3</w:t>
      </w:r>
      <w:r w:rsidRPr="006D68AC">
        <w:t>.6.2.10</w:t>
      </w:r>
      <w:r w:rsidRPr="006D68AC">
        <w:tab/>
        <w:t>Type: PolDeleteReq</w:t>
      </w:r>
      <w:bookmarkEnd w:id="3036"/>
      <w:bookmarkEnd w:id="3037"/>
      <w:bookmarkEnd w:id="3038"/>
      <w:bookmarkEnd w:id="3039"/>
      <w:bookmarkEnd w:id="3040"/>
      <w:bookmarkEnd w:id="3041"/>
      <w:bookmarkEnd w:id="3042"/>
      <w:bookmarkEnd w:id="3043"/>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Heading5"/>
      </w:pPr>
      <w:bookmarkStart w:id="3049" w:name="_Toc160649926"/>
      <w:bookmarkStart w:id="3050" w:name="_Toc164928208"/>
      <w:bookmarkStart w:id="3051" w:name="_Toc168550067"/>
      <w:bookmarkStart w:id="3052" w:name="_Toc170118138"/>
      <w:bookmarkStart w:id="3053" w:name="_Toc209470220"/>
      <w:bookmarkStart w:id="3054" w:name="_Toc157434704"/>
      <w:bookmarkStart w:id="3055" w:name="_Toc157436419"/>
      <w:bookmarkStart w:id="3056" w:name="_Toc157440259"/>
      <w:bookmarkEnd w:id="3044"/>
      <w:bookmarkEnd w:id="3045"/>
      <w:bookmarkEnd w:id="3046"/>
      <w:r w:rsidRPr="006D68AC">
        <w:rPr>
          <w:noProof/>
          <w:lang w:eastAsia="zh-CN"/>
        </w:rPr>
        <w:t>6.3</w:t>
      </w:r>
      <w:r w:rsidRPr="006D68AC">
        <w:t>.6.2.11</w:t>
      </w:r>
      <w:r w:rsidRPr="006D68AC">
        <w:tab/>
        <w:t>Type: PolDeleteResp</w:t>
      </w:r>
      <w:bookmarkEnd w:id="3049"/>
      <w:bookmarkEnd w:id="3050"/>
      <w:bookmarkEnd w:id="3051"/>
      <w:bookmarkEnd w:id="3052"/>
      <w:bookmarkEnd w:id="3053"/>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Heading5"/>
      </w:pPr>
      <w:bookmarkStart w:id="3057" w:name="_Toc160649927"/>
      <w:bookmarkStart w:id="3058" w:name="_Toc164928209"/>
      <w:bookmarkStart w:id="3059" w:name="_Toc168550068"/>
      <w:bookmarkStart w:id="3060" w:name="_Toc170118139"/>
      <w:bookmarkStart w:id="3061" w:name="_Toc209470221"/>
      <w:r w:rsidRPr="006D68AC">
        <w:rPr>
          <w:noProof/>
          <w:lang w:eastAsia="zh-CN"/>
        </w:rPr>
        <w:t>6.3</w:t>
      </w:r>
      <w:r w:rsidRPr="006D68AC">
        <w:t>.6.2.12</w:t>
      </w:r>
      <w:r w:rsidRPr="006D68AC">
        <w:tab/>
        <w:t>Type: DefaultPolInfo</w:t>
      </w:r>
      <w:bookmarkEnd w:id="3054"/>
      <w:bookmarkEnd w:id="3055"/>
      <w:bookmarkEnd w:id="3056"/>
      <w:bookmarkEnd w:id="3057"/>
      <w:bookmarkEnd w:id="3058"/>
      <w:bookmarkEnd w:id="3059"/>
      <w:bookmarkEnd w:id="3060"/>
      <w:bookmarkEnd w:id="3061"/>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Heading5"/>
      </w:pPr>
      <w:bookmarkStart w:id="3062" w:name="_Toc157434705"/>
      <w:bookmarkStart w:id="3063" w:name="_Toc157436420"/>
      <w:bookmarkStart w:id="3064" w:name="_Toc157440260"/>
      <w:bookmarkStart w:id="3065" w:name="_Toc160649928"/>
      <w:bookmarkStart w:id="3066" w:name="_Toc164928210"/>
      <w:bookmarkStart w:id="3067" w:name="_Toc168550069"/>
      <w:bookmarkStart w:id="3068" w:name="_Toc170118140"/>
      <w:bookmarkStart w:id="3069" w:name="_Toc209470222"/>
      <w:r w:rsidRPr="006D68AC">
        <w:rPr>
          <w:noProof/>
          <w:lang w:eastAsia="zh-CN"/>
        </w:rPr>
        <w:t>6.3</w:t>
      </w:r>
      <w:r w:rsidRPr="006D68AC">
        <w:t>.6.2.13</w:t>
      </w:r>
      <w:r w:rsidRPr="006D68AC">
        <w:tab/>
        <w:t>Type: HarmonizationNotif</w:t>
      </w:r>
      <w:bookmarkEnd w:id="3062"/>
      <w:bookmarkEnd w:id="3063"/>
      <w:bookmarkEnd w:id="3064"/>
      <w:bookmarkEnd w:id="3065"/>
      <w:bookmarkEnd w:id="3066"/>
      <w:bookmarkEnd w:id="3067"/>
      <w:bookmarkEnd w:id="3068"/>
      <w:bookmarkEnd w:id="3069"/>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Heading5"/>
      </w:pPr>
      <w:bookmarkStart w:id="3070" w:name="_Toc157434706"/>
      <w:bookmarkStart w:id="3071" w:name="_Toc157436421"/>
      <w:bookmarkStart w:id="3072" w:name="_Toc157440261"/>
      <w:bookmarkStart w:id="3073" w:name="_Toc160649929"/>
      <w:bookmarkStart w:id="3074" w:name="_Toc164928211"/>
      <w:bookmarkStart w:id="3075" w:name="_Toc168550070"/>
      <w:bookmarkStart w:id="3076" w:name="_Toc170118141"/>
      <w:bookmarkStart w:id="3077" w:name="_Toc209470223"/>
      <w:r w:rsidRPr="006D68AC">
        <w:rPr>
          <w:noProof/>
          <w:lang w:eastAsia="zh-CN"/>
        </w:rPr>
        <w:t>6.3</w:t>
      </w:r>
      <w:r w:rsidRPr="006D68AC">
        <w:t>.6.2.14</w:t>
      </w:r>
      <w:r w:rsidRPr="006D68AC">
        <w:tab/>
        <w:t>Type: HarmonizationResp</w:t>
      </w:r>
      <w:bookmarkEnd w:id="3070"/>
      <w:bookmarkEnd w:id="3071"/>
      <w:bookmarkEnd w:id="3072"/>
      <w:bookmarkEnd w:id="3073"/>
      <w:bookmarkEnd w:id="3074"/>
      <w:bookmarkEnd w:id="3075"/>
      <w:bookmarkEnd w:id="3076"/>
      <w:bookmarkEnd w:id="3077"/>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3078"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3078"/>
    </w:tbl>
    <w:p w14:paraId="44952148" w14:textId="77777777" w:rsidR="00BF1CFD" w:rsidRPr="006D68AC" w:rsidRDefault="00BF1CFD" w:rsidP="00BF1CFD"/>
    <w:p w14:paraId="282AB348" w14:textId="77777777" w:rsidR="00BF1CFD" w:rsidRPr="006D68AC" w:rsidRDefault="00BF1CFD" w:rsidP="00BF1CFD">
      <w:pPr>
        <w:pStyle w:val="Heading5"/>
      </w:pPr>
      <w:bookmarkStart w:id="3079" w:name="_Toc157434707"/>
      <w:bookmarkStart w:id="3080" w:name="_Toc157436422"/>
      <w:bookmarkStart w:id="3081" w:name="_Toc157440262"/>
      <w:bookmarkStart w:id="3082" w:name="_Toc160649930"/>
      <w:bookmarkStart w:id="3083" w:name="_Toc164928212"/>
      <w:bookmarkStart w:id="3084" w:name="_Toc168550071"/>
      <w:bookmarkStart w:id="3085" w:name="_Toc170118142"/>
      <w:bookmarkStart w:id="3086" w:name="_Toc209470224"/>
      <w:r w:rsidRPr="006D68AC">
        <w:rPr>
          <w:noProof/>
          <w:lang w:eastAsia="zh-CN"/>
        </w:rPr>
        <w:t>6.3</w:t>
      </w:r>
      <w:r w:rsidRPr="006D68AC">
        <w:t>.6.2.15</w:t>
      </w:r>
      <w:r w:rsidRPr="006D68AC">
        <w:tab/>
        <w:t>Type: NetSliceId</w:t>
      </w:r>
      <w:bookmarkEnd w:id="3079"/>
      <w:bookmarkEnd w:id="3080"/>
      <w:bookmarkEnd w:id="3081"/>
      <w:bookmarkEnd w:id="3082"/>
      <w:bookmarkEnd w:id="3083"/>
      <w:bookmarkEnd w:id="3084"/>
      <w:bookmarkEnd w:id="3085"/>
      <w:bookmarkEnd w:id="3086"/>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Heading5"/>
      </w:pPr>
      <w:bookmarkStart w:id="3087" w:name="_Toc160649931"/>
      <w:bookmarkStart w:id="3088" w:name="_Toc164928213"/>
      <w:bookmarkStart w:id="3089" w:name="_Toc168550072"/>
      <w:bookmarkStart w:id="3090" w:name="_Toc170118143"/>
      <w:bookmarkStart w:id="3091" w:name="_Toc209470225"/>
      <w:bookmarkStart w:id="3092" w:name="_Toc157434708"/>
      <w:bookmarkStart w:id="3093" w:name="_Toc157436423"/>
      <w:bookmarkStart w:id="3094" w:name="_Toc157440263"/>
      <w:r w:rsidRPr="006D68AC">
        <w:rPr>
          <w:noProof/>
          <w:lang w:eastAsia="zh-CN"/>
        </w:rPr>
        <w:t>6.3</w:t>
      </w:r>
      <w:r w:rsidRPr="006D68AC">
        <w:t>.6.2.16</w:t>
      </w:r>
      <w:r w:rsidRPr="006D68AC">
        <w:tab/>
        <w:t>Type: PolicyTriggers</w:t>
      </w:r>
      <w:bookmarkEnd w:id="3087"/>
      <w:bookmarkEnd w:id="3088"/>
      <w:bookmarkEnd w:id="3089"/>
      <w:bookmarkEnd w:id="3090"/>
      <w:bookmarkEnd w:id="3091"/>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3095"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3096"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3096"/>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3097" w:name="_PERM_MCCTEMPBM_CRPT98420054___2" w:colFirst="4" w:colLast="4"/>
            <w:bookmarkEnd w:id="3095"/>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3098"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3098"/>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3099" w:name="_PERM_MCCTEMPBM_CRPT98420056___2" w:colFirst="4" w:colLast="4"/>
            <w:bookmarkEnd w:id="3097"/>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3100"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3100"/>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3099"/>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Heading5"/>
      </w:pPr>
      <w:bookmarkStart w:id="3101" w:name="_Toc160649932"/>
      <w:bookmarkStart w:id="3102" w:name="_Toc164928214"/>
      <w:bookmarkStart w:id="3103" w:name="_Toc168550073"/>
      <w:bookmarkStart w:id="3104" w:name="_Toc170118144"/>
      <w:bookmarkStart w:id="3105" w:name="_Toc209470226"/>
      <w:r w:rsidRPr="006D68AC">
        <w:rPr>
          <w:noProof/>
          <w:lang w:eastAsia="zh-CN"/>
        </w:rPr>
        <w:t>6.3</w:t>
      </w:r>
      <w:r w:rsidRPr="006D68AC">
        <w:t>.6.2.17</w:t>
      </w:r>
      <w:r w:rsidRPr="006D68AC">
        <w:tab/>
        <w:t>Type: PolicyActions</w:t>
      </w:r>
      <w:bookmarkEnd w:id="3101"/>
      <w:bookmarkEnd w:id="3102"/>
      <w:bookmarkEnd w:id="3103"/>
      <w:bookmarkEnd w:id="3104"/>
      <w:bookmarkEnd w:id="3105"/>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3106"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3107"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3107"/>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3106"/>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3108"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3108"/>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3109" w:name="_PERM_MCCTEMPBM_CRPT98420060___2"/>
            <w:r w:rsidRPr="006D68AC">
              <w:t>(NOTE)</w:t>
            </w:r>
            <w:bookmarkEnd w:id="3109"/>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Heading5"/>
      </w:pPr>
      <w:bookmarkStart w:id="3110" w:name="_Toc160649933"/>
      <w:bookmarkStart w:id="3111" w:name="_Toc164928215"/>
      <w:bookmarkStart w:id="3112" w:name="_Toc168550074"/>
      <w:bookmarkStart w:id="3113" w:name="_Toc170118145"/>
      <w:bookmarkStart w:id="3114" w:name="_Toc209470227"/>
      <w:r w:rsidRPr="006D68AC">
        <w:rPr>
          <w:noProof/>
          <w:lang w:eastAsia="zh-CN"/>
        </w:rPr>
        <w:t>6.3</w:t>
      </w:r>
      <w:r w:rsidRPr="006D68AC">
        <w:t>.6.2.18</w:t>
      </w:r>
      <w:r w:rsidRPr="006D68AC">
        <w:tab/>
        <w:t>Type: TimePeriodInfo</w:t>
      </w:r>
      <w:bookmarkEnd w:id="3110"/>
      <w:bookmarkEnd w:id="3111"/>
      <w:bookmarkEnd w:id="3112"/>
      <w:bookmarkEnd w:id="3113"/>
      <w:bookmarkEnd w:id="3114"/>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Heading4"/>
        <w:rPr>
          <w:lang w:val="en-US"/>
        </w:rPr>
      </w:pPr>
      <w:bookmarkStart w:id="3115" w:name="_Toc160649934"/>
      <w:bookmarkStart w:id="3116" w:name="_Toc164928216"/>
      <w:bookmarkStart w:id="3117" w:name="_Toc168550075"/>
      <w:bookmarkStart w:id="3118" w:name="_Toc170118146"/>
      <w:bookmarkStart w:id="3119" w:name="_Toc209470228"/>
      <w:r w:rsidRPr="006D68AC">
        <w:rPr>
          <w:noProof/>
          <w:lang w:eastAsia="zh-CN"/>
        </w:rPr>
        <w:t>6.3</w:t>
      </w:r>
      <w:r w:rsidRPr="006D68AC">
        <w:rPr>
          <w:lang w:val="en-US"/>
        </w:rPr>
        <w:t>.6.3</w:t>
      </w:r>
      <w:r w:rsidRPr="006D68AC">
        <w:rPr>
          <w:lang w:val="en-US"/>
        </w:rPr>
        <w:tab/>
        <w:t>Simple data types and enumerations</w:t>
      </w:r>
      <w:bookmarkEnd w:id="2985"/>
      <w:bookmarkEnd w:id="2986"/>
      <w:bookmarkEnd w:id="2987"/>
      <w:bookmarkEnd w:id="2988"/>
      <w:bookmarkEnd w:id="2989"/>
      <w:bookmarkEnd w:id="2990"/>
      <w:bookmarkEnd w:id="3047"/>
      <w:bookmarkEnd w:id="3048"/>
      <w:bookmarkEnd w:id="3092"/>
      <w:bookmarkEnd w:id="3093"/>
      <w:bookmarkEnd w:id="3094"/>
      <w:bookmarkEnd w:id="3115"/>
      <w:bookmarkEnd w:id="3116"/>
      <w:bookmarkEnd w:id="3117"/>
      <w:bookmarkEnd w:id="3118"/>
      <w:bookmarkEnd w:id="3119"/>
    </w:p>
    <w:p w14:paraId="506624E7" w14:textId="09CD52B1" w:rsidR="00BF1CFD" w:rsidRPr="006D68AC" w:rsidRDefault="00BF1CFD" w:rsidP="00BF1CFD">
      <w:pPr>
        <w:pStyle w:val="Heading5"/>
      </w:pPr>
      <w:bookmarkStart w:id="3120" w:name="_Toc96843448"/>
      <w:bookmarkStart w:id="3121" w:name="_Toc96844423"/>
      <w:bookmarkStart w:id="3122" w:name="_Toc100739996"/>
      <w:bookmarkStart w:id="3123" w:name="_Toc129252569"/>
      <w:bookmarkStart w:id="3124" w:name="_Toc144024279"/>
      <w:bookmarkStart w:id="3125" w:name="_Toc144459711"/>
      <w:bookmarkStart w:id="3126" w:name="_Toc151743234"/>
      <w:bookmarkStart w:id="3127" w:name="_Toc151743699"/>
      <w:bookmarkStart w:id="3128" w:name="_Toc157434709"/>
      <w:bookmarkStart w:id="3129" w:name="_Toc157436424"/>
      <w:bookmarkStart w:id="3130" w:name="_Toc157440264"/>
      <w:bookmarkStart w:id="3131" w:name="_Toc160649935"/>
      <w:bookmarkStart w:id="3132" w:name="_Toc164928217"/>
      <w:bookmarkStart w:id="3133" w:name="_Toc168550076"/>
      <w:bookmarkStart w:id="3134" w:name="_Toc170118147"/>
      <w:bookmarkStart w:id="3135" w:name="_Toc209470229"/>
      <w:r w:rsidRPr="006D68AC">
        <w:rPr>
          <w:noProof/>
          <w:lang w:eastAsia="zh-CN"/>
        </w:rPr>
        <w:t>6.3</w:t>
      </w:r>
      <w:r w:rsidRPr="006D68AC">
        <w:t>.6.3.1</w:t>
      </w:r>
      <w:r w:rsidRPr="006D68AC">
        <w:tab/>
        <w:t>Introduction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Heading5"/>
      </w:pPr>
      <w:bookmarkStart w:id="3136" w:name="_Toc96843449"/>
      <w:bookmarkStart w:id="3137" w:name="_Toc96844424"/>
      <w:bookmarkStart w:id="3138" w:name="_Toc100739997"/>
      <w:bookmarkStart w:id="3139" w:name="_Toc129252570"/>
      <w:bookmarkStart w:id="3140" w:name="_Toc144024280"/>
      <w:bookmarkStart w:id="3141" w:name="_Toc144459712"/>
      <w:bookmarkStart w:id="3142" w:name="_Toc151743235"/>
      <w:bookmarkStart w:id="3143" w:name="_Toc151743700"/>
      <w:bookmarkStart w:id="3144" w:name="_Toc157434710"/>
      <w:bookmarkStart w:id="3145" w:name="_Toc157436425"/>
      <w:bookmarkStart w:id="3146" w:name="_Toc157440265"/>
      <w:bookmarkStart w:id="3147" w:name="_Toc160649936"/>
      <w:bookmarkStart w:id="3148" w:name="_Toc164928218"/>
      <w:bookmarkStart w:id="3149" w:name="_Toc168550077"/>
      <w:bookmarkStart w:id="3150" w:name="_Toc170118148"/>
      <w:bookmarkStart w:id="3151" w:name="_Toc209470230"/>
      <w:r w:rsidRPr="006D68AC">
        <w:rPr>
          <w:noProof/>
          <w:lang w:eastAsia="zh-CN"/>
        </w:rPr>
        <w:t>6.3</w:t>
      </w:r>
      <w:r w:rsidRPr="006D68AC">
        <w:t>.6.3.2</w:t>
      </w:r>
      <w:r w:rsidRPr="006D68AC">
        <w:tab/>
        <w:t>Simple data types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Heading5"/>
      </w:pPr>
      <w:bookmarkStart w:id="3152" w:name="_Toc157434711"/>
      <w:bookmarkStart w:id="3153" w:name="_Toc157436426"/>
      <w:bookmarkStart w:id="3154" w:name="_Toc157440266"/>
      <w:bookmarkStart w:id="3155" w:name="_Toc160649937"/>
      <w:bookmarkStart w:id="3156" w:name="_Toc164928219"/>
      <w:bookmarkStart w:id="3157" w:name="_Toc168550078"/>
      <w:bookmarkStart w:id="3158" w:name="_Toc170118149"/>
      <w:bookmarkStart w:id="3159" w:name="_Toc209470231"/>
      <w:bookmarkStart w:id="3160" w:name="_Toc96843450"/>
      <w:bookmarkStart w:id="3161" w:name="_Toc96844425"/>
      <w:bookmarkStart w:id="3162" w:name="_Toc100739998"/>
      <w:bookmarkStart w:id="3163" w:name="_Toc129252571"/>
      <w:bookmarkStart w:id="3164" w:name="_Toc144024283"/>
      <w:bookmarkStart w:id="3165" w:name="_Toc144459715"/>
      <w:bookmarkStart w:id="3166" w:name="_Toc151743236"/>
      <w:bookmarkStart w:id="3167" w:name="_Toc151743701"/>
      <w:bookmarkStart w:id="3168" w:name="_Toc157434712"/>
      <w:bookmarkStart w:id="3169" w:name="_Toc157436427"/>
      <w:bookmarkStart w:id="3170" w:name="_Toc157440267"/>
      <w:r w:rsidRPr="006D68AC">
        <w:rPr>
          <w:noProof/>
          <w:lang w:eastAsia="zh-CN"/>
        </w:rPr>
        <w:t>6.3</w:t>
      </w:r>
      <w:r w:rsidRPr="006D68AC">
        <w:t>.6.3.3</w:t>
      </w:r>
      <w:r w:rsidRPr="006D68AC">
        <w:tab/>
        <w:t>Enumeration: PolicyType</w:t>
      </w:r>
      <w:bookmarkEnd w:id="3152"/>
      <w:bookmarkEnd w:id="3153"/>
      <w:bookmarkEnd w:id="3154"/>
      <w:bookmarkEnd w:id="3155"/>
      <w:bookmarkEnd w:id="3156"/>
      <w:bookmarkEnd w:id="3157"/>
      <w:bookmarkEnd w:id="3158"/>
      <w:bookmarkEnd w:id="3159"/>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Heading5"/>
      </w:pPr>
      <w:bookmarkStart w:id="3171" w:name="_Toc160649938"/>
      <w:bookmarkStart w:id="3172" w:name="_Toc164928220"/>
      <w:bookmarkStart w:id="3173" w:name="_Toc168550079"/>
      <w:bookmarkStart w:id="3174" w:name="_Toc170118150"/>
      <w:bookmarkStart w:id="3175" w:name="_Toc209470232"/>
      <w:r w:rsidRPr="006D68AC">
        <w:rPr>
          <w:noProof/>
          <w:lang w:eastAsia="zh-CN"/>
        </w:rPr>
        <w:t>6.3</w:t>
      </w:r>
      <w:r w:rsidRPr="006D68AC">
        <w:t>.6.3.4</w:t>
      </w:r>
      <w:r w:rsidRPr="006D68AC">
        <w:tab/>
        <w:t>Enumeration: QoSAction</w:t>
      </w:r>
      <w:bookmarkEnd w:id="3171"/>
      <w:bookmarkEnd w:id="3172"/>
      <w:bookmarkEnd w:id="3173"/>
      <w:bookmarkEnd w:id="3174"/>
      <w:bookmarkEnd w:id="3175"/>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Heading4"/>
        <w:rPr>
          <w:lang w:val="en-US"/>
        </w:rPr>
      </w:pPr>
      <w:bookmarkStart w:id="3176" w:name="_Toc160649939"/>
      <w:bookmarkStart w:id="3177" w:name="_Toc164928221"/>
      <w:bookmarkStart w:id="3178" w:name="_Toc168550080"/>
      <w:bookmarkStart w:id="3179" w:name="_Toc170118151"/>
      <w:bookmarkStart w:id="3180" w:name="_Toc209470233"/>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160"/>
      <w:bookmarkEnd w:id="3161"/>
      <w:bookmarkEnd w:id="3162"/>
      <w:bookmarkEnd w:id="3163"/>
      <w:bookmarkEnd w:id="3164"/>
      <w:bookmarkEnd w:id="3165"/>
      <w:bookmarkEnd w:id="3166"/>
      <w:bookmarkEnd w:id="3167"/>
      <w:bookmarkEnd w:id="3168"/>
      <w:bookmarkEnd w:id="3169"/>
      <w:bookmarkEnd w:id="3170"/>
      <w:bookmarkEnd w:id="3176"/>
      <w:bookmarkEnd w:id="3177"/>
      <w:bookmarkEnd w:id="3178"/>
      <w:bookmarkEnd w:id="3179"/>
      <w:bookmarkEnd w:id="3180"/>
    </w:p>
    <w:p w14:paraId="1C4A0CBC" w14:textId="77777777" w:rsidR="00BF1CFD" w:rsidRPr="006D68AC" w:rsidRDefault="00BF1CFD" w:rsidP="00BF1CFD">
      <w:bookmarkStart w:id="3181" w:name="_Toc96843451"/>
      <w:bookmarkStart w:id="3182" w:name="_Toc96844426"/>
      <w:bookmarkStart w:id="3183" w:name="_Toc100739999"/>
      <w:bookmarkStart w:id="3184" w:name="_Toc129252572"/>
      <w:bookmarkStart w:id="3185" w:name="_Toc144024284"/>
      <w:bookmarkStart w:id="3186"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Heading4"/>
      </w:pPr>
      <w:bookmarkStart w:id="3187" w:name="_Toc151743237"/>
      <w:bookmarkStart w:id="3188" w:name="_Toc151743702"/>
      <w:bookmarkStart w:id="3189" w:name="_Toc157434713"/>
      <w:bookmarkStart w:id="3190" w:name="_Toc157436428"/>
      <w:bookmarkStart w:id="3191" w:name="_Toc157440268"/>
      <w:bookmarkStart w:id="3192" w:name="_Toc160649940"/>
      <w:bookmarkStart w:id="3193" w:name="_Toc164928222"/>
      <w:bookmarkStart w:id="3194" w:name="_Toc168550081"/>
      <w:bookmarkStart w:id="3195" w:name="_Toc170118152"/>
      <w:bookmarkStart w:id="3196" w:name="_Toc209470234"/>
      <w:r w:rsidRPr="006D68AC">
        <w:rPr>
          <w:noProof/>
          <w:lang w:eastAsia="zh-CN"/>
        </w:rPr>
        <w:t>6.3</w:t>
      </w:r>
      <w:r w:rsidRPr="006D68AC">
        <w:t>.6.5</w:t>
      </w:r>
      <w:r w:rsidRPr="006D68AC">
        <w:tab/>
        <w:t>Binary data</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3613B75" w14:textId="111E6446" w:rsidR="00BF1CFD" w:rsidRPr="006D68AC" w:rsidRDefault="00BF1CFD" w:rsidP="00BF1CFD">
      <w:pPr>
        <w:pStyle w:val="Heading5"/>
      </w:pPr>
      <w:bookmarkStart w:id="3197" w:name="_Toc96843452"/>
      <w:bookmarkStart w:id="3198" w:name="_Toc96844427"/>
      <w:bookmarkStart w:id="3199" w:name="_Toc100740000"/>
      <w:bookmarkStart w:id="3200" w:name="_Toc129252573"/>
      <w:bookmarkStart w:id="3201" w:name="_Toc144024285"/>
      <w:bookmarkStart w:id="3202" w:name="_Toc144459717"/>
      <w:bookmarkStart w:id="3203" w:name="_Toc151743238"/>
      <w:bookmarkStart w:id="3204" w:name="_Toc151743703"/>
      <w:bookmarkStart w:id="3205" w:name="_Toc157434714"/>
      <w:bookmarkStart w:id="3206" w:name="_Toc157436429"/>
      <w:bookmarkStart w:id="3207" w:name="_Toc157440269"/>
      <w:bookmarkStart w:id="3208" w:name="_Toc160649941"/>
      <w:bookmarkStart w:id="3209" w:name="_Toc164928223"/>
      <w:bookmarkStart w:id="3210" w:name="_Toc168550082"/>
      <w:bookmarkStart w:id="3211" w:name="_Toc170118153"/>
      <w:bookmarkStart w:id="3212" w:name="_Toc209470235"/>
      <w:r w:rsidRPr="006D68AC">
        <w:rPr>
          <w:noProof/>
          <w:lang w:eastAsia="zh-CN"/>
        </w:rPr>
        <w:t>6.3</w:t>
      </w:r>
      <w:r w:rsidRPr="006D68AC">
        <w:t>.6.5.1</w:t>
      </w:r>
      <w:r w:rsidRPr="006D68AC">
        <w:tab/>
        <w:t>Binary Data Types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Heading3"/>
      </w:pPr>
      <w:bookmarkStart w:id="3213" w:name="_Toc144024286"/>
      <w:bookmarkStart w:id="3214" w:name="_Toc144459718"/>
      <w:bookmarkStart w:id="3215" w:name="_Toc151743239"/>
      <w:bookmarkStart w:id="3216" w:name="_Toc151743704"/>
      <w:bookmarkStart w:id="3217" w:name="_Toc157434715"/>
      <w:bookmarkStart w:id="3218" w:name="_Toc157436430"/>
      <w:bookmarkStart w:id="3219" w:name="_Toc157440270"/>
      <w:bookmarkStart w:id="3220" w:name="_Toc160649942"/>
      <w:bookmarkStart w:id="3221" w:name="_Toc164928224"/>
      <w:bookmarkStart w:id="3222" w:name="_Toc168550083"/>
      <w:bookmarkStart w:id="3223" w:name="_Toc170118154"/>
      <w:bookmarkStart w:id="3224" w:name="_Toc209470236"/>
      <w:r w:rsidRPr="006D68AC">
        <w:rPr>
          <w:noProof/>
          <w:lang w:eastAsia="zh-CN"/>
        </w:rPr>
        <w:t>6.3</w:t>
      </w:r>
      <w:r w:rsidRPr="006D68AC">
        <w:t>.7</w:t>
      </w:r>
      <w:r w:rsidRPr="006D68AC">
        <w:tab/>
        <w:t>Error Handling</w:t>
      </w:r>
      <w:bookmarkEnd w:id="2810"/>
      <w:bookmarkEnd w:id="2811"/>
      <w:bookmarkEnd w:id="2812"/>
      <w:bookmarkEnd w:id="2813"/>
      <w:bookmarkEnd w:id="3213"/>
      <w:bookmarkEnd w:id="3214"/>
      <w:bookmarkEnd w:id="3215"/>
      <w:bookmarkEnd w:id="3216"/>
      <w:bookmarkEnd w:id="3217"/>
      <w:bookmarkEnd w:id="3218"/>
      <w:bookmarkEnd w:id="3219"/>
      <w:bookmarkEnd w:id="3220"/>
      <w:bookmarkEnd w:id="3221"/>
      <w:bookmarkEnd w:id="3222"/>
      <w:bookmarkEnd w:id="3223"/>
      <w:bookmarkEnd w:id="3224"/>
    </w:p>
    <w:p w14:paraId="132C5840" w14:textId="3B2766E7" w:rsidR="00BF1CFD" w:rsidRPr="006D68AC" w:rsidRDefault="00BF1CFD" w:rsidP="00BF1CFD">
      <w:pPr>
        <w:pStyle w:val="Heading4"/>
      </w:pPr>
      <w:bookmarkStart w:id="3225" w:name="_Toc96843454"/>
      <w:bookmarkStart w:id="3226" w:name="_Toc96844429"/>
      <w:bookmarkStart w:id="3227" w:name="_Toc100740002"/>
      <w:bookmarkStart w:id="3228" w:name="_Toc129252575"/>
      <w:bookmarkStart w:id="3229" w:name="_Toc144024287"/>
      <w:bookmarkStart w:id="3230" w:name="_Toc144459719"/>
      <w:bookmarkStart w:id="3231" w:name="_Toc151743240"/>
      <w:bookmarkStart w:id="3232" w:name="_Toc151743705"/>
      <w:bookmarkStart w:id="3233" w:name="_Toc157434716"/>
      <w:bookmarkStart w:id="3234" w:name="_Toc157436431"/>
      <w:bookmarkStart w:id="3235" w:name="_Toc157440271"/>
      <w:bookmarkStart w:id="3236" w:name="_Toc160649943"/>
      <w:bookmarkStart w:id="3237" w:name="_Toc164928225"/>
      <w:bookmarkStart w:id="3238" w:name="_Toc168550084"/>
      <w:bookmarkStart w:id="3239" w:name="_Toc170118155"/>
      <w:bookmarkStart w:id="3240" w:name="_Toc209470237"/>
      <w:r w:rsidRPr="006D68AC">
        <w:rPr>
          <w:noProof/>
          <w:lang w:eastAsia="zh-CN"/>
        </w:rPr>
        <w:t>6.3</w:t>
      </w:r>
      <w:r w:rsidRPr="006D68AC">
        <w:t>.7.1</w:t>
      </w:r>
      <w:r w:rsidRPr="006D68AC">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Heading4"/>
      </w:pPr>
      <w:bookmarkStart w:id="3241" w:name="_Toc96843455"/>
      <w:bookmarkStart w:id="3242" w:name="_Toc96844430"/>
      <w:bookmarkStart w:id="3243" w:name="_Toc100740003"/>
      <w:bookmarkStart w:id="3244" w:name="_Toc129252576"/>
      <w:bookmarkStart w:id="3245" w:name="_Toc144024288"/>
      <w:bookmarkStart w:id="3246" w:name="_Toc144459720"/>
      <w:bookmarkStart w:id="3247" w:name="_Toc151743241"/>
      <w:bookmarkStart w:id="3248" w:name="_Toc151743706"/>
      <w:bookmarkStart w:id="3249" w:name="_Toc157434717"/>
      <w:bookmarkStart w:id="3250" w:name="_Toc157436432"/>
      <w:bookmarkStart w:id="3251" w:name="_Toc157440272"/>
      <w:bookmarkStart w:id="3252" w:name="_Toc160649944"/>
      <w:bookmarkStart w:id="3253" w:name="_Toc164928226"/>
      <w:bookmarkStart w:id="3254" w:name="_Toc168550085"/>
      <w:bookmarkStart w:id="3255" w:name="_Toc170118156"/>
      <w:bookmarkStart w:id="3256" w:name="_Toc209470238"/>
      <w:r w:rsidRPr="006D68AC">
        <w:rPr>
          <w:noProof/>
          <w:lang w:eastAsia="zh-CN"/>
        </w:rPr>
        <w:t>6.3</w:t>
      </w:r>
      <w:r w:rsidRPr="006D68AC">
        <w:t>.7.2</w:t>
      </w:r>
      <w:r w:rsidRPr="006D68AC">
        <w:tab/>
        <w:t>Protocol Errors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Heading4"/>
      </w:pPr>
      <w:bookmarkStart w:id="3257" w:name="_Toc96843456"/>
      <w:bookmarkStart w:id="3258" w:name="_Toc96844431"/>
      <w:bookmarkStart w:id="3259" w:name="_Toc100740004"/>
      <w:bookmarkStart w:id="3260" w:name="_Toc129252577"/>
      <w:bookmarkStart w:id="3261" w:name="_Toc144024289"/>
      <w:bookmarkStart w:id="3262" w:name="_Toc144459721"/>
      <w:bookmarkStart w:id="3263" w:name="_Toc151743242"/>
      <w:bookmarkStart w:id="3264" w:name="_Toc151743707"/>
      <w:bookmarkStart w:id="3265" w:name="_Toc157434718"/>
      <w:bookmarkStart w:id="3266" w:name="_Toc157436433"/>
      <w:bookmarkStart w:id="3267" w:name="_Toc157440273"/>
      <w:bookmarkStart w:id="3268" w:name="_Toc160649945"/>
      <w:bookmarkStart w:id="3269" w:name="_Toc164928227"/>
      <w:bookmarkStart w:id="3270" w:name="_Toc168550086"/>
      <w:bookmarkStart w:id="3271" w:name="_Toc170118157"/>
      <w:bookmarkStart w:id="3272" w:name="_Toc209470239"/>
      <w:r w:rsidRPr="006D68AC">
        <w:rPr>
          <w:noProof/>
          <w:lang w:eastAsia="zh-CN"/>
        </w:rPr>
        <w:t>6.3</w:t>
      </w:r>
      <w:r w:rsidRPr="006D68AC">
        <w:t>.7.3</w:t>
      </w:r>
      <w:r w:rsidRPr="006D68AC">
        <w:tab/>
        <w:t>Application Errors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3273" w:name="_Toc96843457"/>
            <w:bookmarkStart w:id="3274" w:name="_Toc96844432"/>
            <w:bookmarkStart w:id="3275" w:name="_Toc100740005"/>
            <w:bookmarkStart w:id="3276" w:name="_Toc129252578"/>
            <w:bookmarkStart w:id="3277" w:name="_Toc144024290"/>
            <w:bookmarkStart w:id="3278"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Heading3"/>
        <w:rPr>
          <w:lang w:eastAsia="zh-CN"/>
        </w:rPr>
      </w:pPr>
      <w:bookmarkStart w:id="3279" w:name="_Toc151743243"/>
      <w:bookmarkStart w:id="3280" w:name="_Toc151743708"/>
      <w:bookmarkStart w:id="3281" w:name="_Toc157434719"/>
      <w:bookmarkStart w:id="3282" w:name="_Toc157436434"/>
      <w:bookmarkStart w:id="3283" w:name="_Toc157440274"/>
      <w:bookmarkStart w:id="3284" w:name="_Toc160649946"/>
      <w:bookmarkStart w:id="3285" w:name="_Toc164928228"/>
      <w:bookmarkStart w:id="3286" w:name="_Toc168550087"/>
      <w:bookmarkStart w:id="3287" w:name="_Toc170118158"/>
      <w:bookmarkStart w:id="3288" w:name="_Toc209470240"/>
      <w:r w:rsidRPr="006D68AC">
        <w:rPr>
          <w:noProof/>
          <w:lang w:eastAsia="zh-CN"/>
        </w:rPr>
        <w:t>6.3</w:t>
      </w:r>
      <w:r w:rsidRPr="006D68AC">
        <w:t>.8</w:t>
      </w:r>
      <w:r w:rsidRPr="006D68AC">
        <w:rPr>
          <w:lang w:eastAsia="zh-CN"/>
        </w:rPr>
        <w:tab/>
        <w:t>Feature negotiation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Heading3"/>
      </w:pPr>
      <w:bookmarkStart w:id="3289" w:name="_Toc96843458"/>
      <w:bookmarkStart w:id="3290" w:name="_Toc96844433"/>
      <w:bookmarkStart w:id="3291" w:name="_Toc100740006"/>
      <w:bookmarkStart w:id="3292" w:name="_Toc129252579"/>
      <w:bookmarkStart w:id="3293" w:name="_Toc144024291"/>
      <w:bookmarkStart w:id="3294" w:name="_Toc144459723"/>
      <w:bookmarkStart w:id="3295" w:name="_Toc151743244"/>
      <w:bookmarkStart w:id="3296" w:name="_Toc151743709"/>
      <w:bookmarkStart w:id="3297" w:name="_Toc157434720"/>
      <w:bookmarkStart w:id="3298" w:name="_Toc157436435"/>
      <w:bookmarkStart w:id="3299" w:name="_Toc157440275"/>
      <w:bookmarkStart w:id="3300" w:name="_Toc160649947"/>
      <w:bookmarkStart w:id="3301" w:name="_Toc164928229"/>
      <w:bookmarkStart w:id="3302" w:name="_Toc168550088"/>
      <w:bookmarkStart w:id="3303" w:name="_Toc170118159"/>
      <w:bookmarkStart w:id="3304" w:name="_Toc209470241"/>
      <w:r w:rsidRPr="006D68AC">
        <w:rPr>
          <w:noProof/>
          <w:lang w:eastAsia="zh-CN"/>
        </w:rPr>
        <w:t>6.3</w:t>
      </w:r>
      <w:r w:rsidRPr="006D68AC">
        <w:t>.9</w:t>
      </w:r>
      <w:r w:rsidRPr="006D68AC">
        <w:tab/>
        <w:t>Security</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Heading2"/>
      </w:pPr>
      <w:bookmarkStart w:id="3305" w:name="_Toc157434721"/>
      <w:bookmarkStart w:id="3306" w:name="_Toc157436436"/>
      <w:bookmarkStart w:id="3307" w:name="_Toc157440276"/>
      <w:bookmarkStart w:id="3308" w:name="_Toc160649948"/>
      <w:bookmarkStart w:id="3309" w:name="_Toc164928230"/>
      <w:bookmarkStart w:id="3310" w:name="_Toc168550089"/>
      <w:bookmarkStart w:id="3311" w:name="_Toc170118160"/>
      <w:bookmarkStart w:id="3312" w:name="_Toc209470242"/>
      <w:bookmarkStart w:id="3313" w:name="_Toc148176945"/>
      <w:bookmarkStart w:id="3314" w:name="_Toc148358995"/>
      <w:bookmarkStart w:id="3315" w:name="_Toc151743134"/>
      <w:bookmarkStart w:id="3316" w:name="_Toc151743599"/>
      <w:bookmarkEnd w:id="2000"/>
      <w:bookmarkEnd w:id="2001"/>
      <w:r w:rsidRPr="006D68AC">
        <w:t>6.4</w:t>
      </w:r>
      <w:r w:rsidRPr="006D68AC">
        <w:tab/>
        <w:t>NSCE_NSOptimization API</w:t>
      </w:r>
      <w:bookmarkEnd w:id="3305"/>
      <w:bookmarkEnd w:id="3306"/>
      <w:bookmarkEnd w:id="3307"/>
      <w:bookmarkEnd w:id="3308"/>
      <w:bookmarkEnd w:id="3309"/>
      <w:bookmarkEnd w:id="3310"/>
      <w:bookmarkEnd w:id="3311"/>
      <w:bookmarkEnd w:id="3312"/>
    </w:p>
    <w:p w14:paraId="76D11936" w14:textId="59A47530" w:rsidR="000A0449" w:rsidRPr="006D68AC" w:rsidRDefault="000A0449" w:rsidP="000A0449">
      <w:pPr>
        <w:pStyle w:val="Heading3"/>
      </w:pPr>
      <w:bookmarkStart w:id="3317" w:name="_Toc157434722"/>
      <w:bookmarkStart w:id="3318" w:name="_Toc157436437"/>
      <w:bookmarkStart w:id="3319" w:name="_Toc157440277"/>
      <w:bookmarkStart w:id="3320" w:name="_Toc160649949"/>
      <w:bookmarkStart w:id="3321" w:name="_Toc164928231"/>
      <w:bookmarkStart w:id="3322" w:name="_Toc168550090"/>
      <w:bookmarkStart w:id="3323" w:name="_Toc170118161"/>
      <w:bookmarkStart w:id="3324" w:name="_Toc209470243"/>
      <w:bookmarkStart w:id="3325" w:name="_Toc144311618"/>
      <w:bookmarkStart w:id="3326" w:name="_Toc151743135"/>
      <w:bookmarkStart w:id="3327" w:name="_Toc151743600"/>
      <w:bookmarkEnd w:id="3313"/>
      <w:bookmarkEnd w:id="3314"/>
      <w:bookmarkEnd w:id="3315"/>
      <w:bookmarkEnd w:id="3316"/>
      <w:r w:rsidRPr="006D68AC">
        <w:t>6.4.1</w:t>
      </w:r>
      <w:r w:rsidRPr="006D68AC">
        <w:tab/>
        <w:t>Introduction</w:t>
      </w:r>
      <w:bookmarkEnd w:id="3317"/>
      <w:bookmarkEnd w:id="3318"/>
      <w:bookmarkEnd w:id="3319"/>
      <w:bookmarkEnd w:id="3320"/>
      <w:bookmarkEnd w:id="3321"/>
      <w:bookmarkEnd w:id="3322"/>
      <w:bookmarkEnd w:id="3323"/>
      <w:bookmarkEnd w:id="3324"/>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Heading3"/>
      </w:pPr>
      <w:bookmarkStart w:id="3328" w:name="_Toc157434723"/>
      <w:bookmarkStart w:id="3329" w:name="_Toc157436438"/>
      <w:bookmarkStart w:id="3330" w:name="_Toc157440278"/>
      <w:bookmarkStart w:id="3331" w:name="_Toc160649950"/>
      <w:bookmarkStart w:id="3332" w:name="_Toc164928232"/>
      <w:bookmarkStart w:id="3333" w:name="_Toc168550091"/>
      <w:bookmarkStart w:id="3334" w:name="_Toc170118162"/>
      <w:bookmarkStart w:id="3335" w:name="_Toc209470244"/>
      <w:bookmarkStart w:id="3336" w:name="_Toc148176947"/>
      <w:bookmarkStart w:id="3337" w:name="_Toc148358997"/>
      <w:bookmarkStart w:id="3338" w:name="_Toc151743136"/>
      <w:bookmarkStart w:id="3339" w:name="_Toc151743601"/>
      <w:bookmarkEnd w:id="3325"/>
      <w:bookmarkEnd w:id="3326"/>
      <w:bookmarkEnd w:id="3327"/>
      <w:r w:rsidRPr="006D68AC">
        <w:t>6.4.2</w:t>
      </w:r>
      <w:r w:rsidRPr="006D68AC">
        <w:tab/>
        <w:t>Usage of HTTP</w:t>
      </w:r>
      <w:bookmarkEnd w:id="3328"/>
      <w:bookmarkEnd w:id="3329"/>
      <w:bookmarkEnd w:id="3330"/>
      <w:bookmarkEnd w:id="3331"/>
      <w:bookmarkEnd w:id="3332"/>
      <w:bookmarkEnd w:id="3333"/>
      <w:bookmarkEnd w:id="3334"/>
      <w:bookmarkEnd w:id="3335"/>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Heading3"/>
      </w:pPr>
      <w:bookmarkStart w:id="3340" w:name="_Toc157434724"/>
      <w:bookmarkStart w:id="3341" w:name="_Toc157436439"/>
      <w:bookmarkStart w:id="3342" w:name="_Toc157440279"/>
      <w:bookmarkStart w:id="3343" w:name="_Toc160649951"/>
      <w:bookmarkStart w:id="3344" w:name="_Toc164928233"/>
      <w:bookmarkStart w:id="3345" w:name="_Toc168550092"/>
      <w:bookmarkStart w:id="3346" w:name="_Toc170118163"/>
      <w:bookmarkStart w:id="3347" w:name="_Toc209470245"/>
      <w:bookmarkStart w:id="3348" w:name="_Toc148176948"/>
      <w:bookmarkStart w:id="3349" w:name="_Toc148358998"/>
      <w:bookmarkStart w:id="3350" w:name="_Toc151743137"/>
      <w:bookmarkStart w:id="3351" w:name="_Toc151743602"/>
      <w:bookmarkEnd w:id="3336"/>
      <w:bookmarkEnd w:id="3337"/>
      <w:bookmarkEnd w:id="3338"/>
      <w:bookmarkEnd w:id="3339"/>
      <w:r w:rsidRPr="006D68AC">
        <w:t>6.4.3</w:t>
      </w:r>
      <w:r w:rsidRPr="006D68AC">
        <w:tab/>
        <w:t>Resources</w:t>
      </w:r>
      <w:bookmarkEnd w:id="3340"/>
      <w:bookmarkEnd w:id="3341"/>
      <w:bookmarkEnd w:id="3342"/>
      <w:bookmarkEnd w:id="3343"/>
      <w:bookmarkEnd w:id="3344"/>
      <w:bookmarkEnd w:id="3345"/>
      <w:bookmarkEnd w:id="3346"/>
      <w:bookmarkEnd w:id="3347"/>
    </w:p>
    <w:p w14:paraId="37CDC62B" w14:textId="2197A4BB" w:rsidR="000A0449" w:rsidRPr="006D68AC" w:rsidRDefault="000A0449" w:rsidP="000A0449">
      <w:pPr>
        <w:pStyle w:val="Heading4"/>
      </w:pPr>
      <w:bookmarkStart w:id="3352" w:name="_Toc157434725"/>
      <w:bookmarkStart w:id="3353" w:name="_Toc157436440"/>
      <w:bookmarkStart w:id="3354" w:name="_Toc157440280"/>
      <w:bookmarkStart w:id="3355" w:name="_Toc160649952"/>
      <w:bookmarkStart w:id="3356" w:name="_Toc164928234"/>
      <w:bookmarkStart w:id="3357" w:name="_Toc168550093"/>
      <w:bookmarkStart w:id="3358" w:name="_Toc170118164"/>
      <w:bookmarkStart w:id="3359" w:name="_Toc209470246"/>
      <w:bookmarkEnd w:id="3348"/>
      <w:bookmarkEnd w:id="3349"/>
      <w:bookmarkEnd w:id="3350"/>
      <w:bookmarkEnd w:id="3351"/>
      <w:r w:rsidRPr="006D68AC">
        <w:t>6.4.3.1</w:t>
      </w:r>
      <w:r w:rsidRPr="006D68AC">
        <w:tab/>
        <w:t>Overview</w:t>
      </w:r>
      <w:bookmarkEnd w:id="3352"/>
      <w:bookmarkEnd w:id="3353"/>
      <w:bookmarkEnd w:id="3354"/>
      <w:bookmarkEnd w:id="3355"/>
      <w:bookmarkEnd w:id="3356"/>
      <w:bookmarkEnd w:id="3357"/>
      <w:bookmarkEnd w:id="3358"/>
      <w:bookmarkEnd w:id="3359"/>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1pt;height:169.6pt;mso-width-percent:0;mso-height-percent:0;mso-width-percent:0;mso-height-percent:0" o:ole="">
            <v:imagedata r:id="rId141" o:title=""/>
          </v:shape>
          <o:OLEObject Type="Embed" ProgID="Visio.Drawing.15" ShapeID="_x0000_i1093" DrawAspect="Content" ObjectID="_1820301969"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Heading4"/>
        <w:rPr>
          <w:lang w:val="en-US"/>
        </w:rPr>
      </w:pPr>
      <w:bookmarkStart w:id="3360" w:name="_Toc151743603"/>
      <w:bookmarkStart w:id="3361" w:name="_Toc151743138"/>
      <w:bookmarkStart w:id="3362" w:name="_Toc157434726"/>
      <w:bookmarkStart w:id="3363" w:name="_Toc157436441"/>
      <w:bookmarkStart w:id="3364" w:name="_Toc157440281"/>
      <w:bookmarkStart w:id="3365" w:name="_Toc160649953"/>
      <w:bookmarkStart w:id="3366" w:name="_Toc164928235"/>
      <w:bookmarkStart w:id="3367" w:name="_Toc168550094"/>
      <w:bookmarkStart w:id="3368" w:name="_Toc170118165"/>
      <w:bookmarkStart w:id="3369" w:name="_Toc209470247"/>
      <w:bookmarkStart w:id="3370" w:name="_Toc85734329"/>
      <w:bookmarkStart w:id="3371" w:name="_Toc89431628"/>
      <w:bookmarkStart w:id="3372" w:name="_Toc97042440"/>
      <w:bookmarkStart w:id="3373" w:name="_Toc97045584"/>
      <w:bookmarkStart w:id="3374" w:name="_Toc97155329"/>
      <w:bookmarkStart w:id="3375" w:name="_Toc101521466"/>
      <w:bookmarkStart w:id="3376" w:name="_Toc120537576"/>
      <w:bookmarkStart w:id="3377" w:name="_Toc151743139"/>
      <w:bookmarkStart w:id="3378"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3360"/>
      <w:bookmarkEnd w:id="3361"/>
      <w:bookmarkEnd w:id="3362"/>
      <w:bookmarkEnd w:id="3363"/>
      <w:bookmarkEnd w:id="3364"/>
      <w:bookmarkEnd w:id="3365"/>
      <w:bookmarkEnd w:id="3366"/>
      <w:bookmarkEnd w:id="3367"/>
      <w:bookmarkEnd w:id="3368"/>
      <w:bookmarkEnd w:id="3369"/>
    </w:p>
    <w:p w14:paraId="561E6B3F" w14:textId="02CA1D0D" w:rsidR="003654E0" w:rsidRPr="006D68AC" w:rsidRDefault="003654E0" w:rsidP="003654E0">
      <w:pPr>
        <w:pStyle w:val="Heading5"/>
      </w:pPr>
      <w:bookmarkStart w:id="3379" w:name="_Toc157434727"/>
      <w:bookmarkStart w:id="3380" w:name="_Toc157436442"/>
      <w:bookmarkStart w:id="3381" w:name="_Toc157440282"/>
      <w:bookmarkStart w:id="3382" w:name="_Toc160649954"/>
      <w:bookmarkStart w:id="3383" w:name="_Toc164928236"/>
      <w:bookmarkStart w:id="3384" w:name="_Toc168550095"/>
      <w:bookmarkStart w:id="3385" w:name="_Toc170118166"/>
      <w:bookmarkStart w:id="3386" w:name="_Toc209470248"/>
      <w:bookmarkStart w:id="3387" w:name="_Toc85734330"/>
      <w:bookmarkStart w:id="3388" w:name="_Toc89431629"/>
      <w:bookmarkStart w:id="3389" w:name="_Toc97042441"/>
      <w:bookmarkStart w:id="3390" w:name="_Toc97045585"/>
      <w:bookmarkStart w:id="3391" w:name="_Toc97155330"/>
      <w:bookmarkStart w:id="3392" w:name="_Toc101521467"/>
      <w:bookmarkStart w:id="3393" w:name="_Toc120537577"/>
      <w:bookmarkStart w:id="3394" w:name="_Toc151743140"/>
      <w:bookmarkStart w:id="3395" w:name="_Toc151743605"/>
      <w:bookmarkEnd w:id="3370"/>
      <w:bookmarkEnd w:id="3371"/>
      <w:bookmarkEnd w:id="3372"/>
      <w:bookmarkEnd w:id="3373"/>
      <w:bookmarkEnd w:id="3374"/>
      <w:bookmarkEnd w:id="3375"/>
      <w:bookmarkEnd w:id="3376"/>
      <w:bookmarkEnd w:id="3377"/>
      <w:bookmarkEnd w:id="3378"/>
      <w:r w:rsidRPr="006D68AC">
        <w:t>6.4.3.2.1</w:t>
      </w:r>
      <w:r w:rsidRPr="006D68AC">
        <w:tab/>
        <w:t>Description</w:t>
      </w:r>
      <w:bookmarkEnd w:id="3379"/>
      <w:bookmarkEnd w:id="3380"/>
      <w:bookmarkEnd w:id="3381"/>
      <w:bookmarkEnd w:id="3382"/>
      <w:bookmarkEnd w:id="3383"/>
      <w:bookmarkEnd w:id="3384"/>
      <w:bookmarkEnd w:id="3385"/>
      <w:bookmarkEnd w:id="3386"/>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Heading5"/>
        <w:rPr>
          <w:lang w:eastAsia="zh-CN"/>
        </w:rPr>
      </w:pPr>
      <w:bookmarkStart w:id="3396" w:name="_Toc157434728"/>
      <w:bookmarkStart w:id="3397" w:name="_Toc157436443"/>
      <w:bookmarkStart w:id="3398" w:name="_Toc157440283"/>
      <w:bookmarkStart w:id="3399" w:name="_Toc160649955"/>
      <w:bookmarkStart w:id="3400" w:name="_Toc164928237"/>
      <w:bookmarkStart w:id="3401" w:name="_Toc168550096"/>
      <w:bookmarkStart w:id="3402" w:name="_Toc170118167"/>
      <w:bookmarkStart w:id="3403" w:name="_Toc209470249"/>
      <w:bookmarkStart w:id="3404" w:name="_Toc85734331"/>
      <w:bookmarkStart w:id="3405" w:name="_Toc89431630"/>
      <w:bookmarkStart w:id="3406" w:name="_Toc97042442"/>
      <w:bookmarkStart w:id="3407" w:name="_Toc97045586"/>
      <w:bookmarkStart w:id="3408" w:name="_Toc97155331"/>
      <w:bookmarkStart w:id="3409" w:name="_Toc101521468"/>
      <w:bookmarkStart w:id="3410" w:name="_Toc120537578"/>
      <w:bookmarkStart w:id="3411" w:name="_Toc151743141"/>
      <w:bookmarkStart w:id="3412" w:name="_Toc151743606"/>
      <w:bookmarkEnd w:id="3387"/>
      <w:bookmarkEnd w:id="3388"/>
      <w:bookmarkEnd w:id="3389"/>
      <w:bookmarkEnd w:id="3390"/>
      <w:bookmarkEnd w:id="3391"/>
      <w:bookmarkEnd w:id="3392"/>
      <w:bookmarkEnd w:id="3393"/>
      <w:bookmarkEnd w:id="3394"/>
      <w:bookmarkEnd w:id="3395"/>
      <w:r w:rsidRPr="006D68AC">
        <w:t>6.4.3.2.2</w:t>
      </w:r>
      <w:r w:rsidRPr="006D68AC">
        <w:rPr>
          <w:lang w:eastAsia="zh-CN"/>
        </w:rPr>
        <w:tab/>
        <w:t>Resource Definition</w:t>
      </w:r>
      <w:bookmarkEnd w:id="3396"/>
      <w:bookmarkEnd w:id="3397"/>
      <w:bookmarkEnd w:id="3398"/>
      <w:bookmarkEnd w:id="3399"/>
      <w:bookmarkEnd w:id="3400"/>
      <w:bookmarkEnd w:id="3401"/>
      <w:bookmarkEnd w:id="3402"/>
      <w:bookmarkEnd w:id="3403"/>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Heading5"/>
        <w:rPr>
          <w:lang w:eastAsia="zh-CN"/>
        </w:rPr>
      </w:pPr>
      <w:bookmarkStart w:id="3413" w:name="_Toc157434729"/>
      <w:bookmarkStart w:id="3414" w:name="_Toc157436444"/>
      <w:bookmarkStart w:id="3415" w:name="_Toc157440284"/>
      <w:bookmarkStart w:id="3416" w:name="_Toc160649956"/>
      <w:bookmarkStart w:id="3417" w:name="_Toc164928238"/>
      <w:bookmarkStart w:id="3418" w:name="_Toc168550097"/>
      <w:bookmarkStart w:id="3419" w:name="_Toc170118168"/>
      <w:bookmarkStart w:id="3420" w:name="_Toc209470250"/>
      <w:bookmarkStart w:id="3421" w:name="_Toc85734332"/>
      <w:bookmarkStart w:id="3422" w:name="_Toc89431631"/>
      <w:bookmarkStart w:id="3423" w:name="_Toc97042443"/>
      <w:bookmarkStart w:id="3424" w:name="_Toc97045587"/>
      <w:bookmarkStart w:id="3425" w:name="_Toc97155332"/>
      <w:bookmarkStart w:id="3426" w:name="_Toc101521469"/>
      <w:bookmarkStart w:id="3427" w:name="_Toc120537579"/>
      <w:bookmarkStart w:id="3428" w:name="_Toc151743142"/>
      <w:bookmarkStart w:id="3429" w:name="_Toc151743607"/>
      <w:bookmarkEnd w:id="3404"/>
      <w:bookmarkEnd w:id="3405"/>
      <w:bookmarkEnd w:id="3406"/>
      <w:bookmarkEnd w:id="3407"/>
      <w:bookmarkEnd w:id="3408"/>
      <w:bookmarkEnd w:id="3409"/>
      <w:bookmarkEnd w:id="3410"/>
      <w:bookmarkEnd w:id="3411"/>
      <w:bookmarkEnd w:id="3412"/>
      <w:r w:rsidRPr="006D68AC">
        <w:rPr>
          <w:lang w:eastAsia="zh-CN"/>
        </w:rPr>
        <w:t>6.4.3.2.3</w:t>
      </w:r>
      <w:r w:rsidRPr="006D68AC">
        <w:rPr>
          <w:lang w:eastAsia="zh-CN"/>
        </w:rPr>
        <w:tab/>
        <w:t>Resource Standard Methods</w:t>
      </w:r>
      <w:bookmarkEnd w:id="3413"/>
      <w:bookmarkEnd w:id="3414"/>
      <w:bookmarkEnd w:id="3415"/>
      <w:bookmarkEnd w:id="3416"/>
      <w:bookmarkEnd w:id="3417"/>
      <w:bookmarkEnd w:id="3418"/>
      <w:bookmarkEnd w:id="3419"/>
      <w:bookmarkEnd w:id="3420"/>
    </w:p>
    <w:p w14:paraId="3265D8FC" w14:textId="414AA3A7" w:rsidR="003654E0" w:rsidRPr="006D68AC" w:rsidRDefault="003654E0" w:rsidP="00B13605">
      <w:pPr>
        <w:pStyle w:val="Heading6"/>
      </w:pPr>
      <w:bookmarkStart w:id="3430" w:name="_Toc157434730"/>
      <w:bookmarkStart w:id="3431" w:name="_Toc157436445"/>
      <w:bookmarkStart w:id="3432" w:name="_Toc157440285"/>
      <w:bookmarkStart w:id="3433" w:name="_Toc160649957"/>
      <w:bookmarkStart w:id="3434" w:name="_Toc164928239"/>
      <w:bookmarkStart w:id="3435" w:name="_Toc168550098"/>
      <w:bookmarkStart w:id="3436" w:name="_Toc170118169"/>
      <w:bookmarkStart w:id="3437" w:name="_Toc209470251"/>
      <w:bookmarkStart w:id="3438" w:name="_Toc85734333"/>
      <w:bookmarkStart w:id="3439" w:name="_Toc89431632"/>
      <w:bookmarkStart w:id="3440" w:name="_Toc97042444"/>
      <w:bookmarkStart w:id="3441" w:name="_Toc97045588"/>
      <w:bookmarkStart w:id="3442" w:name="_Toc97155333"/>
      <w:bookmarkStart w:id="3443" w:name="_Toc101521470"/>
      <w:bookmarkStart w:id="3444" w:name="_Toc120537580"/>
      <w:bookmarkStart w:id="3445" w:name="_Toc151743143"/>
      <w:bookmarkStart w:id="3446" w:name="_Toc151743608"/>
      <w:bookmarkEnd w:id="3421"/>
      <w:bookmarkEnd w:id="3422"/>
      <w:bookmarkEnd w:id="3423"/>
      <w:bookmarkEnd w:id="3424"/>
      <w:bookmarkEnd w:id="3425"/>
      <w:bookmarkEnd w:id="3426"/>
      <w:bookmarkEnd w:id="3427"/>
      <w:bookmarkEnd w:id="3428"/>
      <w:bookmarkEnd w:id="3429"/>
      <w:r w:rsidRPr="006D68AC">
        <w:t>6.4.3.2.3.1</w:t>
      </w:r>
      <w:r w:rsidRPr="006D68AC">
        <w:tab/>
        <w:t>POST</w:t>
      </w:r>
      <w:bookmarkEnd w:id="3430"/>
      <w:bookmarkEnd w:id="3431"/>
      <w:bookmarkEnd w:id="3432"/>
      <w:bookmarkEnd w:id="3433"/>
      <w:bookmarkEnd w:id="3434"/>
      <w:bookmarkEnd w:id="3435"/>
      <w:bookmarkEnd w:id="3436"/>
      <w:bookmarkEnd w:id="3437"/>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Heading5"/>
        <w:rPr>
          <w:lang w:eastAsia="zh-CN"/>
        </w:rPr>
      </w:pPr>
      <w:bookmarkStart w:id="3447" w:name="_Toc157434731"/>
      <w:bookmarkStart w:id="3448" w:name="_Toc157436446"/>
      <w:bookmarkStart w:id="3449" w:name="_Toc157440286"/>
      <w:bookmarkStart w:id="3450" w:name="_Toc160649958"/>
      <w:bookmarkStart w:id="3451" w:name="_Toc164928240"/>
      <w:bookmarkStart w:id="3452" w:name="_Toc168550099"/>
      <w:bookmarkStart w:id="3453" w:name="_Toc170118170"/>
      <w:bookmarkStart w:id="3454" w:name="_Toc209470252"/>
      <w:bookmarkStart w:id="3455" w:name="_Toc85734334"/>
      <w:bookmarkStart w:id="3456" w:name="_Toc89431633"/>
      <w:bookmarkStart w:id="3457" w:name="_Toc97042445"/>
      <w:bookmarkStart w:id="3458" w:name="_Toc97045589"/>
      <w:bookmarkStart w:id="3459" w:name="_Toc97155334"/>
      <w:bookmarkStart w:id="3460" w:name="_Toc101521471"/>
      <w:bookmarkStart w:id="3461" w:name="_Toc120537581"/>
      <w:bookmarkStart w:id="3462" w:name="_Toc151743144"/>
      <w:bookmarkStart w:id="3463" w:name="_Toc151743609"/>
      <w:bookmarkEnd w:id="3438"/>
      <w:bookmarkEnd w:id="3439"/>
      <w:bookmarkEnd w:id="3440"/>
      <w:bookmarkEnd w:id="3441"/>
      <w:bookmarkEnd w:id="3442"/>
      <w:bookmarkEnd w:id="3443"/>
      <w:bookmarkEnd w:id="3444"/>
      <w:bookmarkEnd w:id="3445"/>
      <w:bookmarkEnd w:id="3446"/>
      <w:r w:rsidRPr="006D68AC">
        <w:rPr>
          <w:lang w:eastAsia="zh-CN"/>
        </w:rPr>
        <w:t>6.4.3.2.4</w:t>
      </w:r>
      <w:r w:rsidRPr="006D68AC">
        <w:rPr>
          <w:lang w:eastAsia="zh-CN"/>
        </w:rPr>
        <w:tab/>
        <w:t>Resource Custom Operations</w:t>
      </w:r>
      <w:bookmarkEnd w:id="3447"/>
      <w:bookmarkEnd w:id="3448"/>
      <w:bookmarkEnd w:id="3449"/>
      <w:bookmarkEnd w:id="3450"/>
      <w:bookmarkEnd w:id="3451"/>
      <w:bookmarkEnd w:id="3452"/>
      <w:bookmarkEnd w:id="3453"/>
      <w:bookmarkEnd w:id="3454"/>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Heading4"/>
      </w:pPr>
      <w:bookmarkStart w:id="3464" w:name="_Toc157434732"/>
      <w:bookmarkStart w:id="3465" w:name="_Toc157436447"/>
      <w:bookmarkStart w:id="3466" w:name="_Toc157440287"/>
      <w:bookmarkStart w:id="3467" w:name="_Toc160649959"/>
      <w:bookmarkStart w:id="3468" w:name="_Toc164928241"/>
      <w:bookmarkStart w:id="3469" w:name="_Toc168550100"/>
      <w:bookmarkStart w:id="3470" w:name="_Toc170118171"/>
      <w:bookmarkStart w:id="3471" w:name="_Toc209470253"/>
      <w:bookmarkStart w:id="3472" w:name="_Toc85734335"/>
      <w:bookmarkStart w:id="3473" w:name="_Toc89431634"/>
      <w:bookmarkStart w:id="3474" w:name="_Toc97042446"/>
      <w:bookmarkStart w:id="3475" w:name="_Toc97045590"/>
      <w:bookmarkStart w:id="3476" w:name="_Toc97155335"/>
      <w:bookmarkStart w:id="3477" w:name="_Toc101521472"/>
      <w:bookmarkStart w:id="3478" w:name="_Toc120537582"/>
      <w:bookmarkStart w:id="3479" w:name="_Toc151743145"/>
      <w:bookmarkStart w:id="3480" w:name="_Toc151743610"/>
      <w:bookmarkEnd w:id="3455"/>
      <w:bookmarkEnd w:id="3456"/>
      <w:bookmarkEnd w:id="3457"/>
      <w:bookmarkEnd w:id="3458"/>
      <w:bookmarkEnd w:id="3459"/>
      <w:bookmarkEnd w:id="3460"/>
      <w:bookmarkEnd w:id="3461"/>
      <w:bookmarkEnd w:id="3462"/>
      <w:bookmarkEnd w:id="3463"/>
      <w:r w:rsidRPr="006D68AC">
        <w:t>6.4.3.3</w:t>
      </w:r>
      <w:r w:rsidRPr="006D68AC">
        <w:tab/>
        <w:t>Resource: Individual Network Slice Optimization Subscription</w:t>
      </w:r>
      <w:bookmarkEnd w:id="3464"/>
      <w:bookmarkEnd w:id="3465"/>
      <w:bookmarkEnd w:id="3466"/>
      <w:bookmarkEnd w:id="3467"/>
      <w:bookmarkEnd w:id="3468"/>
      <w:bookmarkEnd w:id="3469"/>
      <w:bookmarkEnd w:id="3470"/>
      <w:bookmarkEnd w:id="3471"/>
    </w:p>
    <w:p w14:paraId="585AE27F" w14:textId="3761FB34" w:rsidR="003654E0" w:rsidRPr="006D68AC" w:rsidRDefault="003654E0" w:rsidP="003654E0">
      <w:pPr>
        <w:pStyle w:val="Heading5"/>
        <w:rPr>
          <w:lang w:eastAsia="zh-CN"/>
        </w:rPr>
      </w:pPr>
      <w:bookmarkStart w:id="3481" w:name="_Toc157434733"/>
      <w:bookmarkStart w:id="3482" w:name="_Toc157436448"/>
      <w:bookmarkStart w:id="3483" w:name="_Toc157440288"/>
      <w:bookmarkStart w:id="3484" w:name="_Toc160649960"/>
      <w:bookmarkStart w:id="3485" w:name="_Toc164928242"/>
      <w:bookmarkStart w:id="3486" w:name="_Toc168550101"/>
      <w:bookmarkStart w:id="3487" w:name="_Toc170118172"/>
      <w:bookmarkStart w:id="3488" w:name="_Toc209470254"/>
      <w:bookmarkStart w:id="3489" w:name="_Toc85734336"/>
      <w:bookmarkStart w:id="3490" w:name="_Toc89431635"/>
      <w:bookmarkStart w:id="3491" w:name="_Toc97042447"/>
      <w:bookmarkStart w:id="3492" w:name="_Toc97045591"/>
      <w:bookmarkStart w:id="3493" w:name="_Toc97155336"/>
      <w:bookmarkStart w:id="3494" w:name="_Toc101521473"/>
      <w:bookmarkStart w:id="3495" w:name="_Toc120537583"/>
      <w:bookmarkStart w:id="3496" w:name="_Toc151743146"/>
      <w:bookmarkStart w:id="3497" w:name="_Toc151743611"/>
      <w:bookmarkEnd w:id="3472"/>
      <w:bookmarkEnd w:id="3473"/>
      <w:bookmarkEnd w:id="3474"/>
      <w:bookmarkEnd w:id="3475"/>
      <w:bookmarkEnd w:id="3476"/>
      <w:bookmarkEnd w:id="3477"/>
      <w:bookmarkEnd w:id="3478"/>
      <w:bookmarkEnd w:id="3479"/>
      <w:bookmarkEnd w:id="3480"/>
      <w:r w:rsidRPr="006D68AC">
        <w:t>6.4.3.3</w:t>
      </w:r>
      <w:r w:rsidRPr="006D68AC">
        <w:rPr>
          <w:lang w:eastAsia="zh-CN"/>
        </w:rPr>
        <w:t>.1</w:t>
      </w:r>
      <w:r w:rsidRPr="006D68AC">
        <w:rPr>
          <w:lang w:eastAsia="zh-CN"/>
        </w:rPr>
        <w:tab/>
        <w:t>Description</w:t>
      </w:r>
      <w:bookmarkEnd w:id="3481"/>
      <w:bookmarkEnd w:id="3482"/>
      <w:bookmarkEnd w:id="3483"/>
      <w:bookmarkEnd w:id="3484"/>
      <w:bookmarkEnd w:id="3485"/>
      <w:bookmarkEnd w:id="3486"/>
      <w:bookmarkEnd w:id="3487"/>
      <w:bookmarkEnd w:id="3488"/>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Heading5"/>
        <w:rPr>
          <w:lang w:eastAsia="zh-CN"/>
        </w:rPr>
      </w:pPr>
      <w:bookmarkStart w:id="3498" w:name="_Toc157434734"/>
      <w:bookmarkStart w:id="3499" w:name="_Toc157436449"/>
      <w:bookmarkStart w:id="3500" w:name="_Toc157440289"/>
      <w:bookmarkStart w:id="3501" w:name="_Toc160649961"/>
      <w:bookmarkStart w:id="3502" w:name="_Toc164928243"/>
      <w:bookmarkStart w:id="3503" w:name="_Toc168550102"/>
      <w:bookmarkStart w:id="3504" w:name="_Toc170118173"/>
      <w:bookmarkStart w:id="3505" w:name="_Toc209470255"/>
      <w:bookmarkStart w:id="3506" w:name="_Toc85734337"/>
      <w:bookmarkStart w:id="3507" w:name="_Toc89431636"/>
      <w:bookmarkStart w:id="3508" w:name="_Toc97042448"/>
      <w:bookmarkStart w:id="3509" w:name="_Toc97045592"/>
      <w:bookmarkStart w:id="3510" w:name="_Toc97155337"/>
      <w:bookmarkStart w:id="3511" w:name="_Toc101521474"/>
      <w:bookmarkStart w:id="3512" w:name="_Toc120537584"/>
      <w:bookmarkStart w:id="3513" w:name="_Toc151743147"/>
      <w:bookmarkStart w:id="3514" w:name="_Toc151743612"/>
      <w:bookmarkEnd w:id="3489"/>
      <w:bookmarkEnd w:id="3490"/>
      <w:bookmarkEnd w:id="3491"/>
      <w:bookmarkEnd w:id="3492"/>
      <w:bookmarkEnd w:id="3493"/>
      <w:bookmarkEnd w:id="3494"/>
      <w:bookmarkEnd w:id="3495"/>
      <w:bookmarkEnd w:id="3496"/>
      <w:bookmarkEnd w:id="3497"/>
      <w:r w:rsidRPr="006D68AC">
        <w:t>6.4.3.3</w:t>
      </w:r>
      <w:r w:rsidRPr="006D68AC">
        <w:rPr>
          <w:lang w:eastAsia="zh-CN"/>
        </w:rPr>
        <w:t>.2</w:t>
      </w:r>
      <w:r w:rsidRPr="006D68AC">
        <w:rPr>
          <w:lang w:eastAsia="zh-CN"/>
        </w:rPr>
        <w:tab/>
        <w:t>Resource Definition</w:t>
      </w:r>
      <w:bookmarkEnd w:id="3498"/>
      <w:bookmarkEnd w:id="3499"/>
      <w:bookmarkEnd w:id="3500"/>
      <w:bookmarkEnd w:id="3501"/>
      <w:bookmarkEnd w:id="3502"/>
      <w:bookmarkEnd w:id="3503"/>
      <w:bookmarkEnd w:id="3504"/>
      <w:bookmarkEnd w:id="3505"/>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Heading5"/>
        <w:rPr>
          <w:lang w:eastAsia="zh-CN"/>
        </w:rPr>
      </w:pPr>
      <w:bookmarkStart w:id="3515" w:name="_Toc157434735"/>
      <w:bookmarkStart w:id="3516" w:name="_Toc157436450"/>
      <w:bookmarkStart w:id="3517" w:name="_Toc157440290"/>
      <w:bookmarkStart w:id="3518" w:name="_Toc160649962"/>
      <w:bookmarkStart w:id="3519" w:name="_Toc164928244"/>
      <w:bookmarkStart w:id="3520" w:name="_Toc168550103"/>
      <w:bookmarkStart w:id="3521" w:name="_Toc170118174"/>
      <w:bookmarkStart w:id="3522" w:name="_Toc209470256"/>
      <w:bookmarkStart w:id="3523" w:name="_Toc85734338"/>
      <w:bookmarkStart w:id="3524" w:name="_Toc89431637"/>
      <w:bookmarkStart w:id="3525" w:name="_Toc97042449"/>
      <w:bookmarkStart w:id="3526" w:name="_Toc97045593"/>
      <w:bookmarkStart w:id="3527" w:name="_Toc97155338"/>
      <w:bookmarkStart w:id="3528" w:name="_Toc101521475"/>
      <w:bookmarkStart w:id="3529" w:name="_Toc120537585"/>
      <w:bookmarkStart w:id="3530" w:name="_Toc151743148"/>
      <w:bookmarkStart w:id="3531" w:name="_Toc151743613"/>
      <w:bookmarkEnd w:id="3506"/>
      <w:bookmarkEnd w:id="3507"/>
      <w:bookmarkEnd w:id="3508"/>
      <w:bookmarkEnd w:id="3509"/>
      <w:bookmarkEnd w:id="3510"/>
      <w:bookmarkEnd w:id="3511"/>
      <w:bookmarkEnd w:id="3512"/>
      <w:bookmarkEnd w:id="3513"/>
      <w:bookmarkEnd w:id="3514"/>
      <w:r w:rsidRPr="006D68AC">
        <w:t>6.4.3.3</w:t>
      </w:r>
      <w:r w:rsidRPr="006D68AC">
        <w:rPr>
          <w:lang w:eastAsia="zh-CN"/>
        </w:rPr>
        <w:t>.3</w:t>
      </w:r>
      <w:r w:rsidRPr="006D68AC">
        <w:rPr>
          <w:lang w:eastAsia="zh-CN"/>
        </w:rPr>
        <w:tab/>
        <w:t>Resource Standard Methods</w:t>
      </w:r>
      <w:bookmarkEnd w:id="3515"/>
      <w:bookmarkEnd w:id="3516"/>
      <w:bookmarkEnd w:id="3517"/>
      <w:bookmarkEnd w:id="3518"/>
      <w:bookmarkEnd w:id="3519"/>
      <w:bookmarkEnd w:id="3520"/>
      <w:bookmarkEnd w:id="3521"/>
      <w:bookmarkEnd w:id="3522"/>
    </w:p>
    <w:p w14:paraId="14EE58B8" w14:textId="2D8BE7D3" w:rsidR="003654E0" w:rsidRPr="006D68AC" w:rsidRDefault="003654E0" w:rsidP="000B7712">
      <w:pPr>
        <w:pStyle w:val="Heading6"/>
      </w:pPr>
      <w:bookmarkStart w:id="3532" w:name="_Toc157434736"/>
      <w:bookmarkStart w:id="3533" w:name="_Toc157436451"/>
      <w:bookmarkStart w:id="3534" w:name="_Toc157440291"/>
      <w:bookmarkStart w:id="3535" w:name="_Toc160649963"/>
      <w:bookmarkStart w:id="3536" w:name="_Toc164928245"/>
      <w:bookmarkStart w:id="3537" w:name="_Toc168550104"/>
      <w:bookmarkStart w:id="3538" w:name="_Toc170118175"/>
      <w:bookmarkStart w:id="3539" w:name="_Toc209470257"/>
      <w:bookmarkStart w:id="3540" w:name="_Toc85734340"/>
      <w:bookmarkStart w:id="3541" w:name="_Toc89431639"/>
      <w:bookmarkStart w:id="3542" w:name="_Toc97042451"/>
      <w:bookmarkStart w:id="3543" w:name="_Toc97045595"/>
      <w:bookmarkStart w:id="3544" w:name="_Toc97155340"/>
      <w:bookmarkStart w:id="3545" w:name="_Toc101521477"/>
      <w:bookmarkStart w:id="3546" w:name="_Toc120537587"/>
      <w:bookmarkStart w:id="3547" w:name="_Toc151743149"/>
      <w:bookmarkStart w:id="3548" w:name="_Toc151743614"/>
      <w:bookmarkEnd w:id="3523"/>
      <w:bookmarkEnd w:id="3524"/>
      <w:bookmarkEnd w:id="3525"/>
      <w:bookmarkEnd w:id="3526"/>
      <w:bookmarkEnd w:id="3527"/>
      <w:bookmarkEnd w:id="3528"/>
      <w:bookmarkEnd w:id="3529"/>
      <w:bookmarkEnd w:id="3530"/>
      <w:bookmarkEnd w:id="3531"/>
      <w:r w:rsidRPr="006D68AC">
        <w:t>6.4.3.3.3.1</w:t>
      </w:r>
      <w:r w:rsidRPr="006D68AC">
        <w:tab/>
        <w:t>GET</w:t>
      </w:r>
      <w:bookmarkEnd w:id="3532"/>
      <w:bookmarkEnd w:id="3533"/>
      <w:bookmarkEnd w:id="3534"/>
      <w:bookmarkEnd w:id="3535"/>
      <w:bookmarkEnd w:id="3536"/>
      <w:bookmarkEnd w:id="3537"/>
      <w:bookmarkEnd w:id="3538"/>
      <w:bookmarkEnd w:id="353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3549" w:name="_PERM_MCCTEMPBM_CRPT98420064___4"/>
            <w:r w:rsidRPr="006D68AC">
              <w:t>1</w:t>
            </w:r>
            <w:bookmarkEnd w:id="3549"/>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Heading6"/>
      </w:pPr>
      <w:bookmarkStart w:id="3550" w:name="_Toc157434737"/>
      <w:bookmarkStart w:id="3551" w:name="_Toc157436452"/>
      <w:bookmarkStart w:id="3552" w:name="_Toc157440292"/>
      <w:bookmarkStart w:id="3553" w:name="_Toc160649964"/>
      <w:bookmarkStart w:id="3554" w:name="_Toc164928246"/>
      <w:bookmarkStart w:id="3555" w:name="_Toc168550105"/>
      <w:bookmarkStart w:id="3556" w:name="_Toc170118176"/>
      <w:bookmarkStart w:id="3557" w:name="_Toc209470258"/>
      <w:bookmarkStart w:id="3558" w:name="_Toc148176962"/>
      <w:bookmarkStart w:id="3559" w:name="_Toc148359012"/>
      <w:bookmarkStart w:id="3560" w:name="_Toc151743150"/>
      <w:bookmarkStart w:id="3561" w:name="_Toc151743615"/>
      <w:bookmarkEnd w:id="3540"/>
      <w:bookmarkEnd w:id="3541"/>
      <w:bookmarkEnd w:id="3542"/>
      <w:bookmarkEnd w:id="3543"/>
      <w:bookmarkEnd w:id="3544"/>
      <w:bookmarkEnd w:id="3545"/>
      <w:bookmarkEnd w:id="3546"/>
      <w:bookmarkEnd w:id="3547"/>
      <w:bookmarkEnd w:id="3548"/>
      <w:r w:rsidRPr="006D68AC">
        <w:t>6.4.3.3.3.2</w:t>
      </w:r>
      <w:r w:rsidRPr="006D68AC">
        <w:tab/>
        <w:t>PUT</w:t>
      </w:r>
      <w:bookmarkEnd w:id="3550"/>
      <w:bookmarkEnd w:id="3551"/>
      <w:bookmarkEnd w:id="3552"/>
      <w:bookmarkEnd w:id="3553"/>
      <w:bookmarkEnd w:id="3554"/>
      <w:bookmarkEnd w:id="3555"/>
      <w:bookmarkEnd w:id="3556"/>
      <w:bookmarkEnd w:id="355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3562" w:name="_PERM_MCCTEMPBM_CRPT98420068___4"/>
            <w:r w:rsidRPr="006D68AC">
              <w:t>1</w:t>
            </w:r>
            <w:bookmarkEnd w:id="3562"/>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Heading6"/>
      </w:pPr>
      <w:bookmarkStart w:id="3563" w:name="_Toc157434738"/>
      <w:bookmarkStart w:id="3564" w:name="_Toc157436453"/>
      <w:bookmarkStart w:id="3565" w:name="_Toc157440293"/>
      <w:bookmarkStart w:id="3566" w:name="_Toc160649965"/>
      <w:bookmarkStart w:id="3567" w:name="_Toc164928247"/>
      <w:bookmarkStart w:id="3568" w:name="_Toc168550106"/>
      <w:bookmarkStart w:id="3569" w:name="_Toc170118177"/>
      <w:bookmarkStart w:id="3570" w:name="_Toc209470259"/>
      <w:r w:rsidRPr="006D68AC">
        <w:t>6.4.3.3.3.3</w:t>
      </w:r>
      <w:r w:rsidRPr="006D68AC">
        <w:tab/>
        <w:t>PATCH</w:t>
      </w:r>
      <w:bookmarkEnd w:id="3563"/>
      <w:bookmarkEnd w:id="3564"/>
      <w:bookmarkEnd w:id="3565"/>
      <w:bookmarkEnd w:id="3566"/>
      <w:bookmarkEnd w:id="3567"/>
      <w:bookmarkEnd w:id="3568"/>
      <w:bookmarkEnd w:id="3569"/>
      <w:bookmarkEnd w:id="357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SimSun"/>
        </w:rPr>
      </w:pPr>
    </w:p>
    <w:p w14:paraId="763B5186" w14:textId="2BFDFD79" w:rsidR="003654E0" w:rsidRPr="006D68AC" w:rsidRDefault="003654E0" w:rsidP="000B7712">
      <w:pPr>
        <w:pStyle w:val="Heading6"/>
      </w:pPr>
      <w:bookmarkStart w:id="3571" w:name="_Toc157434739"/>
      <w:bookmarkStart w:id="3572" w:name="_Toc157436454"/>
      <w:bookmarkStart w:id="3573" w:name="_Toc157440294"/>
      <w:bookmarkStart w:id="3574" w:name="_Toc160649966"/>
      <w:bookmarkStart w:id="3575" w:name="_Toc164928248"/>
      <w:bookmarkStart w:id="3576" w:name="_Toc168550107"/>
      <w:bookmarkStart w:id="3577" w:name="_Toc170118178"/>
      <w:bookmarkStart w:id="3578" w:name="_Toc209470260"/>
      <w:bookmarkStart w:id="3579" w:name="_Toc85734342"/>
      <w:bookmarkStart w:id="3580" w:name="_Toc89431641"/>
      <w:bookmarkStart w:id="3581" w:name="_Toc97042453"/>
      <w:bookmarkStart w:id="3582" w:name="_Toc97045597"/>
      <w:bookmarkStart w:id="3583" w:name="_Toc97155342"/>
      <w:bookmarkStart w:id="3584" w:name="_Toc101521479"/>
      <w:bookmarkStart w:id="3585" w:name="_Toc120537589"/>
      <w:bookmarkStart w:id="3586" w:name="_Toc151743151"/>
      <w:bookmarkStart w:id="3587" w:name="_Toc151743616"/>
      <w:bookmarkEnd w:id="3558"/>
      <w:bookmarkEnd w:id="3559"/>
      <w:bookmarkEnd w:id="3560"/>
      <w:bookmarkEnd w:id="3561"/>
      <w:r w:rsidRPr="006D68AC">
        <w:t>6.4.3.3.3.4</w:t>
      </w:r>
      <w:r w:rsidRPr="006D68AC">
        <w:tab/>
        <w:t>DELETE</w:t>
      </w:r>
      <w:bookmarkEnd w:id="3571"/>
      <w:bookmarkEnd w:id="3572"/>
      <w:bookmarkEnd w:id="3573"/>
      <w:bookmarkEnd w:id="3574"/>
      <w:bookmarkEnd w:id="3575"/>
      <w:bookmarkEnd w:id="3576"/>
      <w:bookmarkEnd w:id="3577"/>
      <w:bookmarkEnd w:id="3578"/>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Heading5"/>
        <w:rPr>
          <w:lang w:eastAsia="zh-CN"/>
        </w:rPr>
      </w:pPr>
      <w:bookmarkStart w:id="3588" w:name="_Toc157434740"/>
      <w:bookmarkStart w:id="3589" w:name="_Toc157436455"/>
      <w:bookmarkStart w:id="3590" w:name="_Toc157440295"/>
      <w:bookmarkStart w:id="3591" w:name="_Toc160649967"/>
      <w:bookmarkStart w:id="3592" w:name="_Toc164928249"/>
      <w:bookmarkStart w:id="3593" w:name="_Toc168550108"/>
      <w:bookmarkStart w:id="3594" w:name="_Toc170118179"/>
      <w:bookmarkStart w:id="3595" w:name="_Toc209470261"/>
      <w:bookmarkStart w:id="3596" w:name="_Toc85734343"/>
      <w:bookmarkStart w:id="3597" w:name="_Toc89431642"/>
      <w:bookmarkStart w:id="3598" w:name="_Toc97042454"/>
      <w:bookmarkStart w:id="3599" w:name="_Toc97045598"/>
      <w:bookmarkStart w:id="3600" w:name="_Toc97155343"/>
      <w:bookmarkStart w:id="3601" w:name="_Toc101521480"/>
      <w:bookmarkStart w:id="3602" w:name="_Toc120537590"/>
      <w:bookmarkStart w:id="3603" w:name="_Toc151743152"/>
      <w:bookmarkStart w:id="3604" w:name="_Toc151743617"/>
      <w:bookmarkEnd w:id="3579"/>
      <w:bookmarkEnd w:id="3580"/>
      <w:bookmarkEnd w:id="3581"/>
      <w:bookmarkEnd w:id="3582"/>
      <w:bookmarkEnd w:id="3583"/>
      <w:bookmarkEnd w:id="3584"/>
      <w:bookmarkEnd w:id="3585"/>
      <w:bookmarkEnd w:id="3586"/>
      <w:bookmarkEnd w:id="3587"/>
      <w:r w:rsidRPr="006D68AC">
        <w:t>6.4.3.3</w:t>
      </w:r>
      <w:r w:rsidRPr="006D68AC">
        <w:rPr>
          <w:lang w:eastAsia="zh-CN"/>
        </w:rPr>
        <w:t>.4</w:t>
      </w:r>
      <w:r w:rsidRPr="006D68AC">
        <w:rPr>
          <w:lang w:eastAsia="zh-CN"/>
        </w:rPr>
        <w:tab/>
        <w:t>Resource Custom Operations</w:t>
      </w:r>
      <w:bookmarkEnd w:id="3588"/>
      <w:bookmarkEnd w:id="3589"/>
      <w:bookmarkEnd w:id="3590"/>
      <w:bookmarkEnd w:id="3591"/>
      <w:bookmarkEnd w:id="3592"/>
      <w:bookmarkEnd w:id="3593"/>
      <w:bookmarkEnd w:id="3594"/>
      <w:bookmarkEnd w:id="3595"/>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Heading3"/>
      </w:pPr>
      <w:bookmarkStart w:id="3605" w:name="_Toc157434741"/>
      <w:bookmarkStart w:id="3606" w:name="_Toc157436456"/>
      <w:bookmarkStart w:id="3607" w:name="_Toc157440296"/>
      <w:bookmarkStart w:id="3608" w:name="_Toc160649968"/>
      <w:bookmarkStart w:id="3609" w:name="_Toc164928250"/>
      <w:bookmarkStart w:id="3610" w:name="_Toc168550109"/>
      <w:bookmarkStart w:id="3611" w:name="_Toc170118180"/>
      <w:bookmarkStart w:id="3612" w:name="_Toc209470262"/>
      <w:bookmarkStart w:id="3613" w:name="_Toc148176971"/>
      <w:bookmarkStart w:id="3614" w:name="_Toc148359021"/>
      <w:bookmarkStart w:id="3615" w:name="_Toc151743153"/>
      <w:bookmarkStart w:id="3616" w:name="_Toc151743618"/>
      <w:bookmarkEnd w:id="3596"/>
      <w:bookmarkEnd w:id="3597"/>
      <w:bookmarkEnd w:id="3598"/>
      <w:bookmarkEnd w:id="3599"/>
      <w:bookmarkEnd w:id="3600"/>
      <w:bookmarkEnd w:id="3601"/>
      <w:bookmarkEnd w:id="3602"/>
      <w:bookmarkEnd w:id="3603"/>
      <w:bookmarkEnd w:id="3604"/>
      <w:r w:rsidRPr="006D68AC">
        <w:t>6.4.4</w:t>
      </w:r>
      <w:r w:rsidRPr="006D68AC">
        <w:tab/>
        <w:t>Custom Operations without associated resources</w:t>
      </w:r>
      <w:bookmarkEnd w:id="3605"/>
      <w:bookmarkEnd w:id="3606"/>
      <w:bookmarkEnd w:id="3607"/>
      <w:bookmarkEnd w:id="3608"/>
      <w:bookmarkEnd w:id="3609"/>
      <w:bookmarkEnd w:id="3610"/>
      <w:bookmarkEnd w:id="3611"/>
      <w:bookmarkEnd w:id="3612"/>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Heading3"/>
      </w:pPr>
      <w:bookmarkStart w:id="3617" w:name="_Toc157434742"/>
      <w:bookmarkStart w:id="3618" w:name="_Toc157436457"/>
      <w:bookmarkStart w:id="3619" w:name="_Toc157440297"/>
      <w:bookmarkStart w:id="3620" w:name="_Toc160649969"/>
      <w:bookmarkStart w:id="3621" w:name="_Toc164928251"/>
      <w:bookmarkStart w:id="3622" w:name="_Toc168550110"/>
      <w:bookmarkStart w:id="3623" w:name="_Toc170118181"/>
      <w:bookmarkStart w:id="3624" w:name="_Toc209470263"/>
      <w:bookmarkStart w:id="3625" w:name="_Toc96843433"/>
      <w:bookmarkStart w:id="3626" w:name="_Toc96844408"/>
      <w:bookmarkStart w:id="3627" w:name="_Toc100739981"/>
      <w:bookmarkStart w:id="3628" w:name="_Toc129252554"/>
      <w:bookmarkStart w:id="3629" w:name="_Toc144024259"/>
      <w:bookmarkStart w:id="3630" w:name="_Toc148176972"/>
      <w:bookmarkStart w:id="3631" w:name="_Toc148359022"/>
      <w:bookmarkStart w:id="3632" w:name="_Toc151743154"/>
      <w:bookmarkStart w:id="3633" w:name="_Toc151743619"/>
      <w:bookmarkEnd w:id="3613"/>
      <w:bookmarkEnd w:id="3614"/>
      <w:bookmarkEnd w:id="3615"/>
      <w:bookmarkEnd w:id="3616"/>
      <w:r w:rsidRPr="006D68AC">
        <w:t>6.4.5</w:t>
      </w:r>
      <w:r w:rsidRPr="006D68AC">
        <w:tab/>
        <w:t>Notifications</w:t>
      </w:r>
      <w:bookmarkEnd w:id="3617"/>
      <w:bookmarkEnd w:id="3618"/>
      <w:bookmarkEnd w:id="3619"/>
      <w:bookmarkEnd w:id="3620"/>
      <w:bookmarkEnd w:id="3621"/>
      <w:bookmarkEnd w:id="3622"/>
      <w:bookmarkEnd w:id="3623"/>
      <w:bookmarkEnd w:id="3624"/>
    </w:p>
    <w:p w14:paraId="5AA1DB94" w14:textId="37087C29" w:rsidR="003654E0" w:rsidRPr="006D68AC" w:rsidRDefault="003654E0" w:rsidP="003654E0">
      <w:pPr>
        <w:pStyle w:val="Heading4"/>
      </w:pPr>
      <w:bookmarkStart w:id="3634" w:name="_Toc157434743"/>
      <w:bookmarkStart w:id="3635" w:name="_Toc157436458"/>
      <w:bookmarkStart w:id="3636" w:name="_Toc157440298"/>
      <w:bookmarkStart w:id="3637" w:name="_Toc160649970"/>
      <w:bookmarkStart w:id="3638" w:name="_Toc164928252"/>
      <w:bookmarkStart w:id="3639" w:name="_Toc168550111"/>
      <w:bookmarkStart w:id="3640" w:name="_Toc170118182"/>
      <w:bookmarkStart w:id="3641" w:name="_Toc209470264"/>
      <w:bookmarkStart w:id="3642" w:name="_Toc96843434"/>
      <w:bookmarkStart w:id="3643" w:name="_Toc96844409"/>
      <w:bookmarkStart w:id="3644" w:name="_Toc100739982"/>
      <w:bookmarkStart w:id="3645" w:name="_Toc129252555"/>
      <w:bookmarkStart w:id="3646" w:name="_Toc144024260"/>
      <w:bookmarkStart w:id="3647" w:name="_Toc148176973"/>
      <w:bookmarkStart w:id="3648" w:name="_Toc148359023"/>
      <w:bookmarkStart w:id="3649" w:name="_Toc151743155"/>
      <w:bookmarkStart w:id="3650" w:name="_Toc151743620"/>
      <w:bookmarkEnd w:id="3625"/>
      <w:bookmarkEnd w:id="3626"/>
      <w:bookmarkEnd w:id="3627"/>
      <w:bookmarkEnd w:id="3628"/>
      <w:bookmarkEnd w:id="3629"/>
      <w:bookmarkEnd w:id="3630"/>
      <w:bookmarkEnd w:id="3631"/>
      <w:bookmarkEnd w:id="3632"/>
      <w:bookmarkEnd w:id="3633"/>
      <w:r w:rsidRPr="006D68AC">
        <w:t>6.4.5.1</w:t>
      </w:r>
      <w:r w:rsidRPr="006D68AC">
        <w:tab/>
        <w:t>General</w:t>
      </w:r>
      <w:bookmarkEnd w:id="3634"/>
      <w:bookmarkEnd w:id="3635"/>
      <w:bookmarkEnd w:id="3636"/>
      <w:bookmarkEnd w:id="3637"/>
      <w:bookmarkEnd w:id="3638"/>
      <w:bookmarkEnd w:id="3639"/>
      <w:bookmarkEnd w:id="3640"/>
      <w:bookmarkEnd w:id="3641"/>
    </w:p>
    <w:p w14:paraId="6B06A12E" w14:textId="77777777" w:rsidR="00B110B4" w:rsidRPr="006D68AC" w:rsidRDefault="00B110B4" w:rsidP="00B110B4">
      <w:pPr>
        <w:rPr>
          <w:noProof/>
        </w:rPr>
      </w:pPr>
      <w:bookmarkStart w:id="3651" w:name="_Toc157434744"/>
      <w:bookmarkStart w:id="3652" w:name="_Toc157436459"/>
      <w:bookmarkStart w:id="3653" w:name="_Toc157440299"/>
      <w:bookmarkStart w:id="3654" w:name="_Toc160649971"/>
      <w:bookmarkStart w:id="3655" w:name="_Toc96843435"/>
      <w:bookmarkStart w:id="3656" w:name="_Toc96844410"/>
      <w:bookmarkStart w:id="3657" w:name="_Toc100739983"/>
      <w:bookmarkStart w:id="3658" w:name="_Toc129252556"/>
      <w:bookmarkStart w:id="3659" w:name="_Toc144024261"/>
      <w:bookmarkStart w:id="3660" w:name="_Toc148176974"/>
      <w:bookmarkStart w:id="3661" w:name="_Toc148359024"/>
      <w:bookmarkStart w:id="3662" w:name="_Toc151743156"/>
      <w:bookmarkStart w:id="3663" w:name="_Toc151743621"/>
      <w:bookmarkEnd w:id="3642"/>
      <w:bookmarkEnd w:id="3643"/>
      <w:bookmarkEnd w:id="3644"/>
      <w:bookmarkEnd w:id="3645"/>
      <w:bookmarkEnd w:id="3646"/>
      <w:bookmarkEnd w:id="3647"/>
      <w:bookmarkEnd w:id="3648"/>
      <w:bookmarkEnd w:id="3649"/>
      <w:bookmarkEnd w:id="3650"/>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Heading4"/>
        <w:rPr>
          <w:lang w:val="en-US"/>
        </w:rPr>
      </w:pPr>
      <w:bookmarkStart w:id="3664" w:name="_Toc164928253"/>
      <w:bookmarkStart w:id="3665" w:name="_Toc168550112"/>
      <w:bookmarkStart w:id="3666" w:name="_Toc170118183"/>
      <w:bookmarkStart w:id="3667" w:name="_Toc209470265"/>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3651"/>
      <w:bookmarkEnd w:id="3652"/>
      <w:bookmarkEnd w:id="3653"/>
      <w:bookmarkEnd w:id="3654"/>
      <w:bookmarkEnd w:id="3664"/>
      <w:bookmarkEnd w:id="3665"/>
      <w:bookmarkEnd w:id="3666"/>
      <w:bookmarkEnd w:id="3667"/>
    </w:p>
    <w:p w14:paraId="6C7293D2" w14:textId="134A9555" w:rsidR="003654E0" w:rsidRPr="006D68AC" w:rsidRDefault="003654E0" w:rsidP="003654E0">
      <w:pPr>
        <w:pStyle w:val="Heading5"/>
        <w:rPr>
          <w:noProof/>
          <w:lang w:val="en-US"/>
        </w:rPr>
      </w:pPr>
      <w:bookmarkStart w:id="3668" w:name="_Toc157434745"/>
      <w:bookmarkStart w:id="3669" w:name="_Toc157436460"/>
      <w:bookmarkStart w:id="3670" w:name="_Toc157440300"/>
      <w:bookmarkStart w:id="3671" w:name="_Toc160649972"/>
      <w:bookmarkStart w:id="3672" w:name="_Toc164928254"/>
      <w:bookmarkStart w:id="3673" w:name="_Toc168550113"/>
      <w:bookmarkStart w:id="3674" w:name="_Toc170118184"/>
      <w:bookmarkStart w:id="3675" w:name="_Toc209470266"/>
      <w:bookmarkStart w:id="3676" w:name="_Toc96843436"/>
      <w:bookmarkStart w:id="3677" w:name="_Toc96844411"/>
      <w:bookmarkStart w:id="3678" w:name="_Toc100739984"/>
      <w:bookmarkStart w:id="3679" w:name="_Toc129252557"/>
      <w:bookmarkStart w:id="3680" w:name="_Toc144024262"/>
      <w:bookmarkStart w:id="3681" w:name="_Toc148176975"/>
      <w:bookmarkStart w:id="3682" w:name="_Toc148359025"/>
      <w:bookmarkStart w:id="3683" w:name="_Toc151743157"/>
      <w:bookmarkStart w:id="3684" w:name="_Toc151743622"/>
      <w:bookmarkEnd w:id="3655"/>
      <w:bookmarkEnd w:id="3656"/>
      <w:bookmarkEnd w:id="3657"/>
      <w:bookmarkEnd w:id="3658"/>
      <w:bookmarkEnd w:id="3659"/>
      <w:bookmarkEnd w:id="3660"/>
      <w:bookmarkEnd w:id="3661"/>
      <w:bookmarkEnd w:id="3662"/>
      <w:bookmarkEnd w:id="3663"/>
      <w:r w:rsidRPr="006D68AC">
        <w:t>6.4</w:t>
      </w:r>
      <w:r w:rsidRPr="006D68AC">
        <w:rPr>
          <w:lang w:val="en-US"/>
        </w:rPr>
        <w:t>.5.2</w:t>
      </w:r>
      <w:r w:rsidRPr="006D68AC">
        <w:rPr>
          <w:noProof/>
          <w:lang w:val="en-US"/>
        </w:rPr>
        <w:t>.1</w:t>
      </w:r>
      <w:r w:rsidRPr="006D68AC">
        <w:rPr>
          <w:noProof/>
          <w:lang w:val="en-US"/>
        </w:rPr>
        <w:tab/>
        <w:t>Description</w:t>
      </w:r>
      <w:bookmarkEnd w:id="3668"/>
      <w:bookmarkEnd w:id="3669"/>
      <w:bookmarkEnd w:id="3670"/>
      <w:bookmarkEnd w:id="3671"/>
      <w:bookmarkEnd w:id="3672"/>
      <w:bookmarkEnd w:id="3673"/>
      <w:bookmarkEnd w:id="3674"/>
      <w:bookmarkEnd w:id="3675"/>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Heading5"/>
        <w:rPr>
          <w:noProof/>
        </w:rPr>
      </w:pPr>
      <w:bookmarkStart w:id="3685" w:name="_Toc157434746"/>
      <w:bookmarkStart w:id="3686" w:name="_Toc157436461"/>
      <w:bookmarkStart w:id="3687" w:name="_Toc157440301"/>
      <w:bookmarkStart w:id="3688" w:name="_Toc160649973"/>
      <w:bookmarkStart w:id="3689" w:name="_Toc164928255"/>
      <w:bookmarkStart w:id="3690" w:name="_Toc168550114"/>
      <w:bookmarkStart w:id="3691" w:name="_Toc170118185"/>
      <w:bookmarkStart w:id="3692" w:name="_Toc209470267"/>
      <w:bookmarkStart w:id="3693" w:name="_Toc96843437"/>
      <w:bookmarkStart w:id="3694" w:name="_Toc96844412"/>
      <w:bookmarkStart w:id="3695" w:name="_Toc100739985"/>
      <w:bookmarkStart w:id="3696" w:name="_Toc129252558"/>
      <w:bookmarkStart w:id="3697" w:name="_Toc144024263"/>
      <w:bookmarkStart w:id="3698" w:name="_Toc148176976"/>
      <w:bookmarkStart w:id="3699" w:name="_Toc148359026"/>
      <w:bookmarkStart w:id="3700" w:name="_Toc151743158"/>
      <w:bookmarkStart w:id="3701" w:name="_Toc151743623"/>
      <w:bookmarkEnd w:id="3676"/>
      <w:bookmarkEnd w:id="3677"/>
      <w:bookmarkEnd w:id="3678"/>
      <w:bookmarkEnd w:id="3679"/>
      <w:bookmarkEnd w:id="3680"/>
      <w:bookmarkEnd w:id="3681"/>
      <w:bookmarkEnd w:id="3682"/>
      <w:bookmarkEnd w:id="3683"/>
      <w:bookmarkEnd w:id="3684"/>
      <w:r w:rsidRPr="006D68AC">
        <w:t>6.4.5.2</w:t>
      </w:r>
      <w:r w:rsidRPr="006D68AC">
        <w:rPr>
          <w:noProof/>
        </w:rPr>
        <w:t>.2</w:t>
      </w:r>
      <w:r w:rsidRPr="006D68AC">
        <w:rPr>
          <w:noProof/>
        </w:rPr>
        <w:tab/>
        <w:t>Target URI</w:t>
      </w:r>
      <w:bookmarkEnd w:id="3685"/>
      <w:bookmarkEnd w:id="3686"/>
      <w:bookmarkEnd w:id="3687"/>
      <w:bookmarkEnd w:id="3688"/>
      <w:bookmarkEnd w:id="3689"/>
      <w:bookmarkEnd w:id="3690"/>
      <w:bookmarkEnd w:id="3691"/>
      <w:bookmarkEnd w:id="3692"/>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Heading5"/>
        <w:rPr>
          <w:noProof/>
        </w:rPr>
      </w:pPr>
      <w:bookmarkStart w:id="3702" w:name="_Toc157434747"/>
      <w:bookmarkStart w:id="3703" w:name="_Toc157436462"/>
      <w:bookmarkStart w:id="3704" w:name="_Toc157440302"/>
      <w:bookmarkStart w:id="3705" w:name="_Toc160649974"/>
      <w:bookmarkStart w:id="3706" w:name="_Toc164928256"/>
      <w:bookmarkStart w:id="3707" w:name="_Toc168550115"/>
      <w:bookmarkStart w:id="3708" w:name="_Toc170118186"/>
      <w:bookmarkStart w:id="3709" w:name="_Toc209470268"/>
      <w:bookmarkStart w:id="3710" w:name="_Toc96843438"/>
      <w:bookmarkStart w:id="3711" w:name="_Toc96844413"/>
      <w:bookmarkStart w:id="3712" w:name="_Toc100739986"/>
      <w:bookmarkStart w:id="3713" w:name="_Toc129252559"/>
      <w:bookmarkStart w:id="3714" w:name="_Toc144024264"/>
      <w:bookmarkStart w:id="3715" w:name="_Toc148176977"/>
      <w:bookmarkStart w:id="3716" w:name="_Toc148359027"/>
      <w:bookmarkStart w:id="3717" w:name="_Toc151743159"/>
      <w:bookmarkStart w:id="3718" w:name="_Toc151743624"/>
      <w:bookmarkEnd w:id="3693"/>
      <w:bookmarkEnd w:id="3694"/>
      <w:bookmarkEnd w:id="3695"/>
      <w:bookmarkEnd w:id="3696"/>
      <w:bookmarkEnd w:id="3697"/>
      <w:bookmarkEnd w:id="3698"/>
      <w:bookmarkEnd w:id="3699"/>
      <w:bookmarkEnd w:id="3700"/>
      <w:bookmarkEnd w:id="3701"/>
      <w:r w:rsidRPr="006D68AC">
        <w:t>6.4.5.2</w:t>
      </w:r>
      <w:r w:rsidRPr="006D68AC">
        <w:rPr>
          <w:noProof/>
        </w:rPr>
        <w:t>.3</w:t>
      </w:r>
      <w:r w:rsidRPr="006D68AC">
        <w:rPr>
          <w:noProof/>
        </w:rPr>
        <w:tab/>
        <w:t>Standard Methods</w:t>
      </w:r>
      <w:bookmarkEnd w:id="3702"/>
      <w:bookmarkEnd w:id="3703"/>
      <w:bookmarkEnd w:id="3704"/>
      <w:bookmarkEnd w:id="3705"/>
      <w:bookmarkEnd w:id="3706"/>
      <w:bookmarkEnd w:id="3707"/>
      <w:bookmarkEnd w:id="3708"/>
      <w:bookmarkEnd w:id="3709"/>
    </w:p>
    <w:p w14:paraId="47A1782C" w14:textId="734E189D" w:rsidR="003654E0" w:rsidRPr="006D68AC" w:rsidRDefault="003654E0" w:rsidP="000B7712">
      <w:pPr>
        <w:pStyle w:val="Heading6"/>
      </w:pPr>
      <w:bookmarkStart w:id="3719" w:name="_Toc157434748"/>
      <w:bookmarkStart w:id="3720" w:name="_Toc157436463"/>
      <w:bookmarkStart w:id="3721" w:name="_Toc157440303"/>
      <w:bookmarkStart w:id="3722" w:name="_Toc160649975"/>
      <w:bookmarkStart w:id="3723" w:name="_Toc164928257"/>
      <w:bookmarkStart w:id="3724" w:name="_Toc168550116"/>
      <w:bookmarkStart w:id="3725" w:name="_Toc170118187"/>
      <w:bookmarkStart w:id="3726" w:name="_Toc209470269"/>
      <w:bookmarkStart w:id="3727" w:name="_Toc85734349"/>
      <w:bookmarkStart w:id="3728" w:name="_Toc89431648"/>
      <w:bookmarkStart w:id="3729" w:name="_Toc97042460"/>
      <w:bookmarkStart w:id="3730" w:name="_Toc97045604"/>
      <w:bookmarkStart w:id="3731" w:name="_Toc97155349"/>
      <w:bookmarkStart w:id="3732" w:name="_Toc101521486"/>
      <w:bookmarkStart w:id="3733" w:name="_Toc120537598"/>
      <w:bookmarkStart w:id="3734" w:name="_Toc151743160"/>
      <w:bookmarkStart w:id="3735" w:name="_Toc151743625"/>
      <w:bookmarkEnd w:id="3710"/>
      <w:bookmarkEnd w:id="3711"/>
      <w:bookmarkEnd w:id="3712"/>
      <w:bookmarkEnd w:id="3713"/>
      <w:bookmarkEnd w:id="3714"/>
      <w:bookmarkEnd w:id="3715"/>
      <w:bookmarkEnd w:id="3716"/>
      <w:bookmarkEnd w:id="3717"/>
      <w:bookmarkEnd w:id="3718"/>
      <w:r w:rsidRPr="006D68AC">
        <w:t>6.4.5.2.3.1</w:t>
      </w:r>
      <w:r w:rsidRPr="006D68AC">
        <w:tab/>
        <w:t>POST</w:t>
      </w:r>
      <w:bookmarkEnd w:id="3719"/>
      <w:bookmarkEnd w:id="3720"/>
      <w:bookmarkEnd w:id="3721"/>
      <w:bookmarkEnd w:id="3722"/>
      <w:bookmarkEnd w:id="3723"/>
      <w:bookmarkEnd w:id="3724"/>
      <w:bookmarkEnd w:id="3725"/>
      <w:bookmarkEnd w:id="3726"/>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Heading3"/>
      </w:pPr>
      <w:bookmarkStart w:id="3736" w:name="_Toc157434749"/>
      <w:bookmarkStart w:id="3737" w:name="_Toc157436464"/>
      <w:bookmarkStart w:id="3738" w:name="_Toc157440304"/>
      <w:bookmarkStart w:id="3739" w:name="_Toc160649976"/>
      <w:bookmarkStart w:id="3740" w:name="_Toc164928258"/>
      <w:bookmarkStart w:id="3741" w:name="_Toc168550117"/>
      <w:bookmarkStart w:id="3742" w:name="_Toc170118188"/>
      <w:bookmarkStart w:id="3743" w:name="_Toc209470270"/>
      <w:bookmarkStart w:id="3744" w:name="_Toc85734350"/>
      <w:bookmarkStart w:id="3745" w:name="_Toc89431649"/>
      <w:bookmarkStart w:id="3746" w:name="_Toc97042461"/>
      <w:bookmarkStart w:id="3747" w:name="_Toc97045605"/>
      <w:bookmarkStart w:id="3748" w:name="_Toc97155350"/>
      <w:bookmarkStart w:id="3749" w:name="_Toc101521487"/>
      <w:bookmarkStart w:id="3750" w:name="_Toc120537599"/>
      <w:bookmarkStart w:id="3751" w:name="_Toc151743161"/>
      <w:bookmarkStart w:id="3752" w:name="_Toc151743626"/>
      <w:bookmarkEnd w:id="3727"/>
      <w:bookmarkEnd w:id="3728"/>
      <w:bookmarkEnd w:id="3729"/>
      <w:bookmarkEnd w:id="3730"/>
      <w:bookmarkEnd w:id="3731"/>
      <w:bookmarkEnd w:id="3732"/>
      <w:bookmarkEnd w:id="3733"/>
      <w:bookmarkEnd w:id="3734"/>
      <w:bookmarkEnd w:id="3735"/>
      <w:r w:rsidRPr="006D68AC">
        <w:t>6.4.6</w:t>
      </w:r>
      <w:r w:rsidRPr="006D68AC">
        <w:tab/>
        <w:t>Data Model</w:t>
      </w:r>
      <w:bookmarkEnd w:id="3736"/>
      <w:bookmarkEnd w:id="3737"/>
      <w:bookmarkEnd w:id="3738"/>
      <w:bookmarkEnd w:id="3739"/>
      <w:bookmarkEnd w:id="3740"/>
      <w:bookmarkEnd w:id="3741"/>
      <w:bookmarkEnd w:id="3742"/>
      <w:bookmarkEnd w:id="3743"/>
    </w:p>
    <w:p w14:paraId="59999A0A" w14:textId="2636DD39" w:rsidR="003654E0" w:rsidRPr="006D68AC" w:rsidRDefault="003654E0" w:rsidP="003654E0">
      <w:pPr>
        <w:pStyle w:val="Heading4"/>
        <w:rPr>
          <w:lang w:eastAsia="zh-CN"/>
        </w:rPr>
      </w:pPr>
      <w:bookmarkStart w:id="3753" w:name="_Toc157434750"/>
      <w:bookmarkStart w:id="3754" w:name="_Toc157436465"/>
      <w:bookmarkStart w:id="3755" w:name="_Toc157440305"/>
      <w:bookmarkStart w:id="3756" w:name="_Toc160649977"/>
      <w:bookmarkStart w:id="3757" w:name="_Toc164928259"/>
      <w:bookmarkStart w:id="3758" w:name="_Toc168550118"/>
      <w:bookmarkStart w:id="3759" w:name="_Toc170118189"/>
      <w:bookmarkStart w:id="3760" w:name="_Toc209470271"/>
      <w:bookmarkStart w:id="3761" w:name="_Toc85734351"/>
      <w:bookmarkStart w:id="3762" w:name="_Toc89431650"/>
      <w:bookmarkStart w:id="3763" w:name="_Toc97042462"/>
      <w:bookmarkStart w:id="3764" w:name="_Toc97045606"/>
      <w:bookmarkStart w:id="3765" w:name="_Toc97155351"/>
      <w:bookmarkStart w:id="3766" w:name="_Toc101521488"/>
      <w:bookmarkStart w:id="3767" w:name="_Toc120537600"/>
      <w:bookmarkStart w:id="3768" w:name="_Toc151743162"/>
      <w:bookmarkStart w:id="3769" w:name="_Toc151743627"/>
      <w:bookmarkEnd w:id="3744"/>
      <w:bookmarkEnd w:id="3745"/>
      <w:bookmarkEnd w:id="3746"/>
      <w:bookmarkEnd w:id="3747"/>
      <w:bookmarkEnd w:id="3748"/>
      <w:bookmarkEnd w:id="3749"/>
      <w:bookmarkEnd w:id="3750"/>
      <w:bookmarkEnd w:id="3751"/>
      <w:bookmarkEnd w:id="3752"/>
      <w:r w:rsidRPr="006D68AC">
        <w:t>6.4.6</w:t>
      </w:r>
      <w:r w:rsidRPr="006D68AC">
        <w:rPr>
          <w:lang w:eastAsia="zh-CN"/>
        </w:rPr>
        <w:t>.1</w:t>
      </w:r>
      <w:r w:rsidRPr="006D68AC">
        <w:rPr>
          <w:lang w:eastAsia="zh-CN"/>
        </w:rPr>
        <w:tab/>
        <w:t>General</w:t>
      </w:r>
      <w:bookmarkEnd w:id="3753"/>
      <w:bookmarkEnd w:id="3754"/>
      <w:bookmarkEnd w:id="3755"/>
      <w:bookmarkEnd w:id="3756"/>
      <w:bookmarkEnd w:id="3757"/>
      <w:bookmarkEnd w:id="3758"/>
      <w:bookmarkEnd w:id="3759"/>
      <w:bookmarkEnd w:id="3760"/>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3770" w:name="_PERM_MCCTEMPBM_CRPT98420073___4"/>
            <w:r w:rsidRPr="006D68AC">
              <w:t>3GPP TS 29.122 [2]</w:t>
            </w:r>
            <w:bookmarkEnd w:id="3770"/>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3771" w:name="_PERM_MCCTEMPBM_CRPT98420074___4"/>
            <w:r w:rsidRPr="006D68AC">
              <w:t>3GPP TS 29.122 [2]</w:t>
            </w:r>
            <w:bookmarkEnd w:id="3771"/>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3772" w:name="_PERM_MCCTEMPBM_CRPT98420075___4"/>
            <w:r w:rsidRPr="006D68AC">
              <w:t>3GPP TS 29.571 [16]</w:t>
            </w:r>
            <w:bookmarkEnd w:id="3772"/>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3773" w:name="_PERM_MCCTEMPBM_CRPT98420076___4"/>
            <w:r w:rsidRPr="006D68AC">
              <w:t>3GPP TS 29.571 [16]</w:t>
            </w:r>
            <w:bookmarkEnd w:id="3773"/>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3774" w:name="_PERM_MCCTEMPBM_CRPT98420078___4"/>
            <w:r w:rsidRPr="006D68AC">
              <w:t>6.16.6.2.4</w:t>
            </w:r>
            <w:bookmarkEnd w:id="3774"/>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3775" w:name="_PERM_MCCTEMPBM_CRPT98420081___4"/>
            <w:r w:rsidRPr="006D68AC">
              <w:t>6.3.6.2.15</w:t>
            </w:r>
            <w:bookmarkEnd w:id="3775"/>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3776" w:name="_PERM_MCCTEMPBM_CRPT98420083___4"/>
            <w:r w:rsidRPr="006D68AC">
              <w:rPr>
                <w:lang w:eastAsia="zh-CN"/>
              </w:rPr>
              <w:t>3GPP TS 29.571 [16]</w:t>
            </w:r>
            <w:bookmarkEnd w:id="3776"/>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3777" w:name="_PERM_MCCTEMPBM_CRPT98420084___4"/>
            <w:r w:rsidRPr="006D68AC">
              <w:t>3GPP TS 29.571 [16]</w:t>
            </w:r>
            <w:bookmarkEnd w:id="3777"/>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3778" w:name="_PERM_MCCTEMPBM_CRPT98420085___4"/>
            <w:r w:rsidRPr="006D68AC">
              <w:t>3GPP TS 29.122 [2]</w:t>
            </w:r>
            <w:bookmarkEnd w:id="3778"/>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Heading4"/>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209470272"/>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61"/>
      <w:bookmarkEnd w:id="3762"/>
      <w:bookmarkEnd w:id="3763"/>
      <w:bookmarkEnd w:id="3764"/>
      <w:bookmarkEnd w:id="3765"/>
      <w:bookmarkEnd w:id="3766"/>
      <w:bookmarkEnd w:id="3767"/>
      <w:bookmarkEnd w:id="3768"/>
      <w:bookmarkEnd w:id="3769"/>
      <w:r w:rsidRPr="006D68AC">
        <w:rPr>
          <w:lang w:eastAsia="zh-CN"/>
        </w:rPr>
        <w:t>6.4.6.2</w:t>
      </w:r>
      <w:r w:rsidRPr="006D68AC">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6D68AC" w:rsidRDefault="003654E0" w:rsidP="003654E0">
      <w:pPr>
        <w:pStyle w:val="Heading5"/>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209470273"/>
      <w:bookmarkEnd w:id="3787"/>
      <w:bookmarkEnd w:id="3788"/>
      <w:bookmarkEnd w:id="3789"/>
      <w:bookmarkEnd w:id="3790"/>
      <w:bookmarkEnd w:id="3791"/>
      <w:bookmarkEnd w:id="3792"/>
      <w:bookmarkEnd w:id="3793"/>
      <w:bookmarkEnd w:id="3794"/>
      <w:bookmarkEnd w:id="3795"/>
      <w:r w:rsidRPr="006D68AC">
        <w:rPr>
          <w:lang w:eastAsia="zh-CN"/>
        </w:rPr>
        <w:t>6.4.6.2.1</w:t>
      </w:r>
      <w:r w:rsidRPr="006D68AC">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Heading5"/>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209470274"/>
      <w:r w:rsidRPr="006D68AC">
        <w:t>6.4.6.2.2</w:t>
      </w:r>
      <w:r w:rsidRPr="006D68AC">
        <w:tab/>
        <w:t>Type: NetSliceOptSubsc</w:t>
      </w:r>
      <w:bookmarkEnd w:id="3804"/>
      <w:bookmarkEnd w:id="3805"/>
      <w:bookmarkEnd w:id="3806"/>
      <w:bookmarkEnd w:id="3807"/>
      <w:bookmarkEnd w:id="3808"/>
      <w:bookmarkEnd w:id="3809"/>
      <w:bookmarkEnd w:id="3810"/>
      <w:bookmarkEnd w:id="3811"/>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3812" w:name="_PERM_MCCTEMPBM_CRPT98420086___7"/>
            <w:r w:rsidRPr="006D68AC">
              <w:t>Contains the identifier for the network slice.</w:t>
            </w:r>
          </w:p>
          <w:p w14:paraId="3746C891" w14:textId="77777777" w:rsidR="004B2B97" w:rsidRPr="006D68AC" w:rsidRDefault="004B2B97" w:rsidP="007D4E32">
            <w:pPr>
              <w:pStyle w:val="TAL"/>
            </w:pPr>
          </w:p>
          <w:bookmarkEnd w:id="3812"/>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3813"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3813"/>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3814"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3814"/>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3815" w:name="_PERM_MCCTEMPBM_CRPT98420089___7"/>
          </w:p>
          <w:bookmarkEnd w:id="3815"/>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3816" w:name="_PERM_MCCTEMPBM_CRPT98420090___7"/>
          </w:p>
          <w:bookmarkEnd w:id="3816"/>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Heading5"/>
      </w:pPr>
      <w:bookmarkStart w:id="3817" w:name="_Toc164928263"/>
      <w:bookmarkStart w:id="3818" w:name="_Toc168550122"/>
      <w:bookmarkStart w:id="3819" w:name="_Toc170118193"/>
      <w:bookmarkStart w:id="3820" w:name="_Toc209470275"/>
      <w:r w:rsidRPr="006D68AC">
        <w:t>6.4.6.2.3</w:t>
      </w:r>
      <w:r w:rsidRPr="006D68AC">
        <w:tab/>
        <w:t>Type: NetSliceOptSubscPatch</w:t>
      </w:r>
      <w:bookmarkEnd w:id="3817"/>
      <w:bookmarkEnd w:id="3818"/>
      <w:bookmarkEnd w:id="3819"/>
      <w:bookmarkEnd w:id="3820"/>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Heading5"/>
      </w:pPr>
      <w:bookmarkStart w:id="3821" w:name="_Toc157434754"/>
      <w:bookmarkStart w:id="3822" w:name="_Toc157436469"/>
      <w:bookmarkStart w:id="3823" w:name="_Toc157440309"/>
      <w:bookmarkStart w:id="3824" w:name="_Toc160649981"/>
      <w:bookmarkStart w:id="3825" w:name="_Toc164928264"/>
      <w:bookmarkStart w:id="3826" w:name="_Toc168550123"/>
      <w:bookmarkStart w:id="3827" w:name="_Toc170118194"/>
      <w:bookmarkStart w:id="3828" w:name="_Toc209470276"/>
      <w:bookmarkStart w:id="3829" w:name="_Toc151743166"/>
      <w:bookmarkStart w:id="3830" w:name="_Toc151743631"/>
      <w:r w:rsidRPr="006D68AC">
        <w:t>6.4.6.2.</w:t>
      </w:r>
      <w:r w:rsidR="004B2B97" w:rsidRPr="006D68AC">
        <w:t>4</w:t>
      </w:r>
      <w:r w:rsidRPr="006D68AC">
        <w:tab/>
        <w:t>Type: NetSliceOptNotif</w:t>
      </w:r>
      <w:bookmarkEnd w:id="3821"/>
      <w:bookmarkEnd w:id="3822"/>
      <w:bookmarkEnd w:id="3823"/>
      <w:bookmarkEnd w:id="3824"/>
      <w:bookmarkEnd w:id="3825"/>
      <w:bookmarkEnd w:id="3826"/>
      <w:bookmarkEnd w:id="3827"/>
      <w:bookmarkEnd w:id="3828"/>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Heading4"/>
        <w:rPr>
          <w:lang w:val="en-US"/>
        </w:rPr>
      </w:pPr>
      <w:bookmarkStart w:id="3831" w:name="_Toc151743632"/>
      <w:bookmarkStart w:id="3832" w:name="_Toc151743167"/>
      <w:bookmarkStart w:id="3833" w:name="_Toc148359041"/>
      <w:bookmarkStart w:id="3834" w:name="_Toc148176991"/>
      <w:bookmarkStart w:id="3835" w:name="_Toc157434755"/>
      <w:bookmarkStart w:id="3836" w:name="_Toc157436470"/>
      <w:bookmarkStart w:id="3837" w:name="_Toc157440310"/>
      <w:bookmarkStart w:id="3838" w:name="_Toc160649982"/>
      <w:bookmarkStart w:id="3839" w:name="_Toc164928265"/>
      <w:bookmarkStart w:id="3840" w:name="_Toc168550124"/>
      <w:bookmarkStart w:id="3841" w:name="_Toc170118195"/>
      <w:bookmarkStart w:id="3842" w:name="_Toc209470277"/>
      <w:bookmarkStart w:id="3843" w:name="_Toc148176992"/>
      <w:bookmarkStart w:id="3844" w:name="_Toc148359042"/>
      <w:bookmarkStart w:id="3845" w:name="_Toc151743168"/>
      <w:bookmarkStart w:id="3846" w:name="_Toc151743633"/>
      <w:bookmarkEnd w:id="3829"/>
      <w:bookmarkEnd w:id="3830"/>
      <w:r w:rsidRPr="006D68AC">
        <w:t>6.4</w:t>
      </w:r>
      <w:r w:rsidRPr="006D68AC">
        <w:rPr>
          <w:lang w:val="en-US"/>
        </w:rPr>
        <w:t>.6.3</w:t>
      </w:r>
      <w:r w:rsidRPr="006D68AC">
        <w:rPr>
          <w:lang w:val="en-US"/>
        </w:rPr>
        <w:tab/>
        <w:t>Simple data types and enumerations</w:t>
      </w:r>
      <w:bookmarkEnd w:id="3831"/>
      <w:bookmarkEnd w:id="3832"/>
      <w:bookmarkEnd w:id="3833"/>
      <w:bookmarkEnd w:id="3834"/>
      <w:bookmarkEnd w:id="3835"/>
      <w:bookmarkEnd w:id="3836"/>
      <w:bookmarkEnd w:id="3837"/>
      <w:bookmarkEnd w:id="3838"/>
      <w:bookmarkEnd w:id="3839"/>
      <w:bookmarkEnd w:id="3840"/>
      <w:bookmarkEnd w:id="3841"/>
      <w:bookmarkEnd w:id="3842"/>
    </w:p>
    <w:p w14:paraId="7248745E" w14:textId="6B5B488C" w:rsidR="00777298" w:rsidRPr="006D68AC" w:rsidRDefault="00777298" w:rsidP="00777298">
      <w:pPr>
        <w:pStyle w:val="Heading5"/>
      </w:pPr>
      <w:bookmarkStart w:id="3847" w:name="_Toc157434756"/>
      <w:bookmarkStart w:id="3848" w:name="_Toc157436471"/>
      <w:bookmarkStart w:id="3849" w:name="_Toc157440311"/>
      <w:bookmarkStart w:id="3850" w:name="_Toc160649983"/>
      <w:bookmarkStart w:id="3851" w:name="_Toc164928266"/>
      <w:bookmarkStart w:id="3852" w:name="_Toc168550125"/>
      <w:bookmarkStart w:id="3853" w:name="_Toc170118196"/>
      <w:bookmarkStart w:id="3854" w:name="_Toc209470278"/>
      <w:bookmarkStart w:id="3855" w:name="_Toc148176993"/>
      <w:bookmarkStart w:id="3856" w:name="_Toc148359043"/>
      <w:bookmarkStart w:id="3857" w:name="_Toc151743169"/>
      <w:bookmarkStart w:id="3858" w:name="_Toc151743634"/>
      <w:bookmarkEnd w:id="3843"/>
      <w:bookmarkEnd w:id="3844"/>
      <w:bookmarkEnd w:id="3845"/>
      <w:bookmarkEnd w:id="3846"/>
      <w:r w:rsidRPr="006D68AC">
        <w:t>6.4.6.3.1</w:t>
      </w:r>
      <w:r w:rsidRPr="006D68AC">
        <w:tab/>
        <w:t>Introduction</w:t>
      </w:r>
      <w:bookmarkEnd w:id="3847"/>
      <w:bookmarkEnd w:id="3848"/>
      <w:bookmarkEnd w:id="3849"/>
      <w:bookmarkEnd w:id="3850"/>
      <w:bookmarkEnd w:id="3851"/>
      <w:bookmarkEnd w:id="3852"/>
      <w:bookmarkEnd w:id="3853"/>
      <w:bookmarkEnd w:id="3854"/>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Heading5"/>
      </w:pPr>
      <w:bookmarkStart w:id="3859" w:name="_Toc157434757"/>
      <w:bookmarkStart w:id="3860" w:name="_Toc157436472"/>
      <w:bookmarkStart w:id="3861" w:name="_Toc157440312"/>
      <w:bookmarkStart w:id="3862" w:name="_Toc160649984"/>
      <w:bookmarkStart w:id="3863" w:name="_Toc164928267"/>
      <w:bookmarkStart w:id="3864" w:name="_Toc168550126"/>
      <w:bookmarkStart w:id="3865" w:name="_Toc170118197"/>
      <w:bookmarkStart w:id="3866" w:name="_Toc209470279"/>
      <w:bookmarkEnd w:id="3855"/>
      <w:bookmarkEnd w:id="3856"/>
      <w:bookmarkEnd w:id="3857"/>
      <w:bookmarkEnd w:id="3858"/>
      <w:r w:rsidRPr="006D68AC">
        <w:t>6.4.6.3.2</w:t>
      </w:r>
      <w:r w:rsidRPr="006D68AC">
        <w:tab/>
        <w:t>Simple data types</w:t>
      </w:r>
      <w:bookmarkEnd w:id="3859"/>
      <w:bookmarkEnd w:id="3860"/>
      <w:bookmarkEnd w:id="3861"/>
      <w:bookmarkEnd w:id="3862"/>
      <w:bookmarkEnd w:id="3863"/>
      <w:bookmarkEnd w:id="3864"/>
      <w:bookmarkEnd w:id="3865"/>
      <w:bookmarkEnd w:id="3866"/>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Heading4"/>
        <w:rPr>
          <w:lang w:val="en-US"/>
        </w:rPr>
      </w:pPr>
      <w:bookmarkStart w:id="3867" w:name="_Toc157434758"/>
      <w:bookmarkStart w:id="3868" w:name="_Toc157436473"/>
      <w:bookmarkStart w:id="3869" w:name="_Toc157440313"/>
      <w:bookmarkStart w:id="3870" w:name="_Toc160649985"/>
      <w:bookmarkStart w:id="3871" w:name="_Toc164928268"/>
      <w:bookmarkStart w:id="3872" w:name="_Toc168550127"/>
      <w:bookmarkStart w:id="3873" w:name="_Toc170118198"/>
      <w:bookmarkStart w:id="3874" w:name="_Toc209470280"/>
      <w:bookmarkStart w:id="3875" w:name="_Toc148176997"/>
      <w:bookmarkStart w:id="3876" w:name="_Toc148359047"/>
      <w:bookmarkStart w:id="3877" w:name="_Toc151743171"/>
      <w:bookmarkStart w:id="3878"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3867"/>
      <w:bookmarkEnd w:id="3868"/>
      <w:bookmarkEnd w:id="3869"/>
      <w:bookmarkEnd w:id="3870"/>
      <w:bookmarkEnd w:id="3871"/>
      <w:bookmarkEnd w:id="3872"/>
      <w:bookmarkEnd w:id="3873"/>
      <w:bookmarkEnd w:id="3874"/>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Heading4"/>
      </w:pPr>
      <w:bookmarkStart w:id="3879" w:name="_Toc157434759"/>
      <w:bookmarkStart w:id="3880" w:name="_Toc157436474"/>
      <w:bookmarkStart w:id="3881" w:name="_Toc157440314"/>
      <w:bookmarkStart w:id="3882" w:name="_Toc160649986"/>
      <w:bookmarkStart w:id="3883" w:name="_Toc164928269"/>
      <w:bookmarkStart w:id="3884" w:name="_Toc168550128"/>
      <w:bookmarkStart w:id="3885" w:name="_Toc170118199"/>
      <w:bookmarkStart w:id="3886" w:name="_Toc209470281"/>
      <w:bookmarkStart w:id="3887" w:name="_Toc148176998"/>
      <w:bookmarkStart w:id="3888" w:name="_Toc148359048"/>
      <w:bookmarkStart w:id="3889" w:name="_Toc151743172"/>
      <w:bookmarkStart w:id="3890" w:name="_Toc151743637"/>
      <w:bookmarkEnd w:id="3875"/>
      <w:bookmarkEnd w:id="3876"/>
      <w:bookmarkEnd w:id="3877"/>
      <w:bookmarkEnd w:id="3878"/>
      <w:r w:rsidRPr="006D68AC">
        <w:t>6.4.6.5</w:t>
      </w:r>
      <w:r w:rsidRPr="006D68AC">
        <w:tab/>
        <w:t>Binary data</w:t>
      </w:r>
      <w:bookmarkEnd w:id="3879"/>
      <w:bookmarkEnd w:id="3880"/>
      <w:bookmarkEnd w:id="3881"/>
      <w:bookmarkEnd w:id="3882"/>
      <w:bookmarkEnd w:id="3883"/>
      <w:bookmarkEnd w:id="3884"/>
      <w:bookmarkEnd w:id="3885"/>
      <w:bookmarkEnd w:id="3886"/>
    </w:p>
    <w:p w14:paraId="30D711D2" w14:textId="04F0D6F8" w:rsidR="00777298" w:rsidRPr="006D68AC" w:rsidRDefault="00777298" w:rsidP="00777298">
      <w:pPr>
        <w:pStyle w:val="Heading5"/>
      </w:pPr>
      <w:bookmarkStart w:id="3891" w:name="_Toc157434760"/>
      <w:bookmarkStart w:id="3892" w:name="_Toc157436475"/>
      <w:bookmarkStart w:id="3893" w:name="_Toc157440315"/>
      <w:bookmarkStart w:id="3894" w:name="_Toc160649987"/>
      <w:bookmarkStart w:id="3895" w:name="_Toc164928270"/>
      <w:bookmarkStart w:id="3896" w:name="_Toc168550129"/>
      <w:bookmarkStart w:id="3897" w:name="_Toc170118200"/>
      <w:bookmarkStart w:id="3898" w:name="_Toc209470282"/>
      <w:bookmarkEnd w:id="3887"/>
      <w:bookmarkEnd w:id="3888"/>
      <w:bookmarkEnd w:id="3889"/>
      <w:bookmarkEnd w:id="3890"/>
      <w:r w:rsidRPr="006D68AC">
        <w:t>6.4.6.5.1</w:t>
      </w:r>
      <w:r w:rsidRPr="006D68AC">
        <w:tab/>
        <w:t>Binary Data Types</w:t>
      </w:r>
      <w:bookmarkEnd w:id="3891"/>
      <w:bookmarkEnd w:id="3892"/>
      <w:bookmarkEnd w:id="3893"/>
      <w:bookmarkEnd w:id="3894"/>
      <w:bookmarkEnd w:id="3895"/>
      <w:bookmarkEnd w:id="3896"/>
      <w:bookmarkEnd w:id="3897"/>
      <w:bookmarkEnd w:id="3898"/>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Heading3"/>
        <w:rPr>
          <w:lang w:eastAsia="zh-CN"/>
        </w:rPr>
      </w:pPr>
      <w:bookmarkStart w:id="3899" w:name="_Toc157434761"/>
      <w:bookmarkStart w:id="3900" w:name="_Toc157436476"/>
      <w:bookmarkStart w:id="3901" w:name="_Toc157440316"/>
      <w:bookmarkStart w:id="3902" w:name="_Toc160649988"/>
      <w:bookmarkStart w:id="3903" w:name="_Toc164928271"/>
      <w:bookmarkStart w:id="3904" w:name="_Toc168550130"/>
      <w:bookmarkStart w:id="3905" w:name="_Toc170118201"/>
      <w:bookmarkStart w:id="3906" w:name="_Toc209470283"/>
      <w:bookmarkStart w:id="3907" w:name="_Toc97039983"/>
      <w:bookmarkStart w:id="3908" w:name="_Toc101521497"/>
      <w:bookmarkStart w:id="3909" w:name="_Toc120537609"/>
      <w:bookmarkStart w:id="3910" w:name="_Toc151743174"/>
      <w:bookmarkStart w:id="3911" w:name="_Toc151743639"/>
      <w:r w:rsidRPr="006D68AC">
        <w:t>6.4.7</w:t>
      </w:r>
      <w:r w:rsidRPr="006D68AC">
        <w:tab/>
        <w:t>Error Handling</w:t>
      </w:r>
      <w:bookmarkEnd w:id="3899"/>
      <w:bookmarkEnd w:id="3900"/>
      <w:bookmarkEnd w:id="3901"/>
      <w:bookmarkEnd w:id="3902"/>
      <w:bookmarkEnd w:id="3903"/>
      <w:bookmarkEnd w:id="3904"/>
      <w:bookmarkEnd w:id="3905"/>
      <w:bookmarkEnd w:id="3906"/>
    </w:p>
    <w:p w14:paraId="4A38E038" w14:textId="3DC96672" w:rsidR="00777298" w:rsidRPr="006D68AC" w:rsidRDefault="00777298" w:rsidP="00777298">
      <w:pPr>
        <w:pStyle w:val="Heading4"/>
      </w:pPr>
      <w:bookmarkStart w:id="3912" w:name="_Toc157434762"/>
      <w:bookmarkStart w:id="3913" w:name="_Toc157436477"/>
      <w:bookmarkStart w:id="3914" w:name="_Toc157440317"/>
      <w:bookmarkStart w:id="3915" w:name="_Toc160649989"/>
      <w:bookmarkStart w:id="3916" w:name="_Toc164928272"/>
      <w:bookmarkStart w:id="3917" w:name="_Toc168550131"/>
      <w:bookmarkStart w:id="3918" w:name="_Toc170118202"/>
      <w:bookmarkStart w:id="3919" w:name="_Toc209470284"/>
      <w:bookmarkStart w:id="3920" w:name="_Toc97039984"/>
      <w:bookmarkStart w:id="3921" w:name="_Toc101521498"/>
      <w:bookmarkStart w:id="3922" w:name="_Toc120537610"/>
      <w:bookmarkStart w:id="3923" w:name="_Toc151743175"/>
      <w:bookmarkStart w:id="3924" w:name="_Toc151743640"/>
      <w:bookmarkEnd w:id="3907"/>
      <w:bookmarkEnd w:id="3908"/>
      <w:bookmarkEnd w:id="3909"/>
      <w:bookmarkEnd w:id="3910"/>
      <w:bookmarkEnd w:id="3911"/>
      <w:r w:rsidRPr="006D68AC">
        <w:t>6.4.7.1</w:t>
      </w:r>
      <w:r w:rsidRPr="006D68AC">
        <w:tab/>
        <w:t>General</w:t>
      </w:r>
      <w:bookmarkEnd w:id="3912"/>
      <w:bookmarkEnd w:id="3913"/>
      <w:bookmarkEnd w:id="3914"/>
      <w:bookmarkEnd w:id="3915"/>
      <w:bookmarkEnd w:id="3916"/>
      <w:bookmarkEnd w:id="3917"/>
      <w:bookmarkEnd w:id="3918"/>
      <w:bookmarkEnd w:id="3919"/>
    </w:p>
    <w:p w14:paraId="4C85A6C5" w14:textId="1030A6C2" w:rsidR="00B110B4" w:rsidRPr="006D68AC" w:rsidRDefault="00B110B4" w:rsidP="00B110B4">
      <w:bookmarkStart w:id="3925" w:name="_Toc157434763"/>
      <w:bookmarkStart w:id="3926" w:name="_Toc157436478"/>
      <w:bookmarkStart w:id="3927" w:name="_Toc157440318"/>
      <w:bookmarkStart w:id="3928" w:name="_Toc160649990"/>
      <w:bookmarkStart w:id="3929" w:name="_Toc97039985"/>
      <w:bookmarkStart w:id="3930" w:name="_Toc101521499"/>
      <w:bookmarkStart w:id="3931" w:name="_Toc120537611"/>
      <w:bookmarkStart w:id="3932" w:name="_Toc151743176"/>
      <w:bookmarkStart w:id="3933" w:name="_Toc151743641"/>
      <w:bookmarkEnd w:id="3920"/>
      <w:bookmarkEnd w:id="3921"/>
      <w:bookmarkEnd w:id="3922"/>
      <w:bookmarkEnd w:id="3923"/>
      <w:bookmarkEnd w:id="3924"/>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Heading4"/>
      </w:pPr>
      <w:bookmarkStart w:id="3934" w:name="_Toc164928273"/>
      <w:bookmarkStart w:id="3935" w:name="_Toc168550132"/>
      <w:bookmarkStart w:id="3936" w:name="_Toc170118203"/>
      <w:bookmarkStart w:id="3937" w:name="_Toc209470285"/>
      <w:r w:rsidRPr="006D68AC">
        <w:t>6.4.7.2</w:t>
      </w:r>
      <w:r w:rsidRPr="006D68AC">
        <w:tab/>
        <w:t>Protocol Errors</w:t>
      </w:r>
      <w:bookmarkEnd w:id="3925"/>
      <w:bookmarkEnd w:id="3926"/>
      <w:bookmarkEnd w:id="3927"/>
      <w:bookmarkEnd w:id="3928"/>
      <w:bookmarkEnd w:id="3934"/>
      <w:bookmarkEnd w:id="3935"/>
      <w:bookmarkEnd w:id="3936"/>
      <w:bookmarkEnd w:id="3937"/>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Heading4"/>
      </w:pPr>
      <w:bookmarkStart w:id="3938" w:name="_Toc157434764"/>
      <w:bookmarkStart w:id="3939" w:name="_Toc157436479"/>
      <w:bookmarkStart w:id="3940" w:name="_Toc157440319"/>
      <w:bookmarkStart w:id="3941" w:name="_Toc160649991"/>
      <w:bookmarkStart w:id="3942" w:name="_Toc164928274"/>
      <w:bookmarkStart w:id="3943" w:name="_Toc168550133"/>
      <w:bookmarkStart w:id="3944" w:name="_Toc170118204"/>
      <w:bookmarkStart w:id="3945" w:name="_Toc209470286"/>
      <w:bookmarkEnd w:id="3929"/>
      <w:bookmarkEnd w:id="3930"/>
      <w:bookmarkEnd w:id="3931"/>
      <w:bookmarkEnd w:id="3932"/>
      <w:bookmarkEnd w:id="3933"/>
      <w:r w:rsidRPr="006D68AC">
        <w:t>6.4.7.3</w:t>
      </w:r>
      <w:r w:rsidRPr="006D68AC">
        <w:tab/>
        <w:t>Application Errors</w:t>
      </w:r>
      <w:bookmarkEnd w:id="3938"/>
      <w:bookmarkEnd w:id="3939"/>
      <w:bookmarkEnd w:id="3940"/>
      <w:bookmarkEnd w:id="3941"/>
      <w:bookmarkEnd w:id="3942"/>
      <w:bookmarkEnd w:id="3943"/>
      <w:bookmarkEnd w:id="3944"/>
      <w:bookmarkEnd w:id="3945"/>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Heading3"/>
        <w:rPr>
          <w:lang w:eastAsia="zh-CN"/>
        </w:rPr>
      </w:pPr>
      <w:bookmarkStart w:id="3946" w:name="_Toc157434765"/>
      <w:bookmarkStart w:id="3947" w:name="_Toc157436480"/>
      <w:bookmarkStart w:id="3948" w:name="_Toc157440320"/>
      <w:bookmarkStart w:id="3949" w:name="_Toc160649992"/>
      <w:bookmarkStart w:id="3950" w:name="_Toc164928275"/>
      <w:bookmarkStart w:id="3951" w:name="_Toc168550134"/>
      <w:bookmarkStart w:id="3952" w:name="_Toc170118205"/>
      <w:bookmarkStart w:id="3953" w:name="_Toc209470287"/>
      <w:bookmarkStart w:id="3954" w:name="_Toc67903565"/>
      <w:bookmarkStart w:id="3955" w:name="_Toc144311652"/>
      <w:r w:rsidRPr="006D68AC">
        <w:t>6.4.8</w:t>
      </w:r>
      <w:r w:rsidRPr="006D68AC">
        <w:rPr>
          <w:lang w:eastAsia="zh-CN"/>
        </w:rPr>
        <w:tab/>
        <w:t>Feature negotiation</w:t>
      </w:r>
      <w:bookmarkEnd w:id="3946"/>
      <w:bookmarkEnd w:id="3947"/>
      <w:bookmarkEnd w:id="3948"/>
      <w:bookmarkEnd w:id="3949"/>
      <w:bookmarkEnd w:id="3950"/>
      <w:bookmarkEnd w:id="3951"/>
      <w:bookmarkEnd w:id="3952"/>
      <w:bookmarkEnd w:id="3953"/>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Heading3"/>
      </w:pPr>
      <w:bookmarkStart w:id="3956" w:name="_Toc157434766"/>
      <w:bookmarkStart w:id="3957" w:name="_Toc157436481"/>
      <w:bookmarkStart w:id="3958" w:name="_Toc157440321"/>
      <w:bookmarkStart w:id="3959" w:name="_Toc160649993"/>
      <w:bookmarkStart w:id="3960" w:name="_Toc164928276"/>
      <w:bookmarkStart w:id="3961" w:name="_Toc168550135"/>
      <w:bookmarkStart w:id="3962" w:name="_Toc170118206"/>
      <w:bookmarkStart w:id="3963" w:name="_Toc209470288"/>
      <w:bookmarkStart w:id="3964" w:name="_Toc151743179"/>
      <w:bookmarkStart w:id="3965" w:name="_Toc151743644"/>
      <w:bookmarkEnd w:id="3954"/>
      <w:bookmarkEnd w:id="3955"/>
      <w:r w:rsidRPr="006D68AC">
        <w:t>6.4.9</w:t>
      </w:r>
      <w:r w:rsidRPr="006D68AC">
        <w:tab/>
        <w:t>Security</w:t>
      </w:r>
      <w:bookmarkEnd w:id="3956"/>
      <w:bookmarkEnd w:id="3957"/>
      <w:bookmarkEnd w:id="3958"/>
      <w:bookmarkEnd w:id="3959"/>
      <w:bookmarkEnd w:id="3960"/>
      <w:bookmarkEnd w:id="3961"/>
      <w:bookmarkEnd w:id="3962"/>
      <w:bookmarkEnd w:id="3963"/>
    </w:p>
    <w:p w14:paraId="046C0E65" w14:textId="2E072F7F" w:rsidR="00777298" w:rsidRPr="006D68AC" w:rsidRDefault="00777298" w:rsidP="00777298">
      <w:pPr>
        <w:rPr>
          <w:noProof/>
          <w:lang w:eastAsia="zh-CN"/>
        </w:rPr>
      </w:pPr>
      <w:bookmarkStart w:id="3966"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3966"/>
    </w:p>
    <w:p w14:paraId="3ACDAE3D" w14:textId="77777777" w:rsidR="004B0AE5" w:rsidRPr="006D68AC" w:rsidRDefault="004B0AE5" w:rsidP="004B0AE5">
      <w:pPr>
        <w:pStyle w:val="Heading2"/>
      </w:pPr>
      <w:bookmarkStart w:id="3967" w:name="_Toc157434767"/>
      <w:bookmarkStart w:id="3968" w:name="_Toc157436482"/>
      <w:bookmarkStart w:id="3969" w:name="_Toc157440322"/>
      <w:bookmarkStart w:id="3970" w:name="_Toc160649994"/>
      <w:bookmarkStart w:id="3971" w:name="_Toc164928277"/>
      <w:bookmarkStart w:id="3972" w:name="_Toc168550136"/>
      <w:bookmarkStart w:id="3973" w:name="_Toc170118207"/>
      <w:bookmarkStart w:id="3974" w:name="_Toc209470289"/>
      <w:r w:rsidRPr="006D68AC">
        <w:rPr>
          <w:noProof/>
          <w:lang w:eastAsia="zh-CN"/>
        </w:rPr>
        <w:t>6.5</w:t>
      </w:r>
      <w:r w:rsidRPr="006D68AC">
        <w:tab/>
        <w:t>NSCE_ManagementServiceDiscovery API</w:t>
      </w:r>
      <w:bookmarkEnd w:id="3967"/>
      <w:bookmarkEnd w:id="3968"/>
      <w:bookmarkEnd w:id="3969"/>
      <w:bookmarkEnd w:id="3970"/>
      <w:bookmarkEnd w:id="3971"/>
      <w:bookmarkEnd w:id="3972"/>
      <w:bookmarkEnd w:id="3973"/>
      <w:bookmarkEnd w:id="3974"/>
    </w:p>
    <w:p w14:paraId="7FA23CD6" w14:textId="77777777" w:rsidR="004B0AE5" w:rsidRPr="006D68AC" w:rsidRDefault="004B0AE5" w:rsidP="004B0AE5">
      <w:pPr>
        <w:pStyle w:val="Heading3"/>
      </w:pPr>
      <w:bookmarkStart w:id="3975" w:name="_Toc157434768"/>
      <w:bookmarkStart w:id="3976" w:name="_Toc157436483"/>
      <w:bookmarkStart w:id="3977" w:name="_Toc157440323"/>
      <w:bookmarkStart w:id="3978" w:name="_Toc160649995"/>
      <w:bookmarkStart w:id="3979" w:name="_Toc164928278"/>
      <w:bookmarkStart w:id="3980" w:name="_Toc168550137"/>
      <w:bookmarkStart w:id="3981" w:name="_Toc170118208"/>
      <w:bookmarkStart w:id="3982" w:name="_Toc209470290"/>
      <w:r w:rsidRPr="006D68AC">
        <w:rPr>
          <w:noProof/>
          <w:lang w:eastAsia="zh-CN"/>
        </w:rPr>
        <w:t>6.5</w:t>
      </w:r>
      <w:r w:rsidRPr="006D68AC">
        <w:t>.1</w:t>
      </w:r>
      <w:r w:rsidRPr="006D68AC">
        <w:tab/>
        <w:t>Introduction</w:t>
      </w:r>
      <w:bookmarkEnd w:id="3975"/>
      <w:bookmarkEnd w:id="3976"/>
      <w:bookmarkEnd w:id="3977"/>
      <w:bookmarkEnd w:id="3978"/>
      <w:bookmarkEnd w:id="3979"/>
      <w:bookmarkEnd w:id="3980"/>
      <w:bookmarkEnd w:id="3981"/>
      <w:bookmarkEnd w:id="3982"/>
    </w:p>
    <w:p w14:paraId="678C4267" w14:textId="77777777" w:rsidR="00B110B4" w:rsidRPr="006D68AC" w:rsidRDefault="00B110B4" w:rsidP="00B110B4">
      <w:pPr>
        <w:rPr>
          <w:noProof/>
          <w:lang w:eastAsia="zh-CN"/>
        </w:rPr>
      </w:pPr>
      <w:bookmarkStart w:id="3983" w:name="_Toc157434769"/>
      <w:bookmarkStart w:id="3984" w:name="_Toc157436484"/>
      <w:bookmarkStart w:id="3985" w:name="_Toc157440324"/>
      <w:bookmarkStart w:id="3986"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Heading3"/>
      </w:pPr>
      <w:bookmarkStart w:id="3987" w:name="_Toc164928279"/>
      <w:bookmarkStart w:id="3988" w:name="_Toc168550138"/>
      <w:bookmarkStart w:id="3989" w:name="_Toc170118209"/>
      <w:bookmarkStart w:id="3990" w:name="_Toc209470291"/>
      <w:r w:rsidRPr="006D68AC">
        <w:rPr>
          <w:noProof/>
          <w:lang w:eastAsia="zh-CN"/>
        </w:rPr>
        <w:t>6.5</w:t>
      </w:r>
      <w:r w:rsidRPr="006D68AC">
        <w:t>.2</w:t>
      </w:r>
      <w:r w:rsidRPr="006D68AC">
        <w:tab/>
        <w:t>Usage of HTTP</w:t>
      </w:r>
      <w:bookmarkEnd w:id="3983"/>
      <w:bookmarkEnd w:id="3984"/>
      <w:bookmarkEnd w:id="3985"/>
      <w:bookmarkEnd w:id="3986"/>
      <w:bookmarkEnd w:id="3987"/>
      <w:bookmarkEnd w:id="3988"/>
      <w:bookmarkEnd w:id="3989"/>
      <w:bookmarkEnd w:id="3990"/>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Heading3"/>
      </w:pPr>
      <w:bookmarkStart w:id="3991" w:name="_Toc157434770"/>
      <w:bookmarkStart w:id="3992" w:name="_Toc157436485"/>
      <w:bookmarkStart w:id="3993" w:name="_Toc157440325"/>
      <w:bookmarkStart w:id="3994" w:name="_Toc160649997"/>
      <w:bookmarkStart w:id="3995" w:name="_Toc164928280"/>
      <w:bookmarkStart w:id="3996" w:name="_Toc168550139"/>
      <w:bookmarkStart w:id="3997" w:name="_Toc170118210"/>
      <w:bookmarkStart w:id="3998" w:name="_Toc209470292"/>
      <w:r w:rsidRPr="006D68AC">
        <w:rPr>
          <w:noProof/>
          <w:lang w:eastAsia="zh-CN"/>
        </w:rPr>
        <w:t>6.5</w:t>
      </w:r>
      <w:r w:rsidRPr="006D68AC">
        <w:t>.3</w:t>
      </w:r>
      <w:r w:rsidRPr="006D68AC">
        <w:tab/>
        <w:t>Resources</w:t>
      </w:r>
      <w:bookmarkEnd w:id="3991"/>
      <w:bookmarkEnd w:id="3992"/>
      <w:bookmarkEnd w:id="3993"/>
      <w:bookmarkEnd w:id="3994"/>
      <w:bookmarkEnd w:id="3995"/>
      <w:bookmarkEnd w:id="3996"/>
      <w:bookmarkEnd w:id="3997"/>
      <w:bookmarkEnd w:id="3998"/>
    </w:p>
    <w:p w14:paraId="7FCC37A8" w14:textId="77777777" w:rsidR="004B0AE5" w:rsidRPr="006D68AC" w:rsidRDefault="004B0AE5" w:rsidP="004B0AE5">
      <w:pPr>
        <w:pStyle w:val="Heading4"/>
      </w:pPr>
      <w:bookmarkStart w:id="3999" w:name="_Toc157434771"/>
      <w:bookmarkStart w:id="4000" w:name="_Toc157436486"/>
      <w:bookmarkStart w:id="4001" w:name="_Toc157440326"/>
      <w:bookmarkStart w:id="4002" w:name="_Toc160649998"/>
      <w:bookmarkStart w:id="4003" w:name="_Toc164928281"/>
      <w:bookmarkStart w:id="4004" w:name="_Toc168550140"/>
      <w:bookmarkStart w:id="4005" w:name="_Toc170118211"/>
      <w:bookmarkStart w:id="4006" w:name="_Toc209470293"/>
      <w:r w:rsidRPr="006D68AC">
        <w:rPr>
          <w:noProof/>
          <w:lang w:eastAsia="zh-CN"/>
        </w:rPr>
        <w:t>6.5</w:t>
      </w:r>
      <w:r w:rsidRPr="006D68AC">
        <w:t>.3.1</w:t>
      </w:r>
      <w:r w:rsidRPr="006D68AC">
        <w:tab/>
        <w:t>Overview</w:t>
      </w:r>
      <w:bookmarkEnd w:id="3999"/>
      <w:bookmarkEnd w:id="4000"/>
      <w:bookmarkEnd w:id="4001"/>
      <w:bookmarkEnd w:id="4002"/>
      <w:bookmarkEnd w:id="4003"/>
      <w:bookmarkEnd w:id="4004"/>
      <w:bookmarkEnd w:id="4005"/>
      <w:bookmarkEnd w:id="4006"/>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7pt;mso-width-percent:0;mso-height-percent:0;mso-width-percent:0;mso-height-percent:0" o:ole="">
            <v:imagedata r:id="rId143" o:title=""/>
          </v:shape>
          <o:OLEObject Type="Embed" ProgID="Word.Document.8" ShapeID="_x0000_i1094" DrawAspect="Content" ObjectID="_1820301970"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DengXian"/>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Heading4"/>
      </w:pPr>
      <w:bookmarkStart w:id="4007" w:name="_Toc157434772"/>
      <w:bookmarkStart w:id="4008" w:name="_Toc157436487"/>
      <w:bookmarkStart w:id="4009" w:name="_Toc157440327"/>
      <w:bookmarkStart w:id="4010" w:name="_Toc160649999"/>
      <w:bookmarkStart w:id="4011" w:name="_Toc164928282"/>
      <w:bookmarkStart w:id="4012" w:name="_Toc168550141"/>
      <w:bookmarkStart w:id="4013" w:name="_Toc170118212"/>
      <w:bookmarkStart w:id="4014" w:name="_Toc209470294"/>
      <w:r w:rsidRPr="006D68AC">
        <w:rPr>
          <w:noProof/>
          <w:lang w:eastAsia="zh-CN"/>
        </w:rPr>
        <w:t>6.5.3.2</w:t>
      </w:r>
      <w:r w:rsidRPr="006D68AC">
        <w:tab/>
        <w:t>Resource: Management Discovery Subscription</w:t>
      </w:r>
      <w:bookmarkEnd w:id="4007"/>
      <w:bookmarkEnd w:id="4008"/>
      <w:bookmarkEnd w:id="4009"/>
      <w:bookmarkEnd w:id="4010"/>
      <w:bookmarkEnd w:id="4011"/>
      <w:bookmarkEnd w:id="4012"/>
      <w:bookmarkEnd w:id="4013"/>
      <w:bookmarkEnd w:id="4014"/>
    </w:p>
    <w:p w14:paraId="77987E74" w14:textId="77777777" w:rsidR="004B0AE5" w:rsidRPr="006D68AC" w:rsidRDefault="004B0AE5" w:rsidP="004B0AE5">
      <w:pPr>
        <w:pStyle w:val="Heading5"/>
      </w:pPr>
      <w:bookmarkStart w:id="4015" w:name="_Toc157434773"/>
      <w:bookmarkStart w:id="4016" w:name="_Toc157436488"/>
      <w:bookmarkStart w:id="4017" w:name="_Toc157440328"/>
      <w:bookmarkStart w:id="4018" w:name="_Toc160650000"/>
      <w:bookmarkStart w:id="4019" w:name="_Toc164928283"/>
      <w:bookmarkStart w:id="4020" w:name="_Toc168550142"/>
      <w:bookmarkStart w:id="4021" w:name="_Toc170118213"/>
      <w:bookmarkStart w:id="4022" w:name="_Toc209470295"/>
      <w:r w:rsidRPr="006D68AC">
        <w:rPr>
          <w:noProof/>
          <w:lang w:eastAsia="zh-CN"/>
        </w:rPr>
        <w:t>6.5.3.2</w:t>
      </w:r>
      <w:r w:rsidRPr="006D68AC">
        <w:t>.1</w:t>
      </w:r>
      <w:r w:rsidRPr="006D68AC">
        <w:tab/>
        <w:t>Description</w:t>
      </w:r>
      <w:bookmarkEnd w:id="4015"/>
      <w:bookmarkEnd w:id="4016"/>
      <w:bookmarkEnd w:id="4017"/>
      <w:bookmarkEnd w:id="4018"/>
      <w:bookmarkEnd w:id="4019"/>
      <w:bookmarkEnd w:id="4020"/>
      <w:bookmarkEnd w:id="4021"/>
      <w:bookmarkEnd w:id="4022"/>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Heading5"/>
      </w:pPr>
      <w:bookmarkStart w:id="4023" w:name="_Toc157434774"/>
      <w:bookmarkStart w:id="4024" w:name="_Toc157436489"/>
      <w:bookmarkStart w:id="4025" w:name="_Toc157440329"/>
      <w:bookmarkStart w:id="4026" w:name="_Toc160650001"/>
      <w:bookmarkStart w:id="4027" w:name="_Toc164928284"/>
      <w:bookmarkStart w:id="4028" w:name="_Toc168550143"/>
      <w:bookmarkStart w:id="4029" w:name="_Toc170118214"/>
      <w:bookmarkStart w:id="4030" w:name="_Toc209470296"/>
      <w:r w:rsidRPr="006D68AC">
        <w:rPr>
          <w:noProof/>
          <w:lang w:eastAsia="zh-CN"/>
        </w:rPr>
        <w:t>6.5.3.2</w:t>
      </w:r>
      <w:r w:rsidRPr="006D68AC">
        <w:t>.2</w:t>
      </w:r>
      <w:r w:rsidRPr="006D68AC">
        <w:tab/>
        <w:t>Resource Definition</w:t>
      </w:r>
      <w:bookmarkEnd w:id="4023"/>
      <w:bookmarkEnd w:id="4024"/>
      <w:bookmarkEnd w:id="4025"/>
      <w:bookmarkEnd w:id="4026"/>
      <w:bookmarkEnd w:id="4027"/>
      <w:bookmarkEnd w:id="4028"/>
      <w:bookmarkEnd w:id="4029"/>
      <w:bookmarkEnd w:id="4030"/>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4031"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4031"/>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Heading5"/>
      </w:pPr>
      <w:bookmarkStart w:id="4032" w:name="_Toc157434775"/>
      <w:bookmarkStart w:id="4033" w:name="_Toc157436490"/>
      <w:bookmarkStart w:id="4034" w:name="_Toc157440330"/>
      <w:bookmarkStart w:id="4035" w:name="_Toc160650002"/>
      <w:bookmarkStart w:id="4036" w:name="_Toc164928285"/>
      <w:bookmarkStart w:id="4037" w:name="_Toc168550144"/>
      <w:bookmarkStart w:id="4038" w:name="_Toc170118215"/>
      <w:bookmarkStart w:id="4039" w:name="_Toc209470297"/>
      <w:r w:rsidRPr="006D68AC">
        <w:rPr>
          <w:noProof/>
          <w:lang w:eastAsia="zh-CN"/>
        </w:rPr>
        <w:t>6.5.3.2</w:t>
      </w:r>
      <w:r w:rsidRPr="006D68AC">
        <w:t>.3</w:t>
      </w:r>
      <w:r w:rsidRPr="006D68AC">
        <w:tab/>
        <w:t>Resource Standard Methods</w:t>
      </w:r>
      <w:bookmarkEnd w:id="4032"/>
      <w:bookmarkEnd w:id="4033"/>
      <w:bookmarkEnd w:id="4034"/>
      <w:bookmarkEnd w:id="4035"/>
      <w:bookmarkEnd w:id="4036"/>
      <w:bookmarkEnd w:id="4037"/>
      <w:bookmarkEnd w:id="4038"/>
      <w:bookmarkEnd w:id="4039"/>
    </w:p>
    <w:p w14:paraId="2C0E2574" w14:textId="77777777" w:rsidR="004B0AE5" w:rsidRPr="006D68AC" w:rsidRDefault="004B0AE5" w:rsidP="00B13605">
      <w:pPr>
        <w:pStyle w:val="Heading6"/>
      </w:pPr>
      <w:bookmarkStart w:id="4040" w:name="_Toc157434776"/>
      <w:bookmarkStart w:id="4041" w:name="_Toc157436491"/>
      <w:bookmarkStart w:id="4042" w:name="_Toc157440331"/>
      <w:bookmarkStart w:id="4043" w:name="_Toc160650003"/>
      <w:bookmarkStart w:id="4044" w:name="_Toc164928286"/>
      <w:bookmarkStart w:id="4045" w:name="_Toc168550145"/>
      <w:bookmarkStart w:id="4046" w:name="_Toc170118216"/>
      <w:bookmarkStart w:id="4047" w:name="_Toc209470298"/>
      <w:r w:rsidRPr="006D68AC">
        <w:t>6.5.3.2.3.2</w:t>
      </w:r>
      <w:r w:rsidRPr="006D68AC">
        <w:tab/>
        <w:t>POST</w:t>
      </w:r>
      <w:bookmarkEnd w:id="4040"/>
      <w:bookmarkEnd w:id="4041"/>
      <w:bookmarkEnd w:id="4042"/>
      <w:bookmarkEnd w:id="4043"/>
      <w:bookmarkEnd w:id="4044"/>
      <w:bookmarkEnd w:id="4045"/>
      <w:bookmarkEnd w:id="4046"/>
      <w:bookmarkEnd w:id="4047"/>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DengXian"/>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Heading5"/>
      </w:pPr>
      <w:bookmarkStart w:id="4048" w:name="_Toc157434777"/>
      <w:bookmarkStart w:id="4049" w:name="_Toc157436492"/>
      <w:bookmarkStart w:id="4050" w:name="_Toc157440332"/>
      <w:bookmarkStart w:id="4051" w:name="_Toc160650004"/>
      <w:bookmarkStart w:id="4052" w:name="_Toc164928287"/>
      <w:bookmarkStart w:id="4053" w:name="_Toc168550146"/>
      <w:bookmarkStart w:id="4054" w:name="_Toc170118217"/>
      <w:bookmarkStart w:id="4055" w:name="_Toc209470299"/>
      <w:r w:rsidRPr="006D68AC">
        <w:rPr>
          <w:noProof/>
          <w:lang w:eastAsia="zh-CN"/>
        </w:rPr>
        <w:t>6.5.3.2</w:t>
      </w:r>
      <w:r w:rsidRPr="006D68AC">
        <w:t>.4</w:t>
      </w:r>
      <w:r w:rsidRPr="006D68AC">
        <w:tab/>
        <w:t>Resource Custom Operations</w:t>
      </w:r>
      <w:bookmarkEnd w:id="4048"/>
      <w:bookmarkEnd w:id="4049"/>
      <w:bookmarkEnd w:id="4050"/>
      <w:bookmarkEnd w:id="4051"/>
      <w:bookmarkEnd w:id="4052"/>
      <w:bookmarkEnd w:id="4053"/>
      <w:bookmarkEnd w:id="4054"/>
      <w:bookmarkEnd w:id="4055"/>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Heading4"/>
      </w:pPr>
      <w:bookmarkStart w:id="4056" w:name="_Toc157434778"/>
      <w:bookmarkStart w:id="4057" w:name="_Toc157436493"/>
      <w:bookmarkStart w:id="4058" w:name="_Toc157440333"/>
      <w:bookmarkStart w:id="4059" w:name="_Toc160650005"/>
      <w:bookmarkStart w:id="4060" w:name="_Toc164928288"/>
      <w:bookmarkStart w:id="4061" w:name="_Toc168550147"/>
      <w:bookmarkStart w:id="4062" w:name="_Toc170118218"/>
      <w:bookmarkStart w:id="4063" w:name="_Toc209470300"/>
      <w:r w:rsidRPr="006D68AC">
        <w:rPr>
          <w:noProof/>
          <w:lang w:eastAsia="zh-CN"/>
        </w:rPr>
        <w:t>6.5.3.3</w:t>
      </w:r>
      <w:r w:rsidRPr="006D68AC">
        <w:tab/>
        <w:t>Resource: Individual Management Discovery Subscription</w:t>
      </w:r>
      <w:bookmarkEnd w:id="4056"/>
      <w:bookmarkEnd w:id="4057"/>
      <w:bookmarkEnd w:id="4058"/>
      <w:bookmarkEnd w:id="4059"/>
      <w:bookmarkEnd w:id="4060"/>
      <w:bookmarkEnd w:id="4061"/>
      <w:bookmarkEnd w:id="4062"/>
      <w:bookmarkEnd w:id="4063"/>
    </w:p>
    <w:p w14:paraId="2574D7C9" w14:textId="77777777" w:rsidR="004B0AE5" w:rsidRPr="006D68AC" w:rsidRDefault="004B0AE5" w:rsidP="004B0AE5">
      <w:pPr>
        <w:pStyle w:val="Heading5"/>
      </w:pPr>
      <w:bookmarkStart w:id="4064" w:name="_Toc157434779"/>
      <w:bookmarkStart w:id="4065" w:name="_Toc157436494"/>
      <w:bookmarkStart w:id="4066" w:name="_Toc157440334"/>
      <w:bookmarkStart w:id="4067" w:name="_Toc160650006"/>
      <w:bookmarkStart w:id="4068" w:name="_Toc164928289"/>
      <w:bookmarkStart w:id="4069" w:name="_Toc168550148"/>
      <w:bookmarkStart w:id="4070" w:name="_Toc170118219"/>
      <w:bookmarkStart w:id="4071" w:name="_Toc209470301"/>
      <w:r w:rsidRPr="006D68AC">
        <w:rPr>
          <w:noProof/>
          <w:lang w:eastAsia="zh-CN"/>
        </w:rPr>
        <w:t>6.5.3.3</w:t>
      </w:r>
      <w:r w:rsidRPr="006D68AC">
        <w:t>.1</w:t>
      </w:r>
      <w:r w:rsidRPr="006D68AC">
        <w:tab/>
        <w:t>Description</w:t>
      </w:r>
      <w:bookmarkEnd w:id="4064"/>
      <w:bookmarkEnd w:id="4065"/>
      <w:bookmarkEnd w:id="4066"/>
      <w:bookmarkEnd w:id="4067"/>
      <w:bookmarkEnd w:id="4068"/>
      <w:bookmarkEnd w:id="4069"/>
      <w:bookmarkEnd w:id="4070"/>
      <w:bookmarkEnd w:id="4071"/>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Heading5"/>
      </w:pPr>
      <w:bookmarkStart w:id="4072" w:name="_Toc157434780"/>
      <w:bookmarkStart w:id="4073" w:name="_Toc157436495"/>
      <w:bookmarkStart w:id="4074" w:name="_Toc157440335"/>
      <w:bookmarkStart w:id="4075" w:name="_Toc160650007"/>
      <w:bookmarkStart w:id="4076" w:name="_Toc164928290"/>
      <w:bookmarkStart w:id="4077" w:name="_Toc168550149"/>
      <w:bookmarkStart w:id="4078" w:name="_Toc170118220"/>
      <w:bookmarkStart w:id="4079" w:name="_Toc209470302"/>
      <w:r w:rsidRPr="006D68AC">
        <w:rPr>
          <w:noProof/>
          <w:lang w:eastAsia="zh-CN"/>
        </w:rPr>
        <w:t>6.5.3.3</w:t>
      </w:r>
      <w:r w:rsidRPr="006D68AC">
        <w:t>.2</w:t>
      </w:r>
      <w:r w:rsidRPr="006D68AC">
        <w:tab/>
        <w:t>Resource Definition</w:t>
      </w:r>
      <w:bookmarkEnd w:id="4072"/>
      <w:bookmarkEnd w:id="4073"/>
      <w:bookmarkEnd w:id="4074"/>
      <w:bookmarkEnd w:id="4075"/>
      <w:bookmarkEnd w:id="4076"/>
      <w:bookmarkEnd w:id="4077"/>
      <w:bookmarkEnd w:id="4078"/>
      <w:bookmarkEnd w:id="4079"/>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4080"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4080"/>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Heading5"/>
      </w:pPr>
      <w:bookmarkStart w:id="4081" w:name="_Toc157434781"/>
      <w:bookmarkStart w:id="4082" w:name="_Toc157436496"/>
      <w:bookmarkStart w:id="4083" w:name="_Toc157440336"/>
      <w:bookmarkStart w:id="4084" w:name="_Toc160650008"/>
      <w:bookmarkStart w:id="4085" w:name="_Toc164928291"/>
      <w:bookmarkStart w:id="4086" w:name="_Toc168550150"/>
      <w:bookmarkStart w:id="4087" w:name="_Toc170118221"/>
      <w:bookmarkStart w:id="4088" w:name="_Toc209470303"/>
      <w:r w:rsidRPr="006D68AC">
        <w:rPr>
          <w:noProof/>
          <w:lang w:eastAsia="zh-CN"/>
        </w:rPr>
        <w:t>6.5.3.3</w:t>
      </w:r>
      <w:r w:rsidRPr="006D68AC">
        <w:t>.3</w:t>
      </w:r>
      <w:r w:rsidRPr="006D68AC">
        <w:tab/>
        <w:t>Resource Standard Methods</w:t>
      </w:r>
      <w:bookmarkEnd w:id="4081"/>
      <w:bookmarkEnd w:id="4082"/>
      <w:bookmarkEnd w:id="4083"/>
      <w:bookmarkEnd w:id="4084"/>
      <w:bookmarkEnd w:id="4085"/>
      <w:bookmarkEnd w:id="4086"/>
      <w:bookmarkEnd w:id="4087"/>
      <w:bookmarkEnd w:id="4088"/>
    </w:p>
    <w:p w14:paraId="3F003CEB" w14:textId="77777777" w:rsidR="004B0AE5" w:rsidRPr="006D68AC" w:rsidRDefault="004B0AE5" w:rsidP="000B7712">
      <w:pPr>
        <w:pStyle w:val="Heading6"/>
      </w:pPr>
      <w:bookmarkStart w:id="4089" w:name="_Toc157434782"/>
      <w:bookmarkStart w:id="4090" w:name="_Toc157436497"/>
      <w:bookmarkStart w:id="4091" w:name="_Toc157440337"/>
      <w:bookmarkStart w:id="4092" w:name="_Toc160650009"/>
      <w:bookmarkStart w:id="4093" w:name="_Toc164928292"/>
      <w:bookmarkStart w:id="4094" w:name="_Toc168550151"/>
      <w:bookmarkStart w:id="4095" w:name="_Toc170118222"/>
      <w:bookmarkStart w:id="4096" w:name="_Toc209470304"/>
      <w:r w:rsidRPr="006D68AC">
        <w:t>6.5.3.3.3.1</w:t>
      </w:r>
      <w:r w:rsidRPr="006D68AC">
        <w:tab/>
        <w:t>GET</w:t>
      </w:r>
      <w:bookmarkEnd w:id="4089"/>
      <w:bookmarkEnd w:id="4090"/>
      <w:bookmarkEnd w:id="4091"/>
      <w:bookmarkEnd w:id="4092"/>
      <w:bookmarkEnd w:id="4093"/>
      <w:bookmarkEnd w:id="4094"/>
      <w:bookmarkEnd w:id="4095"/>
      <w:bookmarkEnd w:id="4096"/>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Heading6"/>
      </w:pPr>
      <w:bookmarkStart w:id="4097" w:name="_Toc157434783"/>
      <w:bookmarkStart w:id="4098" w:name="_Toc157436498"/>
      <w:bookmarkStart w:id="4099" w:name="_Toc157440338"/>
      <w:bookmarkStart w:id="4100" w:name="_Toc160650010"/>
      <w:bookmarkStart w:id="4101" w:name="_Toc164928293"/>
      <w:bookmarkStart w:id="4102" w:name="_Toc168550152"/>
      <w:bookmarkStart w:id="4103" w:name="_Toc170118223"/>
      <w:bookmarkStart w:id="4104" w:name="_Toc209470305"/>
      <w:r w:rsidRPr="006D68AC">
        <w:t>6.5.3.3.3.2</w:t>
      </w:r>
      <w:r w:rsidRPr="006D68AC">
        <w:tab/>
        <w:t>PUT</w:t>
      </w:r>
      <w:bookmarkEnd w:id="4097"/>
      <w:bookmarkEnd w:id="4098"/>
      <w:bookmarkEnd w:id="4099"/>
      <w:bookmarkEnd w:id="4100"/>
      <w:bookmarkEnd w:id="4101"/>
      <w:bookmarkEnd w:id="4102"/>
      <w:bookmarkEnd w:id="4103"/>
      <w:bookmarkEnd w:id="410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Heading6"/>
      </w:pPr>
      <w:bookmarkStart w:id="4105" w:name="_Toc157434784"/>
      <w:bookmarkStart w:id="4106" w:name="_Toc157436499"/>
      <w:bookmarkStart w:id="4107" w:name="_Toc157440339"/>
      <w:bookmarkStart w:id="4108" w:name="_Toc160650011"/>
      <w:bookmarkStart w:id="4109" w:name="_Toc164928294"/>
      <w:bookmarkStart w:id="4110" w:name="_Toc168550153"/>
      <w:bookmarkStart w:id="4111" w:name="_Toc170118224"/>
      <w:bookmarkStart w:id="4112" w:name="_Toc209470306"/>
      <w:r w:rsidRPr="006D68AC">
        <w:t>6.5.3.3.3.3</w:t>
      </w:r>
      <w:r w:rsidRPr="006D68AC">
        <w:tab/>
        <w:t>PATCH</w:t>
      </w:r>
      <w:bookmarkEnd w:id="4105"/>
      <w:bookmarkEnd w:id="4106"/>
      <w:bookmarkEnd w:id="4107"/>
      <w:bookmarkEnd w:id="4108"/>
      <w:bookmarkEnd w:id="4109"/>
      <w:bookmarkEnd w:id="4110"/>
      <w:bookmarkEnd w:id="4111"/>
      <w:bookmarkEnd w:id="4112"/>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Heading6"/>
      </w:pPr>
      <w:bookmarkStart w:id="4113" w:name="_Toc157434785"/>
      <w:bookmarkStart w:id="4114" w:name="_Toc157436500"/>
      <w:bookmarkStart w:id="4115" w:name="_Toc157440340"/>
      <w:bookmarkStart w:id="4116" w:name="_Toc160650012"/>
      <w:bookmarkStart w:id="4117" w:name="_Toc164928295"/>
      <w:bookmarkStart w:id="4118" w:name="_Toc168550154"/>
      <w:bookmarkStart w:id="4119" w:name="_Toc170118225"/>
      <w:bookmarkStart w:id="4120" w:name="_Toc209470307"/>
      <w:r w:rsidRPr="006D68AC">
        <w:t>6.5.3.3.3.4</w:t>
      </w:r>
      <w:r w:rsidRPr="006D68AC">
        <w:tab/>
        <w:t>DELETE</w:t>
      </w:r>
      <w:bookmarkEnd w:id="4113"/>
      <w:bookmarkEnd w:id="4114"/>
      <w:bookmarkEnd w:id="4115"/>
      <w:bookmarkEnd w:id="4116"/>
      <w:bookmarkEnd w:id="4117"/>
      <w:bookmarkEnd w:id="4118"/>
      <w:bookmarkEnd w:id="4119"/>
      <w:bookmarkEnd w:id="412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Heading5"/>
      </w:pPr>
      <w:bookmarkStart w:id="4121" w:name="_Toc157434786"/>
      <w:bookmarkStart w:id="4122" w:name="_Toc157436501"/>
      <w:bookmarkStart w:id="4123" w:name="_Toc157440341"/>
      <w:bookmarkStart w:id="4124" w:name="_Toc160650013"/>
      <w:bookmarkStart w:id="4125" w:name="_Toc164928296"/>
      <w:bookmarkStart w:id="4126" w:name="_Toc168550155"/>
      <w:bookmarkStart w:id="4127" w:name="_Toc170118226"/>
      <w:bookmarkStart w:id="4128" w:name="_Toc209470308"/>
      <w:r w:rsidRPr="006D68AC">
        <w:rPr>
          <w:noProof/>
          <w:lang w:eastAsia="zh-CN"/>
        </w:rPr>
        <w:t>6.5.3.3</w:t>
      </w:r>
      <w:r w:rsidRPr="006D68AC">
        <w:t>.4</w:t>
      </w:r>
      <w:r w:rsidRPr="006D68AC">
        <w:tab/>
        <w:t>Resource Custom Operations</w:t>
      </w:r>
      <w:bookmarkEnd w:id="4121"/>
      <w:bookmarkEnd w:id="4122"/>
      <w:bookmarkEnd w:id="4123"/>
      <w:bookmarkEnd w:id="4124"/>
      <w:bookmarkEnd w:id="4125"/>
      <w:bookmarkEnd w:id="4126"/>
      <w:bookmarkEnd w:id="4127"/>
      <w:bookmarkEnd w:id="4128"/>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Heading3"/>
      </w:pPr>
      <w:bookmarkStart w:id="4129" w:name="_Toc157434787"/>
      <w:bookmarkStart w:id="4130" w:name="_Toc157436502"/>
      <w:bookmarkStart w:id="4131" w:name="_Toc157440342"/>
      <w:bookmarkStart w:id="4132" w:name="_Toc160650014"/>
      <w:bookmarkStart w:id="4133" w:name="_Toc164928297"/>
      <w:bookmarkStart w:id="4134" w:name="_Toc168550156"/>
      <w:bookmarkStart w:id="4135" w:name="_Toc170118227"/>
      <w:bookmarkStart w:id="4136" w:name="_Toc209470309"/>
      <w:r w:rsidRPr="006D68AC">
        <w:rPr>
          <w:noProof/>
          <w:lang w:eastAsia="zh-CN"/>
        </w:rPr>
        <w:t>6.5</w:t>
      </w:r>
      <w:r w:rsidRPr="006D68AC">
        <w:t>.4</w:t>
      </w:r>
      <w:r w:rsidRPr="006D68AC">
        <w:tab/>
        <w:t>Custom Operations without associated resources</w:t>
      </w:r>
      <w:bookmarkEnd w:id="4129"/>
      <w:bookmarkEnd w:id="4130"/>
      <w:bookmarkEnd w:id="4131"/>
      <w:bookmarkEnd w:id="4132"/>
      <w:bookmarkEnd w:id="4133"/>
      <w:bookmarkEnd w:id="4134"/>
      <w:bookmarkEnd w:id="4135"/>
      <w:bookmarkEnd w:id="4136"/>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Heading3"/>
      </w:pPr>
      <w:bookmarkStart w:id="4137" w:name="_Toc157434788"/>
      <w:bookmarkStart w:id="4138" w:name="_Toc157436503"/>
      <w:bookmarkStart w:id="4139" w:name="_Toc157440343"/>
      <w:bookmarkStart w:id="4140" w:name="_Toc160650015"/>
      <w:bookmarkStart w:id="4141" w:name="_Toc164928298"/>
      <w:bookmarkStart w:id="4142" w:name="_Toc168550157"/>
      <w:bookmarkStart w:id="4143" w:name="_Toc170118228"/>
      <w:bookmarkStart w:id="4144" w:name="_Toc209470310"/>
      <w:r w:rsidRPr="006D68AC">
        <w:rPr>
          <w:noProof/>
          <w:lang w:eastAsia="zh-CN"/>
        </w:rPr>
        <w:t>6.5</w:t>
      </w:r>
      <w:r w:rsidRPr="006D68AC">
        <w:t>.5</w:t>
      </w:r>
      <w:r w:rsidRPr="006D68AC">
        <w:tab/>
        <w:t>Notifications</w:t>
      </w:r>
      <w:bookmarkEnd w:id="4137"/>
      <w:bookmarkEnd w:id="4138"/>
      <w:bookmarkEnd w:id="4139"/>
      <w:bookmarkEnd w:id="4140"/>
      <w:bookmarkEnd w:id="4141"/>
      <w:bookmarkEnd w:id="4142"/>
      <w:bookmarkEnd w:id="4143"/>
      <w:bookmarkEnd w:id="4144"/>
    </w:p>
    <w:p w14:paraId="304676BD" w14:textId="77777777" w:rsidR="004B0AE5" w:rsidRPr="006D68AC" w:rsidRDefault="004B0AE5" w:rsidP="004B0AE5">
      <w:pPr>
        <w:pStyle w:val="Heading4"/>
      </w:pPr>
      <w:bookmarkStart w:id="4145" w:name="_Toc157434789"/>
      <w:bookmarkStart w:id="4146" w:name="_Toc157436504"/>
      <w:bookmarkStart w:id="4147" w:name="_Toc157440344"/>
      <w:bookmarkStart w:id="4148" w:name="_Toc160650016"/>
      <w:bookmarkStart w:id="4149" w:name="_Toc164928299"/>
      <w:bookmarkStart w:id="4150" w:name="_Toc168550158"/>
      <w:bookmarkStart w:id="4151" w:name="_Toc170118229"/>
      <w:bookmarkStart w:id="4152" w:name="_Toc209470311"/>
      <w:r w:rsidRPr="006D68AC">
        <w:rPr>
          <w:noProof/>
          <w:lang w:eastAsia="zh-CN"/>
        </w:rPr>
        <w:t>6.5</w:t>
      </w:r>
      <w:r w:rsidRPr="006D68AC">
        <w:t>.5.1</w:t>
      </w:r>
      <w:r w:rsidRPr="006D68AC">
        <w:tab/>
        <w:t>General</w:t>
      </w:r>
      <w:bookmarkEnd w:id="4145"/>
      <w:bookmarkEnd w:id="4146"/>
      <w:bookmarkEnd w:id="4147"/>
      <w:bookmarkEnd w:id="4148"/>
      <w:bookmarkEnd w:id="4149"/>
      <w:bookmarkEnd w:id="4150"/>
      <w:bookmarkEnd w:id="4151"/>
      <w:bookmarkEnd w:id="415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Heading4"/>
      </w:pPr>
      <w:bookmarkStart w:id="4153" w:name="_Toc157434790"/>
      <w:bookmarkStart w:id="4154" w:name="_Toc157436505"/>
      <w:bookmarkStart w:id="4155" w:name="_Toc157440345"/>
      <w:bookmarkStart w:id="4156" w:name="_Toc160650017"/>
      <w:bookmarkStart w:id="4157" w:name="_Toc164928300"/>
      <w:bookmarkStart w:id="4158" w:name="_Toc168550159"/>
      <w:bookmarkStart w:id="4159" w:name="_Toc170118230"/>
      <w:bookmarkStart w:id="4160" w:name="_Toc209470312"/>
      <w:r w:rsidRPr="006D68AC">
        <w:rPr>
          <w:noProof/>
          <w:lang w:eastAsia="zh-CN"/>
        </w:rPr>
        <w:t>6.5</w:t>
      </w:r>
      <w:r w:rsidRPr="006D68AC">
        <w:t>.5.2</w:t>
      </w:r>
      <w:r w:rsidRPr="006D68AC">
        <w:tab/>
        <w:t>Management</w:t>
      </w:r>
      <w:r w:rsidRPr="006D68AC" w:rsidDel="00565E82">
        <w:t xml:space="preserve"> </w:t>
      </w:r>
      <w:r w:rsidRPr="006D68AC">
        <w:t>discovery Notification</w:t>
      </w:r>
      <w:bookmarkEnd w:id="4153"/>
      <w:bookmarkEnd w:id="4154"/>
      <w:bookmarkEnd w:id="4155"/>
      <w:bookmarkEnd w:id="4156"/>
      <w:bookmarkEnd w:id="4157"/>
      <w:bookmarkEnd w:id="4158"/>
      <w:bookmarkEnd w:id="4159"/>
      <w:bookmarkEnd w:id="4160"/>
    </w:p>
    <w:p w14:paraId="34126AA4" w14:textId="77777777" w:rsidR="004B0AE5" w:rsidRPr="006D68AC" w:rsidRDefault="004B0AE5" w:rsidP="004B0AE5">
      <w:pPr>
        <w:pStyle w:val="Heading5"/>
        <w:rPr>
          <w:noProof/>
        </w:rPr>
      </w:pPr>
      <w:bookmarkStart w:id="4161" w:name="_Toc157434791"/>
      <w:bookmarkStart w:id="4162" w:name="_Toc157436506"/>
      <w:bookmarkStart w:id="4163" w:name="_Toc157440346"/>
      <w:bookmarkStart w:id="4164" w:name="_Toc160650018"/>
      <w:bookmarkStart w:id="4165" w:name="_Toc164928301"/>
      <w:bookmarkStart w:id="4166" w:name="_Toc168550160"/>
      <w:bookmarkStart w:id="4167" w:name="_Toc170118231"/>
      <w:bookmarkStart w:id="4168" w:name="_Toc209470313"/>
      <w:r w:rsidRPr="006D68AC">
        <w:rPr>
          <w:noProof/>
          <w:lang w:eastAsia="zh-CN"/>
        </w:rPr>
        <w:t>6.5</w:t>
      </w:r>
      <w:r w:rsidRPr="006D68AC">
        <w:t>.5.2</w:t>
      </w:r>
      <w:r w:rsidRPr="006D68AC">
        <w:rPr>
          <w:noProof/>
        </w:rPr>
        <w:t>.1</w:t>
      </w:r>
      <w:r w:rsidRPr="006D68AC">
        <w:rPr>
          <w:noProof/>
        </w:rPr>
        <w:tab/>
        <w:t>Description</w:t>
      </w:r>
      <w:bookmarkEnd w:id="4161"/>
      <w:bookmarkEnd w:id="4162"/>
      <w:bookmarkEnd w:id="4163"/>
      <w:bookmarkEnd w:id="4164"/>
      <w:bookmarkEnd w:id="4165"/>
      <w:bookmarkEnd w:id="4166"/>
      <w:bookmarkEnd w:id="4167"/>
      <w:bookmarkEnd w:id="4168"/>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Heading5"/>
        <w:rPr>
          <w:noProof/>
        </w:rPr>
      </w:pPr>
      <w:bookmarkStart w:id="4169" w:name="_Toc157434792"/>
      <w:bookmarkStart w:id="4170" w:name="_Toc157436507"/>
      <w:bookmarkStart w:id="4171" w:name="_Toc157440347"/>
      <w:bookmarkStart w:id="4172" w:name="_Toc160650019"/>
      <w:bookmarkStart w:id="4173" w:name="_Toc164928302"/>
      <w:bookmarkStart w:id="4174" w:name="_Toc168550161"/>
      <w:bookmarkStart w:id="4175" w:name="_Toc170118232"/>
      <w:bookmarkStart w:id="4176" w:name="_Toc209470314"/>
      <w:r w:rsidRPr="006D68AC">
        <w:rPr>
          <w:noProof/>
          <w:lang w:eastAsia="zh-CN"/>
        </w:rPr>
        <w:t>6.5</w:t>
      </w:r>
      <w:r w:rsidRPr="006D68AC">
        <w:t>.5.2</w:t>
      </w:r>
      <w:r w:rsidRPr="006D68AC">
        <w:rPr>
          <w:noProof/>
        </w:rPr>
        <w:t>.2</w:t>
      </w:r>
      <w:r w:rsidRPr="006D68AC">
        <w:rPr>
          <w:noProof/>
        </w:rPr>
        <w:tab/>
        <w:t>Target URI</w:t>
      </w:r>
      <w:bookmarkEnd w:id="4169"/>
      <w:bookmarkEnd w:id="4170"/>
      <w:bookmarkEnd w:id="4171"/>
      <w:bookmarkEnd w:id="4172"/>
      <w:bookmarkEnd w:id="4173"/>
      <w:bookmarkEnd w:id="4174"/>
      <w:bookmarkEnd w:id="4175"/>
      <w:bookmarkEnd w:id="4176"/>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Heading5"/>
        <w:rPr>
          <w:noProof/>
        </w:rPr>
      </w:pPr>
      <w:bookmarkStart w:id="4177" w:name="_Toc157434793"/>
      <w:bookmarkStart w:id="4178" w:name="_Toc157436508"/>
      <w:bookmarkStart w:id="4179" w:name="_Toc157440348"/>
      <w:bookmarkStart w:id="4180" w:name="_Toc160650020"/>
      <w:bookmarkStart w:id="4181" w:name="_Toc164928303"/>
      <w:bookmarkStart w:id="4182" w:name="_Toc168550162"/>
      <w:bookmarkStart w:id="4183" w:name="_Toc170118233"/>
      <w:bookmarkStart w:id="4184" w:name="_Toc209470315"/>
      <w:r w:rsidRPr="006D68AC">
        <w:rPr>
          <w:noProof/>
          <w:lang w:eastAsia="zh-CN"/>
        </w:rPr>
        <w:t>6.5</w:t>
      </w:r>
      <w:r w:rsidRPr="006D68AC">
        <w:t>.5.2</w:t>
      </w:r>
      <w:r w:rsidRPr="006D68AC">
        <w:rPr>
          <w:noProof/>
        </w:rPr>
        <w:t>.3</w:t>
      </w:r>
      <w:r w:rsidRPr="006D68AC">
        <w:rPr>
          <w:noProof/>
        </w:rPr>
        <w:tab/>
        <w:t>Standard Methods</w:t>
      </w:r>
      <w:bookmarkEnd w:id="4177"/>
      <w:bookmarkEnd w:id="4178"/>
      <w:bookmarkEnd w:id="4179"/>
      <w:bookmarkEnd w:id="4180"/>
      <w:bookmarkEnd w:id="4181"/>
      <w:bookmarkEnd w:id="4182"/>
      <w:bookmarkEnd w:id="4183"/>
      <w:bookmarkEnd w:id="4184"/>
    </w:p>
    <w:p w14:paraId="6CAF832D" w14:textId="77777777" w:rsidR="002E2250" w:rsidRPr="006D68AC" w:rsidRDefault="002E2250" w:rsidP="002E2250">
      <w:pPr>
        <w:pStyle w:val="H6"/>
      </w:pPr>
      <w:bookmarkStart w:id="4185" w:name="_Toc157434794"/>
      <w:bookmarkStart w:id="4186" w:name="_Toc157436509"/>
      <w:bookmarkStart w:id="418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Heading3"/>
      </w:pPr>
      <w:bookmarkStart w:id="4188" w:name="_Toc160650021"/>
      <w:bookmarkStart w:id="4189" w:name="_Toc164928304"/>
      <w:bookmarkStart w:id="4190" w:name="_Toc168550163"/>
      <w:bookmarkStart w:id="4191" w:name="_Toc170118234"/>
      <w:bookmarkStart w:id="4192" w:name="_Toc209470316"/>
      <w:r w:rsidRPr="006D68AC">
        <w:rPr>
          <w:noProof/>
          <w:lang w:eastAsia="zh-CN"/>
        </w:rPr>
        <w:t>6.5</w:t>
      </w:r>
      <w:r w:rsidRPr="006D68AC">
        <w:t>.6</w:t>
      </w:r>
      <w:r w:rsidRPr="006D68AC">
        <w:tab/>
        <w:t>Data Model</w:t>
      </w:r>
      <w:bookmarkEnd w:id="4185"/>
      <w:bookmarkEnd w:id="4186"/>
      <w:bookmarkEnd w:id="4187"/>
      <w:bookmarkEnd w:id="4188"/>
      <w:bookmarkEnd w:id="4189"/>
      <w:bookmarkEnd w:id="4190"/>
      <w:bookmarkEnd w:id="4191"/>
      <w:bookmarkEnd w:id="4192"/>
    </w:p>
    <w:p w14:paraId="41C89665" w14:textId="77777777" w:rsidR="004B0AE5" w:rsidRPr="006D68AC" w:rsidRDefault="004B0AE5" w:rsidP="004B0AE5">
      <w:pPr>
        <w:pStyle w:val="Heading4"/>
      </w:pPr>
      <w:bookmarkStart w:id="4193" w:name="_Toc157434795"/>
      <w:bookmarkStart w:id="4194" w:name="_Toc157436510"/>
      <w:bookmarkStart w:id="4195" w:name="_Toc157440350"/>
      <w:bookmarkStart w:id="4196" w:name="_Toc160650022"/>
      <w:bookmarkStart w:id="4197" w:name="_Toc164928305"/>
      <w:bookmarkStart w:id="4198" w:name="_Toc168550164"/>
      <w:bookmarkStart w:id="4199" w:name="_Toc170118235"/>
      <w:bookmarkStart w:id="4200" w:name="_Toc209470317"/>
      <w:r w:rsidRPr="006D68AC">
        <w:rPr>
          <w:noProof/>
          <w:lang w:eastAsia="zh-CN"/>
        </w:rPr>
        <w:t>6.5</w:t>
      </w:r>
      <w:r w:rsidRPr="006D68AC">
        <w:t>.6.1</w:t>
      </w:r>
      <w:r w:rsidRPr="006D68AC">
        <w:tab/>
        <w:t>General</w:t>
      </w:r>
      <w:bookmarkEnd w:id="4193"/>
      <w:bookmarkEnd w:id="4194"/>
      <w:bookmarkEnd w:id="4195"/>
      <w:bookmarkEnd w:id="4196"/>
      <w:bookmarkEnd w:id="4197"/>
      <w:bookmarkEnd w:id="4198"/>
      <w:bookmarkEnd w:id="4199"/>
      <w:bookmarkEnd w:id="420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6D68AC" w:rsidRDefault="004B0AE5" w:rsidP="004B0AE5">
      <w:pPr>
        <w:pStyle w:val="TH"/>
      </w:pPr>
      <w:r w:rsidRPr="006D68AC">
        <w:t>Table </w:t>
      </w:r>
      <w:r w:rsidRPr="006D68AC">
        <w:rPr>
          <w:noProof/>
          <w:lang w:eastAsia="zh-CN"/>
        </w:rPr>
        <w:t>6.5</w:t>
      </w:r>
      <w:r w:rsidRPr="006D68AC">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D68AC" w14:paraId="58F6ACD9" w14:textId="77777777" w:rsidTr="00F8442F">
        <w:trPr>
          <w:jc w:val="center"/>
        </w:trPr>
        <w:tc>
          <w:tcPr>
            <w:tcW w:w="1722" w:type="dxa"/>
            <w:shd w:val="clear" w:color="auto" w:fill="C0C0C0"/>
            <w:vAlign w:val="center"/>
            <w:hideMark/>
          </w:tcPr>
          <w:p w14:paraId="60AF66B4" w14:textId="77777777" w:rsidR="004B0AE5" w:rsidRPr="006D68AC" w:rsidRDefault="004B0AE5" w:rsidP="00F8442F">
            <w:pPr>
              <w:pStyle w:val="TAH"/>
            </w:pPr>
            <w:r w:rsidRPr="006D68AC">
              <w:t>Data type</w:t>
            </w:r>
          </w:p>
        </w:tc>
        <w:tc>
          <w:tcPr>
            <w:tcW w:w="1856" w:type="dxa"/>
            <w:shd w:val="clear" w:color="auto" w:fill="C0C0C0"/>
            <w:vAlign w:val="center"/>
          </w:tcPr>
          <w:p w14:paraId="4403F41D" w14:textId="77777777" w:rsidR="004B0AE5" w:rsidRPr="006D68AC" w:rsidRDefault="004B0AE5" w:rsidP="00F8442F">
            <w:pPr>
              <w:pStyle w:val="TAH"/>
            </w:pPr>
            <w:r w:rsidRPr="006D68AC">
              <w:t>Reference</w:t>
            </w:r>
          </w:p>
        </w:tc>
        <w:tc>
          <w:tcPr>
            <w:tcW w:w="4494" w:type="dxa"/>
            <w:shd w:val="clear" w:color="auto" w:fill="C0C0C0"/>
            <w:vAlign w:val="center"/>
            <w:hideMark/>
          </w:tcPr>
          <w:p w14:paraId="66B8C583" w14:textId="77777777" w:rsidR="004B0AE5" w:rsidRPr="006D68AC" w:rsidRDefault="004B0AE5" w:rsidP="00F8442F">
            <w:pPr>
              <w:pStyle w:val="TAH"/>
            </w:pPr>
            <w:r w:rsidRPr="006D68AC">
              <w:t>Comments</w:t>
            </w:r>
          </w:p>
        </w:tc>
        <w:tc>
          <w:tcPr>
            <w:tcW w:w="1352" w:type="dxa"/>
            <w:shd w:val="clear" w:color="auto" w:fill="C0C0C0"/>
            <w:vAlign w:val="center"/>
          </w:tcPr>
          <w:p w14:paraId="597E2FA5" w14:textId="77777777" w:rsidR="004B0AE5" w:rsidRPr="006D68AC" w:rsidRDefault="004B0AE5" w:rsidP="00F8442F">
            <w:pPr>
              <w:pStyle w:val="TAH"/>
            </w:pPr>
            <w:r w:rsidRPr="006D68AC">
              <w:t>Applicability</w:t>
            </w:r>
          </w:p>
        </w:tc>
      </w:tr>
      <w:tr w:rsidR="004B0AE5" w:rsidRPr="006D68AC" w14:paraId="687A6795" w14:textId="77777777" w:rsidTr="00F8442F">
        <w:trPr>
          <w:jc w:val="center"/>
        </w:trPr>
        <w:tc>
          <w:tcPr>
            <w:tcW w:w="1722" w:type="dxa"/>
            <w:vAlign w:val="center"/>
          </w:tcPr>
          <w:p w14:paraId="0A51EDDB" w14:textId="77777777" w:rsidR="004B0AE5" w:rsidRPr="006D68AC" w:rsidRDefault="004B0AE5" w:rsidP="00F8442F">
            <w:pPr>
              <w:pStyle w:val="TAL"/>
            </w:pPr>
            <w:r w:rsidRPr="006D68AC">
              <w:t>DateTime</w:t>
            </w:r>
          </w:p>
        </w:tc>
        <w:tc>
          <w:tcPr>
            <w:tcW w:w="1856" w:type="dxa"/>
            <w:vAlign w:val="center"/>
          </w:tcPr>
          <w:p w14:paraId="041EA90E" w14:textId="77777777" w:rsidR="004B0AE5" w:rsidRPr="006D68AC" w:rsidRDefault="004B0AE5" w:rsidP="00F8442F">
            <w:pPr>
              <w:pStyle w:val="TAC"/>
            </w:pPr>
            <w:r w:rsidRPr="006D68AC">
              <w:t>3GPP TS 29.122 [2]</w:t>
            </w:r>
          </w:p>
        </w:tc>
        <w:tc>
          <w:tcPr>
            <w:tcW w:w="4494" w:type="dxa"/>
            <w:vAlign w:val="center"/>
          </w:tcPr>
          <w:p w14:paraId="27481DEF" w14:textId="77777777" w:rsidR="004B0AE5" w:rsidRPr="006D68AC" w:rsidRDefault="004B0AE5" w:rsidP="00F8442F">
            <w:pPr>
              <w:pStyle w:val="TAL"/>
            </w:pPr>
            <w:r w:rsidRPr="006D68AC">
              <w:t>Represents a date and a time.</w:t>
            </w:r>
          </w:p>
        </w:tc>
        <w:tc>
          <w:tcPr>
            <w:tcW w:w="1352" w:type="dxa"/>
            <w:vAlign w:val="center"/>
          </w:tcPr>
          <w:p w14:paraId="14B114DF" w14:textId="77777777" w:rsidR="004B0AE5" w:rsidRPr="006D68AC" w:rsidRDefault="004B0AE5" w:rsidP="00F8442F">
            <w:pPr>
              <w:pStyle w:val="TAL"/>
              <w:rPr>
                <w:rFonts w:cs="Arial"/>
                <w:szCs w:val="18"/>
              </w:rPr>
            </w:pPr>
          </w:p>
        </w:tc>
      </w:tr>
      <w:tr w:rsidR="004B0AE5" w:rsidRPr="006D68AC" w14:paraId="601CB45D" w14:textId="77777777" w:rsidTr="00F8442F">
        <w:trPr>
          <w:jc w:val="center"/>
        </w:trPr>
        <w:tc>
          <w:tcPr>
            <w:tcW w:w="1722" w:type="dxa"/>
            <w:vAlign w:val="center"/>
          </w:tcPr>
          <w:p w14:paraId="3AE49E4A" w14:textId="77777777" w:rsidR="004B0AE5" w:rsidRPr="006D68AC" w:rsidRDefault="004B0AE5" w:rsidP="00F8442F">
            <w:pPr>
              <w:pStyle w:val="TAL"/>
            </w:pPr>
            <w:r w:rsidRPr="006D68AC">
              <w:t>Dnn</w:t>
            </w:r>
          </w:p>
        </w:tc>
        <w:tc>
          <w:tcPr>
            <w:tcW w:w="1856" w:type="dxa"/>
            <w:vAlign w:val="center"/>
          </w:tcPr>
          <w:p w14:paraId="6F994A95" w14:textId="77777777" w:rsidR="004B0AE5" w:rsidRPr="006D68AC" w:rsidRDefault="004B0AE5" w:rsidP="00F8442F">
            <w:pPr>
              <w:pStyle w:val="TAC"/>
            </w:pPr>
            <w:r w:rsidRPr="006D68AC">
              <w:t>3GPP TS 29.571 [18]</w:t>
            </w:r>
          </w:p>
        </w:tc>
        <w:tc>
          <w:tcPr>
            <w:tcW w:w="4494" w:type="dxa"/>
            <w:vAlign w:val="center"/>
          </w:tcPr>
          <w:p w14:paraId="66CF1DD4" w14:textId="77777777" w:rsidR="004B0AE5" w:rsidRPr="006D68AC" w:rsidRDefault="004B0AE5" w:rsidP="00F8442F">
            <w:pPr>
              <w:pStyle w:val="TAL"/>
            </w:pPr>
            <w:r w:rsidRPr="006D68AC">
              <w:t>Represents a DNN.</w:t>
            </w:r>
          </w:p>
        </w:tc>
        <w:tc>
          <w:tcPr>
            <w:tcW w:w="1352" w:type="dxa"/>
            <w:vAlign w:val="center"/>
          </w:tcPr>
          <w:p w14:paraId="32B836D7" w14:textId="77777777" w:rsidR="004B0AE5" w:rsidRPr="006D68AC" w:rsidRDefault="004B0AE5" w:rsidP="00F8442F">
            <w:pPr>
              <w:pStyle w:val="TAL"/>
              <w:rPr>
                <w:rFonts w:cs="Arial"/>
                <w:szCs w:val="18"/>
              </w:rPr>
            </w:pPr>
          </w:p>
        </w:tc>
      </w:tr>
      <w:tr w:rsidR="004B0AE5" w:rsidRPr="006D68AC" w14:paraId="212DFB87" w14:textId="77777777" w:rsidTr="00F8442F">
        <w:trPr>
          <w:jc w:val="center"/>
        </w:trPr>
        <w:tc>
          <w:tcPr>
            <w:tcW w:w="1722" w:type="dxa"/>
            <w:vAlign w:val="center"/>
          </w:tcPr>
          <w:p w14:paraId="484040F5" w14:textId="77777777" w:rsidR="004B0AE5" w:rsidRPr="006D68AC" w:rsidRDefault="004B0AE5" w:rsidP="00F8442F">
            <w:pPr>
              <w:pStyle w:val="TAL"/>
            </w:pPr>
            <w:r w:rsidRPr="006D68AC">
              <w:t>DurationSec</w:t>
            </w:r>
          </w:p>
        </w:tc>
        <w:tc>
          <w:tcPr>
            <w:tcW w:w="1856" w:type="dxa"/>
            <w:vAlign w:val="center"/>
          </w:tcPr>
          <w:p w14:paraId="6408C36E" w14:textId="77777777" w:rsidR="004B0AE5" w:rsidRPr="006D68AC" w:rsidRDefault="004B0AE5" w:rsidP="00F8442F">
            <w:pPr>
              <w:pStyle w:val="TAC"/>
            </w:pPr>
            <w:r w:rsidRPr="006D68AC">
              <w:t>3GPP TS 29.122 [2]</w:t>
            </w:r>
          </w:p>
        </w:tc>
        <w:tc>
          <w:tcPr>
            <w:tcW w:w="4494" w:type="dxa"/>
            <w:vAlign w:val="center"/>
          </w:tcPr>
          <w:p w14:paraId="3F3E374A" w14:textId="77777777" w:rsidR="004B0AE5" w:rsidRPr="006D68AC" w:rsidRDefault="004B0AE5" w:rsidP="00F8442F">
            <w:pPr>
              <w:pStyle w:val="TAL"/>
            </w:pPr>
            <w:r w:rsidRPr="006D68AC">
              <w:t>Represents a time duration in seconds.</w:t>
            </w:r>
          </w:p>
        </w:tc>
        <w:tc>
          <w:tcPr>
            <w:tcW w:w="1352" w:type="dxa"/>
            <w:vAlign w:val="center"/>
          </w:tcPr>
          <w:p w14:paraId="50DBF40A" w14:textId="77777777" w:rsidR="004B0AE5" w:rsidRPr="006D68AC" w:rsidRDefault="004B0AE5" w:rsidP="00F8442F">
            <w:pPr>
              <w:pStyle w:val="TAL"/>
              <w:rPr>
                <w:rFonts w:cs="Arial"/>
                <w:szCs w:val="18"/>
              </w:rPr>
            </w:pPr>
          </w:p>
        </w:tc>
      </w:tr>
      <w:tr w:rsidR="004B0AE5" w:rsidRPr="006D68AC" w14:paraId="70361858" w14:textId="77777777" w:rsidTr="00F8442F">
        <w:trPr>
          <w:jc w:val="center"/>
        </w:trPr>
        <w:tc>
          <w:tcPr>
            <w:tcW w:w="1722" w:type="dxa"/>
            <w:vAlign w:val="center"/>
          </w:tcPr>
          <w:p w14:paraId="7C171FFD" w14:textId="77777777" w:rsidR="004B0AE5" w:rsidRPr="006D68AC" w:rsidRDefault="004B0AE5" w:rsidP="00F8442F">
            <w:pPr>
              <w:pStyle w:val="TAL"/>
            </w:pPr>
            <w:r w:rsidRPr="006D68AC">
              <w:t>NetSliceId</w:t>
            </w:r>
          </w:p>
        </w:tc>
        <w:tc>
          <w:tcPr>
            <w:tcW w:w="1856" w:type="dxa"/>
            <w:vAlign w:val="center"/>
          </w:tcPr>
          <w:p w14:paraId="1E3324B9" w14:textId="77777777" w:rsidR="004B0AE5" w:rsidRPr="006D68AC" w:rsidRDefault="004B0AE5" w:rsidP="00F8442F">
            <w:pPr>
              <w:pStyle w:val="TAC"/>
              <w:rPr>
                <w:noProof/>
              </w:rPr>
            </w:pPr>
            <w:r w:rsidRPr="006D68AC">
              <w:rPr>
                <w:rFonts w:hint="eastAsia"/>
                <w:noProof/>
              </w:rPr>
              <w:t>6</w:t>
            </w:r>
            <w:r w:rsidRPr="006D68AC">
              <w:rPr>
                <w:noProof/>
              </w:rPr>
              <w:t>.3.6.2.15</w:t>
            </w:r>
          </w:p>
        </w:tc>
        <w:tc>
          <w:tcPr>
            <w:tcW w:w="4494" w:type="dxa"/>
            <w:vAlign w:val="center"/>
          </w:tcPr>
          <w:p w14:paraId="2B1491C5" w14:textId="77777777" w:rsidR="004B0AE5" w:rsidRPr="006D68AC" w:rsidRDefault="004B0AE5" w:rsidP="00F8442F">
            <w:pPr>
              <w:pStyle w:val="TAL"/>
              <w:rPr>
                <w:rFonts w:cs="Arial"/>
                <w:szCs w:val="18"/>
              </w:rPr>
            </w:pPr>
            <w:r w:rsidRPr="006D68AC">
              <w:rPr>
                <w:rFonts w:cs="Arial"/>
                <w:szCs w:val="18"/>
              </w:rPr>
              <w:t>Represents the identification information of a network slice.</w:t>
            </w:r>
          </w:p>
        </w:tc>
        <w:tc>
          <w:tcPr>
            <w:tcW w:w="1352" w:type="dxa"/>
            <w:vAlign w:val="center"/>
          </w:tcPr>
          <w:p w14:paraId="4F28EDC2" w14:textId="77777777" w:rsidR="004B0AE5" w:rsidRPr="006D68AC" w:rsidRDefault="004B0AE5" w:rsidP="00F8442F">
            <w:pPr>
              <w:pStyle w:val="TAL"/>
              <w:rPr>
                <w:rFonts w:cs="Arial"/>
                <w:szCs w:val="18"/>
              </w:rPr>
            </w:pPr>
          </w:p>
        </w:tc>
      </w:tr>
      <w:tr w:rsidR="004B0AE5" w:rsidRPr="006D68AC" w14:paraId="6ECABF3A" w14:textId="77777777" w:rsidTr="00F8442F">
        <w:trPr>
          <w:jc w:val="center"/>
        </w:trPr>
        <w:tc>
          <w:tcPr>
            <w:tcW w:w="1722" w:type="dxa"/>
            <w:vAlign w:val="center"/>
          </w:tcPr>
          <w:p w14:paraId="6650E53F" w14:textId="77777777" w:rsidR="004B0AE5" w:rsidRPr="006D68AC" w:rsidRDefault="004B0AE5" w:rsidP="00F8442F">
            <w:pPr>
              <w:pStyle w:val="TAL"/>
            </w:pPr>
            <w:r w:rsidRPr="006D68AC">
              <w:t>ProblemDetails</w:t>
            </w:r>
          </w:p>
        </w:tc>
        <w:tc>
          <w:tcPr>
            <w:tcW w:w="1856" w:type="dxa"/>
            <w:vAlign w:val="center"/>
          </w:tcPr>
          <w:p w14:paraId="487796B3" w14:textId="77777777" w:rsidR="004B0AE5" w:rsidRPr="006D68AC" w:rsidRDefault="004B0AE5"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EDD31B0" w14:textId="77777777" w:rsidR="004B0AE5" w:rsidRPr="006D68AC" w:rsidRDefault="004B0AE5" w:rsidP="00F8442F">
            <w:pPr>
              <w:pStyle w:val="TAL"/>
            </w:pPr>
            <w:r w:rsidRPr="006D68AC">
              <w:rPr>
                <w:rFonts w:cs="Arial"/>
                <w:szCs w:val="18"/>
              </w:rPr>
              <w:t>Represents error related information.</w:t>
            </w:r>
          </w:p>
        </w:tc>
        <w:tc>
          <w:tcPr>
            <w:tcW w:w="1352" w:type="dxa"/>
            <w:vAlign w:val="center"/>
          </w:tcPr>
          <w:p w14:paraId="76C7EC8C" w14:textId="77777777" w:rsidR="004B0AE5" w:rsidRPr="006D68AC" w:rsidRDefault="004B0AE5" w:rsidP="00F8442F">
            <w:pPr>
              <w:pStyle w:val="TAL"/>
              <w:rPr>
                <w:rFonts w:cs="Arial"/>
                <w:szCs w:val="18"/>
              </w:rPr>
            </w:pPr>
          </w:p>
        </w:tc>
      </w:tr>
      <w:tr w:rsidR="004B0AE5" w:rsidRPr="006D68AC" w14:paraId="0F7465B7" w14:textId="77777777" w:rsidTr="00F8442F">
        <w:trPr>
          <w:jc w:val="center"/>
        </w:trPr>
        <w:tc>
          <w:tcPr>
            <w:tcW w:w="1722" w:type="dxa"/>
            <w:vAlign w:val="center"/>
          </w:tcPr>
          <w:p w14:paraId="73170463" w14:textId="77777777" w:rsidR="004B0AE5" w:rsidRPr="006D68AC" w:rsidRDefault="004B0AE5" w:rsidP="00F8442F">
            <w:pPr>
              <w:pStyle w:val="TAL"/>
            </w:pPr>
            <w:r w:rsidRPr="006D68AC">
              <w:t>Snssai</w:t>
            </w:r>
          </w:p>
        </w:tc>
        <w:tc>
          <w:tcPr>
            <w:tcW w:w="1856" w:type="dxa"/>
            <w:vAlign w:val="center"/>
          </w:tcPr>
          <w:p w14:paraId="55102E98" w14:textId="77777777" w:rsidR="004B0AE5" w:rsidRPr="006D68AC" w:rsidRDefault="004B0AE5" w:rsidP="00F8442F">
            <w:pPr>
              <w:pStyle w:val="TAC"/>
              <w:rPr>
                <w:noProof/>
              </w:rPr>
            </w:pPr>
            <w:r w:rsidRPr="006D68AC">
              <w:t>3GPP TS 29.571 [18]</w:t>
            </w:r>
          </w:p>
        </w:tc>
        <w:tc>
          <w:tcPr>
            <w:tcW w:w="4494" w:type="dxa"/>
            <w:vAlign w:val="center"/>
          </w:tcPr>
          <w:p w14:paraId="68D854F5" w14:textId="77777777" w:rsidR="004B0AE5" w:rsidRPr="006D68AC" w:rsidRDefault="004B0AE5" w:rsidP="00F8442F">
            <w:pPr>
              <w:pStyle w:val="TAL"/>
              <w:rPr>
                <w:rFonts w:cs="Arial"/>
                <w:szCs w:val="18"/>
              </w:rPr>
            </w:pPr>
            <w:r w:rsidRPr="006D68AC">
              <w:t>Represents an S-NSSAI.</w:t>
            </w:r>
          </w:p>
        </w:tc>
        <w:tc>
          <w:tcPr>
            <w:tcW w:w="1352" w:type="dxa"/>
            <w:vAlign w:val="center"/>
          </w:tcPr>
          <w:p w14:paraId="4E402FBE" w14:textId="77777777" w:rsidR="004B0AE5" w:rsidRPr="006D68AC" w:rsidRDefault="004B0AE5" w:rsidP="00F8442F">
            <w:pPr>
              <w:pStyle w:val="TAL"/>
              <w:rPr>
                <w:rFonts w:cs="Arial"/>
                <w:szCs w:val="18"/>
              </w:rPr>
            </w:pPr>
          </w:p>
        </w:tc>
      </w:tr>
      <w:tr w:rsidR="004B0AE5" w:rsidRPr="006D68AC" w14:paraId="5D9C72AE" w14:textId="77777777" w:rsidTr="00F8442F">
        <w:trPr>
          <w:jc w:val="center"/>
        </w:trPr>
        <w:tc>
          <w:tcPr>
            <w:tcW w:w="1722" w:type="dxa"/>
            <w:vAlign w:val="center"/>
          </w:tcPr>
          <w:p w14:paraId="7F6EE136" w14:textId="77777777" w:rsidR="004B0AE5" w:rsidRPr="006D68AC" w:rsidRDefault="004B0AE5" w:rsidP="00F8442F">
            <w:pPr>
              <w:pStyle w:val="TAL"/>
            </w:pPr>
            <w:r w:rsidRPr="006D68AC">
              <w:t>SupportedFeatures</w:t>
            </w:r>
          </w:p>
        </w:tc>
        <w:tc>
          <w:tcPr>
            <w:tcW w:w="1856" w:type="dxa"/>
            <w:vAlign w:val="center"/>
          </w:tcPr>
          <w:p w14:paraId="5BC2DC9C" w14:textId="77777777" w:rsidR="004B0AE5" w:rsidRPr="006D68AC" w:rsidRDefault="004B0AE5" w:rsidP="00F8442F">
            <w:pPr>
              <w:pStyle w:val="TAC"/>
              <w:rPr>
                <w:noProof/>
              </w:rPr>
            </w:pPr>
            <w:r w:rsidRPr="006D68AC">
              <w:t>3GPP TS 29.571 [18]</w:t>
            </w:r>
          </w:p>
        </w:tc>
        <w:tc>
          <w:tcPr>
            <w:tcW w:w="4494" w:type="dxa"/>
            <w:vAlign w:val="center"/>
          </w:tcPr>
          <w:p w14:paraId="5D964096" w14:textId="77777777" w:rsidR="004B0AE5" w:rsidRPr="006D68AC" w:rsidRDefault="004B0AE5"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68389441" w14:textId="77777777" w:rsidR="004B0AE5" w:rsidRPr="006D68AC" w:rsidRDefault="004B0AE5" w:rsidP="00F8442F">
            <w:pPr>
              <w:pStyle w:val="TAL"/>
              <w:rPr>
                <w:rFonts w:cs="Arial"/>
                <w:szCs w:val="18"/>
              </w:rPr>
            </w:pPr>
          </w:p>
        </w:tc>
      </w:tr>
      <w:tr w:rsidR="004B0AE5" w:rsidRPr="006D68AC" w14:paraId="22F2D465" w14:textId="77777777" w:rsidTr="00F8442F">
        <w:trPr>
          <w:jc w:val="center"/>
        </w:trPr>
        <w:tc>
          <w:tcPr>
            <w:tcW w:w="1722" w:type="dxa"/>
            <w:vAlign w:val="center"/>
          </w:tcPr>
          <w:p w14:paraId="55E85AB8" w14:textId="77777777" w:rsidR="004B0AE5" w:rsidRPr="006D68AC" w:rsidRDefault="004B0AE5" w:rsidP="00F8442F">
            <w:pPr>
              <w:pStyle w:val="TAL"/>
            </w:pPr>
            <w:r w:rsidRPr="006D68AC">
              <w:t>Uinteger</w:t>
            </w:r>
          </w:p>
        </w:tc>
        <w:tc>
          <w:tcPr>
            <w:tcW w:w="1856" w:type="dxa"/>
            <w:vAlign w:val="center"/>
          </w:tcPr>
          <w:p w14:paraId="4DED390F" w14:textId="77777777" w:rsidR="004B0AE5" w:rsidRPr="006D68AC" w:rsidRDefault="004B0AE5" w:rsidP="00F8442F">
            <w:pPr>
              <w:pStyle w:val="TAC"/>
            </w:pPr>
            <w:r w:rsidRPr="006D68AC">
              <w:t>3GPP TS 29.571 [18]</w:t>
            </w:r>
          </w:p>
        </w:tc>
        <w:tc>
          <w:tcPr>
            <w:tcW w:w="4494" w:type="dxa"/>
            <w:vAlign w:val="center"/>
          </w:tcPr>
          <w:p w14:paraId="20B2C3BA" w14:textId="77777777" w:rsidR="004B0AE5" w:rsidRPr="006D68AC" w:rsidRDefault="004B0AE5" w:rsidP="00F8442F">
            <w:pPr>
              <w:pStyle w:val="TAL"/>
            </w:pPr>
            <w:r w:rsidRPr="006D68AC">
              <w:t>Represents an unsigned integer.</w:t>
            </w:r>
          </w:p>
        </w:tc>
        <w:tc>
          <w:tcPr>
            <w:tcW w:w="1352" w:type="dxa"/>
            <w:vAlign w:val="center"/>
          </w:tcPr>
          <w:p w14:paraId="050B70CB" w14:textId="77777777" w:rsidR="004B0AE5" w:rsidRPr="006D68AC" w:rsidRDefault="004B0AE5" w:rsidP="00F8442F">
            <w:pPr>
              <w:pStyle w:val="TAL"/>
              <w:rPr>
                <w:rFonts w:cs="Arial"/>
                <w:szCs w:val="18"/>
              </w:rPr>
            </w:pPr>
          </w:p>
        </w:tc>
      </w:tr>
      <w:tr w:rsidR="004B0AE5" w:rsidRPr="006D68AC" w14:paraId="5DA49130" w14:textId="77777777" w:rsidTr="00F8442F">
        <w:trPr>
          <w:jc w:val="center"/>
        </w:trPr>
        <w:tc>
          <w:tcPr>
            <w:tcW w:w="1722" w:type="dxa"/>
            <w:vAlign w:val="center"/>
          </w:tcPr>
          <w:p w14:paraId="58CAE674" w14:textId="77777777" w:rsidR="004B0AE5" w:rsidRPr="006D68AC" w:rsidRDefault="004B0AE5" w:rsidP="00F8442F">
            <w:pPr>
              <w:pStyle w:val="TAL"/>
            </w:pPr>
            <w:r w:rsidRPr="006D68AC">
              <w:t>Uri</w:t>
            </w:r>
          </w:p>
        </w:tc>
        <w:tc>
          <w:tcPr>
            <w:tcW w:w="1856" w:type="dxa"/>
            <w:vAlign w:val="center"/>
          </w:tcPr>
          <w:p w14:paraId="7AF7E015" w14:textId="77777777" w:rsidR="004B0AE5" w:rsidRPr="006D68AC" w:rsidRDefault="004B0AE5" w:rsidP="00F8442F">
            <w:pPr>
              <w:pStyle w:val="TAC"/>
            </w:pPr>
            <w:r w:rsidRPr="006D68AC">
              <w:t>3GPP TS 29.122 [2]</w:t>
            </w:r>
          </w:p>
        </w:tc>
        <w:tc>
          <w:tcPr>
            <w:tcW w:w="4494" w:type="dxa"/>
            <w:vAlign w:val="center"/>
          </w:tcPr>
          <w:p w14:paraId="125C6DB5" w14:textId="77777777" w:rsidR="004B0AE5" w:rsidRPr="006D68AC" w:rsidRDefault="004B0AE5" w:rsidP="00F8442F">
            <w:pPr>
              <w:pStyle w:val="TAL"/>
            </w:pPr>
            <w:r w:rsidRPr="006D68AC">
              <w:t>Represents a URI.</w:t>
            </w:r>
          </w:p>
        </w:tc>
        <w:tc>
          <w:tcPr>
            <w:tcW w:w="1352" w:type="dxa"/>
            <w:vAlign w:val="center"/>
          </w:tcPr>
          <w:p w14:paraId="7EE977C4" w14:textId="77777777" w:rsidR="004B0AE5" w:rsidRPr="006D68AC" w:rsidRDefault="004B0AE5" w:rsidP="00F8442F">
            <w:pPr>
              <w:pStyle w:val="TAL"/>
              <w:rPr>
                <w:rFonts w:cs="Arial"/>
                <w:szCs w:val="18"/>
              </w:rPr>
            </w:pPr>
          </w:p>
        </w:tc>
      </w:tr>
    </w:tbl>
    <w:p w14:paraId="0D62C95D" w14:textId="77777777" w:rsidR="004B0AE5" w:rsidRPr="006D68AC" w:rsidRDefault="004B0AE5" w:rsidP="004B0AE5"/>
    <w:p w14:paraId="21D3AFFB" w14:textId="77777777" w:rsidR="004B0AE5" w:rsidRPr="006D68AC" w:rsidRDefault="004B0AE5" w:rsidP="004B0AE5">
      <w:pPr>
        <w:pStyle w:val="Heading4"/>
        <w:rPr>
          <w:lang w:val="en-US"/>
        </w:rPr>
      </w:pPr>
      <w:bookmarkStart w:id="4201" w:name="_Toc157434796"/>
      <w:bookmarkStart w:id="4202" w:name="_Toc157436511"/>
      <w:bookmarkStart w:id="4203" w:name="_Toc157440351"/>
      <w:bookmarkStart w:id="4204" w:name="_Toc160650023"/>
      <w:bookmarkStart w:id="4205" w:name="_Toc164928306"/>
      <w:bookmarkStart w:id="4206" w:name="_Toc168550165"/>
      <w:bookmarkStart w:id="4207" w:name="_Toc170118236"/>
      <w:bookmarkStart w:id="4208" w:name="_Toc209470318"/>
      <w:r w:rsidRPr="006D68AC">
        <w:rPr>
          <w:noProof/>
          <w:lang w:eastAsia="zh-CN"/>
        </w:rPr>
        <w:t>6.5</w:t>
      </w:r>
      <w:r w:rsidRPr="006D68AC">
        <w:rPr>
          <w:lang w:val="en-US"/>
        </w:rPr>
        <w:t>.6.2</w:t>
      </w:r>
      <w:r w:rsidRPr="006D68AC">
        <w:rPr>
          <w:lang w:val="en-US"/>
        </w:rPr>
        <w:tab/>
        <w:t>Structured data types</w:t>
      </w:r>
      <w:bookmarkEnd w:id="4201"/>
      <w:bookmarkEnd w:id="4202"/>
      <w:bookmarkEnd w:id="4203"/>
      <w:bookmarkEnd w:id="4204"/>
      <w:bookmarkEnd w:id="4205"/>
      <w:bookmarkEnd w:id="4206"/>
      <w:bookmarkEnd w:id="4207"/>
      <w:bookmarkEnd w:id="4208"/>
    </w:p>
    <w:p w14:paraId="5112F6B1" w14:textId="77777777" w:rsidR="004B0AE5" w:rsidRPr="006D68AC" w:rsidRDefault="004B0AE5" w:rsidP="004B0AE5">
      <w:pPr>
        <w:pStyle w:val="Heading5"/>
      </w:pPr>
      <w:bookmarkStart w:id="4209" w:name="_Toc157434797"/>
      <w:bookmarkStart w:id="4210" w:name="_Toc157436512"/>
      <w:bookmarkStart w:id="4211" w:name="_Toc157440352"/>
      <w:bookmarkStart w:id="4212" w:name="_Toc160650024"/>
      <w:bookmarkStart w:id="4213" w:name="_Toc164928307"/>
      <w:bookmarkStart w:id="4214" w:name="_Toc168550166"/>
      <w:bookmarkStart w:id="4215" w:name="_Toc170118237"/>
      <w:bookmarkStart w:id="4216" w:name="_Toc209470319"/>
      <w:r w:rsidRPr="006D68AC">
        <w:rPr>
          <w:noProof/>
          <w:lang w:eastAsia="zh-CN"/>
        </w:rPr>
        <w:t>6.5</w:t>
      </w:r>
      <w:r w:rsidRPr="006D68AC">
        <w:t>.6.2.1</w:t>
      </w:r>
      <w:r w:rsidRPr="006D68AC">
        <w:tab/>
        <w:t>Introduction</w:t>
      </w:r>
      <w:bookmarkEnd w:id="4209"/>
      <w:bookmarkEnd w:id="4210"/>
      <w:bookmarkEnd w:id="4211"/>
      <w:bookmarkEnd w:id="4212"/>
      <w:bookmarkEnd w:id="4213"/>
      <w:bookmarkEnd w:id="4214"/>
      <w:bookmarkEnd w:id="4215"/>
      <w:bookmarkEnd w:id="421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Heading5"/>
      </w:pPr>
      <w:bookmarkStart w:id="4217" w:name="_Toc157434798"/>
      <w:bookmarkStart w:id="4218" w:name="_Toc157436513"/>
      <w:bookmarkStart w:id="4219" w:name="_Toc157440353"/>
      <w:bookmarkStart w:id="4220" w:name="_Toc160650025"/>
      <w:bookmarkStart w:id="4221" w:name="_Toc164928308"/>
      <w:bookmarkStart w:id="4222" w:name="_Toc168550167"/>
      <w:bookmarkStart w:id="4223" w:name="_Toc170118238"/>
      <w:bookmarkStart w:id="4224" w:name="_Toc209470320"/>
      <w:r w:rsidRPr="006D68AC">
        <w:rPr>
          <w:noProof/>
          <w:lang w:eastAsia="zh-CN"/>
        </w:rPr>
        <w:t>6.5</w:t>
      </w:r>
      <w:r w:rsidRPr="006D68AC">
        <w:t>.6.2.2</w:t>
      </w:r>
      <w:r w:rsidRPr="006D68AC">
        <w:tab/>
        <w:t>Type: MnSDiscSubsc</w:t>
      </w:r>
      <w:bookmarkEnd w:id="4217"/>
      <w:bookmarkEnd w:id="4218"/>
      <w:bookmarkEnd w:id="4219"/>
      <w:bookmarkEnd w:id="4220"/>
      <w:bookmarkEnd w:id="4221"/>
      <w:bookmarkEnd w:id="4222"/>
      <w:bookmarkEnd w:id="4223"/>
      <w:bookmarkEnd w:id="4224"/>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Heading5"/>
      </w:pPr>
      <w:bookmarkStart w:id="4225" w:name="_Toc157434799"/>
      <w:bookmarkStart w:id="4226" w:name="_Toc157436514"/>
      <w:bookmarkStart w:id="4227" w:name="_Toc157440354"/>
      <w:bookmarkStart w:id="4228" w:name="_Toc160650026"/>
      <w:bookmarkStart w:id="4229" w:name="_Toc161902733"/>
      <w:bookmarkStart w:id="4230" w:name="_Toc168550168"/>
      <w:bookmarkStart w:id="4231" w:name="_Toc170118239"/>
      <w:bookmarkStart w:id="4232" w:name="_Toc209470321"/>
      <w:bookmarkStart w:id="4233" w:name="_Toc157434800"/>
      <w:bookmarkStart w:id="4234" w:name="_Toc157436515"/>
      <w:bookmarkStart w:id="4235" w:name="_Toc157440355"/>
      <w:bookmarkStart w:id="4236" w:name="_Toc160650027"/>
      <w:bookmarkStart w:id="4237" w:name="_Toc164928310"/>
      <w:r w:rsidRPr="006D68AC">
        <w:rPr>
          <w:noProof/>
          <w:lang w:eastAsia="zh-CN"/>
        </w:rPr>
        <w:t>6.5</w:t>
      </w:r>
      <w:r w:rsidRPr="006D68AC">
        <w:t>.6.2.3</w:t>
      </w:r>
      <w:r w:rsidRPr="006D68AC">
        <w:tab/>
        <w:t>Type: MnSDiscSubscPatch</w:t>
      </w:r>
      <w:bookmarkEnd w:id="4225"/>
      <w:bookmarkEnd w:id="4226"/>
      <w:bookmarkEnd w:id="4227"/>
      <w:bookmarkEnd w:id="4228"/>
      <w:bookmarkEnd w:id="4229"/>
      <w:bookmarkEnd w:id="4230"/>
      <w:bookmarkEnd w:id="4231"/>
      <w:bookmarkEnd w:id="4232"/>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Heading5"/>
      </w:pPr>
      <w:bookmarkStart w:id="4238" w:name="_Toc161902734"/>
      <w:bookmarkStart w:id="4239" w:name="_Toc168550169"/>
      <w:bookmarkStart w:id="4240" w:name="_Toc170118240"/>
      <w:bookmarkStart w:id="4241" w:name="_Toc209470322"/>
      <w:bookmarkStart w:id="4242" w:name="_Toc157434801"/>
      <w:bookmarkStart w:id="4243" w:name="_Toc157436516"/>
      <w:bookmarkStart w:id="4244" w:name="_Toc157440356"/>
      <w:bookmarkStart w:id="4245" w:name="_Toc160650028"/>
      <w:bookmarkStart w:id="4246" w:name="_Toc164928311"/>
      <w:bookmarkEnd w:id="4233"/>
      <w:bookmarkEnd w:id="4234"/>
      <w:bookmarkEnd w:id="4235"/>
      <w:bookmarkEnd w:id="4236"/>
      <w:bookmarkEnd w:id="4237"/>
      <w:r w:rsidRPr="006D68AC">
        <w:rPr>
          <w:noProof/>
          <w:lang w:eastAsia="zh-CN"/>
        </w:rPr>
        <w:t>6.5</w:t>
      </w:r>
      <w:r w:rsidRPr="006D68AC">
        <w:t>.6.2.4</w:t>
      </w:r>
      <w:r w:rsidRPr="006D68AC">
        <w:tab/>
        <w:t>Type: MnSDiscNotif</w:t>
      </w:r>
      <w:bookmarkEnd w:id="4238"/>
      <w:bookmarkEnd w:id="4239"/>
      <w:bookmarkEnd w:id="4240"/>
      <w:bookmarkEnd w:id="4241"/>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Heading5"/>
      </w:pPr>
      <w:bookmarkStart w:id="4247" w:name="_Toc168550170"/>
      <w:bookmarkStart w:id="4248" w:name="_Toc170118241"/>
      <w:bookmarkStart w:id="4249" w:name="_Toc209470323"/>
      <w:r w:rsidRPr="006D68AC">
        <w:rPr>
          <w:noProof/>
          <w:lang w:eastAsia="zh-CN"/>
        </w:rPr>
        <w:t>6.5</w:t>
      </w:r>
      <w:r w:rsidRPr="006D68AC">
        <w:t>.6.2.5</w:t>
      </w:r>
      <w:r w:rsidRPr="006D68AC">
        <w:tab/>
        <w:t>Type: MnSInfo</w:t>
      </w:r>
      <w:bookmarkEnd w:id="4247"/>
      <w:bookmarkEnd w:id="4248"/>
      <w:bookmarkEnd w:id="4249"/>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Heading5"/>
      </w:pPr>
      <w:bookmarkStart w:id="4250" w:name="_Toc168550171"/>
      <w:bookmarkStart w:id="4251" w:name="_Toc170118242"/>
      <w:bookmarkStart w:id="4252" w:name="_Toc209470324"/>
      <w:r w:rsidRPr="006D68AC">
        <w:rPr>
          <w:noProof/>
          <w:lang w:eastAsia="zh-CN"/>
        </w:rPr>
        <w:t>6.5</w:t>
      </w:r>
      <w:r w:rsidRPr="006D68AC">
        <w:t>.6.2.6</w:t>
      </w:r>
      <w:r w:rsidRPr="006D68AC">
        <w:tab/>
        <w:t>Type: ExpCapReqs</w:t>
      </w:r>
      <w:bookmarkEnd w:id="4250"/>
      <w:bookmarkEnd w:id="4251"/>
      <w:bookmarkEnd w:id="4252"/>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Heading4"/>
        <w:rPr>
          <w:lang w:val="en-US"/>
        </w:rPr>
      </w:pPr>
      <w:bookmarkStart w:id="4253" w:name="_Toc168550172"/>
      <w:bookmarkStart w:id="4254" w:name="_Toc170118243"/>
      <w:bookmarkStart w:id="4255" w:name="_Toc209470325"/>
      <w:r w:rsidRPr="006D68AC">
        <w:rPr>
          <w:noProof/>
          <w:lang w:eastAsia="zh-CN"/>
        </w:rPr>
        <w:t>6.5</w:t>
      </w:r>
      <w:r w:rsidRPr="006D68AC">
        <w:rPr>
          <w:lang w:val="en-US"/>
        </w:rPr>
        <w:t>.6.3</w:t>
      </w:r>
      <w:r w:rsidRPr="006D68AC">
        <w:rPr>
          <w:lang w:val="en-US"/>
        </w:rPr>
        <w:tab/>
        <w:t>Simple data types and enumerations</w:t>
      </w:r>
      <w:bookmarkEnd w:id="4242"/>
      <w:bookmarkEnd w:id="4243"/>
      <w:bookmarkEnd w:id="4244"/>
      <w:bookmarkEnd w:id="4245"/>
      <w:bookmarkEnd w:id="4246"/>
      <w:bookmarkEnd w:id="4253"/>
      <w:bookmarkEnd w:id="4254"/>
      <w:bookmarkEnd w:id="4255"/>
    </w:p>
    <w:p w14:paraId="46DE9048" w14:textId="77777777" w:rsidR="004B0AE5" w:rsidRPr="006D68AC" w:rsidRDefault="004B0AE5" w:rsidP="004B0AE5">
      <w:pPr>
        <w:pStyle w:val="Heading5"/>
      </w:pPr>
      <w:bookmarkStart w:id="4256" w:name="_Toc157434802"/>
      <w:bookmarkStart w:id="4257" w:name="_Toc157436517"/>
      <w:bookmarkStart w:id="4258" w:name="_Toc157440357"/>
      <w:bookmarkStart w:id="4259" w:name="_Toc160650029"/>
      <w:bookmarkStart w:id="4260" w:name="_Toc164928312"/>
      <w:bookmarkStart w:id="4261" w:name="_Toc168550173"/>
      <w:bookmarkStart w:id="4262" w:name="_Toc170118244"/>
      <w:bookmarkStart w:id="4263" w:name="_Toc209470326"/>
      <w:r w:rsidRPr="006D68AC">
        <w:rPr>
          <w:noProof/>
          <w:lang w:eastAsia="zh-CN"/>
        </w:rPr>
        <w:t>6.5</w:t>
      </w:r>
      <w:r w:rsidRPr="006D68AC">
        <w:t>.6.3.1</w:t>
      </w:r>
      <w:r w:rsidRPr="006D68AC">
        <w:tab/>
        <w:t>Introduction</w:t>
      </w:r>
      <w:bookmarkEnd w:id="4256"/>
      <w:bookmarkEnd w:id="4257"/>
      <w:bookmarkEnd w:id="4258"/>
      <w:bookmarkEnd w:id="4259"/>
      <w:bookmarkEnd w:id="4260"/>
      <w:bookmarkEnd w:id="4261"/>
      <w:bookmarkEnd w:id="4262"/>
      <w:bookmarkEnd w:id="4263"/>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Heading5"/>
      </w:pPr>
      <w:bookmarkStart w:id="4264" w:name="_Toc157434803"/>
      <w:bookmarkStart w:id="4265" w:name="_Toc157436518"/>
      <w:bookmarkStart w:id="4266" w:name="_Toc157440358"/>
      <w:bookmarkStart w:id="4267" w:name="_Toc160650030"/>
      <w:bookmarkStart w:id="4268" w:name="_Toc164928313"/>
      <w:bookmarkStart w:id="4269" w:name="_Toc168550174"/>
      <w:bookmarkStart w:id="4270" w:name="_Toc170118245"/>
      <w:bookmarkStart w:id="4271" w:name="_Toc209470327"/>
      <w:r w:rsidRPr="006D68AC">
        <w:rPr>
          <w:noProof/>
          <w:lang w:eastAsia="zh-CN"/>
        </w:rPr>
        <w:t>6.5</w:t>
      </w:r>
      <w:r w:rsidRPr="006D68AC">
        <w:t>.6.3.2</w:t>
      </w:r>
      <w:r w:rsidRPr="006D68AC">
        <w:tab/>
        <w:t>Simple data types</w:t>
      </w:r>
      <w:bookmarkEnd w:id="4264"/>
      <w:bookmarkEnd w:id="4265"/>
      <w:bookmarkEnd w:id="4266"/>
      <w:bookmarkEnd w:id="4267"/>
      <w:bookmarkEnd w:id="4268"/>
      <w:bookmarkEnd w:id="4269"/>
      <w:bookmarkEnd w:id="4270"/>
      <w:bookmarkEnd w:id="4271"/>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Heading5"/>
        <w:rPr>
          <w:lang w:val="en-US"/>
        </w:rPr>
      </w:pPr>
      <w:bookmarkStart w:id="4272" w:name="_Toc168550175"/>
      <w:bookmarkStart w:id="4273" w:name="_Toc170118246"/>
      <w:bookmarkStart w:id="4274" w:name="_Toc209470328"/>
      <w:bookmarkStart w:id="4275" w:name="_Toc157434804"/>
      <w:bookmarkStart w:id="4276" w:name="_Toc157436519"/>
      <w:bookmarkStart w:id="4277" w:name="_Toc157440359"/>
      <w:bookmarkStart w:id="4278" w:name="_Toc160650031"/>
      <w:bookmarkStart w:id="4279" w:name="_Toc164928314"/>
      <w:r w:rsidRPr="006D68AC">
        <w:rPr>
          <w:noProof/>
          <w:lang w:eastAsia="zh-CN"/>
        </w:rPr>
        <w:t>6.5</w:t>
      </w:r>
      <w:r w:rsidRPr="006D68AC">
        <w:t>.6.3.3</w:t>
      </w:r>
      <w:r w:rsidRPr="006D68AC">
        <w:tab/>
        <w:t>Enumeration: MnSPermission</w:t>
      </w:r>
      <w:bookmarkEnd w:id="4272"/>
      <w:bookmarkEnd w:id="4273"/>
      <w:bookmarkEnd w:id="4274"/>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Heading5"/>
        <w:rPr>
          <w:lang w:val="en-US"/>
        </w:rPr>
      </w:pPr>
      <w:bookmarkStart w:id="4280" w:name="_Toc168550176"/>
      <w:bookmarkStart w:id="4281" w:name="_Toc170118247"/>
      <w:bookmarkStart w:id="4282" w:name="_Toc209470329"/>
      <w:r w:rsidRPr="006D68AC">
        <w:rPr>
          <w:noProof/>
          <w:lang w:eastAsia="zh-CN"/>
        </w:rPr>
        <w:t>6.5</w:t>
      </w:r>
      <w:r w:rsidRPr="006D68AC">
        <w:t>.6.3.4</w:t>
      </w:r>
      <w:r w:rsidRPr="006D68AC">
        <w:tab/>
        <w:t>Enumeration: ExpCapType</w:t>
      </w:r>
      <w:bookmarkEnd w:id="4280"/>
      <w:bookmarkEnd w:id="4281"/>
      <w:bookmarkEnd w:id="4282"/>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Heading4"/>
        <w:rPr>
          <w:lang w:val="en-US"/>
        </w:rPr>
      </w:pPr>
      <w:bookmarkStart w:id="4283" w:name="_Toc168550177"/>
      <w:bookmarkStart w:id="4284" w:name="_Toc170118248"/>
      <w:bookmarkStart w:id="4285" w:name="_Toc209470330"/>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275"/>
      <w:bookmarkEnd w:id="4276"/>
      <w:bookmarkEnd w:id="4277"/>
      <w:bookmarkEnd w:id="4278"/>
      <w:bookmarkEnd w:id="4279"/>
      <w:bookmarkEnd w:id="4283"/>
      <w:bookmarkEnd w:id="4284"/>
      <w:bookmarkEnd w:id="4285"/>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Heading4"/>
      </w:pPr>
      <w:bookmarkStart w:id="4286" w:name="_Toc157434805"/>
      <w:bookmarkStart w:id="4287" w:name="_Toc157436520"/>
      <w:bookmarkStart w:id="4288" w:name="_Toc157440360"/>
      <w:bookmarkStart w:id="4289" w:name="_Toc160650032"/>
      <w:bookmarkStart w:id="4290" w:name="_Toc164928315"/>
      <w:bookmarkStart w:id="4291" w:name="_Toc168550178"/>
      <w:bookmarkStart w:id="4292" w:name="_Toc170118249"/>
      <w:bookmarkStart w:id="4293" w:name="_Toc209470331"/>
      <w:r w:rsidRPr="006D68AC">
        <w:rPr>
          <w:noProof/>
          <w:lang w:eastAsia="zh-CN"/>
        </w:rPr>
        <w:t>6.5</w:t>
      </w:r>
      <w:r w:rsidRPr="006D68AC">
        <w:t>.6.5</w:t>
      </w:r>
      <w:r w:rsidRPr="006D68AC">
        <w:tab/>
        <w:t>Binary data</w:t>
      </w:r>
      <w:bookmarkEnd w:id="4286"/>
      <w:bookmarkEnd w:id="4287"/>
      <w:bookmarkEnd w:id="4288"/>
      <w:bookmarkEnd w:id="4289"/>
      <w:bookmarkEnd w:id="4290"/>
      <w:bookmarkEnd w:id="4291"/>
      <w:bookmarkEnd w:id="4292"/>
      <w:bookmarkEnd w:id="4293"/>
    </w:p>
    <w:p w14:paraId="473CA67D" w14:textId="77777777" w:rsidR="004B0AE5" w:rsidRPr="006D68AC" w:rsidRDefault="004B0AE5" w:rsidP="004B0AE5">
      <w:pPr>
        <w:pStyle w:val="Heading5"/>
      </w:pPr>
      <w:bookmarkStart w:id="4294" w:name="_Toc157434806"/>
      <w:bookmarkStart w:id="4295" w:name="_Toc157436521"/>
      <w:bookmarkStart w:id="4296" w:name="_Toc157440361"/>
      <w:bookmarkStart w:id="4297" w:name="_Toc160650033"/>
      <w:bookmarkStart w:id="4298" w:name="_Toc164928316"/>
      <w:bookmarkStart w:id="4299" w:name="_Toc168550179"/>
      <w:bookmarkStart w:id="4300" w:name="_Toc170118250"/>
      <w:bookmarkStart w:id="4301" w:name="_Toc209470332"/>
      <w:r w:rsidRPr="006D68AC">
        <w:rPr>
          <w:noProof/>
          <w:lang w:eastAsia="zh-CN"/>
        </w:rPr>
        <w:t>6.5</w:t>
      </w:r>
      <w:r w:rsidRPr="006D68AC">
        <w:t>.6.5.1</w:t>
      </w:r>
      <w:r w:rsidRPr="006D68AC">
        <w:tab/>
        <w:t>Binary Data Types</w:t>
      </w:r>
      <w:bookmarkEnd w:id="4294"/>
      <w:bookmarkEnd w:id="4295"/>
      <w:bookmarkEnd w:id="4296"/>
      <w:bookmarkEnd w:id="4297"/>
      <w:bookmarkEnd w:id="4298"/>
      <w:bookmarkEnd w:id="4299"/>
      <w:bookmarkEnd w:id="4300"/>
      <w:bookmarkEnd w:id="4301"/>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Heading3"/>
      </w:pPr>
      <w:bookmarkStart w:id="4302" w:name="_Toc157434807"/>
      <w:bookmarkStart w:id="4303" w:name="_Toc157436522"/>
      <w:bookmarkStart w:id="4304" w:name="_Toc157440362"/>
      <w:bookmarkStart w:id="4305" w:name="_Toc160650034"/>
      <w:bookmarkStart w:id="4306" w:name="_Toc164928317"/>
      <w:bookmarkStart w:id="4307" w:name="_Toc168550180"/>
      <w:bookmarkStart w:id="4308" w:name="_Toc170118251"/>
      <w:bookmarkStart w:id="4309" w:name="_Toc209470333"/>
      <w:r w:rsidRPr="006D68AC">
        <w:rPr>
          <w:noProof/>
          <w:lang w:eastAsia="zh-CN"/>
        </w:rPr>
        <w:t>6.5</w:t>
      </w:r>
      <w:r w:rsidRPr="006D68AC">
        <w:t>.7</w:t>
      </w:r>
      <w:r w:rsidRPr="006D68AC">
        <w:tab/>
        <w:t>Error Handling</w:t>
      </w:r>
      <w:bookmarkEnd w:id="4302"/>
      <w:bookmarkEnd w:id="4303"/>
      <w:bookmarkEnd w:id="4304"/>
      <w:bookmarkEnd w:id="4305"/>
      <w:bookmarkEnd w:id="4306"/>
      <w:bookmarkEnd w:id="4307"/>
      <w:bookmarkEnd w:id="4308"/>
      <w:bookmarkEnd w:id="4309"/>
    </w:p>
    <w:p w14:paraId="7DFCF4A8" w14:textId="77777777" w:rsidR="004B0AE5" w:rsidRPr="006D68AC" w:rsidRDefault="004B0AE5" w:rsidP="004B0AE5">
      <w:pPr>
        <w:pStyle w:val="Heading4"/>
      </w:pPr>
      <w:bookmarkStart w:id="4310" w:name="_Toc157434808"/>
      <w:bookmarkStart w:id="4311" w:name="_Toc157436523"/>
      <w:bookmarkStart w:id="4312" w:name="_Toc157440363"/>
      <w:bookmarkStart w:id="4313" w:name="_Toc160650035"/>
      <w:bookmarkStart w:id="4314" w:name="_Toc164928318"/>
      <w:bookmarkStart w:id="4315" w:name="_Toc168550181"/>
      <w:bookmarkStart w:id="4316" w:name="_Toc170118252"/>
      <w:bookmarkStart w:id="4317" w:name="_Toc209470334"/>
      <w:r w:rsidRPr="006D68AC">
        <w:rPr>
          <w:noProof/>
          <w:lang w:eastAsia="zh-CN"/>
        </w:rPr>
        <w:t>6.5</w:t>
      </w:r>
      <w:r w:rsidRPr="006D68AC">
        <w:t>.7.1</w:t>
      </w:r>
      <w:r w:rsidRPr="006D68AC">
        <w:tab/>
        <w:t>General</w:t>
      </w:r>
      <w:bookmarkEnd w:id="4310"/>
      <w:bookmarkEnd w:id="4311"/>
      <w:bookmarkEnd w:id="4312"/>
      <w:bookmarkEnd w:id="4313"/>
      <w:bookmarkEnd w:id="4314"/>
      <w:bookmarkEnd w:id="4315"/>
      <w:bookmarkEnd w:id="4316"/>
      <w:bookmarkEnd w:id="4317"/>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Heading4"/>
      </w:pPr>
      <w:bookmarkStart w:id="4318" w:name="_Toc157434809"/>
      <w:bookmarkStart w:id="4319" w:name="_Toc157436524"/>
      <w:bookmarkStart w:id="4320" w:name="_Toc157440364"/>
      <w:bookmarkStart w:id="4321" w:name="_Toc160650036"/>
      <w:bookmarkStart w:id="4322" w:name="_Toc164928319"/>
      <w:bookmarkStart w:id="4323" w:name="_Toc168550182"/>
      <w:bookmarkStart w:id="4324" w:name="_Toc170118253"/>
      <w:bookmarkStart w:id="4325" w:name="_Toc209470335"/>
      <w:r w:rsidRPr="006D68AC">
        <w:rPr>
          <w:noProof/>
          <w:lang w:eastAsia="zh-CN"/>
        </w:rPr>
        <w:t>6.5</w:t>
      </w:r>
      <w:r w:rsidRPr="006D68AC">
        <w:t>.7.2</w:t>
      </w:r>
      <w:r w:rsidRPr="006D68AC">
        <w:tab/>
        <w:t>Protocol Errors</w:t>
      </w:r>
      <w:bookmarkEnd w:id="4318"/>
      <w:bookmarkEnd w:id="4319"/>
      <w:bookmarkEnd w:id="4320"/>
      <w:bookmarkEnd w:id="4321"/>
      <w:bookmarkEnd w:id="4322"/>
      <w:bookmarkEnd w:id="4323"/>
      <w:bookmarkEnd w:id="4324"/>
      <w:bookmarkEnd w:id="432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Heading4"/>
      </w:pPr>
      <w:bookmarkStart w:id="4326" w:name="_Toc157434810"/>
      <w:bookmarkStart w:id="4327" w:name="_Toc157436525"/>
      <w:bookmarkStart w:id="4328" w:name="_Toc157440365"/>
      <w:bookmarkStart w:id="4329" w:name="_Toc160650037"/>
      <w:bookmarkStart w:id="4330" w:name="_Toc164928320"/>
      <w:bookmarkStart w:id="4331" w:name="_Toc168550183"/>
      <w:bookmarkStart w:id="4332" w:name="_Toc170118254"/>
      <w:bookmarkStart w:id="4333" w:name="_Toc209470336"/>
      <w:r w:rsidRPr="006D68AC">
        <w:rPr>
          <w:noProof/>
          <w:lang w:eastAsia="zh-CN"/>
        </w:rPr>
        <w:t>6.5</w:t>
      </w:r>
      <w:r w:rsidRPr="006D68AC">
        <w:t>.7.3</w:t>
      </w:r>
      <w:r w:rsidRPr="006D68AC">
        <w:tab/>
        <w:t>Application Errors</w:t>
      </w:r>
      <w:bookmarkEnd w:id="4326"/>
      <w:bookmarkEnd w:id="4327"/>
      <w:bookmarkEnd w:id="4328"/>
      <w:bookmarkEnd w:id="4329"/>
      <w:bookmarkEnd w:id="4330"/>
      <w:bookmarkEnd w:id="4331"/>
      <w:bookmarkEnd w:id="4332"/>
      <w:bookmarkEnd w:id="4333"/>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Heading3"/>
        <w:rPr>
          <w:lang w:eastAsia="zh-CN"/>
        </w:rPr>
      </w:pPr>
      <w:bookmarkStart w:id="4334" w:name="_Toc157434811"/>
      <w:bookmarkStart w:id="4335" w:name="_Toc157436526"/>
      <w:bookmarkStart w:id="4336" w:name="_Toc157440366"/>
      <w:bookmarkStart w:id="4337" w:name="_Toc160650038"/>
      <w:bookmarkStart w:id="4338" w:name="_Toc164928321"/>
      <w:bookmarkStart w:id="4339" w:name="_Toc168550184"/>
      <w:bookmarkStart w:id="4340" w:name="_Toc170118255"/>
      <w:bookmarkStart w:id="4341" w:name="_Toc209470337"/>
      <w:r w:rsidRPr="006D68AC">
        <w:rPr>
          <w:noProof/>
          <w:lang w:eastAsia="zh-CN"/>
        </w:rPr>
        <w:t>6.5</w:t>
      </w:r>
      <w:r w:rsidRPr="006D68AC">
        <w:t>.8</w:t>
      </w:r>
      <w:r w:rsidRPr="006D68AC">
        <w:rPr>
          <w:lang w:eastAsia="zh-CN"/>
        </w:rPr>
        <w:tab/>
        <w:t>Feature negotiation</w:t>
      </w:r>
      <w:bookmarkEnd w:id="4334"/>
      <w:bookmarkEnd w:id="4335"/>
      <w:bookmarkEnd w:id="4336"/>
      <w:bookmarkEnd w:id="4337"/>
      <w:bookmarkEnd w:id="4338"/>
      <w:bookmarkEnd w:id="4339"/>
      <w:bookmarkEnd w:id="4340"/>
      <w:bookmarkEnd w:id="4341"/>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Heading3"/>
      </w:pPr>
      <w:bookmarkStart w:id="4342" w:name="_Toc157434812"/>
      <w:bookmarkStart w:id="4343" w:name="_Toc157436527"/>
      <w:bookmarkStart w:id="4344" w:name="_Toc157440367"/>
      <w:bookmarkStart w:id="4345" w:name="_Toc160650039"/>
      <w:bookmarkStart w:id="4346" w:name="_Toc164928322"/>
      <w:bookmarkStart w:id="4347" w:name="_Toc168550185"/>
      <w:bookmarkStart w:id="4348" w:name="_Toc170118256"/>
      <w:bookmarkStart w:id="4349" w:name="_Toc209470338"/>
      <w:r w:rsidRPr="006D68AC">
        <w:rPr>
          <w:noProof/>
          <w:lang w:eastAsia="zh-CN"/>
        </w:rPr>
        <w:t>6.5</w:t>
      </w:r>
      <w:r w:rsidRPr="006D68AC">
        <w:t>.9</w:t>
      </w:r>
      <w:r w:rsidRPr="006D68AC">
        <w:tab/>
        <w:t>Security</w:t>
      </w:r>
      <w:bookmarkEnd w:id="4342"/>
      <w:bookmarkEnd w:id="4343"/>
      <w:bookmarkEnd w:id="4344"/>
      <w:bookmarkEnd w:id="4345"/>
      <w:bookmarkEnd w:id="4346"/>
      <w:bookmarkEnd w:id="4347"/>
      <w:bookmarkEnd w:id="4348"/>
      <w:bookmarkEnd w:id="4349"/>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Heading2"/>
      </w:pPr>
      <w:bookmarkStart w:id="4350" w:name="_Toc157434813"/>
      <w:bookmarkStart w:id="4351" w:name="_Toc157436528"/>
      <w:bookmarkStart w:id="4352" w:name="_Toc157440368"/>
      <w:bookmarkStart w:id="4353" w:name="_Toc160650040"/>
      <w:bookmarkStart w:id="4354" w:name="_Toc164928323"/>
      <w:bookmarkStart w:id="4355" w:name="_Toc168550186"/>
      <w:bookmarkStart w:id="4356" w:name="_Toc170118257"/>
      <w:bookmarkStart w:id="4357" w:name="_Toc209470339"/>
      <w:r w:rsidRPr="006D68AC">
        <w:rPr>
          <w:noProof/>
          <w:lang w:eastAsia="zh-CN"/>
        </w:rPr>
        <w:t>6.6</w:t>
      </w:r>
      <w:r w:rsidRPr="006D68AC">
        <w:tab/>
      </w:r>
      <w:r w:rsidRPr="006D68AC">
        <w:rPr>
          <w:lang w:val="en-US"/>
        </w:rPr>
        <w:t>NSCE_PerfMonitoring</w:t>
      </w:r>
      <w:r w:rsidRPr="006D68AC">
        <w:t xml:space="preserve"> API</w:t>
      </w:r>
      <w:bookmarkEnd w:id="4350"/>
      <w:bookmarkEnd w:id="4351"/>
      <w:bookmarkEnd w:id="4352"/>
      <w:bookmarkEnd w:id="4353"/>
      <w:bookmarkEnd w:id="4354"/>
      <w:bookmarkEnd w:id="4355"/>
      <w:bookmarkEnd w:id="4356"/>
      <w:bookmarkEnd w:id="4357"/>
    </w:p>
    <w:p w14:paraId="62766271" w14:textId="77777777" w:rsidR="009A4BE1" w:rsidRPr="006D68AC" w:rsidRDefault="009A4BE1" w:rsidP="009A4BE1">
      <w:pPr>
        <w:pStyle w:val="Heading3"/>
      </w:pPr>
      <w:bookmarkStart w:id="4358" w:name="_Toc157434814"/>
      <w:bookmarkStart w:id="4359" w:name="_Toc157436529"/>
      <w:bookmarkStart w:id="4360" w:name="_Toc157440369"/>
      <w:bookmarkStart w:id="4361" w:name="_Toc160650041"/>
      <w:bookmarkStart w:id="4362" w:name="_Toc164928324"/>
      <w:bookmarkStart w:id="4363" w:name="_Toc168550187"/>
      <w:bookmarkStart w:id="4364" w:name="_Toc170118258"/>
      <w:bookmarkStart w:id="4365" w:name="_Toc209470340"/>
      <w:r w:rsidRPr="006D68AC">
        <w:rPr>
          <w:noProof/>
          <w:lang w:eastAsia="zh-CN"/>
        </w:rPr>
        <w:t>6.6</w:t>
      </w:r>
      <w:r w:rsidRPr="006D68AC">
        <w:t>.1</w:t>
      </w:r>
      <w:r w:rsidRPr="006D68AC">
        <w:tab/>
        <w:t>Introduction</w:t>
      </w:r>
      <w:bookmarkEnd w:id="4358"/>
      <w:bookmarkEnd w:id="4359"/>
      <w:bookmarkEnd w:id="4360"/>
      <w:bookmarkEnd w:id="4361"/>
      <w:bookmarkEnd w:id="4362"/>
      <w:bookmarkEnd w:id="4363"/>
      <w:bookmarkEnd w:id="4364"/>
      <w:bookmarkEnd w:id="4365"/>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Heading3"/>
      </w:pPr>
      <w:bookmarkStart w:id="4366" w:name="_Toc157434815"/>
      <w:bookmarkStart w:id="4367" w:name="_Toc157436530"/>
      <w:bookmarkStart w:id="4368" w:name="_Toc157440370"/>
      <w:bookmarkStart w:id="4369" w:name="_Toc160650042"/>
      <w:bookmarkStart w:id="4370" w:name="_Toc164928325"/>
      <w:bookmarkStart w:id="4371" w:name="_Toc168550188"/>
      <w:bookmarkStart w:id="4372" w:name="_Toc170118259"/>
      <w:bookmarkStart w:id="4373" w:name="_Toc209470341"/>
      <w:r w:rsidRPr="006D68AC">
        <w:rPr>
          <w:noProof/>
          <w:lang w:eastAsia="zh-CN"/>
        </w:rPr>
        <w:t>6.6</w:t>
      </w:r>
      <w:r w:rsidRPr="006D68AC">
        <w:t>.2</w:t>
      </w:r>
      <w:r w:rsidRPr="006D68AC">
        <w:tab/>
        <w:t>Usage of HTTP</w:t>
      </w:r>
      <w:bookmarkEnd w:id="4366"/>
      <w:bookmarkEnd w:id="4367"/>
      <w:bookmarkEnd w:id="4368"/>
      <w:bookmarkEnd w:id="4369"/>
      <w:bookmarkEnd w:id="4370"/>
      <w:bookmarkEnd w:id="4371"/>
      <w:bookmarkEnd w:id="4372"/>
      <w:bookmarkEnd w:id="4373"/>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Heading3"/>
      </w:pPr>
      <w:bookmarkStart w:id="4374" w:name="_Toc157434816"/>
      <w:bookmarkStart w:id="4375" w:name="_Toc157436531"/>
      <w:bookmarkStart w:id="4376" w:name="_Toc157440371"/>
      <w:bookmarkStart w:id="4377" w:name="_Toc160650043"/>
      <w:bookmarkStart w:id="4378" w:name="_Toc164928326"/>
      <w:bookmarkStart w:id="4379" w:name="_Toc168550189"/>
      <w:bookmarkStart w:id="4380" w:name="_Toc170118260"/>
      <w:bookmarkStart w:id="4381" w:name="_Toc209470342"/>
      <w:r w:rsidRPr="006D68AC">
        <w:rPr>
          <w:noProof/>
          <w:lang w:eastAsia="zh-CN"/>
        </w:rPr>
        <w:t>6.6</w:t>
      </w:r>
      <w:r w:rsidRPr="006D68AC">
        <w:t>.3</w:t>
      </w:r>
      <w:r w:rsidRPr="006D68AC">
        <w:tab/>
        <w:t>Resources</w:t>
      </w:r>
      <w:bookmarkEnd w:id="4374"/>
      <w:bookmarkEnd w:id="4375"/>
      <w:bookmarkEnd w:id="4376"/>
      <w:bookmarkEnd w:id="4377"/>
      <w:bookmarkEnd w:id="4378"/>
      <w:bookmarkEnd w:id="4379"/>
      <w:bookmarkEnd w:id="4380"/>
      <w:bookmarkEnd w:id="4381"/>
    </w:p>
    <w:p w14:paraId="2A4E9F9F" w14:textId="77777777" w:rsidR="009A4BE1" w:rsidRPr="006D68AC" w:rsidRDefault="009A4BE1" w:rsidP="009A4BE1">
      <w:pPr>
        <w:pStyle w:val="Heading4"/>
      </w:pPr>
      <w:bookmarkStart w:id="4382" w:name="_Toc157434817"/>
      <w:bookmarkStart w:id="4383" w:name="_Toc157436532"/>
      <w:bookmarkStart w:id="4384" w:name="_Toc157440372"/>
      <w:bookmarkStart w:id="4385" w:name="_Toc160650044"/>
      <w:bookmarkStart w:id="4386" w:name="_Toc164928327"/>
      <w:bookmarkStart w:id="4387" w:name="_Toc168550190"/>
      <w:bookmarkStart w:id="4388" w:name="_Toc170118261"/>
      <w:bookmarkStart w:id="4389" w:name="_Toc209470343"/>
      <w:r w:rsidRPr="006D68AC">
        <w:rPr>
          <w:noProof/>
          <w:lang w:eastAsia="zh-CN"/>
        </w:rPr>
        <w:t>6.6</w:t>
      </w:r>
      <w:r w:rsidRPr="006D68AC">
        <w:t>.3.1</w:t>
      </w:r>
      <w:r w:rsidRPr="006D68AC">
        <w:tab/>
        <w:t>Overview</w:t>
      </w:r>
      <w:bookmarkEnd w:id="4382"/>
      <w:bookmarkEnd w:id="4383"/>
      <w:bookmarkEnd w:id="4384"/>
      <w:bookmarkEnd w:id="4385"/>
      <w:bookmarkEnd w:id="4386"/>
      <w:bookmarkEnd w:id="4387"/>
      <w:bookmarkEnd w:id="4388"/>
      <w:bookmarkEnd w:id="4389"/>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4390" w:name="_MON_1766230396"/>
    <w:bookmarkEnd w:id="4390"/>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pt;height:296.85pt;mso-width-percent:0;mso-height-percent:0;mso-width-percent:0;mso-height-percent:0" o:ole="">
            <v:imagedata r:id="rId145" o:title=""/>
          </v:shape>
          <o:OLEObject Type="Embed" ProgID="Word.Document.8" ShapeID="_x0000_i1095" DrawAspect="Content" ObjectID="_1820301971"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DengXian"/>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DengXian"/>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DengXian"/>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DengXian"/>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DengXian"/>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DengXian"/>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DengXian"/>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Heading4"/>
      </w:pPr>
      <w:bookmarkStart w:id="4391" w:name="_Toc157434818"/>
      <w:bookmarkStart w:id="4392" w:name="_Toc157436533"/>
      <w:bookmarkStart w:id="4393" w:name="_Toc157440373"/>
      <w:bookmarkStart w:id="4394" w:name="_Toc160650045"/>
      <w:bookmarkStart w:id="4395" w:name="_Toc164928328"/>
      <w:bookmarkStart w:id="4396" w:name="_Toc168550191"/>
      <w:bookmarkStart w:id="4397" w:name="_Toc170118262"/>
      <w:bookmarkStart w:id="4398" w:name="_Toc209470344"/>
      <w:r w:rsidRPr="006D68AC">
        <w:rPr>
          <w:noProof/>
          <w:lang w:eastAsia="zh-CN"/>
        </w:rPr>
        <w:t>6.6</w:t>
      </w:r>
      <w:r w:rsidRPr="006D68AC">
        <w:t>.3.2</w:t>
      </w:r>
      <w:r w:rsidRPr="006D68AC">
        <w:tab/>
        <w:t>Resource: Monitoring Jobs</w:t>
      </w:r>
      <w:bookmarkEnd w:id="4391"/>
      <w:bookmarkEnd w:id="4392"/>
      <w:bookmarkEnd w:id="4393"/>
      <w:bookmarkEnd w:id="4394"/>
      <w:bookmarkEnd w:id="4395"/>
      <w:bookmarkEnd w:id="4396"/>
      <w:bookmarkEnd w:id="4397"/>
      <w:bookmarkEnd w:id="4398"/>
    </w:p>
    <w:p w14:paraId="6CF9A468" w14:textId="77777777" w:rsidR="009A4BE1" w:rsidRPr="006D68AC" w:rsidRDefault="009A4BE1" w:rsidP="009A4BE1">
      <w:pPr>
        <w:pStyle w:val="Heading5"/>
      </w:pPr>
      <w:bookmarkStart w:id="4399" w:name="_Toc157434819"/>
      <w:bookmarkStart w:id="4400" w:name="_Toc157436534"/>
      <w:bookmarkStart w:id="4401" w:name="_Toc157440374"/>
      <w:bookmarkStart w:id="4402" w:name="_Toc160650046"/>
      <w:bookmarkStart w:id="4403" w:name="_Toc164928329"/>
      <w:bookmarkStart w:id="4404" w:name="_Toc168550192"/>
      <w:bookmarkStart w:id="4405" w:name="_Toc170118263"/>
      <w:bookmarkStart w:id="4406" w:name="_Toc209470345"/>
      <w:r w:rsidRPr="006D68AC">
        <w:rPr>
          <w:noProof/>
          <w:lang w:eastAsia="zh-CN"/>
        </w:rPr>
        <w:t>6.6</w:t>
      </w:r>
      <w:r w:rsidRPr="006D68AC">
        <w:t>.3.2.1</w:t>
      </w:r>
      <w:r w:rsidRPr="006D68AC">
        <w:tab/>
        <w:t>Description</w:t>
      </w:r>
      <w:bookmarkEnd w:id="4399"/>
      <w:bookmarkEnd w:id="4400"/>
      <w:bookmarkEnd w:id="4401"/>
      <w:bookmarkEnd w:id="4402"/>
      <w:bookmarkEnd w:id="4403"/>
      <w:bookmarkEnd w:id="4404"/>
      <w:bookmarkEnd w:id="4405"/>
      <w:bookmarkEnd w:id="440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Heading5"/>
      </w:pPr>
      <w:bookmarkStart w:id="4407" w:name="_Toc157434820"/>
      <w:bookmarkStart w:id="4408" w:name="_Toc157436535"/>
      <w:bookmarkStart w:id="4409" w:name="_Toc157440375"/>
      <w:bookmarkStart w:id="4410" w:name="_Toc160650047"/>
      <w:bookmarkStart w:id="4411" w:name="_Toc164928330"/>
      <w:bookmarkStart w:id="4412" w:name="_Toc168550193"/>
      <w:bookmarkStart w:id="4413" w:name="_Toc170118264"/>
      <w:bookmarkStart w:id="4414" w:name="_Toc209470346"/>
      <w:r w:rsidRPr="006D68AC">
        <w:rPr>
          <w:noProof/>
          <w:lang w:eastAsia="zh-CN"/>
        </w:rPr>
        <w:t>6.6</w:t>
      </w:r>
      <w:r w:rsidRPr="006D68AC">
        <w:t>.3.2.2</w:t>
      </w:r>
      <w:r w:rsidRPr="006D68AC">
        <w:tab/>
        <w:t>Resource Definition</w:t>
      </w:r>
      <w:bookmarkEnd w:id="4407"/>
      <w:bookmarkEnd w:id="4408"/>
      <w:bookmarkEnd w:id="4409"/>
      <w:bookmarkEnd w:id="4410"/>
      <w:bookmarkEnd w:id="4411"/>
      <w:bookmarkEnd w:id="4412"/>
      <w:bookmarkEnd w:id="4413"/>
      <w:bookmarkEnd w:id="4414"/>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4415"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4415"/>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Heading5"/>
      </w:pPr>
      <w:bookmarkStart w:id="4416" w:name="_Toc157434821"/>
      <w:bookmarkStart w:id="4417" w:name="_Toc157436536"/>
      <w:bookmarkStart w:id="4418" w:name="_Toc157440376"/>
      <w:bookmarkStart w:id="4419" w:name="_Toc160650048"/>
      <w:bookmarkStart w:id="4420" w:name="_Toc164928331"/>
      <w:bookmarkStart w:id="4421" w:name="_Toc168550194"/>
      <w:bookmarkStart w:id="4422" w:name="_Toc170118265"/>
      <w:bookmarkStart w:id="4423" w:name="_Toc209470347"/>
      <w:r w:rsidRPr="006D68AC">
        <w:rPr>
          <w:noProof/>
          <w:lang w:eastAsia="zh-CN"/>
        </w:rPr>
        <w:t>6.6</w:t>
      </w:r>
      <w:r w:rsidRPr="006D68AC">
        <w:t>.3.2.3</w:t>
      </w:r>
      <w:r w:rsidRPr="006D68AC">
        <w:tab/>
        <w:t>Resource Standard Methods</w:t>
      </w:r>
      <w:bookmarkEnd w:id="4416"/>
      <w:bookmarkEnd w:id="4417"/>
      <w:bookmarkEnd w:id="4418"/>
      <w:bookmarkEnd w:id="4419"/>
      <w:bookmarkEnd w:id="4420"/>
      <w:bookmarkEnd w:id="4421"/>
      <w:bookmarkEnd w:id="4422"/>
      <w:bookmarkEnd w:id="4423"/>
    </w:p>
    <w:p w14:paraId="28594B60" w14:textId="77777777" w:rsidR="009A4BE1" w:rsidRPr="006D68AC" w:rsidRDefault="009A4BE1" w:rsidP="000B7712">
      <w:pPr>
        <w:pStyle w:val="Heading6"/>
      </w:pPr>
      <w:bookmarkStart w:id="4424" w:name="_Toc157434822"/>
      <w:bookmarkStart w:id="4425" w:name="_Toc157436537"/>
      <w:bookmarkStart w:id="4426" w:name="_Toc157440377"/>
      <w:bookmarkStart w:id="4427" w:name="_Toc160650049"/>
      <w:bookmarkStart w:id="4428" w:name="_Toc164928332"/>
      <w:bookmarkStart w:id="4429" w:name="_Toc168550195"/>
      <w:bookmarkStart w:id="4430" w:name="_Toc170118266"/>
      <w:bookmarkStart w:id="4431" w:name="_Toc209470348"/>
      <w:r w:rsidRPr="006D68AC">
        <w:t>6.6.3.2.3.1</w:t>
      </w:r>
      <w:r w:rsidRPr="006D68AC">
        <w:tab/>
        <w:t>POST</w:t>
      </w:r>
      <w:bookmarkEnd w:id="4424"/>
      <w:bookmarkEnd w:id="4425"/>
      <w:bookmarkEnd w:id="4426"/>
      <w:bookmarkEnd w:id="4427"/>
      <w:bookmarkEnd w:id="4428"/>
      <w:bookmarkEnd w:id="4429"/>
      <w:bookmarkEnd w:id="4430"/>
      <w:bookmarkEnd w:id="4431"/>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SimSun"/>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SimSun"/>
        </w:rPr>
        <w:t>.3.2.3.1</w:t>
      </w:r>
      <w:r w:rsidRPr="006D68AC">
        <w:t>-2 and the response data structures and response codes specified in table </w:t>
      </w:r>
      <w:r w:rsidRPr="006D68AC">
        <w:rPr>
          <w:noProof/>
          <w:lang w:eastAsia="zh-CN"/>
        </w:rPr>
        <w:t>6.6</w:t>
      </w:r>
      <w:r w:rsidRPr="006D68AC">
        <w:rPr>
          <w:rFonts w:eastAsia="SimSun"/>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Heading5"/>
      </w:pPr>
      <w:bookmarkStart w:id="4432" w:name="_Toc157434823"/>
      <w:bookmarkStart w:id="4433" w:name="_Toc157436538"/>
      <w:bookmarkStart w:id="4434" w:name="_Toc157440378"/>
      <w:bookmarkStart w:id="4435" w:name="_Toc160650050"/>
      <w:bookmarkStart w:id="4436" w:name="_Toc164928333"/>
      <w:bookmarkStart w:id="4437" w:name="_Toc168550196"/>
      <w:bookmarkStart w:id="4438" w:name="_Toc170118267"/>
      <w:bookmarkStart w:id="4439" w:name="_Toc209470349"/>
      <w:r w:rsidRPr="006D68AC">
        <w:rPr>
          <w:noProof/>
          <w:lang w:eastAsia="zh-CN"/>
        </w:rPr>
        <w:t>6.6</w:t>
      </w:r>
      <w:r w:rsidRPr="006D68AC">
        <w:t>.3.2.4</w:t>
      </w:r>
      <w:r w:rsidRPr="006D68AC">
        <w:tab/>
        <w:t>Resource Custom Operations</w:t>
      </w:r>
      <w:bookmarkEnd w:id="4432"/>
      <w:bookmarkEnd w:id="4433"/>
      <w:bookmarkEnd w:id="4434"/>
      <w:bookmarkEnd w:id="4435"/>
      <w:bookmarkEnd w:id="4436"/>
      <w:bookmarkEnd w:id="4437"/>
      <w:bookmarkEnd w:id="4438"/>
      <w:bookmarkEnd w:id="4439"/>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Heading4"/>
      </w:pPr>
      <w:bookmarkStart w:id="4440" w:name="_Toc157434824"/>
      <w:bookmarkStart w:id="4441" w:name="_Toc157436539"/>
      <w:bookmarkStart w:id="4442" w:name="_Toc157440379"/>
      <w:bookmarkStart w:id="4443" w:name="_Toc160650051"/>
      <w:bookmarkStart w:id="4444" w:name="_Toc164928334"/>
      <w:bookmarkStart w:id="4445" w:name="_Toc168550197"/>
      <w:bookmarkStart w:id="4446" w:name="_Toc170118268"/>
      <w:bookmarkStart w:id="4447" w:name="_Toc209470350"/>
      <w:r w:rsidRPr="006D68AC">
        <w:rPr>
          <w:noProof/>
          <w:lang w:eastAsia="zh-CN"/>
        </w:rPr>
        <w:t>6.6</w:t>
      </w:r>
      <w:r w:rsidRPr="006D68AC">
        <w:t>.3.3</w:t>
      </w:r>
      <w:r w:rsidRPr="006D68AC">
        <w:tab/>
        <w:t>Resource: Individual Monitoring Job</w:t>
      </w:r>
      <w:bookmarkEnd w:id="4440"/>
      <w:bookmarkEnd w:id="4441"/>
      <w:bookmarkEnd w:id="4442"/>
      <w:bookmarkEnd w:id="4443"/>
      <w:bookmarkEnd w:id="4444"/>
      <w:bookmarkEnd w:id="4445"/>
      <w:bookmarkEnd w:id="4446"/>
      <w:bookmarkEnd w:id="4447"/>
    </w:p>
    <w:p w14:paraId="452C83F1" w14:textId="77777777" w:rsidR="009A4BE1" w:rsidRPr="006D68AC" w:rsidRDefault="009A4BE1" w:rsidP="009A4BE1">
      <w:pPr>
        <w:pStyle w:val="Heading5"/>
      </w:pPr>
      <w:bookmarkStart w:id="4448" w:name="_Toc157434825"/>
      <w:bookmarkStart w:id="4449" w:name="_Toc157436540"/>
      <w:bookmarkStart w:id="4450" w:name="_Toc157440380"/>
      <w:bookmarkStart w:id="4451" w:name="_Toc160650052"/>
      <w:bookmarkStart w:id="4452" w:name="_Toc164928335"/>
      <w:bookmarkStart w:id="4453" w:name="_Toc168550198"/>
      <w:bookmarkStart w:id="4454" w:name="_Toc170118269"/>
      <w:bookmarkStart w:id="4455" w:name="_Toc209470351"/>
      <w:r w:rsidRPr="006D68AC">
        <w:rPr>
          <w:noProof/>
          <w:lang w:eastAsia="zh-CN"/>
        </w:rPr>
        <w:t>6.6</w:t>
      </w:r>
      <w:r w:rsidRPr="006D68AC">
        <w:t>.3.3.1</w:t>
      </w:r>
      <w:r w:rsidRPr="006D68AC">
        <w:tab/>
        <w:t>Description</w:t>
      </w:r>
      <w:bookmarkEnd w:id="4448"/>
      <w:bookmarkEnd w:id="4449"/>
      <w:bookmarkEnd w:id="4450"/>
      <w:bookmarkEnd w:id="4451"/>
      <w:bookmarkEnd w:id="4452"/>
      <w:bookmarkEnd w:id="4453"/>
      <w:bookmarkEnd w:id="4454"/>
      <w:bookmarkEnd w:id="4455"/>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Heading5"/>
      </w:pPr>
      <w:bookmarkStart w:id="4456" w:name="_Toc157434826"/>
      <w:bookmarkStart w:id="4457" w:name="_Toc157436541"/>
      <w:bookmarkStart w:id="4458" w:name="_Toc157440381"/>
      <w:bookmarkStart w:id="4459" w:name="_Toc160650053"/>
      <w:bookmarkStart w:id="4460" w:name="_Toc164928336"/>
      <w:bookmarkStart w:id="4461" w:name="_Toc168550199"/>
      <w:bookmarkStart w:id="4462" w:name="_Toc170118270"/>
      <w:bookmarkStart w:id="4463" w:name="_Toc209470352"/>
      <w:r w:rsidRPr="006D68AC">
        <w:rPr>
          <w:noProof/>
          <w:lang w:eastAsia="zh-CN"/>
        </w:rPr>
        <w:t>6.6</w:t>
      </w:r>
      <w:r w:rsidRPr="006D68AC">
        <w:t>.3.3.2</w:t>
      </w:r>
      <w:r w:rsidRPr="006D68AC">
        <w:tab/>
        <w:t>Resource Definition</w:t>
      </w:r>
      <w:bookmarkEnd w:id="4456"/>
      <w:bookmarkEnd w:id="4457"/>
      <w:bookmarkEnd w:id="4458"/>
      <w:bookmarkEnd w:id="4459"/>
      <w:bookmarkEnd w:id="4460"/>
      <w:bookmarkEnd w:id="4461"/>
      <w:bookmarkEnd w:id="4462"/>
      <w:bookmarkEnd w:id="4463"/>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4464"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4464"/>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Heading5"/>
      </w:pPr>
      <w:bookmarkStart w:id="4465" w:name="_Toc157434827"/>
      <w:bookmarkStart w:id="4466" w:name="_Toc157436542"/>
      <w:bookmarkStart w:id="4467" w:name="_Toc157440382"/>
      <w:bookmarkStart w:id="4468" w:name="_Toc160650054"/>
      <w:bookmarkStart w:id="4469" w:name="_Toc164928337"/>
      <w:bookmarkStart w:id="4470" w:name="_Toc168550200"/>
      <w:bookmarkStart w:id="4471" w:name="_Toc170118271"/>
      <w:bookmarkStart w:id="4472" w:name="_Toc209470353"/>
      <w:r w:rsidRPr="006D68AC">
        <w:rPr>
          <w:noProof/>
          <w:lang w:eastAsia="zh-CN"/>
        </w:rPr>
        <w:t>6.6</w:t>
      </w:r>
      <w:r w:rsidRPr="006D68AC">
        <w:t>.3.3.3</w:t>
      </w:r>
      <w:r w:rsidRPr="006D68AC">
        <w:tab/>
        <w:t>Resource Standard Methods</w:t>
      </w:r>
      <w:bookmarkEnd w:id="4465"/>
      <w:bookmarkEnd w:id="4466"/>
      <w:bookmarkEnd w:id="4467"/>
      <w:bookmarkEnd w:id="4468"/>
      <w:bookmarkEnd w:id="4469"/>
      <w:bookmarkEnd w:id="4470"/>
      <w:bookmarkEnd w:id="4471"/>
      <w:bookmarkEnd w:id="4472"/>
    </w:p>
    <w:p w14:paraId="467178AA" w14:textId="77777777" w:rsidR="009A4BE1" w:rsidRPr="006D68AC" w:rsidRDefault="009A4BE1" w:rsidP="000B7712">
      <w:pPr>
        <w:pStyle w:val="Heading6"/>
      </w:pPr>
      <w:bookmarkStart w:id="4473" w:name="_Toc157434828"/>
      <w:bookmarkStart w:id="4474" w:name="_Toc157436543"/>
      <w:bookmarkStart w:id="4475" w:name="_Toc157440383"/>
      <w:bookmarkStart w:id="4476" w:name="_Toc160650055"/>
      <w:bookmarkStart w:id="4477" w:name="_Toc164928338"/>
      <w:bookmarkStart w:id="4478" w:name="_Toc168550201"/>
      <w:bookmarkStart w:id="4479" w:name="_Toc170118272"/>
      <w:bookmarkStart w:id="4480" w:name="_Toc209470354"/>
      <w:r w:rsidRPr="006D68AC">
        <w:t>6.6.3.3.3.1</w:t>
      </w:r>
      <w:r w:rsidRPr="006D68AC">
        <w:tab/>
        <w:t>GET</w:t>
      </w:r>
      <w:bookmarkEnd w:id="4473"/>
      <w:bookmarkEnd w:id="4474"/>
      <w:bookmarkEnd w:id="4475"/>
      <w:bookmarkEnd w:id="4476"/>
      <w:bookmarkEnd w:id="4477"/>
      <w:bookmarkEnd w:id="4478"/>
      <w:bookmarkEnd w:id="4479"/>
      <w:bookmarkEnd w:id="4480"/>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Heading6"/>
      </w:pPr>
      <w:bookmarkStart w:id="4481" w:name="_Toc157434829"/>
      <w:bookmarkStart w:id="4482" w:name="_Toc157436544"/>
      <w:bookmarkStart w:id="4483" w:name="_Toc157440384"/>
      <w:bookmarkStart w:id="4484" w:name="_Toc160650056"/>
      <w:bookmarkStart w:id="4485" w:name="_Toc164928339"/>
      <w:bookmarkStart w:id="4486" w:name="_Toc168550202"/>
      <w:bookmarkStart w:id="4487" w:name="_Toc170118273"/>
      <w:bookmarkStart w:id="4488" w:name="_Toc209470355"/>
      <w:r w:rsidRPr="006D68AC">
        <w:t>6.6.3.3.3.2</w:t>
      </w:r>
      <w:r w:rsidRPr="006D68AC">
        <w:tab/>
        <w:t>PUT</w:t>
      </w:r>
      <w:bookmarkEnd w:id="4481"/>
      <w:bookmarkEnd w:id="4482"/>
      <w:bookmarkEnd w:id="4483"/>
      <w:bookmarkEnd w:id="4484"/>
      <w:bookmarkEnd w:id="4485"/>
      <w:bookmarkEnd w:id="4486"/>
      <w:bookmarkEnd w:id="4487"/>
      <w:bookmarkEnd w:id="448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Heading6"/>
      </w:pPr>
      <w:bookmarkStart w:id="4489" w:name="_Toc157434830"/>
      <w:bookmarkStart w:id="4490" w:name="_Toc157436545"/>
      <w:bookmarkStart w:id="4491" w:name="_Toc157440385"/>
      <w:bookmarkStart w:id="4492" w:name="_Toc160650057"/>
      <w:bookmarkStart w:id="4493" w:name="_Toc164928340"/>
      <w:bookmarkStart w:id="4494" w:name="_Toc168550203"/>
      <w:bookmarkStart w:id="4495" w:name="_Toc170118274"/>
      <w:bookmarkStart w:id="4496" w:name="_Toc209470356"/>
      <w:bookmarkStart w:id="4497" w:name="_Toc157434831"/>
      <w:bookmarkStart w:id="4498" w:name="_Toc157436546"/>
      <w:bookmarkStart w:id="4499" w:name="_Toc157440386"/>
      <w:r w:rsidRPr="006D68AC">
        <w:t>6.6.3.3.3.3</w:t>
      </w:r>
      <w:r w:rsidRPr="006D68AC">
        <w:tab/>
        <w:t>PATCH</w:t>
      </w:r>
      <w:bookmarkEnd w:id="4489"/>
      <w:bookmarkEnd w:id="4490"/>
      <w:bookmarkEnd w:id="4491"/>
      <w:bookmarkEnd w:id="4492"/>
      <w:bookmarkEnd w:id="4493"/>
      <w:bookmarkEnd w:id="4494"/>
      <w:bookmarkEnd w:id="4495"/>
      <w:bookmarkEnd w:id="4496"/>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Heading6"/>
      </w:pPr>
      <w:bookmarkStart w:id="4500" w:name="_Toc160650058"/>
      <w:bookmarkStart w:id="4501" w:name="_Toc164928341"/>
      <w:bookmarkStart w:id="4502" w:name="_Toc168550204"/>
      <w:bookmarkStart w:id="4503" w:name="_Toc170118275"/>
      <w:bookmarkStart w:id="4504" w:name="_Toc209470357"/>
      <w:r w:rsidRPr="006D68AC">
        <w:t>6.6.3.3.3.4</w:t>
      </w:r>
      <w:r w:rsidRPr="006D68AC">
        <w:tab/>
        <w:t>DELETE</w:t>
      </w:r>
      <w:bookmarkEnd w:id="4497"/>
      <w:bookmarkEnd w:id="4498"/>
      <w:bookmarkEnd w:id="4499"/>
      <w:bookmarkEnd w:id="4500"/>
      <w:bookmarkEnd w:id="4501"/>
      <w:bookmarkEnd w:id="4502"/>
      <w:bookmarkEnd w:id="4503"/>
      <w:bookmarkEnd w:id="4504"/>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Heading5"/>
      </w:pPr>
      <w:bookmarkStart w:id="4505" w:name="_Toc157434832"/>
      <w:bookmarkStart w:id="4506" w:name="_Toc157436547"/>
      <w:bookmarkStart w:id="4507" w:name="_Toc157440387"/>
      <w:bookmarkStart w:id="4508" w:name="_Toc160650059"/>
      <w:bookmarkStart w:id="4509" w:name="_Toc164928342"/>
      <w:bookmarkStart w:id="4510" w:name="_Toc168550205"/>
      <w:bookmarkStart w:id="4511" w:name="_Toc170118276"/>
      <w:bookmarkStart w:id="4512" w:name="_Toc209470358"/>
      <w:r w:rsidRPr="006D68AC">
        <w:rPr>
          <w:noProof/>
          <w:lang w:eastAsia="zh-CN"/>
        </w:rPr>
        <w:t>6.6</w:t>
      </w:r>
      <w:r w:rsidRPr="006D68AC">
        <w:t>.3.3.4</w:t>
      </w:r>
      <w:r w:rsidRPr="006D68AC">
        <w:tab/>
        <w:t>Resource Custom Operations</w:t>
      </w:r>
      <w:bookmarkEnd w:id="4505"/>
      <w:bookmarkEnd w:id="4506"/>
      <w:bookmarkEnd w:id="4507"/>
      <w:bookmarkEnd w:id="4508"/>
      <w:bookmarkEnd w:id="4509"/>
      <w:bookmarkEnd w:id="4510"/>
      <w:bookmarkEnd w:id="4511"/>
      <w:bookmarkEnd w:id="4512"/>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Heading4"/>
      </w:pPr>
      <w:bookmarkStart w:id="4513" w:name="_Toc157434833"/>
      <w:bookmarkStart w:id="4514" w:name="_Toc157436548"/>
      <w:bookmarkStart w:id="4515" w:name="_Toc157440388"/>
      <w:bookmarkStart w:id="4516" w:name="_Toc160650060"/>
      <w:bookmarkStart w:id="4517" w:name="_Toc164928343"/>
      <w:bookmarkStart w:id="4518" w:name="_Toc168550206"/>
      <w:bookmarkStart w:id="4519" w:name="_Toc170118277"/>
      <w:bookmarkStart w:id="4520" w:name="_Toc209470359"/>
      <w:r w:rsidRPr="006D68AC">
        <w:rPr>
          <w:noProof/>
          <w:lang w:eastAsia="zh-CN"/>
        </w:rPr>
        <w:t>6.6</w:t>
      </w:r>
      <w:r w:rsidRPr="006D68AC">
        <w:t>.3.4</w:t>
      </w:r>
      <w:r w:rsidRPr="006D68AC">
        <w:tab/>
        <w:t>Resource: Monitoring</w:t>
      </w:r>
      <w:r w:rsidRPr="006D68AC">
        <w:rPr>
          <w:rFonts w:eastAsia="DengXian"/>
        </w:rPr>
        <w:t xml:space="preserve"> Subscriptions</w:t>
      </w:r>
      <w:bookmarkEnd w:id="4513"/>
      <w:bookmarkEnd w:id="4514"/>
      <w:bookmarkEnd w:id="4515"/>
      <w:bookmarkEnd w:id="4516"/>
      <w:bookmarkEnd w:id="4517"/>
      <w:bookmarkEnd w:id="4518"/>
      <w:bookmarkEnd w:id="4519"/>
      <w:bookmarkEnd w:id="4520"/>
    </w:p>
    <w:p w14:paraId="17BD9854" w14:textId="77777777" w:rsidR="009A4BE1" w:rsidRPr="006D68AC" w:rsidRDefault="009A4BE1" w:rsidP="009A4BE1">
      <w:pPr>
        <w:pStyle w:val="Heading5"/>
      </w:pPr>
      <w:bookmarkStart w:id="4521" w:name="_Toc157434834"/>
      <w:bookmarkStart w:id="4522" w:name="_Toc157436549"/>
      <w:bookmarkStart w:id="4523" w:name="_Toc157440389"/>
      <w:bookmarkStart w:id="4524" w:name="_Toc160650061"/>
      <w:bookmarkStart w:id="4525" w:name="_Toc164928344"/>
      <w:bookmarkStart w:id="4526" w:name="_Toc168550207"/>
      <w:bookmarkStart w:id="4527" w:name="_Toc170118278"/>
      <w:bookmarkStart w:id="4528" w:name="_Toc209470360"/>
      <w:r w:rsidRPr="006D68AC">
        <w:rPr>
          <w:noProof/>
          <w:lang w:eastAsia="zh-CN"/>
        </w:rPr>
        <w:t>6.6</w:t>
      </w:r>
      <w:r w:rsidRPr="006D68AC">
        <w:t>.3.4.1</w:t>
      </w:r>
      <w:r w:rsidRPr="006D68AC">
        <w:tab/>
        <w:t>Description</w:t>
      </w:r>
      <w:bookmarkEnd w:id="4521"/>
      <w:bookmarkEnd w:id="4522"/>
      <w:bookmarkEnd w:id="4523"/>
      <w:bookmarkEnd w:id="4524"/>
      <w:bookmarkEnd w:id="4525"/>
      <w:bookmarkEnd w:id="4526"/>
      <w:bookmarkEnd w:id="4527"/>
      <w:bookmarkEnd w:id="4528"/>
    </w:p>
    <w:p w14:paraId="5F898835" w14:textId="77777777" w:rsidR="009A4BE1" w:rsidRPr="006D68AC" w:rsidRDefault="009A4BE1" w:rsidP="009A4BE1">
      <w:r w:rsidRPr="006D68AC">
        <w:t>This resource represents the collection of Monitoring</w:t>
      </w:r>
      <w:r w:rsidRPr="006D68AC">
        <w:rPr>
          <w:rFonts w:eastAsia="DengXian"/>
        </w:rPr>
        <w:t xml:space="preserve"> Subscriptions</w:t>
      </w:r>
      <w:r w:rsidRPr="006D68AC">
        <w:t xml:space="preserve"> managed by the NSCE Server.</w:t>
      </w:r>
    </w:p>
    <w:p w14:paraId="3A3B5436" w14:textId="77777777" w:rsidR="009A4BE1" w:rsidRPr="006D68AC" w:rsidRDefault="009A4BE1" w:rsidP="009A4BE1">
      <w:pPr>
        <w:pStyle w:val="Heading5"/>
      </w:pPr>
      <w:bookmarkStart w:id="4529" w:name="_Toc157434835"/>
      <w:bookmarkStart w:id="4530" w:name="_Toc157436550"/>
      <w:bookmarkStart w:id="4531" w:name="_Toc157440390"/>
      <w:bookmarkStart w:id="4532" w:name="_Toc160650062"/>
      <w:bookmarkStart w:id="4533" w:name="_Toc164928345"/>
      <w:bookmarkStart w:id="4534" w:name="_Toc168550208"/>
      <w:bookmarkStart w:id="4535" w:name="_Toc170118279"/>
      <w:bookmarkStart w:id="4536" w:name="_Toc209470361"/>
      <w:r w:rsidRPr="006D68AC">
        <w:rPr>
          <w:noProof/>
          <w:lang w:eastAsia="zh-CN"/>
        </w:rPr>
        <w:t>6.6</w:t>
      </w:r>
      <w:r w:rsidRPr="006D68AC">
        <w:t>.3.4.2</w:t>
      </w:r>
      <w:r w:rsidRPr="006D68AC">
        <w:tab/>
        <w:t>Resource Definition</w:t>
      </w:r>
      <w:bookmarkEnd w:id="4529"/>
      <w:bookmarkEnd w:id="4530"/>
      <w:bookmarkEnd w:id="4531"/>
      <w:bookmarkEnd w:id="4532"/>
      <w:bookmarkEnd w:id="4533"/>
      <w:bookmarkEnd w:id="4534"/>
      <w:bookmarkEnd w:id="4535"/>
      <w:bookmarkEnd w:id="4536"/>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4537"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4537"/>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Heading5"/>
      </w:pPr>
      <w:bookmarkStart w:id="4538" w:name="_Toc157434836"/>
      <w:bookmarkStart w:id="4539" w:name="_Toc157436551"/>
      <w:bookmarkStart w:id="4540" w:name="_Toc157440391"/>
      <w:bookmarkStart w:id="4541" w:name="_Toc160650063"/>
      <w:bookmarkStart w:id="4542" w:name="_Toc164928346"/>
      <w:bookmarkStart w:id="4543" w:name="_Toc168550209"/>
      <w:bookmarkStart w:id="4544" w:name="_Toc170118280"/>
      <w:bookmarkStart w:id="4545" w:name="_Toc209470362"/>
      <w:r w:rsidRPr="006D68AC">
        <w:rPr>
          <w:noProof/>
          <w:lang w:eastAsia="zh-CN"/>
        </w:rPr>
        <w:t>6.6</w:t>
      </w:r>
      <w:r w:rsidRPr="006D68AC">
        <w:t>.3.4.3</w:t>
      </w:r>
      <w:r w:rsidRPr="006D68AC">
        <w:tab/>
        <w:t>Resource Standard Methods</w:t>
      </w:r>
      <w:bookmarkEnd w:id="4538"/>
      <w:bookmarkEnd w:id="4539"/>
      <w:bookmarkEnd w:id="4540"/>
      <w:bookmarkEnd w:id="4541"/>
      <w:bookmarkEnd w:id="4542"/>
      <w:bookmarkEnd w:id="4543"/>
      <w:bookmarkEnd w:id="4544"/>
      <w:bookmarkEnd w:id="4545"/>
    </w:p>
    <w:p w14:paraId="666C1904" w14:textId="77777777" w:rsidR="00D3062E" w:rsidRPr="006D68AC" w:rsidRDefault="00D3062E" w:rsidP="00D3062E">
      <w:pPr>
        <w:pStyle w:val="Heading6"/>
      </w:pPr>
      <w:bookmarkStart w:id="4546" w:name="_Toc157434837"/>
      <w:bookmarkStart w:id="4547" w:name="_Toc157436552"/>
      <w:bookmarkStart w:id="4548" w:name="_Toc157440392"/>
      <w:bookmarkStart w:id="4549" w:name="_Toc160650064"/>
      <w:bookmarkStart w:id="4550" w:name="_Toc164928347"/>
      <w:bookmarkStart w:id="4551" w:name="_Toc168550210"/>
      <w:bookmarkStart w:id="4552" w:name="_Toc170118281"/>
      <w:bookmarkStart w:id="4553" w:name="_Toc209470363"/>
      <w:bookmarkStart w:id="4554" w:name="_Toc157434838"/>
      <w:bookmarkStart w:id="4555" w:name="_Toc157436553"/>
      <w:bookmarkStart w:id="4556" w:name="_Toc157440393"/>
      <w:r w:rsidRPr="006D68AC">
        <w:t>6.6.3.4.3.2</w:t>
      </w:r>
      <w:r w:rsidRPr="006D68AC">
        <w:tab/>
        <w:t>POST</w:t>
      </w:r>
      <w:bookmarkEnd w:id="4546"/>
      <w:bookmarkEnd w:id="4547"/>
      <w:bookmarkEnd w:id="4548"/>
      <w:bookmarkEnd w:id="4549"/>
      <w:bookmarkEnd w:id="4550"/>
      <w:bookmarkEnd w:id="4551"/>
      <w:bookmarkEnd w:id="4552"/>
      <w:bookmarkEnd w:id="4553"/>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DengXian"/>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DengXian"/>
              </w:rPr>
              <w:t xml:space="preserve"> Subscription</w:t>
            </w:r>
            <w:r w:rsidRPr="006D68AC">
              <w:t xml:space="preserve"> is successfully created and a representation of the created "Individual Monitoring</w:t>
            </w:r>
            <w:r w:rsidRPr="006D68AC">
              <w:rPr>
                <w:rFonts w:eastAsia="DengXian"/>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Heading5"/>
      </w:pPr>
      <w:bookmarkStart w:id="4557" w:name="_Toc160650065"/>
      <w:bookmarkStart w:id="4558" w:name="_Toc164928348"/>
      <w:bookmarkStart w:id="4559" w:name="_Toc168550211"/>
      <w:bookmarkStart w:id="4560" w:name="_Toc170118282"/>
      <w:bookmarkStart w:id="4561" w:name="_Toc209470364"/>
      <w:r w:rsidRPr="006D68AC">
        <w:rPr>
          <w:noProof/>
          <w:lang w:eastAsia="zh-CN"/>
        </w:rPr>
        <w:t>6.6</w:t>
      </w:r>
      <w:r w:rsidRPr="006D68AC">
        <w:t>.3.4.4</w:t>
      </w:r>
      <w:r w:rsidRPr="006D68AC">
        <w:tab/>
        <w:t>Resource Custom Operations</w:t>
      </w:r>
      <w:bookmarkEnd w:id="4554"/>
      <w:bookmarkEnd w:id="4555"/>
      <w:bookmarkEnd w:id="4556"/>
      <w:bookmarkEnd w:id="4557"/>
      <w:bookmarkEnd w:id="4558"/>
      <w:bookmarkEnd w:id="4559"/>
      <w:bookmarkEnd w:id="4560"/>
      <w:bookmarkEnd w:id="4561"/>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Heading4"/>
      </w:pPr>
      <w:bookmarkStart w:id="4562" w:name="_Toc157434839"/>
      <w:bookmarkStart w:id="4563" w:name="_Toc157436554"/>
      <w:bookmarkStart w:id="4564" w:name="_Toc157440394"/>
      <w:bookmarkStart w:id="4565" w:name="_Toc160650066"/>
      <w:bookmarkStart w:id="4566" w:name="_Toc164928349"/>
      <w:bookmarkStart w:id="4567" w:name="_Toc168550212"/>
      <w:bookmarkStart w:id="4568" w:name="_Toc170118283"/>
      <w:bookmarkStart w:id="4569" w:name="_Toc209470365"/>
      <w:r w:rsidRPr="006D68AC">
        <w:rPr>
          <w:noProof/>
          <w:lang w:eastAsia="zh-CN"/>
        </w:rPr>
        <w:t>6.6</w:t>
      </w:r>
      <w:r w:rsidRPr="006D68AC">
        <w:t>.3.5</w:t>
      </w:r>
      <w:r w:rsidRPr="006D68AC">
        <w:tab/>
        <w:t>Resource: Individual Monitoring</w:t>
      </w:r>
      <w:r w:rsidRPr="006D68AC">
        <w:rPr>
          <w:rFonts w:eastAsia="DengXian"/>
        </w:rPr>
        <w:t xml:space="preserve"> Subscription</w:t>
      </w:r>
      <w:bookmarkEnd w:id="4562"/>
      <w:bookmarkEnd w:id="4563"/>
      <w:bookmarkEnd w:id="4564"/>
      <w:bookmarkEnd w:id="4565"/>
      <w:bookmarkEnd w:id="4566"/>
      <w:bookmarkEnd w:id="4567"/>
      <w:bookmarkEnd w:id="4568"/>
      <w:bookmarkEnd w:id="4569"/>
    </w:p>
    <w:p w14:paraId="57E79145" w14:textId="77777777" w:rsidR="009A4BE1" w:rsidRPr="006D68AC" w:rsidRDefault="009A4BE1" w:rsidP="009A4BE1">
      <w:pPr>
        <w:pStyle w:val="Heading5"/>
      </w:pPr>
      <w:bookmarkStart w:id="4570" w:name="_Toc157434840"/>
      <w:bookmarkStart w:id="4571" w:name="_Toc157436555"/>
      <w:bookmarkStart w:id="4572" w:name="_Toc157440395"/>
      <w:bookmarkStart w:id="4573" w:name="_Toc160650067"/>
      <w:bookmarkStart w:id="4574" w:name="_Toc164928350"/>
      <w:bookmarkStart w:id="4575" w:name="_Toc168550213"/>
      <w:bookmarkStart w:id="4576" w:name="_Toc170118284"/>
      <w:bookmarkStart w:id="4577" w:name="_Toc209470366"/>
      <w:r w:rsidRPr="006D68AC">
        <w:rPr>
          <w:noProof/>
          <w:lang w:eastAsia="zh-CN"/>
        </w:rPr>
        <w:t>6.6</w:t>
      </w:r>
      <w:r w:rsidRPr="006D68AC">
        <w:t>.3.5.1</w:t>
      </w:r>
      <w:r w:rsidRPr="006D68AC">
        <w:tab/>
        <w:t>Description</w:t>
      </w:r>
      <w:bookmarkEnd w:id="4570"/>
      <w:bookmarkEnd w:id="4571"/>
      <w:bookmarkEnd w:id="4572"/>
      <w:bookmarkEnd w:id="4573"/>
      <w:bookmarkEnd w:id="4574"/>
      <w:bookmarkEnd w:id="4575"/>
      <w:bookmarkEnd w:id="4576"/>
      <w:bookmarkEnd w:id="4577"/>
    </w:p>
    <w:p w14:paraId="69BCF162" w14:textId="77777777" w:rsidR="009A4BE1" w:rsidRPr="006D68AC" w:rsidRDefault="009A4BE1" w:rsidP="009A4BE1">
      <w:r w:rsidRPr="006D68AC">
        <w:t>This resource represents a Monitoring</w:t>
      </w:r>
      <w:r w:rsidRPr="006D68AC">
        <w:rPr>
          <w:rFonts w:eastAsia="DengXian"/>
        </w:rPr>
        <w:t xml:space="preserve"> Subscription</w:t>
      </w:r>
      <w:r w:rsidRPr="006D68AC">
        <w:t xml:space="preserve"> managed by the NSCE Server.</w:t>
      </w:r>
    </w:p>
    <w:p w14:paraId="10853D55" w14:textId="77777777" w:rsidR="009A4BE1" w:rsidRPr="006D68AC" w:rsidRDefault="009A4BE1" w:rsidP="009A4BE1">
      <w:pPr>
        <w:pStyle w:val="Heading5"/>
      </w:pPr>
      <w:bookmarkStart w:id="4578" w:name="_Toc157434841"/>
      <w:bookmarkStart w:id="4579" w:name="_Toc157436556"/>
      <w:bookmarkStart w:id="4580" w:name="_Toc157440396"/>
      <w:bookmarkStart w:id="4581" w:name="_Toc160650068"/>
      <w:bookmarkStart w:id="4582" w:name="_Toc164928351"/>
      <w:bookmarkStart w:id="4583" w:name="_Toc168550214"/>
      <w:bookmarkStart w:id="4584" w:name="_Toc170118285"/>
      <w:bookmarkStart w:id="4585" w:name="_Toc209470367"/>
      <w:r w:rsidRPr="006D68AC">
        <w:rPr>
          <w:noProof/>
          <w:lang w:eastAsia="zh-CN"/>
        </w:rPr>
        <w:t>6.6</w:t>
      </w:r>
      <w:r w:rsidRPr="006D68AC">
        <w:t>.3.5.2</w:t>
      </w:r>
      <w:r w:rsidRPr="006D68AC">
        <w:tab/>
        <w:t>Resource Definition</w:t>
      </w:r>
      <w:bookmarkEnd w:id="4578"/>
      <w:bookmarkEnd w:id="4579"/>
      <w:bookmarkEnd w:id="4580"/>
      <w:bookmarkEnd w:id="4581"/>
      <w:bookmarkEnd w:id="4582"/>
      <w:bookmarkEnd w:id="4583"/>
      <w:bookmarkEnd w:id="4584"/>
      <w:bookmarkEnd w:id="4585"/>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4586"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4586"/>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DengXian"/>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Heading5"/>
      </w:pPr>
      <w:bookmarkStart w:id="4587" w:name="_Toc157434842"/>
      <w:bookmarkStart w:id="4588" w:name="_Toc157436557"/>
      <w:bookmarkStart w:id="4589" w:name="_Toc157440397"/>
      <w:bookmarkStart w:id="4590" w:name="_Toc160650069"/>
      <w:bookmarkStart w:id="4591" w:name="_Toc164928352"/>
      <w:bookmarkStart w:id="4592" w:name="_Toc168550215"/>
      <w:bookmarkStart w:id="4593" w:name="_Toc170118286"/>
      <w:bookmarkStart w:id="4594" w:name="_Toc209470368"/>
      <w:r w:rsidRPr="006D68AC">
        <w:rPr>
          <w:noProof/>
          <w:lang w:eastAsia="zh-CN"/>
        </w:rPr>
        <w:t>6.6</w:t>
      </w:r>
      <w:r w:rsidRPr="006D68AC">
        <w:t>.3.5.3</w:t>
      </w:r>
      <w:r w:rsidRPr="006D68AC">
        <w:tab/>
        <w:t>Resource Standard Methods</w:t>
      </w:r>
      <w:bookmarkEnd w:id="4587"/>
      <w:bookmarkEnd w:id="4588"/>
      <w:bookmarkEnd w:id="4589"/>
      <w:bookmarkEnd w:id="4590"/>
      <w:bookmarkEnd w:id="4591"/>
      <w:bookmarkEnd w:id="4592"/>
      <w:bookmarkEnd w:id="4593"/>
      <w:bookmarkEnd w:id="4594"/>
    </w:p>
    <w:p w14:paraId="1C1A195D" w14:textId="77777777" w:rsidR="009A4BE1" w:rsidRPr="006D68AC" w:rsidRDefault="009A4BE1" w:rsidP="000B7712">
      <w:pPr>
        <w:pStyle w:val="Heading6"/>
      </w:pPr>
      <w:bookmarkStart w:id="4595" w:name="_Toc157434843"/>
      <w:bookmarkStart w:id="4596" w:name="_Toc157436558"/>
      <w:bookmarkStart w:id="4597" w:name="_Toc157440398"/>
      <w:bookmarkStart w:id="4598" w:name="_Toc160650070"/>
      <w:bookmarkStart w:id="4599" w:name="_Toc164928353"/>
      <w:bookmarkStart w:id="4600" w:name="_Toc168550216"/>
      <w:bookmarkStart w:id="4601" w:name="_Toc170118287"/>
      <w:bookmarkStart w:id="4602" w:name="_Toc209470369"/>
      <w:r w:rsidRPr="006D68AC">
        <w:t>6.6.3.5.3.1</w:t>
      </w:r>
      <w:r w:rsidRPr="006D68AC">
        <w:tab/>
        <w:t>GET</w:t>
      </w:r>
      <w:bookmarkEnd w:id="4595"/>
      <w:bookmarkEnd w:id="4596"/>
      <w:bookmarkEnd w:id="4597"/>
      <w:bookmarkEnd w:id="4598"/>
      <w:bookmarkEnd w:id="4599"/>
      <w:bookmarkEnd w:id="4600"/>
      <w:bookmarkEnd w:id="4601"/>
      <w:bookmarkEnd w:id="4602"/>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Heading6"/>
      </w:pPr>
      <w:bookmarkStart w:id="4603" w:name="_Toc157434844"/>
      <w:bookmarkStart w:id="4604" w:name="_Toc157436559"/>
      <w:bookmarkStart w:id="4605" w:name="_Toc157440399"/>
      <w:bookmarkStart w:id="4606" w:name="_Toc160650071"/>
      <w:bookmarkStart w:id="4607" w:name="_Toc164928354"/>
      <w:bookmarkStart w:id="4608" w:name="_Toc168550217"/>
      <w:bookmarkStart w:id="4609" w:name="_Toc170118288"/>
      <w:bookmarkStart w:id="4610" w:name="_Toc209470370"/>
      <w:r w:rsidRPr="006D68AC">
        <w:t>6.6.3.5.3.2</w:t>
      </w:r>
      <w:r w:rsidRPr="006D68AC">
        <w:tab/>
        <w:t>PUT</w:t>
      </w:r>
      <w:bookmarkEnd w:id="4603"/>
      <w:bookmarkEnd w:id="4604"/>
      <w:bookmarkEnd w:id="4605"/>
      <w:bookmarkEnd w:id="4606"/>
      <w:bookmarkEnd w:id="4607"/>
      <w:bookmarkEnd w:id="4608"/>
      <w:bookmarkEnd w:id="4609"/>
      <w:bookmarkEnd w:id="4610"/>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DengXian"/>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Heading6"/>
      </w:pPr>
      <w:bookmarkStart w:id="4611" w:name="_Toc157434845"/>
      <w:bookmarkStart w:id="4612" w:name="_Toc157436560"/>
      <w:bookmarkStart w:id="4613" w:name="_Toc157440400"/>
      <w:bookmarkStart w:id="4614" w:name="_Toc160650072"/>
      <w:bookmarkStart w:id="4615" w:name="_Toc164928355"/>
      <w:bookmarkStart w:id="4616" w:name="_Toc168550218"/>
      <w:bookmarkStart w:id="4617" w:name="_Toc170118289"/>
      <w:bookmarkStart w:id="4618" w:name="_Toc209470371"/>
      <w:r w:rsidRPr="006D68AC">
        <w:t>6.6.3.5.3.3</w:t>
      </w:r>
      <w:r w:rsidRPr="006D68AC">
        <w:tab/>
        <w:t>PATCH</w:t>
      </w:r>
      <w:bookmarkEnd w:id="4611"/>
      <w:bookmarkEnd w:id="4612"/>
      <w:bookmarkEnd w:id="4613"/>
      <w:bookmarkEnd w:id="4614"/>
      <w:bookmarkEnd w:id="4615"/>
      <w:bookmarkEnd w:id="4616"/>
      <w:bookmarkEnd w:id="4617"/>
      <w:bookmarkEnd w:id="4618"/>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DengXian"/>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Heading6"/>
      </w:pPr>
      <w:bookmarkStart w:id="4619" w:name="_Toc157434846"/>
      <w:bookmarkStart w:id="4620" w:name="_Toc157436561"/>
      <w:bookmarkStart w:id="4621" w:name="_Toc157440401"/>
      <w:bookmarkStart w:id="4622" w:name="_Toc160650073"/>
      <w:bookmarkStart w:id="4623" w:name="_Toc164928356"/>
      <w:bookmarkStart w:id="4624" w:name="_Toc168550219"/>
      <w:bookmarkStart w:id="4625" w:name="_Toc170118290"/>
      <w:bookmarkStart w:id="4626" w:name="_Toc209470372"/>
      <w:r w:rsidRPr="006D68AC">
        <w:t>6.6.3.5.3.4</w:t>
      </w:r>
      <w:r w:rsidRPr="006D68AC">
        <w:tab/>
        <w:t>DELETE</w:t>
      </w:r>
      <w:bookmarkEnd w:id="4619"/>
      <w:bookmarkEnd w:id="4620"/>
      <w:bookmarkEnd w:id="4621"/>
      <w:bookmarkEnd w:id="4622"/>
      <w:bookmarkEnd w:id="4623"/>
      <w:bookmarkEnd w:id="4624"/>
      <w:bookmarkEnd w:id="4625"/>
      <w:bookmarkEnd w:id="4626"/>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Heading3"/>
      </w:pPr>
      <w:bookmarkStart w:id="4627" w:name="_Toc157434847"/>
      <w:bookmarkStart w:id="4628" w:name="_Toc157436562"/>
      <w:bookmarkStart w:id="4629" w:name="_Toc157440402"/>
      <w:bookmarkStart w:id="4630" w:name="_Toc160650074"/>
      <w:bookmarkStart w:id="4631" w:name="_Toc164928357"/>
      <w:bookmarkStart w:id="4632" w:name="_Toc168550220"/>
      <w:bookmarkStart w:id="4633" w:name="_Toc170118291"/>
      <w:bookmarkStart w:id="4634" w:name="_Toc209470373"/>
      <w:r w:rsidRPr="006D68AC">
        <w:rPr>
          <w:noProof/>
          <w:lang w:eastAsia="zh-CN"/>
        </w:rPr>
        <w:t>6.6</w:t>
      </w:r>
      <w:r w:rsidRPr="006D68AC">
        <w:t>.4</w:t>
      </w:r>
      <w:r w:rsidRPr="006D68AC">
        <w:tab/>
        <w:t>Custom Operations without associated resources</w:t>
      </w:r>
      <w:bookmarkEnd w:id="4627"/>
      <w:bookmarkEnd w:id="4628"/>
      <w:bookmarkEnd w:id="4629"/>
      <w:bookmarkEnd w:id="4630"/>
      <w:bookmarkEnd w:id="4631"/>
      <w:bookmarkEnd w:id="4632"/>
      <w:bookmarkEnd w:id="4633"/>
      <w:bookmarkEnd w:id="4634"/>
    </w:p>
    <w:p w14:paraId="1F52F5CE" w14:textId="77777777" w:rsidR="009A4BE1" w:rsidRPr="006D68AC" w:rsidRDefault="009A4BE1" w:rsidP="009A4BE1">
      <w:pPr>
        <w:pStyle w:val="Heading4"/>
      </w:pPr>
      <w:bookmarkStart w:id="4635" w:name="_Toc151379325"/>
      <w:bookmarkStart w:id="4636" w:name="_Toc151445506"/>
      <w:bookmarkStart w:id="4637" w:name="_Toc151536664"/>
      <w:bookmarkStart w:id="4638" w:name="_Toc157434848"/>
      <w:bookmarkStart w:id="4639" w:name="_Toc157436563"/>
      <w:bookmarkStart w:id="4640" w:name="_Toc157440403"/>
      <w:bookmarkStart w:id="4641" w:name="_Toc160650075"/>
      <w:bookmarkStart w:id="4642" w:name="_Toc164928358"/>
      <w:bookmarkStart w:id="4643" w:name="_Toc168550221"/>
      <w:bookmarkStart w:id="4644" w:name="_Toc170118292"/>
      <w:bookmarkStart w:id="4645" w:name="_Toc209470374"/>
      <w:r w:rsidRPr="006D68AC">
        <w:rPr>
          <w:noProof/>
          <w:lang w:eastAsia="zh-CN"/>
        </w:rPr>
        <w:t>6.6</w:t>
      </w:r>
      <w:r w:rsidRPr="006D68AC">
        <w:t>.4.1</w:t>
      </w:r>
      <w:r w:rsidRPr="006D68AC">
        <w:tab/>
        <w:t>Overview</w:t>
      </w:r>
      <w:bookmarkEnd w:id="4635"/>
      <w:bookmarkEnd w:id="4636"/>
      <w:bookmarkEnd w:id="4637"/>
      <w:bookmarkEnd w:id="4638"/>
      <w:bookmarkEnd w:id="4639"/>
      <w:bookmarkEnd w:id="4640"/>
      <w:bookmarkEnd w:id="4641"/>
      <w:bookmarkEnd w:id="4642"/>
      <w:bookmarkEnd w:id="4643"/>
      <w:bookmarkEnd w:id="4644"/>
      <w:bookmarkEnd w:id="4645"/>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4646" w:name="_MON_1764961069"/>
    <w:bookmarkEnd w:id="4646"/>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5pt;height:95.85pt;mso-width-percent:0;mso-height-percent:0;mso-width-percent:0;mso-height-percent:0" o:ole="">
            <v:imagedata r:id="rId147" o:title=""/>
          </v:shape>
          <o:OLEObject Type="Embed" ProgID="Word.Document.8" ShapeID="_x0000_i1096" DrawAspect="Content" ObjectID="_1820301972"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Heading4"/>
      </w:pPr>
      <w:bookmarkStart w:id="4647" w:name="_Toc151379326"/>
      <w:bookmarkStart w:id="4648" w:name="_Toc151445507"/>
      <w:bookmarkStart w:id="4649" w:name="_Toc151536665"/>
      <w:bookmarkStart w:id="4650" w:name="_Toc157434849"/>
      <w:bookmarkStart w:id="4651" w:name="_Toc157436564"/>
      <w:bookmarkStart w:id="4652" w:name="_Toc157440404"/>
      <w:bookmarkStart w:id="4653" w:name="_Toc160650076"/>
      <w:bookmarkStart w:id="4654" w:name="_Toc164928359"/>
      <w:bookmarkStart w:id="4655" w:name="_Toc168550222"/>
      <w:bookmarkStart w:id="4656" w:name="_Toc170118293"/>
      <w:bookmarkStart w:id="4657" w:name="_Toc209470375"/>
      <w:r w:rsidRPr="006D68AC">
        <w:rPr>
          <w:noProof/>
          <w:lang w:eastAsia="zh-CN"/>
        </w:rPr>
        <w:t>6.6</w:t>
      </w:r>
      <w:r w:rsidRPr="006D68AC">
        <w:t>.4.2</w:t>
      </w:r>
      <w:r w:rsidRPr="006D68AC">
        <w:tab/>
        <w:t>Operation: Request</w:t>
      </w:r>
      <w:bookmarkEnd w:id="4647"/>
      <w:bookmarkEnd w:id="4648"/>
      <w:bookmarkEnd w:id="4649"/>
      <w:bookmarkEnd w:id="4650"/>
      <w:bookmarkEnd w:id="4651"/>
      <w:bookmarkEnd w:id="4652"/>
      <w:bookmarkEnd w:id="4653"/>
      <w:bookmarkEnd w:id="4654"/>
      <w:bookmarkEnd w:id="4655"/>
      <w:bookmarkEnd w:id="4656"/>
      <w:bookmarkEnd w:id="4657"/>
    </w:p>
    <w:p w14:paraId="44A74286" w14:textId="77777777" w:rsidR="009A4BE1" w:rsidRPr="006D68AC" w:rsidRDefault="009A4BE1" w:rsidP="009A4BE1">
      <w:pPr>
        <w:pStyle w:val="Heading5"/>
      </w:pPr>
      <w:bookmarkStart w:id="4658" w:name="_Toc151379327"/>
      <w:bookmarkStart w:id="4659" w:name="_Toc151445508"/>
      <w:bookmarkStart w:id="4660" w:name="_Toc151536666"/>
      <w:bookmarkStart w:id="4661" w:name="_Toc157434850"/>
      <w:bookmarkStart w:id="4662" w:name="_Toc157436565"/>
      <w:bookmarkStart w:id="4663" w:name="_Toc157440405"/>
      <w:bookmarkStart w:id="4664" w:name="_Toc160650077"/>
      <w:bookmarkStart w:id="4665" w:name="_Toc164928360"/>
      <w:bookmarkStart w:id="4666" w:name="_Toc168550223"/>
      <w:bookmarkStart w:id="4667" w:name="_Toc170118294"/>
      <w:bookmarkStart w:id="4668" w:name="_Toc209470376"/>
      <w:r w:rsidRPr="006D68AC">
        <w:rPr>
          <w:noProof/>
          <w:lang w:eastAsia="zh-CN"/>
        </w:rPr>
        <w:t>6.6</w:t>
      </w:r>
      <w:r w:rsidRPr="006D68AC">
        <w:t>.4.2.1</w:t>
      </w:r>
      <w:r w:rsidRPr="006D68AC">
        <w:tab/>
        <w:t>Description</w:t>
      </w:r>
      <w:bookmarkEnd w:id="4658"/>
      <w:bookmarkEnd w:id="4659"/>
      <w:bookmarkEnd w:id="4660"/>
      <w:bookmarkEnd w:id="4661"/>
      <w:bookmarkEnd w:id="4662"/>
      <w:bookmarkEnd w:id="4663"/>
      <w:bookmarkEnd w:id="4664"/>
      <w:bookmarkEnd w:id="4665"/>
      <w:bookmarkEnd w:id="4666"/>
      <w:bookmarkEnd w:id="4667"/>
      <w:bookmarkEnd w:id="4668"/>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Heading5"/>
      </w:pPr>
      <w:bookmarkStart w:id="4669" w:name="_Toc151379328"/>
      <w:bookmarkStart w:id="4670" w:name="_Toc151445509"/>
      <w:bookmarkStart w:id="4671" w:name="_Toc151536667"/>
      <w:bookmarkStart w:id="4672" w:name="_Toc157434851"/>
      <w:bookmarkStart w:id="4673" w:name="_Toc157436566"/>
      <w:bookmarkStart w:id="4674" w:name="_Toc157440406"/>
      <w:bookmarkStart w:id="4675" w:name="_Toc160650078"/>
      <w:bookmarkStart w:id="4676" w:name="_Toc164928361"/>
      <w:bookmarkStart w:id="4677" w:name="_Toc168550224"/>
      <w:bookmarkStart w:id="4678" w:name="_Toc170118295"/>
      <w:bookmarkStart w:id="4679" w:name="_Toc209470377"/>
      <w:bookmarkStart w:id="4680" w:name="_Toc157434852"/>
      <w:bookmarkStart w:id="4681" w:name="_Toc157436567"/>
      <w:bookmarkStart w:id="4682" w:name="_Toc157440407"/>
      <w:r w:rsidRPr="006D68AC">
        <w:rPr>
          <w:noProof/>
          <w:lang w:eastAsia="zh-CN"/>
        </w:rPr>
        <w:t>6.6</w:t>
      </w:r>
      <w:r w:rsidRPr="006D68AC">
        <w:t>.4.2.2</w:t>
      </w:r>
      <w:r w:rsidRPr="006D68AC">
        <w:tab/>
        <w:t>Operation Definition</w:t>
      </w:r>
      <w:bookmarkEnd w:id="4669"/>
      <w:bookmarkEnd w:id="4670"/>
      <w:bookmarkEnd w:id="4671"/>
      <w:bookmarkEnd w:id="4672"/>
      <w:bookmarkEnd w:id="4673"/>
      <w:bookmarkEnd w:id="4674"/>
      <w:bookmarkEnd w:id="4675"/>
      <w:bookmarkEnd w:id="4676"/>
      <w:bookmarkEnd w:id="4677"/>
      <w:bookmarkEnd w:id="4678"/>
      <w:bookmarkEnd w:id="4679"/>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Heading3"/>
      </w:pPr>
      <w:bookmarkStart w:id="4683" w:name="_Toc160650079"/>
      <w:bookmarkStart w:id="4684" w:name="_Toc164928362"/>
      <w:bookmarkStart w:id="4685" w:name="_Toc168550225"/>
      <w:bookmarkStart w:id="4686" w:name="_Toc170118296"/>
      <w:bookmarkStart w:id="4687" w:name="_Toc209470378"/>
      <w:r w:rsidRPr="006D68AC">
        <w:rPr>
          <w:noProof/>
          <w:lang w:eastAsia="zh-CN"/>
        </w:rPr>
        <w:t>6.6</w:t>
      </w:r>
      <w:r w:rsidRPr="006D68AC">
        <w:t>.5</w:t>
      </w:r>
      <w:r w:rsidRPr="006D68AC">
        <w:tab/>
        <w:t>Notifications</w:t>
      </w:r>
      <w:bookmarkEnd w:id="4680"/>
      <w:bookmarkEnd w:id="4681"/>
      <w:bookmarkEnd w:id="4682"/>
      <w:bookmarkEnd w:id="4683"/>
      <w:bookmarkEnd w:id="4684"/>
      <w:bookmarkEnd w:id="4685"/>
      <w:bookmarkEnd w:id="4686"/>
      <w:bookmarkEnd w:id="4687"/>
    </w:p>
    <w:p w14:paraId="4048D80B" w14:textId="77777777" w:rsidR="00D3062E" w:rsidRPr="006D68AC" w:rsidRDefault="00D3062E" w:rsidP="00D3062E">
      <w:pPr>
        <w:pStyle w:val="Heading4"/>
      </w:pPr>
      <w:bookmarkStart w:id="4688" w:name="_Toc157434853"/>
      <w:bookmarkStart w:id="4689" w:name="_Toc157436568"/>
      <w:bookmarkStart w:id="4690" w:name="_Toc157440408"/>
      <w:bookmarkStart w:id="4691" w:name="_Toc160650080"/>
      <w:bookmarkStart w:id="4692" w:name="_Toc164928363"/>
      <w:bookmarkStart w:id="4693" w:name="_Toc168550226"/>
      <w:bookmarkStart w:id="4694" w:name="_Toc170118297"/>
      <w:bookmarkStart w:id="4695" w:name="_Toc209470379"/>
      <w:bookmarkStart w:id="4696" w:name="_Toc157434854"/>
      <w:bookmarkStart w:id="4697" w:name="_Toc157436569"/>
      <w:bookmarkStart w:id="4698" w:name="_Toc157440409"/>
      <w:r w:rsidRPr="006D68AC">
        <w:rPr>
          <w:noProof/>
          <w:lang w:eastAsia="zh-CN"/>
        </w:rPr>
        <w:t>6.6</w:t>
      </w:r>
      <w:r w:rsidRPr="006D68AC">
        <w:t>.5.1</w:t>
      </w:r>
      <w:r w:rsidRPr="006D68AC">
        <w:tab/>
        <w:t>General</w:t>
      </w:r>
      <w:bookmarkEnd w:id="4688"/>
      <w:bookmarkEnd w:id="4689"/>
      <w:bookmarkEnd w:id="4690"/>
      <w:bookmarkEnd w:id="4691"/>
      <w:bookmarkEnd w:id="4692"/>
      <w:bookmarkEnd w:id="4693"/>
      <w:bookmarkEnd w:id="4694"/>
      <w:bookmarkEnd w:id="4695"/>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Heading4"/>
      </w:pPr>
      <w:bookmarkStart w:id="4699" w:name="_Toc160650081"/>
      <w:bookmarkStart w:id="4700" w:name="_Toc164928364"/>
      <w:bookmarkStart w:id="4701" w:name="_Toc168550227"/>
      <w:bookmarkStart w:id="4702" w:name="_Toc170118298"/>
      <w:bookmarkStart w:id="4703" w:name="_Toc209470380"/>
      <w:r w:rsidRPr="006D68AC">
        <w:rPr>
          <w:noProof/>
          <w:lang w:eastAsia="zh-CN"/>
        </w:rPr>
        <w:t>6.6</w:t>
      </w:r>
      <w:r w:rsidRPr="006D68AC">
        <w:t>.5.2</w:t>
      </w:r>
      <w:r w:rsidRPr="006D68AC">
        <w:tab/>
        <w:t>Monitoring Notification</w:t>
      </w:r>
      <w:bookmarkEnd w:id="4696"/>
      <w:bookmarkEnd w:id="4697"/>
      <w:bookmarkEnd w:id="4698"/>
      <w:bookmarkEnd w:id="4699"/>
      <w:bookmarkEnd w:id="4700"/>
      <w:bookmarkEnd w:id="4701"/>
      <w:bookmarkEnd w:id="4702"/>
      <w:bookmarkEnd w:id="4703"/>
    </w:p>
    <w:p w14:paraId="77C36A7C" w14:textId="77777777" w:rsidR="009A4BE1" w:rsidRPr="006D68AC" w:rsidRDefault="009A4BE1" w:rsidP="009A4BE1">
      <w:pPr>
        <w:pStyle w:val="Heading5"/>
        <w:rPr>
          <w:noProof/>
        </w:rPr>
      </w:pPr>
      <w:bookmarkStart w:id="4704" w:name="_Toc157434855"/>
      <w:bookmarkStart w:id="4705" w:name="_Toc157436570"/>
      <w:bookmarkStart w:id="4706" w:name="_Toc157440410"/>
      <w:bookmarkStart w:id="4707" w:name="_Toc160650082"/>
      <w:bookmarkStart w:id="4708" w:name="_Toc164928365"/>
      <w:bookmarkStart w:id="4709" w:name="_Toc168550228"/>
      <w:bookmarkStart w:id="4710" w:name="_Toc170118299"/>
      <w:bookmarkStart w:id="4711" w:name="_Toc209470381"/>
      <w:r w:rsidRPr="006D68AC">
        <w:rPr>
          <w:noProof/>
          <w:lang w:eastAsia="zh-CN"/>
        </w:rPr>
        <w:t>6.6</w:t>
      </w:r>
      <w:r w:rsidRPr="006D68AC">
        <w:t>.5.2</w:t>
      </w:r>
      <w:r w:rsidRPr="006D68AC">
        <w:rPr>
          <w:noProof/>
        </w:rPr>
        <w:t>.1</w:t>
      </w:r>
      <w:r w:rsidRPr="006D68AC">
        <w:rPr>
          <w:noProof/>
        </w:rPr>
        <w:tab/>
        <w:t>Description</w:t>
      </w:r>
      <w:bookmarkEnd w:id="4704"/>
      <w:bookmarkEnd w:id="4705"/>
      <w:bookmarkEnd w:id="4706"/>
      <w:bookmarkEnd w:id="4707"/>
      <w:bookmarkEnd w:id="4708"/>
      <w:bookmarkEnd w:id="4709"/>
      <w:bookmarkEnd w:id="4710"/>
      <w:bookmarkEnd w:id="4711"/>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Heading5"/>
        <w:rPr>
          <w:noProof/>
        </w:rPr>
      </w:pPr>
      <w:bookmarkStart w:id="4712" w:name="_Toc157434856"/>
      <w:bookmarkStart w:id="4713" w:name="_Toc157436571"/>
      <w:bookmarkStart w:id="4714" w:name="_Toc157440411"/>
      <w:bookmarkStart w:id="4715" w:name="_Toc160650083"/>
      <w:bookmarkStart w:id="4716" w:name="_Toc164928366"/>
      <w:bookmarkStart w:id="4717" w:name="_Toc168550229"/>
      <w:bookmarkStart w:id="4718" w:name="_Toc170118300"/>
      <w:bookmarkStart w:id="4719" w:name="_Toc209470382"/>
      <w:r w:rsidRPr="006D68AC">
        <w:rPr>
          <w:noProof/>
          <w:lang w:eastAsia="zh-CN"/>
        </w:rPr>
        <w:t>6.6</w:t>
      </w:r>
      <w:r w:rsidRPr="006D68AC">
        <w:t>.5.2</w:t>
      </w:r>
      <w:r w:rsidRPr="006D68AC">
        <w:rPr>
          <w:noProof/>
        </w:rPr>
        <w:t>.2</w:t>
      </w:r>
      <w:r w:rsidRPr="006D68AC">
        <w:rPr>
          <w:noProof/>
        </w:rPr>
        <w:tab/>
        <w:t>Target URI</w:t>
      </w:r>
      <w:bookmarkEnd w:id="4712"/>
      <w:bookmarkEnd w:id="4713"/>
      <w:bookmarkEnd w:id="4714"/>
      <w:bookmarkEnd w:id="4715"/>
      <w:bookmarkEnd w:id="4716"/>
      <w:bookmarkEnd w:id="4717"/>
      <w:bookmarkEnd w:id="4718"/>
      <w:bookmarkEnd w:id="4719"/>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Heading5"/>
        <w:rPr>
          <w:noProof/>
        </w:rPr>
      </w:pPr>
      <w:bookmarkStart w:id="4720" w:name="_Toc157434857"/>
      <w:bookmarkStart w:id="4721" w:name="_Toc157436572"/>
      <w:bookmarkStart w:id="4722" w:name="_Toc157440412"/>
      <w:bookmarkStart w:id="4723" w:name="_Toc160650084"/>
      <w:bookmarkStart w:id="4724" w:name="_Toc164928367"/>
      <w:bookmarkStart w:id="4725" w:name="_Toc168550230"/>
      <w:bookmarkStart w:id="4726" w:name="_Toc170118301"/>
      <w:bookmarkStart w:id="4727" w:name="_Toc209470383"/>
      <w:r w:rsidRPr="006D68AC">
        <w:rPr>
          <w:noProof/>
          <w:lang w:eastAsia="zh-CN"/>
        </w:rPr>
        <w:t>6.6</w:t>
      </w:r>
      <w:r w:rsidRPr="006D68AC">
        <w:t>.5.2</w:t>
      </w:r>
      <w:r w:rsidRPr="006D68AC">
        <w:rPr>
          <w:noProof/>
        </w:rPr>
        <w:t>.3</w:t>
      </w:r>
      <w:r w:rsidRPr="006D68AC">
        <w:rPr>
          <w:noProof/>
        </w:rPr>
        <w:tab/>
        <w:t>Standard Methods</w:t>
      </w:r>
      <w:bookmarkEnd w:id="4720"/>
      <w:bookmarkEnd w:id="4721"/>
      <w:bookmarkEnd w:id="4722"/>
      <w:bookmarkEnd w:id="4723"/>
      <w:bookmarkEnd w:id="4724"/>
      <w:bookmarkEnd w:id="4725"/>
      <w:bookmarkEnd w:id="4726"/>
      <w:bookmarkEnd w:id="4727"/>
    </w:p>
    <w:p w14:paraId="5B619FC7" w14:textId="77777777" w:rsidR="00D3062E" w:rsidRPr="006D68AC" w:rsidRDefault="00D3062E" w:rsidP="00D3062E">
      <w:pPr>
        <w:pStyle w:val="Heading6"/>
        <w:rPr>
          <w:noProof/>
        </w:rPr>
      </w:pPr>
      <w:bookmarkStart w:id="4728" w:name="_Toc160650085"/>
      <w:bookmarkStart w:id="4729" w:name="_Toc164928368"/>
      <w:bookmarkStart w:id="4730" w:name="_Toc168550231"/>
      <w:bookmarkStart w:id="4731" w:name="_Toc170118302"/>
      <w:bookmarkStart w:id="4732" w:name="_Toc209470384"/>
      <w:bookmarkStart w:id="4733" w:name="_Toc157434858"/>
      <w:bookmarkStart w:id="4734" w:name="_Toc157436573"/>
      <w:bookmarkStart w:id="4735" w:name="_Toc157440413"/>
      <w:r w:rsidRPr="006D68AC">
        <w:rPr>
          <w:noProof/>
          <w:lang w:eastAsia="zh-CN"/>
        </w:rPr>
        <w:t>6.6</w:t>
      </w:r>
      <w:r w:rsidRPr="006D68AC">
        <w:t>.5.2.3</w:t>
      </w:r>
      <w:r w:rsidRPr="006D68AC">
        <w:rPr>
          <w:noProof/>
        </w:rPr>
        <w:t>.1</w:t>
      </w:r>
      <w:r w:rsidRPr="006D68AC">
        <w:rPr>
          <w:noProof/>
        </w:rPr>
        <w:tab/>
        <w:t>POST</w:t>
      </w:r>
      <w:bookmarkEnd w:id="4728"/>
      <w:bookmarkEnd w:id="4729"/>
      <w:bookmarkEnd w:id="4730"/>
      <w:bookmarkEnd w:id="4731"/>
      <w:bookmarkEnd w:id="4732"/>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Heading3"/>
      </w:pPr>
      <w:bookmarkStart w:id="4736" w:name="_Toc160650086"/>
      <w:bookmarkStart w:id="4737" w:name="_Toc164928369"/>
      <w:bookmarkStart w:id="4738" w:name="_Toc168550232"/>
      <w:bookmarkStart w:id="4739" w:name="_Toc170118303"/>
      <w:bookmarkStart w:id="4740" w:name="_Toc209470385"/>
      <w:r w:rsidRPr="006D68AC">
        <w:rPr>
          <w:noProof/>
          <w:lang w:eastAsia="zh-CN"/>
        </w:rPr>
        <w:t>6.6</w:t>
      </w:r>
      <w:r w:rsidRPr="006D68AC">
        <w:t>.6</w:t>
      </w:r>
      <w:r w:rsidRPr="006D68AC">
        <w:tab/>
        <w:t>Data Model</w:t>
      </w:r>
      <w:bookmarkEnd w:id="4733"/>
      <w:bookmarkEnd w:id="4734"/>
      <w:bookmarkEnd w:id="4735"/>
      <w:bookmarkEnd w:id="4736"/>
      <w:bookmarkEnd w:id="4737"/>
      <w:bookmarkEnd w:id="4738"/>
      <w:bookmarkEnd w:id="4739"/>
      <w:bookmarkEnd w:id="4740"/>
    </w:p>
    <w:p w14:paraId="1EC83910" w14:textId="77777777" w:rsidR="00D3062E" w:rsidRPr="006D68AC" w:rsidRDefault="00D3062E" w:rsidP="00D3062E">
      <w:pPr>
        <w:pStyle w:val="Heading4"/>
      </w:pPr>
      <w:bookmarkStart w:id="4741" w:name="_Toc157434859"/>
      <w:bookmarkStart w:id="4742" w:name="_Toc157436574"/>
      <w:bookmarkStart w:id="4743" w:name="_Toc157440414"/>
      <w:bookmarkStart w:id="4744" w:name="_Toc160650087"/>
      <w:bookmarkStart w:id="4745" w:name="_Toc164928370"/>
      <w:bookmarkStart w:id="4746" w:name="_Toc168550233"/>
      <w:bookmarkStart w:id="4747" w:name="_Toc170118304"/>
      <w:bookmarkStart w:id="4748" w:name="_Toc209470386"/>
      <w:bookmarkStart w:id="4749" w:name="_Toc157434860"/>
      <w:bookmarkStart w:id="4750" w:name="_Toc157436575"/>
      <w:bookmarkStart w:id="4751" w:name="_Toc157440415"/>
      <w:r w:rsidRPr="006D68AC">
        <w:rPr>
          <w:noProof/>
          <w:lang w:eastAsia="zh-CN"/>
        </w:rPr>
        <w:t>6.6</w:t>
      </w:r>
      <w:r w:rsidRPr="006D68AC">
        <w:t>.6.1</w:t>
      </w:r>
      <w:r w:rsidRPr="006D68AC">
        <w:tab/>
        <w:t>General</w:t>
      </w:r>
      <w:bookmarkEnd w:id="4741"/>
      <w:bookmarkEnd w:id="4742"/>
      <w:bookmarkEnd w:id="4743"/>
      <w:bookmarkEnd w:id="4744"/>
      <w:bookmarkEnd w:id="4745"/>
      <w:bookmarkEnd w:id="4746"/>
      <w:bookmarkEnd w:id="4747"/>
      <w:bookmarkEnd w:id="4748"/>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Heading4"/>
        <w:rPr>
          <w:lang w:val="en-US"/>
        </w:rPr>
      </w:pPr>
      <w:bookmarkStart w:id="4752" w:name="_Toc160650088"/>
      <w:bookmarkStart w:id="4753" w:name="_Toc164928371"/>
      <w:bookmarkStart w:id="4754" w:name="_Toc168550234"/>
      <w:bookmarkStart w:id="4755" w:name="_Toc170118305"/>
      <w:bookmarkStart w:id="4756" w:name="_Toc209470387"/>
      <w:r w:rsidRPr="006D68AC">
        <w:rPr>
          <w:noProof/>
          <w:lang w:eastAsia="zh-CN"/>
        </w:rPr>
        <w:t>6.6</w:t>
      </w:r>
      <w:r w:rsidRPr="006D68AC">
        <w:rPr>
          <w:lang w:val="en-US"/>
        </w:rPr>
        <w:t>.6.2</w:t>
      </w:r>
      <w:r w:rsidRPr="006D68AC">
        <w:rPr>
          <w:lang w:val="en-US"/>
        </w:rPr>
        <w:tab/>
        <w:t>Structured data types</w:t>
      </w:r>
      <w:bookmarkEnd w:id="4749"/>
      <w:bookmarkEnd w:id="4750"/>
      <w:bookmarkEnd w:id="4751"/>
      <w:bookmarkEnd w:id="4752"/>
      <w:bookmarkEnd w:id="4753"/>
      <w:bookmarkEnd w:id="4754"/>
      <w:bookmarkEnd w:id="4755"/>
      <w:bookmarkEnd w:id="4756"/>
    </w:p>
    <w:p w14:paraId="6260A780" w14:textId="77777777" w:rsidR="009A4BE1" w:rsidRPr="006D68AC" w:rsidRDefault="009A4BE1" w:rsidP="009A4BE1">
      <w:pPr>
        <w:pStyle w:val="Heading5"/>
      </w:pPr>
      <w:bookmarkStart w:id="4757" w:name="_Toc157434861"/>
      <w:bookmarkStart w:id="4758" w:name="_Toc157436576"/>
      <w:bookmarkStart w:id="4759" w:name="_Toc157440416"/>
      <w:bookmarkStart w:id="4760" w:name="_Toc160650089"/>
      <w:bookmarkStart w:id="4761" w:name="_Toc164928372"/>
      <w:bookmarkStart w:id="4762" w:name="_Toc168550235"/>
      <w:bookmarkStart w:id="4763" w:name="_Toc170118306"/>
      <w:bookmarkStart w:id="4764" w:name="_Toc209470388"/>
      <w:r w:rsidRPr="006D68AC">
        <w:rPr>
          <w:noProof/>
          <w:lang w:eastAsia="zh-CN"/>
        </w:rPr>
        <w:t>6.6</w:t>
      </w:r>
      <w:r w:rsidRPr="006D68AC">
        <w:t>.6.2.1</w:t>
      </w:r>
      <w:r w:rsidRPr="006D68AC">
        <w:tab/>
        <w:t>Introduction</w:t>
      </w:r>
      <w:bookmarkEnd w:id="4757"/>
      <w:bookmarkEnd w:id="4758"/>
      <w:bookmarkEnd w:id="4759"/>
      <w:bookmarkEnd w:id="4760"/>
      <w:bookmarkEnd w:id="4761"/>
      <w:bookmarkEnd w:id="4762"/>
      <w:bookmarkEnd w:id="4763"/>
      <w:bookmarkEnd w:id="4764"/>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Heading5"/>
      </w:pPr>
      <w:bookmarkStart w:id="4765" w:name="_Toc157434862"/>
      <w:bookmarkStart w:id="4766" w:name="_Toc157436577"/>
      <w:bookmarkStart w:id="4767" w:name="_Toc157440417"/>
      <w:bookmarkStart w:id="4768" w:name="_Toc160650090"/>
      <w:bookmarkStart w:id="4769" w:name="_Toc164928373"/>
      <w:bookmarkStart w:id="4770" w:name="_Toc168550236"/>
      <w:bookmarkStart w:id="4771" w:name="_Toc170118307"/>
      <w:bookmarkStart w:id="4772" w:name="_Toc209470389"/>
      <w:r w:rsidRPr="006D68AC">
        <w:rPr>
          <w:noProof/>
          <w:lang w:eastAsia="zh-CN"/>
        </w:rPr>
        <w:t>6.6</w:t>
      </w:r>
      <w:r w:rsidRPr="006D68AC">
        <w:t>.6.2.2</w:t>
      </w:r>
      <w:r w:rsidRPr="006D68AC">
        <w:tab/>
        <w:t>Type: MonitoringJob</w:t>
      </w:r>
      <w:bookmarkEnd w:id="4765"/>
      <w:bookmarkEnd w:id="4766"/>
      <w:bookmarkEnd w:id="4767"/>
      <w:bookmarkEnd w:id="4768"/>
      <w:bookmarkEnd w:id="4769"/>
      <w:bookmarkEnd w:id="4770"/>
      <w:bookmarkEnd w:id="4771"/>
      <w:bookmarkEnd w:id="4772"/>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Heading5"/>
      </w:pPr>
      <w:bookmarkStart w:id="4773" w:name="_Toc157434863"/>
      <w:bookmarkStart w:id="4774" w:name="_Toc157436578"/>
      <w:bookmarkStart w:id="4775" w:name="_Toc157440418"/>
      <w:bookmarkStart w:id="4776" w:name="_Toc160650091"/>
      <w:bookmarkStart w:id="4777" w:name="_Toc164928374"/>
      <w:bookmarkStart w:id="4778" w:name="_Toc168550237"/>
      <w:bookmarkStart w:id="4779" w:name="_Toc170118308"/>
      <w:bookmarkStart w:id="4780" w:name="_Toc209470390"/>
      <w:r w:rsidRPr="006D68AC">
        <w:rPr>
          <w:noProof/>
          <w:lang w:eastAsia="zh-CN"/>
        </w:rPr>
        <w:t>6.6</w:t>
      </w:r>
      <w:r w:rsidRPr="006D68AC">
        <w:t>.6.2.3</w:t>
      </w:r>
      <w:r w:rsidRPr="006D68AC">
        <w:tab/>
        <w:t>Type: MonitoringJobPatch</w:t>
      </w:r>
      <w:bookmarkEnd w:id="4773"/>
      <w:bookmarkEnd w:id="4774"/>
      <w:bookmarkEnd w:id="4775"/>
      <w:bookmarkEnd w:id="4776"/>
      <w:bookmarkEnd w:id="4777"/>
      <w:bookmarkEnd w:id="4778"/>
      <w:bookmarkEnd w:id="4779"/>
      <w:bookmarkEnd w:id="4780"/>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Heading5"/>
      </w:pPr>
      <w:bookmarkStart w:id="4781" w:name="_Toc157434864"/>
      <w:bookmarkStart w:id="4782" w:name="_Toc157436579"/>
      <w:bookmarkStart w:id="4783" w:name="_Toc157440419"/>
      <w:bookmarkStart w:id="4784" w:name="_Toc160650092"/>
      <w:bookmarkStart w:id="4785" w:name="_Toc164928375"/>
      <w:bookmarkStart w:id="4786" w:name="_Toc168550238"/>
      <w:bookmarkStart w:id="4787" w:name="_Toc170118309"/>
      <w:bookmarkStart w:id="4788" w:name="_Toc209470391"/>
      <w:bookmarkStart w:id="4789" w:name="_Toc157434865"/>
      <w:bookmarkStart w:id="4790" w:name="_Toc157436580"/>
      <w:bookmarkStart w:id="4791" w:name="_Toc157440420"/>
      <w:r w:rsidRPr="006D68AC">
        <w:rPr>
          <w:noProof/>
          <w:lang w:eastAsia="zh-CN"/>
        </w:rPr>
        <w:t>6.6</w:t>
      </w:r>
      <w:r w:rsidRPr="006D68AC">
        <w:t>.6.2.4</w:t>
      </w:r>
      <w:r w:rsidRPr="006D68AC">
        <w:tab/>
        <w:t>Type: MonitoringMetric</w:t>
      </w:r>
      <w:bookmarkEnd w:id="4781"/>
      <w:bookmarkEnd w:id="4782"/>
      <w:bookmarkEnd w:id="4783"/>
      <w:bookmarkEnd w:id="4784"/>
      <w:bookmarkEnd w:id="4785"/>
      <w:bookmarkEnd w:id="4786"/>
      <w:bookmarkEnd w:id="4787"/>
      <w:bookmarkEnd w:id="4788"/>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Heading5"/>
      </w:pPr>
      <w:bookmarkStart w:id="4792" w:name="_Toc160650093"/>
      <w:bookmarkStart w:id="4793" w:name="_Toc164928376"/>
      <w:bookmarkStart w:id="4794" w:name="_Toc168550239"/>
      <w:bookmarkStart w:id="4795" w:name="_Toc170118310"/>
      <w:bookmarkStart w:id="4796" w:name="_Toc209470392"/>
      <w:bookmarkStart w:id="4797" w:name="_Toc157434866"/>
      <w:bookmarkStart w:id="4798" w:name="_Toc157436581"/>
      <w:bookmarkStart w:id="4799" w:name="_Toc157440421"/>
      <w:bookmarkEnd w:id="4789"/>
      <w:bookmarkEnd w:id="4790"/>
      <w:bookmarkEnd w:id="4791"/>
      <w:r w:rsidRPr="006D68AC">
        <w:rPr>
          <w:noProof/>
          <w:lang w:eastAsia="zh-CN"/>
        </w:rPr>
        <w:t>6.6</w:t>
      </w:r>
      <w:r w:rsidRPr="006D68AC">
        <w:t>.6.2.5</w:t>
      </w:r>
      <w:r w:rsidRPr="006D68AC">
        <w:tab/>
        <w:t>Type: MonPerfAnalytics</w:t>
      </w:r>
      <w:bookmarkEnd w:id="4792"/>
      <w:bookmarkEnd w:id="4793"/>
      <w:bookmarkEnd w:id="4794"/>
      <w:bookmarkEnd w:id="4795"/>
      <w:bookmarkEnd w:id="4796"/>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Heading5"/>
      </w:pPr>
      <w:bookmarkStart w:id="4800" w:name="_Toc160650094"/>
      <w:bookmarkStart w:id="4801" w:name="_Toc164928377"/>
      <w:bookmarkStart w:id="4802" w:name="_Toc168550240"/>
      <w:bookmarkStart w:id="4803" w:name="_Toc170118311"/>
      <w:bookmarkStart w:id="4804" w:name="_Toc209470393"/>
      <w:r w:rsidRPr="006D68AC">
        <w:rPr>
          <w:noProof/>
          <w:lang w:eastAsia="zh-CN"/>
        </w:rPr>
        <w:t>6.6</w:t>
      </w:r>
      <w:r w:rsidRPr="006D68AC">
        <w:t>.6.2.6</w:t>
      </w:r>
      <w:r w:rsidRPr="006D68AC">
        <w:tab/>
        <w:t>Type: MonitoringSubsc</w:t>
      </w:r>
      <w:bookmarkEnd w:id="4797"/>
      <w:bookmarkEnd w:id="4798"/>
      <w:bookmarkEnd w:id="4799"/>
      <w:bookmarkEnd w:id="4800"/>
      <w:bookmarkEnd w:id="4801"/>
      <w:bookmarkEnd w:id="4802"/>
      <w:bookmarkEnd w:id="4803"/>
      <w:bookmarkEnd w:id="4804"/>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Heading5"/>
      </w:pPr>
      <w:bookmarkStart w:id="4805" w:name="_Toc157434867"/>
      <w:bookmarkStart w:id="4806" w:name="_Toc157436582"/>
      <w:bookmarkStart w:id="4807" w:name="_Toc157440422"/>
      <w:bookmarkStart w:id="4808" w:name="_Toc160650095"/>
      <w:bookmarkStart w:id="4809" w:name="_Toc164928378"/>
      <w:bookmarkStart w:id="4810" w:name="_Toc168550241"/>
      <w:bookmarkStart w:id="4811" w:name="_Toc170118312"/>
      <w:bookmarkStart w:id="4812" w:name="_Toc209470394"/>
      <w:r w:rsidRPr="006D68AC">
        <w:rPr>
          <w:noProof/>
          <w:lang w:eastAsia="zh-CN"/>
        </w:rPr>
        <w:t>6.6</w:t>
      </w:r>
      <w:r w:rsidRPr="006D68AC">
        <w:t>.6.2.7</w:t>
      </w:r>
      <w:r w:rsidRPr="006D68AC">
        <w:tab/>
        <w:t>Type: MonitoringSubscPatch</w:t>
      </w:r>
      <w:bookmarkEnd w:id="4805"/>
      <w:bookmarkEnd w:id="4806"/>
      <w:bookmarkEnd w:id="4807"/>
      <w:bookmarkEnd w:id="4808"/>
      <w:bookmarkEnd w:id="4809"/>
      <w:bookmarkEnd w:id="4810"/>
      <w:bookmarkEnd w:id="4811"/>
      <w:bookmarkEnd w:id="4812"/>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Heading5"/>
      </w:pPr>
      <w:bookmarkStart w:id="4813" w:name="_Toc157434868"/>
      <w:bookmarkStart w:id="4814" w:name="_Toc157436583"/>
      <w:bookmarkStart w:id="4815" w:name="_Toc157440423"/>
      <w:bookmarkStart w:id="4816" w:name="_Toc160650096"/>
      <w:bookmarkStart w:id="4817" w:name="_Toc164928379"/>
      <w:bookmarkStart w:id="4818" w:name="_Toc168550242"/>
      <w:bookmarkStart w:id="4819" w:name="_Toc170118313"/>
      <w:bookmarkStart w:id="4820" w:name="_Toc209470395"/>
      <w:bookmarkStart w:id="4821" w:name="_Toc157434869"/>
      <w:bookmarkStart w:id="4822" w:name="_Toc157436584"/>
      <w:bookmarkStart w:id="4823" w:name="_Toc157440424"/>
      <w:r w:rsidRPr="006D68AC">
        <w:rPr>
          <w:noProof/>
          <w:lang w:eastAsia="zh-CN"/>
        </w:rPr>
        <w:t>6.6</w:t>
      </w:r>
      <w:r w:rsidRPr="006D68AC">
        <w:t>.6.2.8</w:t>
      </w:r>
      <w:r w:rsidRPr="006D68AC">
        <w:tab/>
        <w:t>Type: ReportingInfo</w:t>
      </w:r>
      <w:bookmarkEnd w:id="4813"/>
      <w:bookmarkEnd w:id="4814"/>
      <w:bookmarkEnd w:id="4815"/>
      <w:bookmarkEnd w:id="4816"/>
      <w:bookmarkEnd w:id="4817"/>
      <w:bookmarkEnd w:id="4818"/>
      <w:bookmarkEnd w:id="4819"/>
      <w:bookmarkEnd w:id="4820"/>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Heading5"/>
      </w:pPr>
      <w:bookmarkStart w:id="4824" w:name="_Toc160650097"/>
      <w:bookmarkStart w:id="4825" w:name="_Toc164928380"/>
      <w:bookmarkStart w:id="4826" w:name="_Toc168550243"/>
      <w:bookmarkStart w:id="4827" w:name="_Toc170118314"/>
      <w:bookmarkStart w:id="4828" w:name="_Toc209470396"/>
      <w:r w:rsidRPr="006D68AC">
        <w:rPr>
          <w:noProof/>
          <w:lang w:eastAsia="zh-CN"/>
        </w:rPr>
        <w:t>6.6</w:t>
      </w:r>
      <w:r w:rsidRPr="006D68AC">
        <w:t>.6.2.9</w:t>
      </w:r>
      <w:r w:rsidRPr="006D68AC">
        <w:tab/>
        <w:t>Type: MonitoringNotif</w:t>
      </w:r>
      <w:bookmarkEnd w:id="4821"/>
      <w:bookmarkEnd w:id="4822"/>
      <w:bookmarkEnd w:id="4823"/>
      <w:bookmarkEnd w:id="4824"/>
      <w:bookmarkEnd w:id="4825"/>
      <w:bookmarkEnd w:id="4826"/>
      <w:bookmarkEnd w:id="4827"/>
      <w:bookmarkEnd w:id="4828"/>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Heading5"/>
      </w:pPr>
      <w:bookmarkStart w:id="4829" w:name="_Toc157434870"/>
      <w:bookmarkStart w:id="4830" w:name="_Toc157436585"/>
      <w:bookmarkStart w:id="4831" w:name="_Toc157440425"/>
      <w:bookmarkStart w:id="4832" w:name="_Toc160650098"/>
      <w:bookmarkStart w:id="4833" w:name="_Toc164928381"/>
      <w:bookmarkStart w:id="4834" w:name="_Toc168550244"/>
      <w:bookmarkStart w:id="4835" w:name="_Toc170118315"/>
      <w:bookmarkStart w:id="4836" w:name="_Toc209470397"/>
      <w:bookmarkStart w:id="4837" w:name="_Toc157434871"/>
      <w:bookmarkStart w:id="4838" w:name="_Toc157436586"/>
      <w:bookmarkStart w:id="4839" w:name="_Toc157440426"/>
      <w:r w:rsidRPr="006D68AC">
        <w:rPr>
          <w:noProof/>
          <w:lang w:eastAsia="zh-CN"/>
        </w:rPr>
        <w:t>6.6</w:t>
      </w:r>
      <w:r w:rsidRPr="006D68AC">
        <w:t>.6.2.10</w:t>
      </w:r>
      <w:r w:rsidRPr="006D68AC">
        <w:tab/>
        <w:t>Type: ReportingData</w:t>
      </w:r>
      <w:bookmarkEnd w:id="4829"/>
      <w:bookmarkEnd w:id="4830"/>
      <w:bookmarkEnd w:id="4831"/>
      <w:bookmarkEnd w:id="4832"/>
      <w:bookmarkEnd w:id="4833"/>
      <w:bookmarkEnd w:id="4834"/>
      <w:bookmarkEnd w:id="4835"/>
      <w:bookmarkEnd w:id="4836"/>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Heading5"/>
      </w:pPr>
      <w:bookmarkStart w:id="4840" w:name="_Toc160650099"/>
      <w:bookmarkStart w:id="4841" w:name="_Toc164928382"/>
      <w:bookmarkStart w:id="4842" w:name="_Toc168550245"/>
      <w:bookmarkStart w:id="4843" w:name="_Toc170118316"/>
      <w:bookmarkStart w:id="4844" w:name="_Toc209470398"/>
      <w:bookmarkStart w:id="4845" w:name="_Toc157434872"/>
      <w:bookmarkStart w:id="4846" w:name="_Toc157436587"/>
      <w:bookmarkStart w:id="4847" w:name="_Toc157440427"/>
      <w:bookmarkEnd w:id="4837"/>
      <w:bookmarkEnd w:id="4838"/>
      <w:bookmarkEnd w:id="4839"/>
      <w:r w:rsidRPr="006D68AC">
        <w:rPr>
          <w:noProof/>
          <w:lang w:eastAsia="zh-CN"/>
        </w:rPr>
        <w:t>6.6</w:t>
      </w:r>
      <w:r w:rsidRPr="006D68AC">
        <w:t>.6.2.11</w:t>
      </w:r>
      <w:r w:rsidRPr="006D68AC">
        <w:tab/>
        <w:t>Type: MonPerfAnalyRes</w:t>
      </w:r>
      <w:bookmarkEnd w:id="4840"/>
      <w:bookmarkEnd w:id="4841"/>
      <w:bookmarkEnd w:id="4842"/>
      <w:bookmarkEnd w:id="4843"/>
      <w:bookmarkEnd w:id="4844"/>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Heading5"/>
      </w:pPr>
      <w:bookmarkStart w:id="4848" w:name="_Toc160650100"/>
      <w:bookmarkStart w:id="4849" w:name="_Toc164928383"/>
      <w:bookmarkStart w:id="4850" w:name="_Toc168550246"/>
      <w:bookmarkStart w:id="4851" w:name="_Toc170118317"/>
      <w:bookmarkStart w:id="4852" w:name="_Toc209470399"/>
      <w:r w:rsidRPr="006D68AC">
        <w:rPr>
          <w:noProof/>
          <w:lang w:eastAsia="zh-CN"/>
        </w:rPr>
        <w:t>6.6</w:t>
      </w:r>
      <w:r w:rsidRPr="006D68AC">
        <w:t>.6.2.12</w:t>
      </w:r>
      <w:r w:rsidRPr="006D68AC">
        <w:tab/>
        <w:t>Type: MonitoringReq</w:t>
      </w:r>
      <w:bookmarkEnd w:id="4845"/>
      <w:bookmarkEnd w:id="4846"/>
      <w:bookmarkEnd w:id="4847"/>
      <w:bookmarkEnd w:id="4848"/>
      <w:bookmarkEnd w:id="4849"/>
      <w:bookmarkEnd w:id="4850"/>
      <w:bookmarkEnd w:id="4851"/>
      <w:bookmarkEnd w:id="4852"/>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Heading5"/>
      </w:pPr>
      <w:bookmarkStart w:id="4853" w:name="_Toc157434873"/>
      <w:bookmarkStart w:id="4854" w:name="_Toc157436588"/>
      <w:bookmarkStart w:id="4855" w:name="_Toc157440428"/>
      <w:bookmarkStart w:id="4856" w:name="_Toc160650101"/>
      <w:bookmarkStart w:id="4857" w:name="_Toc164928384"/>
      <w:bookmarkStart w:id="4858" w:name="_Toc168550247"/>
      <w:bookmarkStart w:id="4859" w:name="_Toc170118318"/>
      <w:bookmarkStart w:id="4860" w:name="_Toc209470400"/>
      <w:r w:rsidRPr="006D68AC">
        <w:rPr>
          <w:noProof/>
          <w:lang w:eastAsia="zh-CN"/>
        </w:rPr>
        <w:t>6.6</w:t>
      </w:r>
      <w:r w:rsidRPr="006D68AC">
        <w:t>.6.2.13</w:t>
      </w:r>
      <w:r w:rsidRPr="006D68AC">
        <w:tab/>
        <w:t>Type: MonitoringResp</w:t>
      </w:r>
      <w:bookmarkEnd w:id="4853"/>
      <w:bookmarkEnd w:id="4854"/>
      <w:bookmarkEnd w:id="4855"/>
      <w:bookmarkEnd w:id="4856"/>
      <w:bookmarkEnd w:id="4857"/>
      <w:bookmarkEnd w:id="4858"/>
      <w:bookmarkEnd w:id="4859"/>
      <w:bookmarkEnd w:id="4860"/>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Heading5"/>
      </w:pPr>
      <w:bookmarkStart w:id="4861" w:name="_Toc157434874"/>
      <w:bookmarkStart w:id="4862" w:name="_Toc157436589"/>
      <w:bookmarkStart w:id="4863" w:name="_Toc157440429"/>
      <w:bookmarkStart w:id="4864" w:name="_Toc160650102"/>
      <w:bookmarkStart w:id="4865" w:name="_Toc164928385"/>
      <w:bookmarkStart w:id="4866" w:name="_Toc168550248"/>
      <w:bookmarkStart w:id="4867" w:name="_Toc170118319"/>
      <w:bookmarkStart w:id="4868" w:name="_Toc209470401"/>
      <w:bookmarkStart w:id="4869" w:name="_Toc157434875"/>
      <w:bookmarkStart w:id="4870" w:name="_Toc157436590"/>
      <w:bookmarkStart w:id="4871" w:name="_Toc157440430"/>
      <w:r w:rsidRPr="006D68AC">
        <w:rPr>
          <w:noProof/>
          <w:lang w:eastAsia="zh-CN"/>
        </w:rPr>
        <w:t>6.6</w:t>
      </w:r>
      <w:r w:rsidRPr="006D68AC">
        <w:t>.6.2.14</w:t>
      </w:r>
      <w:r w:rsidRPr="006D68AC">
        <w:tab/>
        <w:t>Type: MonReqMetrics</w:t>
      </w:r>
      <w:bookmarkEnd w:id="4861"/>
      <w:bookmarkEnd w:id="4862"/>
      <w:bookmarkEnd w:id="4863"/>
      <w:bookmarkEnd w:id="4864"/>
      <w:bookmarkEnd w:id="4865"/>
      <w:bookmarkEnd w:id="4866"/>
      <w:bookmarkEnd w:id="4867"/>
      <w:bookmarkEnd w:id="4868"/>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Heading5"/>
      </w:pPr>
      <w:bookmarkStart w:id="4872" w:name="_Toc160650103"/>
      <w:bookmarkStart w:id="4873" w:name="_Toc164928386"/>
      <w:bookmarkStart w:id="4874" w:name="_Toc168550249"/>
      <w:bookmarkStart w:id="4875" w:name="_Toc170118320"/>
      <w:bookmarkStart w:id="4876" w:name="_Toc209470402"/>
      <w:bookmarkStart w:id="4877" w:name="_Toc157434876"/>
      <w:bookmarkStart w:id="4878" w:name="_Toc157436591"/>
      <w:bookmarkStart w:id="4879" w:name="_Toc157440431"/>
      <w:bookmarkEnd w:id="4869"/>
      <w:bookmarkEnd w:id="4870"/>
      <w:bookmarkEnd w:id="4871"/>
      <w:r w:rsidRPr="006D68AC">
        <w:rPr>
          <w:noProof/>
          <w:lang w:eastAsia="zh-CN"/>
        </w:rPr>
        <w:t>6.6</w:t>
      </w:r>
      <w:r w:rsidRPr="006D68AC">
        <w:t>.6.2.15</w:t>
      </w:r>
      <w:r w:rsidRPr="006D68AC">
        <w:tab/>
        <w:t>Type: MonRespRepData</w:t>
      </w:r>
      <w:bookmarkEnd w:id="4872"/>
      <w:bookmarkEnd w:id="4873"/>
      <w:bookmarkEnd w:id="4874"/>
      <w:bookmarkEnd w:id="4875"/>
      <w:bookmarkEnd w:id="4876"/>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Heading4"/>
        <w:rPr>
          <w:lang w:val="en-US"/>
        </w:rPr>
      </w:pPr>
      <w:bookmarkStart w:id="4880" w:name="_Toc160650104"/>
      <w:bookmarkStart w:id="4881" w:name="_Toc164928387"/>
      <w:bookmarkStart w:id="4882" w:name="_Toc168550250"/>
      <w:bookmarkStart w:id="4883" w:name="_Toc170118321"/>
      <w:bookmarkStart w:id="4884" w:name="_Toc209470403"/>
      <w:r w:rsidRPr="006D68AC">
        <w:rPr>
          <w:noProof/>
          <w:lang w:eastAsia="zh-CN"/>
        </w:rPr>
        <w:t>6.6</w:t>
      </w:r>
      <w:r w:rsidRPr="006D68AC">
        <w:rPr>
          <w:lang w:val="en-US"/>
        </w:rPr>
        <w:t>.6.3</w:t>
      </w:r>
      <w:r w:rsidRPr="006D68AC">
        <w:rPr>
          <w:lang w:val="en-US"/>
        </w:rPr>
        <w:tab/>
        <w:t>Simple data types and enumerations</w:t>
      </w:r>
      <w:bookmarkEnd w:id="4877"/>
      <w:bookmarkEnd w:id="4878"/>
      <w:bookmarkEnd w:id="4879"/>
      <w:bookmarkEnd w:id="4880"/>
      <w:bookmarkEnd w:id="4881"/>
      <w:bookmarkEnd w:id="4882"/>
      <w:bookmarkEnd w:id="4883"/>
      <w:bookmarkEnd w:id="4884"/>
    </w:p>
    <w:p w14:paraId="4D4D158A" w14:textId="77777777" w:rsidR="009A4BE1" w:rsidRPr="006D68AC" w:rsidRDefault="009A4BE1" w:rsidP="009A4BE1">
      <w:pPr>
        <w:pStyle w:val="Heading5"/>
      </w:pPr>
      <w:bookmarkStart w:id="4885" w:name="_Toc157434877"/>
      <w:bookmarkStart w:id="4886" w:name="_Toc157436592"/>
      <w:bookmarkStart w:id="4887" w:name="_Toc157440432"/>
      <w:bookmarkStart w:id="4888" w:name="_Toc160650105"/>
      <w:bookmarkStart w:id="4889" w:name="_Toc164928388"/>
      <w:bookmarkStart w:id="4890" w:name="_Toc168550251"/>
      <w:bookmarkStart w:id="4891" w:name="_Toc170118322"/>
      <w:bookmarkStart w:id="4892" w:name="_Toc209470404"/>
      <w:r w:rsidRPr="006D68AC">
        <w:rPr>
          <w:noProof/>
          <w:lang w:eastAsia="zh-CN"/>
        </w:rPr>
        <w:t>6.6</w:t>
      </w:r>
      <w:r w:rsidRPr="006D68AC">
        <w:t>.6.3.1</w:t>
      </w:r>
      <w:r w:rsidRPr="006D68AC">
        <w:tab/>
        <w:t>Introduction</w:t>
      </w:r>
      <w:bookmarkEnd w:id="4885"/>
      <w:bookmarkEnd w:id="4886"/>
      <w:bookmarkEnd w:id="4887"/>
      <w:bookmarkEnd w:id="4888"/>
      <w:bookmarkEnd w:id="4889"/>
      <w:bookmarkEnd w:id="4890"/>
      <w:bookmarkEnd w:id="4891"/>
      <w:bookmarkEnd w:id="4892"/>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Heading5"/>
      </w:pPr>
      <w:bookmarkStart w:id="4893" w:name="_Toc157434878"/>
      <w:bookmarkStart w:id="4894" w:name="_Toc157436593"/>
      <w:bookmarkStart w:id="4895" w:name="_Toc157440433"/>
      <w:bookmarkStart w:id="4896" w:name="_Toc160650106"/>
      <w:bookmarkStart w:id="4897" w:name="_Toc164928389"/>
      <w:bookmarkStart w:id="4898" w:name="_Toc168550252"/>
      <w:bookmarkStart w:id="4899" w:name="_Toc170118323"/>
      <w:bookmarkStart w:id="4900" w:name="_Toc209470405"/>
      <w:r w:rsidRPr="006D68AC">
        <w:rPr>
          <w:noProof/>
          <w:lang w:eastAsia="zh-CN"/>
        </w:rPr>
        <w:t>6.6</w:t>
      </w:r>
      <w:r w:rsidRPr="006D68AC">
        <w:t>.6.3.2</w:t>
      </w:r>
      <w:r w:rsidRPr="006D68AC">
        <w:tab/>
        <w:t>Simple data types</w:t>
      </w:r>
      <w:bookmarkEnd w:id="4893"/>
      <w:bookmarkEnd w:id="4894"/>
      <w:bookmarkEnd w:id="4895"/>
      <w:bookmarkEnd w:id="4896"/>
      <w:bookmarkEnd w:id="4897"/>
      <w:bookmarkEnd w:id="4898"/>
      <w:bookmarkEnd w:id="4899"/>
      <w:bookmarkEnd w:id="4900"/>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Heading5"/>
      </w:pPr>
      <w:bookmarkStart w:id="4901" w:name="_Toc160650107"/>
      <w:bookmarkStart w:id="4902" w:name="_Toc164928390"/>
      <w:bookmarkStart w:id="4903" w:name="_Toc168550253"/>
      <w:bookmarkStart w:id="4904" w:name="_Toc170118324"/>
      <w:bookmarkStart w:id="4905" w:name="_Toc209470406"/>
      <w:bookmarkStart w:id="4906" w:name="_Toc157434880"/>
      <w:bookmarkStart w:id="4907" w:name="_Toc157436595"/>
      <w:bookmarkStart w:id="4908" w:name="_Toc157440435"/>
      <w:r w:rsidRPr="006D68AC">
        <w:rPr>
          <w:noProof/>
          <w:lang w:eastAsia="zh-CN"/>
        </w:rPr>
        <w:t>6.6</w:t>
      </w:r>
      <w:r w:rsidRPr="006D68AC">
        <w:t>.6.3.3</w:t>
      </w:r>
      <w:r w:rsidRPr="006D68AC">
        <w:tab/>
        <w:t>Enumeration: MonPerfMetric</w:t>
      </w:r>
      <w:bookmarkEnd w:id="4901"/>
      <w:bookmarkEnd w:id="4902"/>
      <w:bookmarkEnd w:id="4903"/>
      <w:bookmarkEnd w:id="4904"/>
      <w:bookmarkEnd w:id="4905"/>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Heading4"/>
        <w:rPr>
          <w:lang w:val="en-US"/>
        </w:rPr>
      </w:pPr>
      <w:bookmarkStart w:id="4909" w:name="_Toc160650108"/>
      <w:bookmarkStart w:id="4910" w:name="_Toc164928391"/>
      <w:bookmarkStart w:id="4911" w:name="_Toc168550254"/>
      <w:bookmarkStart w:id="4912" w:name="_Toc170118325"/>
      <w:bookmarkStart w:id="4913" w:name="_Toc209470407"/>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906"/>
      <w:bookmarkEnd w:id="4907"/>
      <w:bookmarkEnd w:id="4908"/>
      <w:bookmarkEnd w:id="4909"/>
      <w:bookmarkEnd w:id="4910"/>
      <w:bookmarkEnd w:id="4911"/>
      <w:bookmarkEnd w:id="4912"/>
      <w:bookmarkEnd w:id="4913"/>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Heading4"/>
      </w:pPr>
      <w:bookmarkStart w:id="4914" w:name="_Toc157434881"/>
      <w:bookmarkStart w:id="4915" w:name="_Toc157436596"/>
      <w:bookmarkStart w:id="4916" w:name="_Toc157440436"/>
      <w:bookmarkStart w:id="4917" w:name="_Toc160650109"/>
      <w:bookmarkStart w:id="4918" w:name="_Toc164928392"/>
      <w:bookmarkStart w:id="4919" w:name="_Toc168550255"/>
      <w:bookmarkStart w:id="4920" w:name="_Toc170118326"/>
      <w:bookmarkStart w:id="4921" w:name="_Toc209470408"/>
      <w:r w:rsidRPr="006D68AC">
        <w:rPr>
          <w:noProof/>
          <w:lang w:eastAsia="zh-CN"/>
        </w:rPr>
        <w:t>6.6</w:t>
      </w:r>
      <w:r w:rsidRPr="006D68AC">
        <w:t>.6.5</w:t>
      </w:r>
      <w:r w:rsidRPr="006D68AC">
        <w:tab/>
        <w:t>Binary data</w:t>
      </w:r>
      <w:bookmarkEnd w:id="4914"/>
      <w:bookmarkEnd w:id="4915"/>
      <w:bookmarkEnd w:id="4916"/>
      <w:bookmarkEnd w:id="4917"/>
      <w:bookmarkEnd w:id="4918"/>
      <w:bookmarkEnd w:id="4919"/>
      <w:bookmarkEnd w:id="4920"/>
      <w:bookmarkEnd w:id="4921"/>
    </w:p>
    <w:p w14:paraId="65B7D00B" w14:textId="77777777" w:rsidR="009A4BE1" w:rsidRPr="006D68AC" w:rsidRDefault="009A4BE1" w:rsidP="009A4BE1">
      <w:pPr>
        <w:pStyle w:val="Heading5"/>
      </w:pPr>
      <w:bookmarkStart w:id="4922" w:name="_Toc157434882"/>
      <w:bookmarkStart w:id="4923" w:name="_Toc157436597"/>
      <w:bookmarkStart w:id="4924" w:name="_Toc157440437"/>
      <w:bookmarkStart w:id="4925" w:name="_Toc160650110"/>
      <w:bookmarkStart w:id="4926" w:name="_Toc164928393"/>
      <w:bookmarkStart w:id="4927" w:name="_Toc168550256"/>
      <w:bookmarkStart w:id="4928" w:name="_Toc170118327"/>
      <w:bookmarkStart w:id="4929" w:name="_Toc209470409"/>
      <w:r w:rsidRPr="006D68AC">
        <w:rPr>
          <w:noProof/>
          <w:lang w:eastAsia="zh-CN"/>
        </w:rPr>
        <w:t>6.6</w:t>
      </w:r>
      <w:r w:rsidRPr="006D68AC">
        <w:t>.6.5.1</w:t>
      </w:r>
      <w:r w:rsidRPr="006D68AC">
        <w:tab/>
        <w:t>Binary Data Types</w:t>
      </w:r>
      <w:bookmarkEnd w:id="4922"/>
      <w:bookmarkEnd w:id="4923"/>
      <w:bookmarkEnd w:id="4924"/>
      <w:bookmarkEnd w:id="4925"/>
      <w:bookmarkEnd w:id="4926"/>
      <w:bookmarkEnd w:id="4927"/>
      <w:bookmarkEnd w:id="4928"/>
      <w:bookmarkEnd w:id="4929"/>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Heading3"/>
      </w:pPr>
      <w:bookmarkStart w:id="4930" w:name="_Toc157434883"/>
      <w:bookmarkStart w:id="4931" w:name="_Toc157436598"/>
      <w:bookmarkStart w:id="4932" w:name="_Toc157440438"/>
      <w:bookmarkStart w:id="4933" w:name="_Toc160650111"/>
      <w:bookmarkStart w:id="4934" w:name="_Toc164928394"/>
      <w:bookmarkStart w:id="4935" w:name="_Toc168550257"/>
      <w:bookmarkStart w:id="4936" w:name="_Toc170118328"/>
      <w:bookmarkStart w:id="4937" w:name="_Toc209470410"/>
      <w:r w:rsidRPr="006D68AC">
        <w:rPr>
          <w:noProof/>
          <w:lang w:eastAsia="zh-CN"/>
        </w:rPr>
        <w:t>6.6</w:t>
      </w:r>
      <w:r w:rsidRPr="006D68AC">
        <w:t>.7</w:t>
      </w:r>
      <w:r w:rsidRPr="006D68AC">
        <w:tab/>
        <w:t>Error Handling</w:t>
      </w:r>
      <w:bookmarkEnd w:id="4930"/>
      <w:bookmarkEnd w:id="4931"/>
      <w:bookmarkEnd w:id="4932"/>
      <w:bookmarkEnd w:id="4933"/>
      <w:bookmarkEnd w:id="4934"/>
      <w:bookmarkEnd w:id="4935"/>
      <w:bookmarkEnd w:id="4936"/>
      <w:bookmarkEnd w:id="4937"/>
    </w:p>
    <w:p w14:paraId="47673EE5" w14:textId="77777777" w:rsidR="009A4BE1" w:rsidRPr="006D68AC" w:rsidRDefault="009A4BE1" w:rsidP="009A4BE1">
      <w:pPr>
        <w:pStyle w:val="Heading4"/>
      </w:pPr>
      <w:bookmarkStart w:id="4938" w:name="_Toc157434884"/>
      <w:bookmarkStart w:id="4939" w:name="_Toc157436599"/>
      <w:bookmarkStart w:id="4940" w:name="_Toc157440439"/>
      <w:bookmarkStart w:id="4941" w:name="_Toc160650112"/>
      <w:bookmarkStart w:id="4942" w:name="_Toc164928395"/>
      <w:bookmarkStart w:id="4943" w:name="_Toc168550258"/>
      <w:bookmarkStart w:id="4944" w:name="_Toc170118329"/>
      <w:bookmarkStart w:id="4945" w:name="_Toc209470411"/>
      <w:r w:rsidRPr="006D68AC">
        <w:rPr>
          <w:noProof/>
          <w:lang w:eastAsia="zh-CN"/>
        </w:rPr>
        <w:t>6.6</w:t>
      </w:r>
      <w:r w:rsidRPr="006D68AC">
        <w:t>.7.1</w:t>
      </w:r>
      <w:r w:rsidRPr="006D68AC">
        <w:tab/>
        <w:t>General</w:t>
      </w:r>
      <w:bookmarkEnd w:id="4938"/>
      <w:bookmarkEnd w:id="4939"/>
      <w:bookmarkEnd w:id="4940"/>
      <w:bookmarkEnd w:id="4941"/>
      <w:bookmarkEnd w:id="4942"/>
      <w:bookmarkEnd w:id="4943"/>
      <w:bookmarkEnd w:id="4944"/>
      <w:bookmarkEnd w:id="4945"/>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Heading4"/>
      </w:pPr>
      <w:bookmarkStart w:id="4946" w:name="_Toc157434885"/>
      <w:bookmarkStart w:id="4947" w:name="_Toc157436600"/>
      <w:bookmarkStart w:id="4948" w:name="_Toc157440440"/>
      <w:bookmarkStart w:id="4949" w:name="_Toc160650113"/>
      <w:bookmarkStart w:id="4950" w:name="_Toc164928396"/>
      <w:bookmarkStart w:id="4951" w:name="_Toc168550259"/>
      <w:bookmarkStart w:id="4952" w:name="_Toc170118330"/>
      <w:bookmarkStart w:id="4953" w:name="_Toc209470412"/>
      <w:r w:rsidRPr="006D68AC">
        <w:rPr>
          <w:noProof/>
          <w:lang w:eastAsia="zh-CN"/>
        </w:rPr>
        <w:t>6.6</w:t>
      </w:r>
      <w:r w:rsidRPr="006D68AC">
        <w:t>.7.2</w:t>
      </w:r>
      <w:r w:rsidRPr="006D68AC">
        <w:tab/>
        <w:t>Protocol Errors</w:t>
      </w:r>
      <w:bookmarkEnd w:id="4946"/>
      <w:bookmarkEnd w:id="4947"/>
      <w:bookmarkEnd w:id="4948"/>
      <w:bookmarkEnd w:id="4949"/>
      <w:bookmarkEnd w:id="4950"/>
      <w:bookmarkEnd w:id="4951"/>
      <w:bookmarkEnd w:id="4952"/>
      <w:bookmarkEnd w:id="4953"/>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Heading4"/>
      </w:pPr>
      <w:bookmarkStart w:id="4954" w:name="_Toc157434886"/>
      <w:bookmarkStart w:id="4955" w:name="_Toc157436601"/>
      <w:bookmarkStart w:id="4956" w:name="_Toc157440441"/>
      <w:bookmarkStart w:id="4957" w:name="_Toc160650114"/>
      <w:bookmarkStart w:id="4958" w:name="_Toc164928397"/>
      <w:bookmarkStart w:id="4959" w:name="_Toc168550260"/>
      <w:bookmarkStart w:id="4960" w:name="_Toc170118331"/>
      <w:bookmarkStart w:id="4961" w:name="_Toc209470413"/>
      <w:r w:rsidRPr="006D68AC">
        <w:rPr>
          <w:noProof/>
          <w:lang w:eastAsia="zh-CN"/>
        </w:rPr>
        <w:t>6.6</w:t>
      </w:r>
      <w:r w:rsidRPr="006D68AC">
        <w:t>.7.3</w:t>
      </w:r>
      <w:r w:rsidRPr="006D68AC">
        <w:tab/>
        <w:t>Application Errors</w:t>
      </w:r>
      <w:bookmarkEnd w:id="4954"/>
      <w:bookmarkEnd w:id="4955"/>
      <w:bookmarkEnd w:id="4956"/>
      <w:bookmarkEnd w:id="4957"/>
      <w:bookmarkEnd w:id="4958"/>
      <w:bookmarkEnd w:id="4959"/>
      <w:bookmarkEnd w:id="4960"/>
      <w:bookmarkEnd w:id="4961"/>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Heading3"/>
        <w:rPr>
          <w:lang w:eastAsia="zh-CN"/>
        </w:rPr>
      </w:pPr>
      <w:bookmarkStart w:id="4962" w:name="_Toc157434887"/>
      <w:bookmarkStart w:id="4963" w:name="_Toc157436602"/>
      <w:bookmarkStart w:id="4964" w:name="_Toc157440442"/>
      <w:bookmarkStart w:id="4965" w:name="_Toc160650115"/>
      <w:bookmarkStart w:id="4966" w:name="_Toc164928398"/>
      <w:bookmarkStart w:id="4967" w:name="_Toc168550261"/>
      <w:bookmarkStart w:id="4968" w:name="_Toc170118332"/>
      <w:bookmarkStart w:id="4969" w:name="_Toc209470414"/>
      <w:r w:rsidRPr="006D68AC">
        <w:rPr>
          <w:noProof/>
          <w:lang w:eastAsia="zh-CN"/>
        </w:rPr>
        <w:t>6.6</w:t>
      </w:r>
      <w:r w:rsidRPr="006D68AC">
        <w:t>.8</w:t>
      </w:r>
      <w:r w:rsidRPr="006D68AC">
        <w:rPr>
          <w:lang w:eastAsia="zh-CN"/>
        </w:rPr>
        <w:tab/>
        <w:t>Feature negotiation</w:t>
      </w:r>
      <w:bookmarkEnd w:id="4962"/>
      <w:bookmarkEnd w:id="4963"/>
      <w:bookmarkEnd w:id="4964"/>
      <w:bookmarkEnd w:id="4965"/>
      <w:bookmarkEnd w:id="4966"/>
      <w:bookmarkEnd w:id="4967"/>
      <w:bookmarkEnd w:id="4968"/>
      <w:bookmarkEnd w:id="4969"/>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Heading3"/>
      </w:pPr>
      <w:bookmarkStart w:id="4970" w:name="_Toc157434888"/>
      <w:bookmarkStart w:id="4971" w:name="_Toc157436603"/>
      <w:bookmarkStart w:id="4972" w:name="_Toc157440443"/>
      <w:bookmarkStart w:id="4973" w:name="_Toc160650116"/>
      <w:bookmarkStart w:id="4974" w:name="_Toc164928399"/>
      <w:bookmarkStart w:id="4975" w:name="_Toc168550262"/>
      <w:bookmarkStart w:id="4976" w:name="_Toc170118333"/>
      <w:bookmarkStart w:id="4977" w:name="_Toc209470415"/>
      <w:r w:rsidRPr="006D68AC">
        <w:rPr>
          <w:noProof/>
          <w:lang w:eastAsia="zh-CN"/>
        </w:rPr>
        <w:t>6.6</w:t>
      </w:r>
      <w:r w:rsidRPr="006D68AC">
        <w:t>.9</w:t>
      </w:r>
      <w:r w:rsidRPr="006D68AC">
        <w:tab/>
        <w:t>Security</w:t>
      </w:r>
      <w:bookmarkEnd w:id="4970"/>
      <w:bookmarkEnd w:id="4971"/>
      <w:bookmarkEnd w:id="4972"/>
      <w:bookmarkEnd w:id="4973"/>
      <w:bookmarkEnd w:id="4974"/>
      <w:bookmarkEnd w:id="4975"/>
      <w:bookmarkEnd w:id="4976"/>
      <w:bookmarkEnd w:id="4977"/>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Heading2"/>
      </w:pPr>
      <w:bookmarkStart w:id="4978" w:name="_Toc157434889"/>
      <w:bookmarkStart w:id="4979" w:name="_Toc157436604"/>
      <w:bookmarkStart w:id="4980" w:name="_Toc157440444"/>
      <w:bookmarkStart w:id="4981" w:name="_Toc160650117"/>
      <w:bookmarkStart w:id="4982" w:name="_Toc164928400"/>
      <w:bookmarkStart w:id="4983" w:name="_Toc168550263"/>
      <w:bookmarkStart w:id="4984" w:name="_Toc170118334"/>
      <w:bookmarkStart w:id="4985" w:name="_Toc209470416"/>
      <w:r w:rsidRPr="006D68AC">
        <w:t>6.7</w:t>
      </w:r>
      <w:r w:rsidRPr="006D68AC">
        <w:tab/>
        <w:t>NSCE_InfoCollection API</w:t>
      </w:r>
      <w:bookmarkEnd w:id="4978"/>
      <w:bookmarkEnd w:id="4979"/>
      <w:bookmarkEnd w:id="4980"/>
      <w:bookmarkEnd w:id="4981"/>
      <w:bookmarkEnd w:id="4982"/>
      <w:bookmarkEnd w:id="4983"/>
      <w:bookmarkEnd w:id="4984"/>
      <w:bookmarkEnd w:id="4985"/>
    </w:p>
    <w:p w14:paraId="10A131A4" w14:textId="77777777" w:rsidR="005D3D4F" w:rsidRPr="006D68AC" w:rsidRDefault="005D3D4F" w:rsidP="005D3D4F">
      <w:pPr>
        <w:pStyle w:val="Heading3"/>
      </w:pPr>
      <w:bookmarkStart w:id="4986" w:name="_Toc157434890"/>
      <w:bookmarkStart w:id="4987" w:name="_Toc157436605"/>
      <w:bookmarkStart w:id="4988" w:name="_Toc157440445"/>
      <w:bookmarkStart w:id="4989" w:name="_Toc160650118"/>
      <w:bookmarkStart w:id="4990" w:name="_Toc164928401"/>
      <w:bookmarkStart w:id="4991" w:name="_Toc168550264"/>
      <w:bookmarkStart w:id="4992" w:name="_Toc170118335"/>
      <w:bookmarkStart w:id="4993" w:name="_Toc209470417"/>
      <w:r w:rsidRPr="006D68AC">
        <w:t>6.7.1</w:t>
      </w:r>
      <w:r w:rsidRPr="006D68AC">
        <w:tab/>
        <w:t>Introduction</w:t>
      </w:r>
      <w:bookmarkEnd w:id="4986"/>
      <w:bookmarkEnd w:id="4987"/>
      <w:bookmarkEnd w:id="4988"/>
      <w:bookmarkEnd w:id="4989"/>
      <w:bookmarkEnd w:id="4990"/>
      <w:bookmarkEnd w:id="4991"/>
      <w:bookmarkEnd w:id="4992"/>
      <w:bookmarkEnd w:id="4993"/>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Heading3"/>
      </w:pPr>
      <w:bookmarkStart w:id="4994" w:name="_Toc157434891"/>
      <w:bookmarkStart w:id="4995" w:name="_Toc157436606"/>
      <w:bookmarkStart w:id="4996" w:name="_Toc157440446"/>
      <w:bookmarkStart w:id="4997" w:name="_Toc160650119"/>
      <w:bookmarkStart w:id="4998" w:name="_Toc164928402"/>
      <w:bookmarkStart w:id="4999" w:name="_Toc168550265"/>
      <w:bookmarkStart w:id="5000" w:name="_Toc170118336"/>
      <w:bookmarkStart w:id="5001" w:name="_Toc209470418"/>
      <w:r w:rsidRPr="006D68AC">
        <w:t>6.7.2</w:t>
      </w:r>
      <w:r w:rsidRPr="006D68AC">
        <w:tab/>
        <w:t>Usage of HTTP</w:t>
      </w:r>
      <w:bookmarkEnd w:id="4994"/>
      <w:bookmarkEnd w:id="4995"/>
      <w:bookmarkEnd w:id="4996"/>
      <w:bookmarkEnd w:id="4997"/>
      <w:bookmarkEnd w:id="4998"/>
      <w:bookmarkEnd w:id="4999"/>
      <w:bookmarkEnd w:id="5000"/>
      <w:bookmarkEnd w:id="5001"/>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Heading3"/>
      </w:pPr>
      <w:bookmarkStart w:id="5002" w:name="_Toc157434892"/>
      <w:bookmarkStart w:id="5003" w:name="_Toc157436607"/>
      <w:bookmarkStart w:id="5004" w:name="_Toc157440447"/>
      <w:bookmarkStart w:id="5005" w:name="_Toc160650120"/>
      <w:bookmarkStart w:id="5006" w:name="_Toc164928403"/>
      <w:bookmarkStart w:id="5007" w:name="_Toc168550266"/>
      <w:bookmarkStart w:id="5008" w:name="_Toc170118337"/>
      <w:bookmarkStart w:id="5009" w:name="_Toc209470419"/>
      <w:r w:rsidRPr="006D68AC">
        <w:t>6.7.3</w:t>
      </w:r>
      <w:r w:rsidRPr="006D68AC">
        <w:tab/>
        <w:t>Resources</w:t>
      </w:r>
      <w:bookmarkEnd w:id="5002"/>
      <w:bookmarkEnd w:id="5003"/>
      <w:bookmarkEnd w:id="5004"/>
      <w:bookmarkEnd w:id="5005"/>
      <w:bookmarkEnd w:id="5006"/>
      <w:bookmarkEnd w:id="5007"/>
      <w:bookmarkEnd w:id="5008"/>
      <w:bookmarkEnd w:id="5009"/>
    </w:p>
    <w:p w14:paraId="2F6A7EFA" w14:textId="77777777" w:rsidR="000D79BC" w:rsidRPr="006D68AC" w:rsidRDefault="000D79BC" w:rsidP="000D79BC">
      <w:pPr>
        <w:pStyle w:val="Heading4"/>
      </w:pPr>
      <w:bookmarkStart w:id="5010" w:name="_Toc157434893"/>
      <w:bookmarkStart w:id="5011" w:name="_Toc157436608"/>
      <w:bookmarkStart w:id="5012" w:name="_Toc157440448"/>
      <w:bookmarkStart w:id="5013" w:name="_Toc160650121"/>
      <w:bookmarkStart w:id="5014" w:name="_Toc164928404"/>
      <w:bookmarkStart w:id="5015" w:name="_Toc168550267"/>
      <w:bookmarkStart w:id="5016" w:name="_Toc170118338"/>
      <w:bookmarkStart w:id="5017" w:name="_Toc209470420"/>
      <w:r w:rsidRPr="006D68AC">
        <w:t>6.7.3.1</w:t>
      </w:r>
      <w:r w:rsidRPr="006D68AC">
        <w:tab/>
        <w:t>Overview</w:t>
      </w:r>
      <w:bookmarkEnd w:id="5010"/>
      <w:bookmarkEnd w:id="5011"/>
      <w:bookmarkEnd w:id="5012"/>
      <w:bookmarkEnd w:id="5013"/>
      <w:bookmarkEnd w:id="5014"/>
      <w:bookmarkEnd w:id="5015"/>
      <w:bookmarkEnd w:id="5016"/>
      <w:bookmarkEnd w:id="5017"/>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5018" w:name="_MON_1770327432"/>
    <w:bookmarkEnd w:id="5018"/>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1.95pt;height:161.65pt" o:ole="">
            <v:imagedata r:id="rId149" o:title=""/>
          </v:shape>
          <o:OLEObject Type="Embed" ProgID="Word.Document.8" ShapeID="_x0000_i1097" DrawAspect="Content" ObjectID="_1820301973"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DengXian"/>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Heading4"/>
        <w:rPr>
          <w:lang w:val="en-US"/>
        </w:rPr>
      </w:pPr>
      <w:bookmarkStart w:id="5019" w:name="_Toc157434894"/>
      <w:bookmarkStart w:id="5020" w:name="_Toc157436609"/>
      <w:bookmarkStart w:id="5021" w:name="_Toc157440449"/>
      <w:bookmarkStart w:id="5022" w:name="_Toc160650122"/>
      <w:bookmarkStart w:id="5023" w:name="_Toc164928405"/>
      <w:bookmarkStart w:id="5024" w:name="_Toc168550268"/>
      <w:bookmarkStart w:id="5025" w:name="_Toc170118339"/>
      <w:bookmarkStart w:id="5026" w:name="_Toc209470421"/>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5019"/>
      <w:bookmarkEnd w:id="5020"/>
      <w:bookmarkEnd w:id="5021"/>
      <w:bookmarkEnd w:id="5022"/>
      <w:bookmarkEnd w:id="5023"/>
      <w:bookmarkEnd w:id="5024"/>
      <w:bookmarkEnd w:id="5025"/>
      <w:bookmarkEnd w:id="5026"/>
    </w:p>
    <w:p w14:paraId="4592990A" w14:textId="77777777" w:rsidR="000D79BC" w:rsidRPr="006D68AC" w:rsidRDefault="000D79BC" w:rsidP="000D79BC">
      <w:pPr>
        <w:pStyle w:val="Heading5"/>
      </w:pPr>
      <w:bookmarkStart w:id="5027" w:name="_Toc157434895"/>
      <w:bookmarkStart w:id="5028" w:name="_Toc157436610"/>
      <w:bookmarkStart w:id="5029" w:name="_Toc157440450"/>
      <w:bookmarkStart w:id="5030" w:name="_Toc160650123"/>
      <w:bookmarkStart w:id="5031" w:name="_Toc164928406"/>
      <w:bookmarkStart w:id="5032" w:name="_Toc168550269"/>
      <w:bookmarkStart w:id="5033" w:name="_Toc170118340"/>
      <w:bookmarkStart w:id="5034" w:name="_Toc209470422"/>
      <w:r w:rsidRPr="006D68AC">
        <w:t>6.7.3.2.1</w:t>
      </w:r>
      <w:r w:rsidRPr="006D68AC">
        <w:tab/>
        <w:t>Description</w:t>
      </w:r>
      <w:bookmarkEnd w:id="5027"/>
      <w:bookmarkEnd w:id="5028"/>
      <w:bookmarkEnd w:id="5029"/>
      <w:bookmarkEnd w:id="5030"/>
      <w:bookmarkEnd w:id="5031"/>
      <w:bookmarkEnd w:id="5032"/>
      <w:bookmarkEnd w:id="5033"/>
      <w:bookmarkEnd w:id="5034"/>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Heading5"/>
        <w:rPr>
          <w:lang w:eastAsia="zh-CN"/>
        </w:rPr>
      </w:pPr>
      <w:bookmarkStart w:id="5035" w:name="_Toc157434896"/>
      <w:bookmarkStart w:id="5036" w:name="_Toc157436611"/>
      <w:bookmarkStart w:id="5037" w:name="_Toc157440451"/>
      <w:bookmarkStart w:id="5038" w:name="_Toc160650124"/>
      <w:bookmarkStart w:id="5039" w:name="_Toc164928407"/>
      <w:bookmarkStart w:id="5040" w:name="_Toc168550270"/>
      <w:bookmarkStart w:id="5041" w:name="_Toc170118341"/>
      <w:bookmarkStart w:id="5042" w:name="_Toc209470423"/>
      <w:r w:rsidRPr="006D68AC">
        <w:t>6.7.3.2.2</w:t>
      </w:r>
      <w:r w:rsidRPr="006D68AC">
        <w:rPr>
          <w:lang w:eastAsia="zh-CN"/>
        </w:rPr>
        <w:tab/>
        <w:t>Resource Definition</w:t>
      </w:r>
      <w:bookmarkEnd w:id="5035"/>
      <w:bookmarkEnd w:id="5036"/>
      <w:bookmarkEnd w:id="5037"/>
      <w:bookmarkEnd w:id="5038"/>
      <w:bookmarkEnd w:id="5039"/>
      <w:bookmarkEnd w:id="5040"/>
      <w:bookmarkEnd w:id="5041"/>
      <w:bookmarkEnd w:id="5042"/>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Heading5"/>
        <w:rPr>
          <w:lang w:val="en-US" w:eastAsia="zh-CN"/>
        </w:rPr>
      </w:pPr>
      <w:bookmarkStart w:id="5043" w:name="_Toc157434897"/>
      <w:bookmarkStart w:id="5044" w:name="_Toc157436612"/>
      <w:bookmarkStart w:id="5045" w:name="_Toc157440452"/>
      <w:bookmarkStart w:id="5046" w:name="_Toc160650125"/>
      <w:bookmarkStart w:id="5047" w:name="_Toc164928408"/>
      <w:bookmarkStart w:id="5048" w:name="_Toc168550271"/>
      <w:bookmarkStart w:id="5049" w:name="_Toc170118342"/>
      <w:bookmarkStart w:id="5050" w:name="_Toc209470424"/>
      <w:r w:rsidRPr="006D68AC">
        <w:t>6.7.3.2.3</w:t>
      </w:r>
      <w:r w:rsidRPr="006D68AC">
        <w:rPr>
          <w:lang w:eastAsia="zh-CN"/>
        </w:rPr>
        <w:tab/>
        <w:t>Resource Standard Methods</w:t>
      </w:r>
      <w:bookmarkEnd w:id="5043"/>
      <w:bookmarkEnd w:id="5044"/>
      <w:bookmarkEnd w:id="5045"/>
      <w:bookmarkEnd w:id="5046"/>
      <w:bookmarkEnd w:id="5047"/>
      <w:bookmarkEnd w:id="5048"/>
      <w:bookmarkEnd w:id="5049"/>
      <w:bookmarkEnd w:id="5050"/>
    </w:p>
    <w:p w14:paraId="515BA57A" w14:textId="77777777" w:rsidR="000D79BC" w:rsidRPr="006D68AC" w:rsidRDefault="000D79BC" w:rsidP="000B7712">
      <w:pPr>
        <w:pStyle w:val="Heading6"/>
      </w:pPr>
      <w:bookmarkStart w:id="5051" w:name="_Toc157434898"/>
      <w:bookmarkStart w:id="5052" w:name="_Toc157436613"/>
      <w:bookmarkStart w:id="5053" w:name="_Toc157440453"/>
      <w:bookmarkStart w:id="5054" w:name="_Toc160650126"/>
      <w:bookmarkStart w:id="5055" w:name="_Toc164928409"/>
      <w:bookmarkStart w:id="5056" w:name="_Toc168550272"/>
      <w:bookmarkStart w:id="5057" w:name="_Toc170118343"/>
      <w:bookmarkStart w:id="5058" w:name="_Toc209470425"/>
      <w:r w:rsidRPr="006D68AC">
        <w:t>6.7.3.2.3.1</w:t>
      </w:r>
      <w:r w:rsidRPr="006D68AC">
        <w:tab/>
        <w:t>POST</w:t>
      </w:r>
      <w:bookmarkEnd w:id="5051"/>
      <w:bookmarkEnd w:id="5052"/>
      <w:bookmarkEnd w:id="5053"/>
      <w:bookmarkEnd w:id="5054"/>
      <w:bookmarkEnd w:id="5055"/>
      <w:bookmarkEnd w:id="5056"/>
      <w:bookmarkEnd w:id="5057"/>
      <w:bookmarkEnd w:id="505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DengXian"/>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5059" w:name="_PERM_MCCTEMPBM_CRPT98420098___4"/>
            <w:r w:rsidRPr="006D68AC">
              <w:rPr>
                <w:rFonts w:hint="eastAsia"/>
              </w:rPr>
              <w:t>2</w:t>
            </w:r>
            <w:r w:rsidRPr="006D68AC">
              <w:t>01 Created</w:t>
            </w:r>
            <w:bookmarkEnd w:id="5059"/>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5060" w:name="_PERM_MCCTEMPBM_CRPT98420099___4"/>
            <w:bookmarkStart w:id="5061" w:name="_PERM_MCCTEMPBM_CRPT98420102___4" w:colFirst="4" w:colLast="4"/>
            <w:r w:rsidRPr="006D68AC">
              <w:t>Location</w:t>
            </w:r>
            <w:bookmarkEnd w:id="5060"/>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5062" w:name="_PERM_MCCTEMPBM_CRPT98420100___4"/>
            <w:r w:rsidRPr="006D68AC">
              <w:t>string</w:t>
            </w:r>
            <w:bookmarkEnd w:id="5062"/>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5063" w:name="_PERM_MCCTEMPBM_CRPT98420101___4"/>
            <w:r w:rsidRPr="006D68AC">
              <w:t>1</w:t>
            </w:r>
            <w:bookmarkEnd w:id="5063"/>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5061"/>
    </w:tbl>
    <w:p w14:paraId="644F13F3" w14:textId="77777777" w:rsidR="000D79BC" w:rsidRPr="006D68AC" w:rsidRDefault="000D79BC" w:rsidP="000D79BC"/>
    <w:p w14:paraId="48BD4903" w14:textId="77777777" w:rsidR="000D79BC" w:rsidRPr="006D68AC" w:rsidRDefault="000D79BC" w:rsidP="000D79BC">
      <w:pPr>
        <w:pStyle w:val="Heading5"/>
        <w:rPr>
          <w:lang w:eastAsia="zh-CN"/>
        </w:rPr>
      </w:pPr>
      <w:bookmarkStart w:id="5064" w:name="_Toc157434899"/>
      <w:bookmarkStart w:id="5065" w:name="_Toc157436614"/>
      <w:bookmarkStart w:id="5066" w:name="_Toc157440454"/>
      <w:bookmarkStart w:id="5067" w:name="_Toc160650127"/>
      <w:bookmarkStart w:id="5068" w:name="_Toc164928410"/>
      <w:bookmarkStart w:id="5069" w:name="_Toc168550273"/>
      <w:bookmarkStart w:id="5070" w:name="_Toc170118344"/>
      <w:bookmarkStart w:id="5071" w:name="_Toc209470426"/>
      <w:r w:rsidRPr="006D68AC">
        <w:rPr>
          <w:lang w:eastAsia="zh-CN"/>
        </w:rPr>
        <w:t>6.7.3.2.4</w:t>
      </w:r>
      <w:r w:rsidRPr="006D68AC">
        <w:rPr>
          <w:lang w:eastAsia="zh-CN"/>
        </w:rPr>
        <w:tab/>
        <w:t>Resource Custom Operations</w:t>
      </w:r>
      <w:bookmarkEnd w:id="5064"/>
      <w:bookmarkEnd w:id="5065"/>
      <w:bookmarkEnd w:id="5066"/>
      <w:bookmarkEnd w:id="5067"/>
      <w:bookmarkEnd w:id="5068"/>
      <w:bookmarkEnd w:id="5069"/>
      <w:bookmarkEnd w:id="5070"/>
      <w:bookmarkEnd w:id="5071"/>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Heading4"/>
      </w:pPr>
      <w:bookmarkStart w:id="5072" w:name="_Toc157434900"/>
      <w:bookmarkStart w:id="5073" w:name="_Toc157436615"/>
      <w:bookmarkStart w:id="5074" w:name="_Toc157440455"/>
      <w:bookmarkStart w:id="5075" w:name="_Toc160650128"/>
      <w:bookmarkStart w:id="5076" w:name="_Toc164928411"/>
      <w:bookmarkStart w:id="5077" w:name="_Toc168550274"/>
      <w:bookmarkStart w:id="5078" w:name="_Toc170118345"/>
      <w:bookmarkStart w:id="5079" w:name="_Toc209470427"/>
      <w:r w:rsidRPr="006D68AC">
        <w:t>6.7.3.3</w:t>
      </w:r>
      <w:r w:rsidRPr="006D68AC">
        <w:tab/>
        <w:t>Resource: Individual Information Collection Subscription</w:t>
      </w:r>
      <w:bookmarkEnd w:id="5072"/>
      <w:bookmarkEnd w:id="5073"/>
      <w:bookmarkEnd w:id="5074"/>
      <w:bookmarkEnd w:id="5075"/>
      <w:bookmarkEnd w:id="5076"/>
      <w:bookmarkEnd w:id="5077"/>
      <w:bookmarkEnd w:id="5078"/>
      <w:bookmarkEnd w:id="5079"/>
    </w:p>
    <w:p w14:paraId="21398418" w14:textId="77777777" w:rsidR="000D79BC" w:rsidRPr="006D68AC" w:rsidRDefault="000D79BC" w:rsidP="000D79BC">
      <w:pPr>
        <w:pStyle w:val="Heading5"/>
        <w:rPr>
          <w:lang w:eastAsia="zh-CN"/>
        </w:rPr>
      </w:pPr>
      <w:bookmarkStart w:id="5080" w:name="_Toc157434901"/>
      <w:bookmarkStart w:id="5081" w:name="_Toc157436616"/>
      <w:bookmarkStart w:id="5082" w:name="_Toc157440456"/>
      <w:bookmarkStart w:id="5083" w:name="_Toc160650129"/>
      <w:bookmarkStart w:id="5084" w:name="_Toc164928412"/>
      <w:bookmarkStart w:id="5085" w:name="_Toc168550275"/>
      <w:bookmarkStart w:id="5086" w:name="_Toc170118346"/>
      <w:bookmarkStart w:id="5087" w:name="_Toc209470428"/>
      <w:r w:rsidRPr="006D68AC">
        <w:t>6.7.3.3</w:t>
      </w:r>
      <w:r w:rsidRPr="006D68AC">
        <w:rPr>
          <w:lang w:eastAsia="zh-CN"/>
        </w:rPr>
        <w:t>.1</w:t>
      </w:r>
      <w:r w:rsidRPr="006D68AC">
        <w:rPr>
          <w:lang w:eastAsia="zh-CN"/>
        </w:rPr>
        <w:tab/>
        <w:t>Description</w:t>
      </w:r>
      <w:bookmarkEnd w:id="5080"/>
      <w:bookmarkEnd w:id="5081"/>
      <w:bookmarkEnd w:id="5082"/>
      <w:bookmarkEnd w:id="5083"/>
      <w:bookmarkEnd w:id="5084"/>
      <w:bookmarkEnd w:id="5085"/>
      <w:bookmarkEnd w:id="5086"/>
      <w:bookmarkEnd w:id="5087"/>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Heading5"/>
        <w:rPr>
          <w:lang w:eastAsia="zh-CN"/>
        </w:rPr>
      </w:pPr>
      <w:bookmarkStart w:id="5088" w:name="_Toc157434902"/>
      <w:bookmarkStart w:id="5089" w:name="_Toc157436617"/>
      <w:bookmarkStart w:id="5090" w:name="_Toc157440457"/>
      <w:bookmarkStart w:id="5091" w:name="_Toc160650130"/>
      <w:bookmarkStart w:id="5092" w:name="_Toc164928413"/>
      <w:bookmarkStart w:id="5093" w:name="_Toc168550276"/>
      <w:bookmarkStart w:id="5094" w:name="_Toc170118347"/>
      <w:bookmarkStart w:id="5095" w:name="_Toc209470429"/>
      <w:r w:rsidRPr="006D68AC">
        <w:t>6.7.3.3</w:t>
      </w:r>
      <w:r w:rsidRPr="006D68AC">
        <w:rPr>
          <w:lang w:eastAsia="zh-CN"/>
        </w:rPr>
        <w:t>.2</w:t>
      </w:r>
      <w:r w:rsidRPr="006D68AC">
        <w:rPr>
          <w:lang w:eastAsia="zh-CN"/>
        </w:rPr>
        <w:tab/>
        <w:t>Resource Definition</w:t>
      </w:r>
      <w:bookmarkEnd w:id="5088"/>
      <w:bookmarkEnd w:id="5089"/>
      <w:bookmarkEnd w:id="5090"/>
      <w:bookmarkEnd w:id="5091"/>
      <w:bookmarkEnd w:id="5092"/>
      <w:bookmarkEnd w:id="5093"/>
      <w:bookmarkEnd w:id="5094"/>
      <w:bookmarkEnd w:id="5095"/>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Heading5"/>
        <w:rPr>
          <w:lang w:eastAsia="zh-CN"/>
        </w:rPr>
      </w:pPr>
      <w:bookmarkStart w:id="5096" w:name="_Toc157434903"/>
      <w:bookmarkStart w:id="5097" w:name="_Toc157436618"/>
      <w:bookmarkStart w:id="5098" w:name="_Toc157440458"/>
      <w:bookmarkStart w:id="5099" w:name="_Toc160650131"/>
      <w:bookmarkStart w:id="5100" w:name="_Toc164928414"/>
      <w:bookmarkStart w:id="5101" w:name="_Toc168550277"/>
      <w:bookmarkStart w:id="5102" w:name="_Toc170118348"/>
      <w:bookmarkStart w:id="5103" w:name="_Toc209470430"/>
      <w:r w:rsidRPr="006D68AC">
        <w:t>6.7.3.3</w:t>
      </w:r>
      <w:r w:rsidRPr="006D68AC">
        <w:rPr>
          <w:lang w:eastAsia="zh-CN"/>
        </w:rPr>
        <w:t>.3</w:t>
      </w:r>
      <w:r w:rsidRPr="006D68AC">
        <w:rPr>
          <w:lang w:eastAsia="zh-CN"/>
        </w:rPr>
        <w:tab/>
        <w:t>Resource Standard Methods</w:t>
      </w:r>
      <w:bookmarkEnd w:id="5096"/>
      <w:bookmarkEnd w:id="5097"/>
      <w:bookmarkEnd w:id="5098"/>
      <w:bookmarkEnd w:id="5099"/>
      <w:bookmarkEnd w:id="5100"/>
      <w:bookmarkEnd w:id="5101"/>
      <w:bookmarkEnd w:id="5102"/>
      <w:bookmarkEnd w:id="5103"/>
    </w:p>
    <w:p w14:paraId="27A127CC" w14:textId="77777777" w:rsidR="000D79BC" w:rsidRPr="006D68AC" w:rsidRDefault="000D79BC" w:rsidP="000B7712">
      <w:pPr>
        <w:pStyle w:val="Heading6"/>
      </w:pPr>
      <w:bookmarkStart w:id="5104" w:name="_Toc157434904"/>
      <w:bookmarkStart w:id="5105" w:name="_Toc157436619"/>
      <w:bookmarkStart w:id="5106" w:name="_Toc157440459"/>
      <w:bookmarkStart w:id="5107" w:name="_Toc160650132"/>
      <w:bookmarkStart w:id="5108" w:name="_Toc164928415"/>
      <w:bookmarkStart w:id="5109" w:name="_Toc168550278"/>
      <w:bookmarkStart w:id="5110" w:name="_Toc170118349"/>
      <w:bookmarkStart w:id="5111" w:name="_Toc209470431"/>
      <w:r w:rsidRPr="006D68AC">
        <w:t>6.7.3.3.3.1</w:t>
      </w:r>
      <w:r w:rsidRPr="006D68AC">
        <w:tab/>
        <w:t>GET</w:t>
      </w:r>
      <w:bookmarkEnd w:id="5104"/>
      <w:bookmarkEnd w:id="5105"/>
      <w:bookmarkEnd w:id="5106"/>
      <w:bookmarkEnd w:id="5107"/>
      <w:bookmarkEnd w:id="5108"/>
      <w:bookmarkEnd w:id="5109"/>
      <w:bookmarkEnd w:id="5110"/>
      <w:bookmarkEnd w:id="5111"/>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5112" w:name="_PERM_MCCTEMPBM_CRPT98420103___4"/>
            <w:r w:rsidRPr="006D68AC">
              <w:t>1</w:t>
            </w:r>
            <w:bookmarkEnd w:id="5112"/>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5113" w:name="_PERM_MCCTEMPBM_CRPT98420104___4"/>
            <w:r w:rsidRPr="006D68AC">
              <w:t>1</w:t>
            </w:r>
            <w:bookmarkEnd w:id="5113"/>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Heading6"/>
      </w:pPr>
      <w:bookmarkStart w:id="5114" w:name="_Toc157434905"/>
      <w:bookmarkStart w:id="5115" w:name="_Toc157436620"/>
      <w:bookmarkStart w:id="5116" w:name="_Toc157440460"/>
      <w:bookmarkStart w:id="5117" w:name="_Toc160650133"/>
      <w:bookmarkStart w:id="5118" w:name="_Toc164928416"/>
      <w:bookmarkStart w:id="5119" w:name="_Toc168550279"/>
      <w:bookmarkStart w:id="5120" w:name="_Toc170118350"/>
      <w:bookmarkStart w:id="5121" w:name="_Toc209470432"/>
      <w:r w:rsidRPr="006D68AC">
        <w:t>6.7.3.3.3.2</w:t>
      </w:r>
      <w:r w:rsidRPr="006D68AC">
        <w:tab/>
        <w:t>PUT</w:t>
      </w:r>
      <w:bookmarkEnd w:id="5114"/>
      <w:bookmarkEnd w:id="5115"/>
      <w:bookmarkEnd w:id="5116"/>
      <w:bookmarkEnd w:id="5117"/>
      <w:bookmarkEnd w:id="5118"/>
      <w:bookmarkEnd w:id="5119"/>
      <w:bookmarkEnd w:id="5120"/>
      <w:bookmarkEnd w:id="5121"/>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5122" w:name="_PERM_MCCTEMPBM_CRPT98420106___4"/>
            <w:r w:rsidRPr="006D68AC">
              <w:t>1</w:t>
            </w:r>
            <w:bookmarkEnd w:id="5122"/>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5123" w:name="_PERM_MCCTEMPBM_CRPT98420107___4"/>
            <w:r w:rsidRPr="006D68AC">
              <w:t>1</w:t>
            </w:r>
            <w:bookmarkEnd w:id="5123"/>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5124" w:name="_PERM_MCCTEMPBM_CRPT98420108___4"/>
            <w:r w:rsidRPr="006D68AC">
              <w:t>1</w:t>
            </w:r>
            <w:bookmarkEnd w:id="5124"/>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5125" w:name="_PERM_MCCTEMPBM_CRPT98420109___4"/>
            <w:r w:rsidRPr="006D68AC">
              <w:t>1</w:t>
            </w:r>
            <w:bookmarkEnd w:id="5125"/>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Heading6"/>
      </w:pPr>
      <w:bookmarkStart w:id="5126" w:name="_Toc157434906"/>
      <w:bookmarkStart w:id="5127" w:name="_Toc157436621"/>
      <w:bookmarkStart w:id="5128" w:name="_Toc157440461"/>
      <w:bookmarkStart w:id="5129" w:name="_Toc160650134"/>
      <w:bookmarkStart w:id="5130" w:name="_Toc164928417"/>
      <w:bookmarkStart w:id="5131" w:name="_Toc168550280"/>
      <w:bookmarkStart w:id="5132" w:name="_Toc170118351"/>
      <w:bookmarkStart w:id="5133" w:name="_Toc209470433"/>
      <w:r w:rsidRPr="006D68AC">
        <w:t>6.7</w:t>
      </w:r>
      <w:r w:rsidRPr="006D68AC">
        <w:rPr>
          <w:rFonts w:hint="eastAsia"/>
        </w:rPr>
        <w:t>.</w:t>
      </w:r>
      <w:r w:rsidRPr="006D68AC">
        <w:t>3.3.3.3</w:t>
      </w:r>
      <w:r w:rsidRPr="006D68AC">
        <w:tab/>
        <w:t>PATCH</w:t>
      </w:r>
      <w:bookmarkEnd w:id="5126"/>
      <w:bookmarkEnd w:id="5127"/>
      <w:bookmarkEnd w:id="5128"/>
      <w:bookmarkEnd w:id="5129"/>
      <w:bookmarkEnd w:id="5130"/>
      <w:bookmarkEnd w:id="5131"/>
      <w:bookmarkEnd w:id="5132"/>
      <w:bookmarkEnd w:id="5133"/>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DengXian"/>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DengXian"/>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Heading6"/>
      </w:pPr>
      <w:bookmarkStart w:id="5134" w:name="_Toc157434907"/>
      <w:bookmarkStart w:id="5135" w:name="_Toc157436622"/>
      <w:bookmarkStart w:id="5136" w:name="_Toc157440462"/>
      <w:bookmarkStart w:id="5137" w:name="_Toc160650135"/>
      <w:bookmarkStart w:id="5138" w:name="_Toc164928418"/>
      <w:bookmarkStart w:id="5139" w:name="_Toc168550281"/>
      <w:bookmarkStart w:id="5140" w:name="_Toc170118352"/>
      <w:bookmarkStart w:id="5141" w:name="_Toc209470434"/>
      <w:r w:rsidRPr="006D68AC">
        <w:t>6.7.3.3.3.4</w:t>
      </w:r>
      <w:r w:rsidRPr="006D68AC">
        <w:tab/>
        <w:t>DELETE</w:t>
      </w:r>
      <w:bookmarkEnd w:id="5134"/>
      <w:bookmarkEnd w:id="5135"/>
      <w:bookmarkEnd w:id="5136"/>
      <w:bookmarkEnd w:id="5137"/>
      <w:bookmarkEnd w:id="5138"/>
      <w:bookmarkEnd w:id="5139"/>
      <w:bookmarkEnd w:id="5140"/>
      <w:bookmarkEnd w:id="5141"/>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Heading5"/>
        <w:rPr>
          <w:lang w:eastAsia="zh-CN"/>
        </w:rPr>
      </w:pPr>
      <w:bookmarkStart w:id="5142" w:name="_Toc157434908"/>
      <w:bookmarkStart w:id="5143" w:name="_Toc157436623"/>
      <w:bookmarkStart w:id="5144" w:name="_Toc157440463"/>
      <w:bookmarkStart w:id="5145" w:name="_Toc160650136"/>
      <w:bookmarkStart w:id="5146" w:name="_Toc164928419"/>
      <w:bookmarkStart w:id="5147" w:name="_Toc168550282"/>
      <w:bookmarkStart w:id="5148" w:name="_Toc170118353"/>
      <w:bookmarkStart w:id="5149" w:name="_Toc209470435"/>
      <w:r w:rsidRPr="006D68AC">
        <w:t>6.7.3.3</w:t>
      </w:r>
      <w:r w:rsidRPr="006D68AC">
        <w:rPr>
          <w:lang w:eastAsia="zh-CN"/>
        </w:rPr>
        <w:t>.4</w:t>
      </w:r>
      <w:r w:rsidRPr="006D68AC">
        <w:rPr>
          <w:lang w:eastAsia="zh-CN"/>
        </w:rPr>
        <w:tab/>
        <w:t>Resource Custom Operations</w:t>
      </w:r>
      <w:bookmarkEnd w:id="5142"/>
      <w:bookmarkEnd w:id="5143"/>
      <w:bookmarkEnd w:id="5144"/>
      <w:bookmarkEnd w:id="5145"/>
      <w:bookmarkEnd w:id="5146"/>
      <w:bookmarkEnd w:id="5147"/>
      <w:bookmarkEnd w:id="5148"/>
      <w:bookmarkEnd w:id="5149"/>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Heading3"/>
      </w:pPr>
      <w:bookmarkStart w:id="5150" w:name="_Toc157434909"/>
      <w:bookmarkStart w:id="5151" w:name="_Toc157436624"/>
      <w:bookmarkStart w:id="5152" w:name="_Toc157440464"/>
      <w:bookmarkStart w:id="5153" w:name="_Toc160650137"/>
      <w:bookmarkStart w:id="5154" w:name="_Toc164928420"/>
      <w:bookmarkStart w:id="5155" w:name="_Toc168550283"/>
      <w:bookmarkStart w:id="5156" w:name="_Toc170118354"/>
      <w:bookmarkStart w:id="5157" w:name="_Toc209470436"/>
      <w:r w:rsidRPr="006D68AC">
        <w:t>6.7.4</w:t>
      </w:r>
      <w:r w:rsidRPr="006D68AC">
        <w:tab/>
        <w:t>Custom Operations without associated resources</w:t>
      </w:r>
      <w:bookmarkEnd w:id="5150"/>
      <w:bookmarkEnd w:id="5151"/>
      <w:bookmarkEnd w:id="5152"/>
      <w:bookmarkEnd w:id="5153"/>
      <w:bookmarkEnd w:id="5154"/>
      <w:bookmarkEnd w:id="5155"/>
      <w:bookmarkEnd w:id="5156"/>
      <w:bookmarkEnd w:id="515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Heading3"/>
      </w:pPr>
      <w:bookmarkStart w:id="5158" w:name="_Toc157434910"/>
      <w:bookmarkStart w:id="5159" w:name="_Toc157436625"/>
      <w:bookmarkStart w:id="5160" w:name="_Toc157440465"/>
      <w:bookmarkStart w:id="5161" w:name="_Toc160650138"/>
      <w:bookmarkStart w:id="5162" w:name="_Toc164928421"/>
      <w:bookmarkStart w:id="5163" w:name="_Toc168550284"/>
      <w:bookmarkStart w:id="5164" w:name="_Toc170118355"/>
      <w:bookmarkStart w:id="5165" w:name="_Toc209470437"/>
      <w:r w:rsidRPr="006D68AC">
        <w:t>6.7.5</w:t>
      </w:r>
      <w:r w:rsidRPr="006D68AC">
        <w:tab/>
        <w:t>Notifications</w:t>
      </w:r>
      <w:bookmarkEnd w:id="5158"/>
      <w:bookmarkEnd w:id="5159"/>
      <w:bookmarkEnd w:id="5160"/>
      <w:bookmarkEnd w:id="5161"/>
      <w:bookmarkEnd w:id="5162"/>
      <w:bookmarkEnd w:id="5163"/>
      <w:bookmarkEnd w:id="5164"/>
      <w:bookmarkEnd w:id="5165"/>
    </w:p>
    <w:p w14:paraId="53D35AAA" w14:textId="77777777" w:rsidR="000D79BC" w:rsidRPr="006D68AC" w:rsidRDefault="000D79BC" w:rsidP="000D79BC">
      <w:pPr>
        <w:pStyle w:val="Heading4"/>
      </w:pPr>
      <w:bookmarkStart w:id="5166" w:name="_Toc157434911"/>
      <w:bookmarkStart w:id="5167" w:name="_Toc157436626"/>
      <w:bookmarkStart w:id="5168" w:name="_Toc157440466"/>
      <w:bookmarkStart w:id="5169" w:name="_Toc160650139"/>
      <w:bookmarkStart w:id="5170" w:name="_Toc164928422"/>
      <w:bookmarkStart w:id="5171" w:name="_Toc168550285"/>
      <w:bookmarkStart w:id="5172" w:name="_Toc170118356"/>
      <w:bookmarkStart w:id="5173" w:name="_Toc209470438"/>
      <w:r w:rsidRPr="006D68AC">
        <w:t>6.7.5.1</w:t>
      </w:r>
      <w:r w:rsidRPr="006D68AC">
        <w:tab/>
        <w:t>General</w:t>
      </w:r>
      <w:bookmarkEnd w:id="5166"/>
      <w:bookmarkEnd w:id="5167"/>
      <w:bookmarkEnd w:id="5168"/>
      <w:bookmarkEnd w:id="5169"/>
      <w:bookmarkEnd w:id="5170"/>
      <w:bookmarkEnd w:id="5171"/>
      <w:bookmarkEnd w:id="5172"/>
      <w:bookmarkEnd w:id="5173"/>
    </w:p>
    <w:p w14:paraId="12FB65A3" w14:textId="77777777" w:rsidR="00B110B4" w:rsidRPr="006D68AC" w:rsidRDefault="00B110B4" w:rsidP="00B110B4">
      <w:pPr>
        <w:rPr>
          <w:noProof/>
        </w:rPr>
      </w:pPr>
      <w:bookmarkStart w:id="5174" w:name="_Toc157434912"/>
      <w:bookmarkStart w:id="5175" w:name="_Toc157436627"/>
      <w:bookmarkStart w:id="5176" w:name="_Toc157440467"/>
      <w:bookmarkStart w:id="5177"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Heading4"/>
        <w:rPr>
          <w:lang w:val="en-US"/>
        </w:rPr>
      </w:pPr>
      <w:bookmarkStart w:id="5178" w:name="_Toc164928423"/>
      <w:bookmarkStart w:id="5179" w:name="_Toc168550286"/>
      <w:bookmarkStart w:id="5180" w:name="_Toc170118357"/>
      <w:bookmarkStart w:id="5181" w:name="_Toc20947043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5174"/>
      <w:bookmarkEnd w:id="5175"/>
      <w:bookmarkEnd w:id="5176"/>
      <w:bookmarkEnd w:id="5177"/>
      <w:bookmarkEnd w:id="5178"/>
      <w:bookmarkEnd w:id="5179"/>
      <w:bookmarkEnd w:id="5180"/>
      <w:bookmarkEnd w:id="5181"/>
    </w:p>
    <w:p w14:paraId="27041077" w14:textId="77777777" w:rsidR="000D79BC" w:rsidRPr="006D68AC" w:rsidRDefault="000D79BC" w:rsidP="000D79BC">
      <w:pPr>
        <w:pStyle w:val="Heading5"/>
        <w:rPr>
          <w:noProof/>
          <w:lang w:val="en-US"/>
        </w:rPr>
      </w:pPr>
      <w:bookmarkStart w:id="5182" w:name="_Toc157434913"/>
      <w:bookmarkStart w:id="5183" w:name="_Toc157436628"/>
      <w:bookmarkStart w:id="5184" w:name="_Toc157440468"/>
      <w:bookmarkStart w:id="5185" w:name="_Toc160650141"/>
      <w:bookmarkStart w:id="5186" w:name="_Toc164928424"/>
      <w:bookmarkStart w:id="5187" w:name="_Toc168550287"/>
      <w:bookmarkStart w:id="5188" w:name="_Toc170118358"/>
      <w:bookmarkStart w:id="5189" w:name="_Toc209470440"/>
      <w:r w:rsidRPr="006D68AC">
        <w:t>6.7</w:t>
      </w:r>
      <w:r w:rsidRPr="006D68AC">
        <w:rPr>
          <w:lang w:val="en-US"/>
        </w:rPr>
        <w:t>.5.2</w:t>
      </w:r>
      <w:r w:rsidRPr="006D68AC">
        <w:rPr>
          <w:noProof/>
          <w:lang w:val="en-US"/>
        </w:rPr>
        <w:t>.1</w:t>
      </w:r>
      <w:r w:rsidRPr="006D68AC">
        <w:rPr>
          <w:noProof/>
          <w:lang w:val="en-US"/>
        </w:rPr>
        <w:tab/>
        <w:t>Description</w:t>
      </w:r>
      <w:bookmarkEnd w:id="5182"/>
      <w:bookmarkEnd w:id="5183"/>
      <w:bookmarkEnd w:id="5184"/>
      <w:bookmarkEnd w:id="5185"/>
      <w:bookmarkEnd w:id="5186"/>
      <w:bookmarkEnd w:id="5187"/>
      <w:bookmarkEnd w:id="5188"/>
      <w:bookmarkEnd w:id="5189"/>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Heading5"/>
        <w:rPr>
          <w:noProof/>
        </w:rPr>
      </w:pPr>
      <w:bookmarkStart w:id="5190" w:name="_Toc157434914"/>
      <w:bookmarkStart w:id="5191" w:name="_Toc157436629"/>
      <w:bookmarkStart w:id="5192" w:name="_Toc157440469"/>
      <w:bookmarkStart w:id="5193" w:name="_Toc160650142"/>
      <w:bookmarkStart w:id="5194" w:name="_Toc164928425"/>
      <w:bookmarkStart w:id="5195" w:name="_Toc168550288"/>
      <w:bookmarkStart w:id="5196" w:name="_Toc170118359"/>
      <w:bookmarkStart w:id="5197" w:name="_Toc209470441"/>
      <w:r w:rsidRPr="006D68AC">
        <w:t>6.7.5.2</w:t>
      </w:r>
      <w:r w:rsidRPr="006D68AC">
        <w:rPr>
          <w:noProof/>
        </w:rPr>
        <w:t>.2</w:t>
      </w:r>
      <w:r w:rsidRPr="006D68AC">
        <w:rPr>
          <w:noProof/>
        </w:rPr>
        <w:tab/>
        <w:t>Target URI</w:t>
      </w:r>
      <w:bookmarkEnd w:id="5190"/>
      <w:bookmarkEnd w:id="5191"/>
      <w:bookmarkEnd w:id="5192"/>
      <w:bookmarkEnd w:id="5193"/>
      <w:bookmarkEnd w:id="5194"/>
      <w:bookmarkEnd w:id="5195"/>
      <w:bookmarkEnd w:id="5196"/>
      <w:bookmarkEnd w:id="5197"/>
    </w:p>
    <w:p w14:paraId="5EC42C5E" w14:textId="77777777" w:rsidR="000D79BC" w:rsidRPr="006D68AC" w:rsidRDefault="000D79BC" w:rsidP="000D79BC">
      <w:pPr>
        <w:rPr>
          <w:rFonts w:ascii="Arial" w:hAnsi="Arial" w:cs="Arial"/>
          <w:noProof/>
        </w:rPr>
      </w:pPr>
      <w:bookmarkStart w:id="5198"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5198"/>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SimSun" w:hAnsi="SimSun" w:cs="SimSun"/>
          <w:noProof/>
          <w:lang w:val="en-US" w:eastAsia="zh-CN"/>
        </w:rPr>
      </w:pPr>
      <w:bookmarkStart w:id="5199" w:name="_PERM_MCCTEMPBM_CRPT98420111___7"/>
    </w:p>
    <w:p w14:paraId="3A69D425" w14:textId="77777777" w:rsidR="000D79BC" w:rsidRPr="006D68AC" w:rsidRDefault="000D79BC" w:rsidP="000D79BC">
      <w:pPr>
        <w:pStyle w:val="Heading5"/>
        <w:rPr>
          <w:noProof/>
        </w:rPr>
      </w:pPr>
      <w:bookmarkStart w:id="5200" w:name="_Toc157434915"/>
      <w:bookmarkStart w:id="5201" w:name="_Toc157436630"/>
      <w:bookmarkStart w:id="5202" w:name="_Toc157440470"/>
      <w:bookmarkStart w:id="5203" w:name="_Toc160650143"/>
      <w:bookmarkStart w:id="5204" w:name="_Toc164928426"/>
      <w:bookmarkStart w:id="5205" w:name="_Toc168550289"/>
      <w:bookmarkStart w:id="5206" w:name="_Toc170118360"/>
      <w:bookmarkStart w:id="5207" w:name="_Toc209470442"/>
      <w:bookmarkEnd w:id="5199"/>
      <w:r w:rsidRPr="006D68AC">
        <w:t>6.7.5.2</w:t>
      </w:r>
      <w:r w:rsidRPr="006D68AC">
        <w:rPr>
          <w:noProof/>
        </w:rPr>
        <w:t>.3</w:t>
      </w:r>
      <w:r w:rsidRPr="006D68AC">
        <w:rPr>
          <w:noProof/>
        </w:rPr>
        <w:tab/>
        <w:t>Standard Methods</w:t>
      </w:r>
      <w:bookmarkEnd w:id="5200"/>
      <w:bookmarkEnd w:id="5201"/>
      <w:bookmarkEnd w:id="5202"/>
      <w:bookmarkEnd w:id="5203"/>
      <w:bookmarkEnd w:id="5204"/>
      <w:bookmarkEnd w:id="5205"/>
      <w:bookmarkEnd w:id="5206"/>
      <w:bookmarkEnd w:id="5207"/>
    </w:p>
    <w:p w14:paraId="08FC55F4" w14:textId="77777777" w:rsidR="000D79BC" w:rsidRPr="006D68AC" w:rsidRDefault="000D79BC" w:rsidP="000B7712">
      <w:pPr>
        <w:pStyle w:val="Heading6"/>
      </w:pPr>
      <w:bookmarkStart w:id="5208" w:name="_Toc157434916"/>
      <w:bookmarkStart w:id="5209" w:name="_Toc157436631"/>
      <w:bookmarkStart w:id="5210" w:name="_Toc157440471"/>
      <w:bookmarkStart w:id="5211" w:name="_Toc160650144"/>
      <w:bookmarkStart w:id="5212" w:name="_Toc164928427"/>
      <w:bookmarkStart w:id="5213" w:name="_Toc168550290"/>
      <w:bookmarkStart w:id="5214" w:name="_Toc170118361"/>
      <w:bookmarkStart w:id="5215" w:name="_Toc209470443"/>
      <w:r w:rsidRPr="006D68AC">
        <w:t>6.7.5.2.3.1</w:t>
      </w:r>
      <w:r w:rsidRPr="006D68AC">
        <w:tab/>
        <w:t>POST</w:t>
      </w:r>
      <w:bookmarkEnd w:id="5208"/>
      <w:bookmarkEnd w:id="5209"/>
      <w:bookmarkEnd w:id="5210"/>
      <w:bookmarkEnd w:id="5211"/>
      <w:bookmarkEnd w:id="5212"/>
      <w:bookmarkEnd w:id="5213"/>
      <w:bookmarkEnd w:id="5214"/>
      <w:bookmarkEnd w:id="5215"/>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Heading3"/>
      </w:pPr>
      <w:bookmarkStart w:id="5216" w:name="_Toc157434917"/>
      <w:bookmarkStart w:id="5217" w:name="_Toc157436632"/>
      <w:bookmarkStart w:id="5218" w:name="_Toc157440472"/>
      <w:bookmarkStart w:id="5219" w:name="_Toc160650145"/>
      <w:bookmarkStart w:id="5220" w:name="_Toc164928428"/>
      <w:bookmarkStart w:id="5221" w:name="_Toc168550291"/>
      <w:bookmarkStart w:id="5222" w:name="_Toc170118362"/>
      <w:bookmarkStart w:id="5223" w:name="_Toc209470444"/>
      <w:r w:rsidRPr="006D68AC">
        <w:t>6.7.6</w:t>
      </w:r>
      <w:r w:rsidRPr="006D68AC">
        <w:tab/>
        <w:t>Data Model</w:t>
      </w:r>
      <w:bookmarkEnd w:id="5216"/>
      <w:bookmarkEnd w:id="5217"/>
      <w:bookmarkEnd w:id="5218"/>
      <w:bookmarkEnd w:id="5219"/>
      <w:bookmarkEnd w:id="5220"/>
      <w:bookmarkEnd w:id="5221"/>
      <w:bookmarkEnd w:id="5222"/>
      <w:bookmarkEnd w:id="5223"/>
    </w:p>
    <w:p w14:paraId="4999D209" w14:textId="77777777" w:rsidR="000D79BC" w:rsidRPr="006D68AC" w:rsidRDefault="000D79BC" w:rsidP="000D79BC">
      <w:pPr>
        <w:pStyle w:val="Heading4"/>
        <w:rPr>
          <w:lang w:eastAsia="zh-CN"/>
        </w:rPr>
      </w:pPr>
      <w:bookmarkStart w:id="5224" w:name="_Toc157434918"/>
      <w:bookmarkStart w:id="5225" w:name="_Toc157436633"/>
      <w:bookmarkStart w:id="5226" w:name="_Toc157440473"/>
      <w:bookmarkStart w:id="5227" w:name="_Toc160650146"/>
      <w:bookmarkStart w:id="5228" w:name="_Toc164928429"/>
      <w:bookmarkStart w:id="5229" w:name="_Toc168550292"/>
      <w:bookmarkStart w:id="5230" w:name="_Toc170118363"/>
      <w:bookmarkStart w:id="5231" w:name="_Toc209470445"/>
      <w:r w:rsidRPr="006D68AC">
        <w:t>6.7.6</w:t>
      </w:r>
      <w:r w:rsidRPr="006D68AC">
        <w:rPr>
          <w:lang w:eastAsia="zh-CN"/>
        </w:rPr>
        <w:t>.1</w:t>
      </w:r>
      <w:r w:rsidRPr="006D68AC">
        <w:rPr>
          <w:lang w:eastAsia="zh-CN"/>
        </w:rPr>
        <w:tab/>
        <w:t>General</w:t>
      </w:r>
      <w:bookmarkEnd w:id="5224"/>
      <w:bookmarkEnd w:id="5225"/>
      <w:bookmarkEnd w:id="5226"/>
      <w:bookmarkEnd w:id="5227"/>
      <w:bookmarkEnd w:id="5228"/>
      <w:bookmarkEnd w:id="5229"/>
      <w:bookmarkEnd w:id="5230"/>
      <w:bookmarkEnd w:id="5231"/>
    </w:p>
    <w:p w14:paraId="290B6851" w14:textId="77777777" w:rsidR="00C42A1F" w:rsidRPr="006D68AC" w:rsidRDefault="00C42A1F" w:rsidP="00C42A1F">
      <w:pPr>
        <w:pStyle w:val="TH"/>
      </w:pPr>
      <w:bookmarkStart w:id="5232" w:name="_Toc157434919"/>
      <w:bookmarkStart w:id="5233" w:name="_Toc157436634"/>
      <w:bookmarkStart w:id="5234" w:name="_Toc157440474"/>
      <w:bookmarkStart w:id="5235" w:name="_Toc160650147"/>
      <w:bookmarkStart w:id="5236" w:name="_Toc164928430"/>
      <w:bookmarkStart w:id="5237" w:name="_Toc168550293"/>
      <w:bookmarkStart w:id="5238"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5239" w:name="_PERM_MCCTEMPBM_CRPT98420112___4"/>
            <w:r w:rsidRPr="006D68AC">
              <w:t>3GPP TS 29.571 [16]</w:t>
            </w:r>
            <w:bookmarkEnd w:id="5239"/>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5240" w:name="_PERM_MCCTEMPBM_CRPT98420113___4"/>
            <w:r w:rsidRPr="006D68AC">
              <w:t>3GPP TS 29.122 [2]</w:t>
            </w:r>
            <w:bookmarkEnd w:id="5240"/>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5241" w:name="_PERM_MCCTEMPBM_CRPT98420114___4"/>
            <w:r w:rsidRPr="006D68AC">
              <w:t>3GPP TS 29.571 [16]</w:t>
            </w:r>
            <w:bookmarkEnd w:id="5241"/>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5242" w:name="_PERM_MCCTEMPBM_CRPT98420115___4"/>
            <w:r w:rsidRPr="006D68AC">
              <w:t>3GPP TS 29.571 [16]</w:t>
            </w:r>
            <w:bookmarkEnd w:id="5242"/>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5243" w:name="_PERM_MCCTEMPBM_CRPT98420116___4"/>
            <w:r w:rsidRPr="006D68AC">
              <w:rPr>
                <w:lang w:eastAsia="zh-CN"/>
              </w:rPr>
              <w:t>Clause </w:t>
            </w:r>
            <w:r w:rsidRPr="006D68AC">
              <w:rPr>
                <w:noProof/>
                <w:lang w:eastAsia="zh-CN"/>
              </w:rPr>
              <w:t>6.6</w:t>
            </w:r>
            <w:r w:rsidRPr="006D68AC">
              <w:t>.6.2.10</w:t>
            </w:r>
            <w:bookmarkEnd w:id="5243"/>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5244" w:name="_PERM_MCCTEMPBM_CRPT98420117___4"/>
            <w:r w:rsidRPr="006D68AC">
              <w:rPr>
                <w:noProof/>
                <w:lang w:eastAsia="zh-CN"/>
              </w:rPr>
              <w:t>6.3</w:t>
            </w:r>
            <w:r w:rsidRPr="006D68AC">
              <w:t>.6.2.15</w:t>
            </w:r>
            <w:bookmarkEnd w:id="5244"/>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5245" w:name="_PERM_MCCTEMPBM_CRPT98420118___4"/>
            <w:r w:rsidRPr="006D68AC">
              <w:t>3GPP TS 29.571 [16]</w:t>
            </w:r>
            <w:bookmarkEnd w:id="5245"/>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5246" w:name="_PERM_MCCTEMPBM_CRPT98420119___4"/>
            <w:r w:rsidRPr="006D68AC">
              <w:rPr>
                <w:lang w:eastAsia="zh-CN"/>
              </w:rPr>
              <w:t>3GPP TS 29.571 [16]</w:t>
            </w:r>
            <w:bookmarkEnd w:id="5246"/>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5247" w:name="_PERM_MCCTEMPBM_CRPT98420120___4"/>
            <w:r w:rsidRPr="006D68AC">
              <w:t>3GPP TS 29.122 [2]</w:t>
            </w:r>
            <w:bookmarkEnd w:id="5247"/>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Heading4"/>
        <w:rPr>
          <w:lang w:eastAsia="zh-CN"/>
        </w:rPr>
      </w:pPr>
      <w:bookmarkStart w:id="5248" w:name="_Toc209470446"/>
      <w:r w:rsidRPr="006D68AC">
        <w:rPr>
          <w:lang w:eastAsia="zh-CN"/>
        </w:rPr>
        <w:t>6.7.6.2</w:t>
      </w:r>
      <w:r w:rsidRPr="006D68AC">
        <w:rPr>
          <w:lang w:eastAsia="zh-CN"/>
        </w:rPr>
        <w:tab/>
        <w:t>Structured data types</w:t>
      </w:r>
      <w:bookmarkEnd w:id="5232"/>
      <w:bookmarkEnd w:id="5233"/>
      <w:bookmarkEnd w:id="5234"/>
      <w:bookmarkEnd w:id="5235"/>
      <w:bookmarkEnd w:id="5236"/>
      <w:bookmarkEnd w:id="5237"/>
      <w:bookmarkEnd w:id="5238"/>
      <w:bookmarkEnd w:id="5248"/>
    </w:p>
    <w:p w14:paraId="3B07338E" w14:textId="77777777" w:rsidR="000D79BC" w:rsidRPr="006D68AC" w:rsidRDefault="000D79BC" w:rsidP="000D79BC">
      <w:pPr>
        <w:pStyle w:val="Heading5"/>
        <w:rPr>
          <w:lang w:eastAsia="zh-CN"/>
        </w:rPr>
      </w:pPr>
      <w:bookmarkStart w:id="5249" w:name="_Toc157434920"/>
      <w:bookmarkStart w:id="5250" w:name="_Toc157436635"/>
      <w:bookmarkStart w:id="5251" w:name="_Toc157440475"/>
      <w:bookmarkStart w:id="5252" w:name="_Toc160650148"/>
      <w:bookmarkStart w:id="5253" w:name="_Toc164928431"/>
      <w:bookmarkStart w:id="5254" w:name="_Toc168550294"/>
      <w:bookmarkStart w:id="5255" w:name="_Toc170118365"/>
      <w:bookmarkStart w:id="5256" w:name="_Toc209470447"/>
      <w:r w:rsidRPr="006D68AC">
        <w:rPr>
          <w:lang w:eastAsia="zh-CN"/>
        </w:rPr>
        <w:t>6.7.6.2.1</w:t>
      </w:r>
      <w:r w:rsidRPr="006D68AC">
        <w:rPr>
          <w:lang w:eastAsia="zh-CN"/>
        </w:rPr>
        <w:tab/>
        <w:t>Introduction</w:t>
      </w:r>
      <w:bookmarkEnd w:id="5249"/>
      <w:bookmarkEnd w:id="5250"/>
      <w:bookmarkEnd w:id="5251"/>
      <w:bookmarkEnd w:id="5252"/>
      <w:bookmarkEnd w:id="5253"/>
      <w:bookmarkEnd w:id="5254"/>
      <w:bookmarkEnd w:id="5255"/>
      <w:bookmarkEnd w:id="525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Heading5"/>
        <w:rPr>
          <w:lang w:val="en-US" w:eastAsia="zh-CN"/>
        </w:rPr>
      </w:pPr>
      <w:bookmarkStart w:id="5257" w:name="_Toc157434921"/>
      <w:bookmarkStart w:id="5258" w:name="_Toc157436636"/>
      <w:bookmarkStart w:id="5259" w:name="_Toc157440476"/>
      <w:bookmarkStart w:id="5260" w:name="_Toc160650149"/>
      <w:bookmarkStart w:id="5261" w:name="_Toc164928432"/>
      <w:bookmarkStart w:id="5262" w:name="_Toc168550295"/>
      <w:bookmarkStart w:id="5263" w:name="_Toc170118366"/>
      <w:bookmarkStart w:id="5264" w:name="_Toc209470448"/>
      <w:bookmarkStart w:id="5265" w:name="_Toc157434924"/>
      <w:bookmarkStart w:id="5266" w:name="_Toc157436639"/>
      <w:bookmarkStart w:id="5267" w:name="_Toc157440479"/>
      <w:r w:rsidRPr="006D68AC">
        <w:t>6.7.6.2.2</w:t>
      </w:r>
      <w:r w:rsidRPr="006D68AC">
        <w:tab/>
        <w:t xml:space="preserve">Type: </w:t>
      </w:r>
      <w:r w:rsidRPr="006D68AC">
        <w:rPr>
          <w:rFonts w:hint="eastAsia"/>
          <w:lang w:val="en-US"/>
        </w:rPr>
        <w:t>InfoCollectSubsc</w:t>
      </w:r>
      <w:bookmarkEnd w:id="5257"/>
      <w:bookmarkEnd w:id="5258"/>
      <w:bookmarkEnd w:id="5259"/>
      <w:bookmarkEnd w:id="5260"/>
      <w:bookmarkEnd w:id="5261"/>
      <w:bookmarkEnd w:id="5262"/>
      <w:bookmarkEnd w:id="5263"/>
      <w:bookmarkEnd w:id="5264"/>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Heading5"/>
        <w:rPr>
          <w:lang w:val="en-US"/>
        </w:rPr>
      </w:pPr>
      <w:bookmarkStart w:id="5268" w:name="_Toc157434922"/>
      <w:bookmarkStart w:id="5269" w:name="_Toc157436637"/>
      <w:bookmarkStart w:id="5270" w:name="_Toc157440477"/>
      <w:bookmarkStart w:id="5271" w:name="_Toc160650150"/>
      <w:bookmarkStart w:id="5272" w:name="_Toc164928433"/>
      <w:bookmarkStart w:id="5273" w:name="_Toc168550296"/>
      <w:bookmarkStart w:id="5274" w:name="_Toc170118367"/>
      <w:bookmarkStart w:id="5275" w:name="_Toc209470449"/>
      <w:r w:rsidRPr="006D68AC">
        <w:t>6.7.6.2.3</w:t>
      </w:r>
      <w:r w:rsidRPr="006D68AC">
        <w:tab/>
        <w:t xml:space="preserve">Type: </w:t>
      </w:r>
      <w:r w:rsidRPr="006D68AC">
        <w:rPr>
          <w:rFonts w:hint="eastAsia"/>
          <w:lang w:val="en-US"/>
        </w:rPr>
        <w:t>InfoCollectSubsc</w:t>
      </w:r>
      <w:r w:rsidRPr="006D68AC">
        <w:rPr>
          <w:lang w:val="en-US"/>
        </w:rPr>
        <w:t>Patch</w:t>
      </w:r>
      <w:bookmarkEnd w:id="5268"/>
      <w:bookmarkEnd w:id="5269"/>
      <w:bookmarkEnd w:id="5270"/>
      <w:bookmarkEnd w:id="5271"/>
      <w:bookmarkEnd w:id="5272"/>
      <w:bookmarkEnd w:id="5273"/>
      <w:bookmarkEnd w:id="5274"/>
      <w:bookmarkEnd w:id="527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Heading5"/>
      </w:pPr>
      <w:bookmarkStart w:id="5276" w:name="_Toc157434923"/>
      <w:bookmarkStart w:id="5277" w:name="_Toc157436638"/>
      <w:bookmarkStart w:id="5278" w:name="_Toc157440478"/>
      <w:bookmarkStart w:id="5279" w:name="_Toc164928434"/>
      <w:bookmarkStart w:id="5280" w:name="_Toc168550297"/>
      <w:bookmarkStart w:id="5281" w:name="_Toc170118368"/>
      <w:bookmarkStart w:id="5282" w:name="_Toc209470450"/>
      <w:bookmarkStart w:id="5283"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5276"/>
      <w:bookmarkEnd w:id="5277"/>
      <w:bookmarkEnd w:id="5278"/>
      <w:bookmarkEnd w:id="5279"/>
      <w:bookmarkEnd w:id="5280"/>
      <w:bookmarkEnd w:id="5281"/>
      <w:bookmarkEnd w:id="5282"/>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Heading5"/>
      </w:pPr>
      <w:bookmarkStart w:id="5284" w:name="_Toc164928435"/>
      <w:bookmarkStart w:id="5285" w:name="_Toc168550298"/>
      <w:bookmarkStart w:id="5286" w:name="_Toc170118369"/>
      <w:bookmarkStart w:id="5287" w:name="_Toc209470451"/>
      <w:r w:rsidRPr="006D68AC">
        <w:t>6.7</w:t>
      </w:r>
      <w:r w:rsidRPr="006D68AC">
        <w:rPr>
          <w:rFonts w:hint="eastAsia"/>
        </w:rPr>
        <w:t>.</w:t>
      </w:r>
      <w:r w:rsidRPr="006D68AC">
        <w:t>6.2.5</w:t>
      </w:r>
      <w:r w:rsidRPr="006D68AC">
        <w:tab/>
        <w:t>Type: CollectInfo</w:t>
      </w:r>
      <w:bookmarkEnd w:id="5283"/>
      <w:bookmarkEnd w:id="5284"/>
      <w:bookmarkEnd w:id="5285"/>
      <w:bookmarkEnd w:id="5286"/>
      <w:bookmarkEnd w:id="5287"/>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5288"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5288"/>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Heading5"/>
        <w:rPr>
          <w:lang w:eastAsia="zh-CN"/>
        </w:rPr>
      </w:pPr>
      <w:bookmarkStart w:id="5289" w:name="_Toc160650152"/>
      <w:bookmarkStart w:id="5290" w:name="_Toc164928436"/>
      <w:bookmarkStart w:id="5291" w:name="_Toc168550299"/>
      <w:bookmarkStart w:id="5292" w:name="_Toc170118370"/>
      <w:bookmarkStart w:id="5293" w:name="_Toc209470452"/>
      <w:r w:rsidRPr="006D68AC">
        <w:t>6.7</w:t>
      </w:r>
      <w:r w:rsidRPr="006D68AC">
        <w:rPr>
          <w:rFonts w:hint="eastAsia"/>
          <w:lang w:eastAsia="zh-CN"/>
        </w:rPr>
        <w:t>.</w:t>
      </w:r>
      <w:r w:rsidRPr="006D68AC">
        <w:t>6.2.6</w:t>
      </w:r>
      <w:r w:rsidRPr="006D68AC">
        <w:tab/>
        <w:t xml:space="preserve">Type: </w:t>
      </w:r>
      <w:r w:rsidRPr="006D68AC">
        <w:rPr>
          <w:lang w:val="en-US"/>
        </w:rPr>
        <w:t>QoSMetric</w:t>
      </w:r>
      <w:bookmarkEnd w:id="5289"/>
      <w:bookmarkEnd w:id="5290"/>
      <w:bookmarkEnd w:id="5291"/>
      <w:bookmarkEnd w:id="5292"/>
      <w:bookmarkEnd w:id="5293"/>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Heading4"/>
        <w:rPr>
          <w:lang w:val="en-US"/>
        </w:rPr>
      </w:pPr>
      <w:bookmarkStart w:id="5294" w:name="_Toc160650153"/>
      <w:bookmarkStart w:id="5295" w:name="_Toc164928437"/>
      <w:bookmarkStart w:id="5296" w:name="_Toc168550300"/>
      <w:bookmarkStart w:id="5297" w:name="_Toc170118371"/>
      <w:bookmarkStart w:id="5298" w:name="_Toc209470453"/>
      <w:r w:rsidRPr="006D68AC">
        <w:t>6.7</w:t>
      </w:r>
      <w:r w:rsidRPr="006D68AC">
        <w:rPr>
          <w:lang w:val="en-US" w:eastAsia="zh-CN"/>
        </w:rPr>
        <w:t>.</w:t>
      </w:r>
      <w:r w:rsidRPr="006D68AC">
        <w:rPr>
          <w:lang w:val="en-US"/>
        </w:rPr>
        <w:t>6.3</w:t>
      </w:r>
      <w:r w:rsidRPr="006D68AC">
        <w:rPr>
          <w:lang w:val="en-US"/>
        </w:rPr>
        <w:tab/>
        <w:t>Simple data types and enumerations</w:t>
      </w:r>
      <w:bookmarkEnd w:id="5265"/>
      <w:bookmarkEnd w:id="5266"/>
      <w:bookmarkEnd w:id="5267"/>
      <w:bookmarkEnd w:id="5294"/>
      <w:bookmarkEnd w:id="5295"/>
      <w:bookmarkEnd w:id="5296"/>
      <w:bookmarkEnd w:id="5297"/>
      <w:bookmarkEnd w:id="5298"/>
    </w:p>
    <w:p w14:paraId="04FBEA30" w14:textId="77777777" w:rsidR="000D79BC" w:rsidRPr="006D68AC" w:rsidRDefault="000D79BC" w:rsidP="000D79BC">
      <w:pPr>
        <w:pStyle w:val="Heading5"/>
      </w:pPr>
      <w:bookmarkStart w:id="5299" w:name="_Toc157434925"/>
      <w:bookmarkStart w:id="5300" w:name="_Toc157436640"/>
      <w:bookmarkStart w:id="5301" w:name="_Toc157440480"/>
      <w:bookmarkStart w:id="5302" w:name="_Toc160650154"/>
      <w:bookmarkStart w:id="5303" w:name="_Toc164928438"/>
      <w:bookmarkStart w:id="5304" w:name="_Toc168550301"/>
      <w:bookmarkStart w:id="5305" w:name="_Toc170118372"/>
      <w:bookmarkStart w:id="5306" w:name="_Toc209470454"/>
      <w:r w:rsidRPr="006D68AC">
        <w:t>6.7.6.3.1</w:t>
      </w:r>
      <w:r w:rsidRPr="006D68AC">
        <w:tab/>
        <w:t>Introduction</w:t>
      </w:r>
      <w:bookmarkEnd w:id="5299"/>
      <w:bookmarkEnd w:id="5300"/>
      <w:bookmarkEnd w:id="5301"/>
      <w:bookmarkEnd w:id="5302"/>
      <w:bookmarkEnd w:id="5303"/>
      <w:bookmarkEnd w:id="5304"/>
      <w:bookmarkEnd w:id="5305"/>
      <w:bookmarkEnd w:id="530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Heading5"/>
      </w:pPr>
      <w:bookmarkStart w:id="5307" w:name="_Toc157434926"/>
      <w:bookmarkStart w:id="5308" w:name="_Toc157436641"/>
      <w:bookmarkStart w:id="5309" w:name="_Toc157440481"/>
      <w:bookmarkStart w:id="5310" w:name="_Toc160650155"/>
      <w:bookmarkStart w:id="5311" w:name="_Toc164928439"/>
      <w:bookmarkStart w:id="5312" w:name="_Toc168550302"/>
      <w:bookmarkStart w:id="5313" w:name="_Toc170118373"/>
      <w:bookmarkStart w:id="5314" w:name="_Toc209470455"/>
      <w:r w:rsidRPr="006D68AC">
        <w:t>6.7.6.3.2</w:t>
      </w:r>
      <w:r w:rsidRPr="006D68AC">
        <w:tab/>
        <w:t>Simple data types</w:t>
      </w:r>
      <w:bookmarkEnd w:id="5307"/>
      <w:bookmarkEnd w:id="5308"/>
      <w:bookmarkEnd w:id="5309"/>
      <w:bookmarkEnd w:id="5310"/>
      <w:bookmarkEnd w:id="5311"/>
      <w:bookmarkEnd w:id="5312"/>
      <w:bookmarkEnd w:id="5313"/>
      <w:bookmarkEnd w:id="5314"/>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Heading5"/>
      </w:pPr>
      <w:bookmarkStart w:id="5315" w:name="_Toc120702449"/>
      <w:bookmarkStart w:id="5316" w:name="_Toc90655981"/>
      <w:bookmarkStart w:id="5317" w:name="_Toc101244551"/>
      <w:bookmarkStart w:id="5318" w:name="_Toc56641042"/>
      <w:bookmarkStart w:id="5319" w:name="_Toc104539146"/>
      <w:bookmarkStart w:id="5320" w:name="_Toc113031809"/>
      <w:bookmarkStart w:id="5321" w:name="_Toc68169039"/>
      <w:bookmarkStart w:id="5322" w:name="_Toc98233773"/>
      <w:bookmarkStart w:id="5323" w:name="_Toc59018010"/>
      <w:bookmarkStart w:id="5324" w:name="_Toc85553087"/>
      <w:bookmarkStart w:id="5325" w:name="_Toc85557186"/>
      <w:bookmarkStart w:id="5326" w:name="_Toc88667696"/>
      <w:bookmarkStart w:id="5327" w:name="_Toc112951269"/>
      <w:bookmarkStart w:id="5328" w:name="_Toc66231878"/>
      <w:bookmarkStart w:id="5329" w:name="_Toc50032053"/>
      <w:bookmarkStart w:id="5330" w:name="_Toc28012874"/>
      <w:bookmarkStart w:id="5331" w:name="_Toc83233160"/>
      <w:bookmarkStart w:id="5332" w:name="_Toc34266360"/>
      <w:bookmarkStart w:id="5333" w:name="_Toc148522787"/>
      <w:bookmarkStart w:id="5334" w:name="_Toc45134121"/>
      <w:bookmarkStart w:id="5335" w:name="_Toc94064386"/>
      <w:bookmarkStart w:id="5336" w:name="_Toc43563575"/>
      <w:bookmarkStart w:id="5337" w:name="_Toc114133948"/>
      <w:bookmarkStart w:id="5338" w:name="_Toc136562548"/>
      <w:bookmarkStart w:id="5339" w:name="_Toc36102531"/>
      <w:bookmarkStart w:id="5340" w:name="_Toc145705877"/>
      <w:bookmarkStart w:id="5341" w:name="_Toc70550707"/>
      <w:bookmarkStart w:id="5342" w:name="_Toc138754382"/>
      <w:bookmarkStart w:id="5343" w:name="_Toc51762973"/>
      <w:bookmarkStart w:id="5344" w:name="_Toc153363844"/>
      <w:bookmarkStart w:id="5345" w:name="_Toc160650156"/>
      <w:bookmarkStart w:id="5346" w:name="_Toc164928440"/>
      <w:bookmarkStart w:id="5347" w:name="_Toc168550303"/>
      <w:bookmarkStart w:id="5348" w:name="_Toc170118374"/>
      <w:bookmarkStart w:id="5349" w:name="_Toc209470456"/>
      <w:r w:rsidRPr="006D68AC">
        <w:t>6.7.6.3.3</w:t>
      </w:r>
      <w:r w:rsidRPr="006D68AC">
        <w:tab/>
        <w:t xml:space="preserve">Enumeration: </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r w:rsidRPr="006D68AC">
        <w:t>QoSType</w:t>
      </w:r>
      <w:bookmarkEnd w:id="5345"/>
      <w:bookmarkEnd w:id="5346"/>
      <w:bookmarkEnd w:id="5347"/>
      <w:bookmarkEnd w:id="5348"/>
      <w:bookmarkEnd w:id="5349"/>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Heading4"/>
        <w:rPr>
          <w:lang w:val="en-US"/>
        </w:rPr>
      </w:pPr>
      <w:bookmarkStart w:id="5350" w:name="_Toc157434927"/>
      <w:bookmarkStart w:id="5351" w:name="_Toc157436642"/>
      <w:bookmarkStart w:id="5352" w:name="_Toc157440482"/>
      <w:bookmarkStart w:id="5353" w:name="_Toc160650157"/>
      <w:bookmarkStart w:id="5354" w:name="_Toc164928441"/>
      <w:bookmarkStart w:id="5355" w:name="_Toc168550304"/>
      <w:bookmarkStart w:id="5356" w:name="_Toc170118375"/>
      <w:bookmarkStart w:id="5357" w:name="_Toc209470457"/>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5350"/>
      <w:bookmarkEnd w:id="5351"/>
      <w:bookmarkEnd w:id="5352"/>
      <w:bookmarkEnd w:id="5353"/>
      <w:bookmarkEnd w:id="5354"/>
      <w:bookmarkEnd w:id="5355"/>
      <w:bookmarkEnd w:id="5356"/>
      <w:bookmarkEnd w:id="5357"/>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Heading4"/>
        <w:rPr>
          <w:lang w:val="en-US" w:eastAsia="zh-CN"/>
        </w:rPr>
      </w:pPr>
      <w:bookmarkStart w:id="5358" w:name="_Toc157434928"/>
      <w:bookmarkStart w:id="5359" w:name="_Toc157436643"/>
      <w:bookmarkStart w:id="5360" w:name="_Toc157440483"/>
      <w:bookmarkStart w:id="5361" w:name="_Toc160650158"/>
      <w:bookmarkStart w:id="5362" w:name="_Toc164928442"/>
      <w:bookmarkStart w:id="5363" w:name="_Toc168550305"/>
      <w:bookmarkStart w:id="5364" w:name="_Toc170118376"/>
      <w:bookmarkStart w:id="5365" w:name="_Toc209470458"/>
      <w:r w:rsidRPr="006D68AC">
        <w:t>6.7</w:t>
      </w:r>
      <w:r w:rsidRPr="006D68AC">
        <w:rPr>
          <w:lang w:eastAsia="zh-CN"/>
        </w:rPr>
        <w:t>.</w:t>
      </w:r>
      <w:r w:rsidRPr="006D68AC">
        <w:t>6.5</w:t>
      </w:r>
      <w:r w:rsidRPr="006D68AC">
        <w:tab/>
        <w:t>Binary data</w:t>
      </w:r>
      <w:bookmarkEnd w:id="5358"/>
      <w:bookmarkEnd w:id="5359"/>
      <w:bookmarkEnd w:id="5360"/>
      <w:bookmarkEnd w:id="5361"/>
      <w:bookmarkEnd w:id="5362"/>
      <w:bookmarkEnd w:id="5363"/>
      <w:bookmarkEnd w:id="5364"/>
      <w:bookmarkEnd w:id="5365"/>
    </w:p>
    <w:p w14:paraId="1EE6D1B2" w14:textId="77777777" w:rsidR="000D79BC" w:rsidRPr="006D68AC" w:rsidRDefault="000D79BC" w:rsidP="000D79BC">
      <w:pPr>
        <w:pStyle w:val="Heading5"/>
      </w:pPr>
      <w:bookmarkStart w:id="5366" w:name="_Toc157434929"/>
      <w:bookmarkStart w:id="5367" w:name="_Toc157436644"/>
      <w:bookmarkStart w:id="5368" w:name="_Toc157440484"/>
      <w:bookmarkStart w:id="5369" w:name="_Toc160650159"/>
      <w:bookmarkStart w:id="5370" w:name="_Toc164928443"/>
      <w:bookmarkStart w:id="5371" w:name="_Toc168550306"/>
      <w:bookmarkStart w:id="5372" w:name="_Toc170118377"/>
      <w:bookmarkStart w:id="5373" w:name="_Toc209470459"/>
      <w:r w:rsidRPr="006D68AC">
        <w:t>6.7.6.5.1</w:t>
      </w:r>
      <w:r w:rsidRPr="006D68AC">
        <w:tab/>
        <w:t>Binary Data Types</w:t>
      </w:r>
      <w:bookmarkEnd w:id="5366"/>
      <w:bookmarkEnd w:id="5367"/>
      <w:bookmarkEnd w:id="5368"/>
      <w:bookmarkEnd w:id="5369"/>
      <w:bookmarkEnd w:id="5370"/>
      <w:bookmarkEnd w:id="5371"/>
      <w:bookmarkEnd w:id="5372"/>
      <w:bookmarkEnd w:id="5373"/>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Heading3"/>
        <w:rPr>
          <w:lang w:eastAsia="zh-CN"/>
        </w:rPr>
      </w:pPr>
      <w:bookmarkStart w:id="5374" w:name="_Toc157434930"/>
      <w:bookmarkStart w:id="5375" w:name="_Toc157436645"/>
      <w:bookmarkStart w:id="5376" w:name="_Toc157440485"/>
      <w:bookmarkStart w:id="5377" w:name="_Toc160650160"/>
      <w:bookmarkStart w:id="5378" w:name="_Toc164928444"/>
      <w:bookmarkStart w:id="5379" w:name="_Toc168550307"/>
      <w:bookmarkStart w:id="5380" w:name="_Toc170118378"/>
      <w:bookmarkStart w:id="5381" w:name="_Toc209470460"/>
      <w:r w:rsidRPr="006D68AC">
        <w:t>6.7</w:t>
      </w:r>
      <w:r w:rsidRPr="006D68AC">
        <w:rPr>
          <w:rFonts w:hint="eastAsia"/>
          <w:lang w:eastAsia="zh-CN"/>
        </w:rPr>
        <w:t>.</w:t>
      </w:r>
      <w:r w:rsidRPr="006D68AC">
        <w:t>7</w:t>
      </w:r>
      <w:r w:rsidRPr="006D68AC">
        <w:tab/>
        <w:t>Error Handling</w:t>
      </w:r>
      <w:bookmarkEnd w:id="5374"/>
      <w:bookmarkEnd w:id="5375"/>
      <w:bookmarkEnd w:id="5376"/>
      <w:bookmarkEnd w:id="5377"/>
      <w:bookmarkEnd w:id="5378"/>
      <w:bookmarkEnd w:id="5379"/>
      <w:bookmarkEnd w:id="5380"/>
      <w:bookmarkEnd w:id="5381"/>
    </w:p>
    <w:p w14:paraId="67759051" w14:textId="77777777" w:rsidR="000D79BC" w:rsidRPr="006D68AC" w:rsidRDefault="000D79BC" w:rsidP="000D79BC">
      <w:pPr>
        <w:pStyle w:val="Heading4"/>
      </w:pPr>
      <w:bookmarkStart w:id="5382" w:name="_Toc157434931"/>
      <w:bookmarkStart w:id="5383" w:name="_Toc157436646"/>
      <w:bookmarkStart w:id="5384" w:name="_Toc157440486"/>
      <w:bookmarkStart w:id="5385" w:name="_Toc160650161"/>
      <w:bookmarkStart w:id="5386" w:name="_Toc164928445"/>
      <w:bookmarkStart w:id="5387" w:name="_Toc168550308"/>
      <w:bookmarkStart w:id="5388" w:name="_Toc170118379"/>
      <w:bookmarkStart w:id="5389" w:name="_Toc209470461"/>
      <w:r w:rsidRPr="006D68AC">
        <w:t>6.7.7.1</w:t>
      </w:r>
      <w:r w:rsidRPr="006D68AC">
        <w:tab/>
        <w:t>General</w:t>
      </w:r>
      <w:bookmarkEnd w:id="5382"/>
      <w:bookmarkEnd w:id="5383"/>
      <w:bookmarkEnd w:id="5384"/>
      <w:bookmarkEnd w:id="5385"/>
      <w:bookmarkEnd w:id="5386"/>
      <w:bookmarkEnd w:id="5387"/>
      <w:bookmarkEnd w:id="5388"/>
      <w:bookmarkEnd w:id="5389"/>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Heading4"/>
      </w:pPr>
      <w:bookmarkStart w:id="5390" w:name="_Toc157434932"/>
      <w:bookmarkStart w:id="5391" w:name="_Toc157436647"/>
      <w:bookmarkStart w:id="5392" w:name="_Toc157440487"/>
      <w:bookmarkStart w:id="5393" w:name="_Toc160650162"/>
      <w:bookmarkStart w:id="5394" w:name="_Toc164928446"/>
      <w:bookmarkStart w:id="5395" w:name="_Toc168550309"/>
      <w:bookmarkStart w:id="5396" w:name="_Toc170118380"/>
      <w:bookmarkStart w:id="5397" w:name="_Toc209470462"/>
      <w:r w:rsidRPr="006D68AC">
        <w:t>6.7.7.2</w:t>
      </w:r>
      <w:r w:rsidRPr="006D68AC">
        <w:tab/>
        <w:t>Protocol Errors</w:t>
      </w:r>
      <w:bookmarkEnd w:id="5390"/>
      <w:bookmarkEnd w:id="5391"/>
      <w:bookmarkEnd w:id="5392"/>
      <w:bookmarkEnd w:id="5393"/>
      <w:bookmarkEnd w:id="5394"/>
      <w:bookmarkEnd w:id="5395"/>
      <w:bookmarkEnd w:id="5396"/>
      <w:bookmarkEnd w:id="5397"/>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Heading4"/>
      </w:pPr>
      <w:bookmarkStart w:id="5398" w:name="_Toc157434933"/>
      <w:bookmarkStart w:id="5399" w:name="_Toc157436648"/>
      <w:bookmarkStart w:id="5400" w:name="_Toc157440488"/>
      <w:bookmarkStart w:id="5401" w:name="_Toc160650163"/>
      <w:bookmarkStart w:id="5402" w:name="_Toc164928447"/>
      <w:bookmarkStart w:id="5403" w:name="_Toc168550310"/>
      <w:bookmarkStart w:id="5404" w:name="_Toc170118381"/>
      <w:bookmarkStart w:id="5405" w:name="_Toc209470463"/>
      <w:r w:rsidRPr="006D68AC">
        <w:t>6.7.7.3</w:t>
      </w:r>
      <w:r w:rsidRPr="006D68AC">
        <w:tab/>
        <w:t>Application Errors</w:t>
      </w:r>
      <w:bookmarkEnd w:id="5398"/>
      <w:bookmarkEnd w:id="5399"/>
      <w:bookmarkEnd w:id="5400"/>
      <w:bookmarkEnd w:id="5401"/>
      <w:bookmarkEnd w:id="5402"/>
      <w:bookmarkEnd w:id="5403"/>
      <w:bookmarkEnd w:id="5404"/>
      <w:bookmarkEnd w:id="5405"/>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Heading3"/>
        <w:rPr>
          <w:lang w:eastAsia="zh-CN"/>
        </w:rPr>
      </w:pPr>
      <w:bookmarkStart w:id="5406" w:name="_Toc157434934"/>
      <w:bookmarkStart w:id="5407" w:name="_Toc157436649"/>
      <w:bookmarkStart w:id="5408" w:name="_Toc157440489"/>
      <w:bookmarkStart w:id="5409" w:name="_Toc160650164"/>
      <w:bookmarkStart w:id="5410" w:name="_Toc164928448"/>
      <w:bookmarkStart w:id="5411" w:name="_Toc168550311"/>
      <w:bookmarkStart w:id="5412" w:name="_Toc170118382"/>
      <w:bookmarkStart w:id="5413" w:name="_Toc209470464"/>
      <w:r w:rsidRPr="006D68AC">
        <w:t>6.7.8</w:t>
      </w:r>
      <w:r w:rsidRPr="006D68AC">
        <w:rPr>
          <w:lang w:eastAsia="zh-CN"/>
        </w:rPr>
        <w:tab/>
        <w:t>Feature negotiation</w:t>
      </w:r>
      <w:bookmarkEnd w:id="5406"/>
      <w:bookmarkEnd w:id="5407"/>
      <w:bookmarkEnd w:id="5408"/>
      <w:bookmarkEnd w:id="5409"/>
      <w:bookmarkEnd w:id="5410"/>
      <w:bookmarkEnd w:id="5411"/>
      <w:bookmarkEnd w:id="5412"/>
      <w:bookmarkEnd w:id="541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Heading3"/>
      </w:pPr>
      <w:bookmarkStart w:id="5414" w:name="_Toc157434935"/>
      <w:bookmarkStart w:id="5415" w:name="_Toc157436650"/>
      <w:bookmarkStart w:id="5416" w:name="_Toc157440490"/>
      <w:bookmarkStart w:id="5417" w:name="_Toc160650165"/>
      <w:bookmarkStart w:id="5418" w:name="_Toc164928449"/>
      <w:bookmarkStart w:id="5419" w:name="_Toc168550312"/>
      <w:bookmarkStart w:id="5420" w:name="_Toc170118383"/>
      <w:bookmarkStart w:id="5421" w:name="_Toc209470465"/>
      <w:r w:rsidRPr="006D68AC">
        <w:t>6.7.9</w:t>
      </w:r>
      <w:r w:rsidRPr="006D68AC">
        <w:tab/>
        <w:t>Security</w:t>
      </w:r>
      <w:bookmarkEnd w:id="5414"/>
      <w:bookmarkEnd w:id="5415"/>
      <w:bookmarkEnd w:id="5416"/>
      <w:bookmarkEnd w:id="5417"/>
      <w:bookmarkEnd w:id="5418"/>
      <w:bookmarkEnd w:id="5419"/>
      <w:bookmarkEnd w:id="5420"/>
      <w:bookmarkEnd w:id="5421"/>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Heading2"/>
        <w:rPr>
          <w:rFonts w:eastAsiaTheme="minorEastAsia"/>
          <w:lang w:eastAsia="zh-CN"/>
        </w:rPr>
      </w:pPr>
      <w:bookmarkStart w:id="5422" w:name="_Toc160650166"/>
      <w:bookmarkStart w:id="5423" w:name="_Toc164928450"/>
      <w:bookmarkStart w:id="5424" w:name="_Toc168550313"/>
      <w:bookmarkStart w:id="5425" w:name="_Toc170118384"/>
      <w:bookmarkStart w:id="5426" w:name="_Toc209470466"/>
      <w:bookmarkStart w:id="5427" w:name="_Toc157434936"/>
      <w:bookmarkStart w:id="5428" w:name="_Toc157436651"/>
      <w:bookmarkStart w:id="5429" w:name="_Toc157440491"/>
      <w:r w:rsidRPr="006D68AC">
        <w:t>6.8</w:t>
      </w:r>
      <w:r w:rsidRPr="006D68AC">
        <w:tab/>
        <w:t>NSCE_ServiceContinuity API</w:t>
      </w:r>
      <w:bookmarkEnd w:id="5422"/>
      <w:bookmarkEnd w:id="5423"/>
      <w:bookmarkEnd w:id="5424"/>
      <w:bookmarkEnd w:id="5425"/>
      <w:bookmarkEnd w:id="5426"/>
    </w:p>
    <w:p w14:paraId="73DAECB3" w14:textId="77777777" w:rsidR="00B110B4" w:rsidRPr="006D68AC" w:rsidRDefault="00B110B4" w:rsidP="00F3076B">
      <w:pPr>
        <w:pStyle w:val="Heading3"/>
        <w:rPr>
          <w:lang w:eastAsia="zh-CN"/>
        </w:rPr>
      </w:pPr>
      <w:r w:rsidRPr="00F3076B">
        <w:t>6.8.1</w:t>
      </w:r>
      <w:r w:rsidRPr="00F3076B">
        <w:tab/>
        <w:t>Introduction</w:t>
      </w:r>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Heading3"/>
      </w:pPr>
      <w:r w:rsidRPr="00F3076B">
        <w:t>6.8.2</w:t>
      </w:r>
      <w:r w:rsidRPr="00F3076B">
        <w:tab/>
        <w:t>Usage of HTTP</w:t>
      </w:r>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Heading3"/>
      </w:pPr>
      <w:bookmarkStart w:id="5430" w:name="_Toc164928451"/>
      <w:bookmarkStart w:id="5431" w:name="_Toc168550314"/>
      <w:bookmarkStart w:id="5432" w:name="_Toc170118385"/>
      <w:bookmarkStart w:id="5433" w:name="_Toc209470467"/>
      <w:r w:rsidRPr="006D68AC">
        <w:rPr>
          <w:noProof/>
          <w:lang w:eastAsia="zh-CN"/>
        </w:rPr>
        <w:t>6.8</w:t>
      </w:r>
      <w:r w:rsidRPr="006D68AC">
        <w:t>.3</w:t>
      </w:r>
      <w:r w:rsidRPr="006D68AC">
        <w:tab/>
        <w:t>Resources</w:t>
      </w:r>
      <w:bookmarkEnd w:id="5430"/>
      <w:bookmarkEnd w:id="5431"/>
      <w:bookmarkEnd w:id="5432"/>
      <w:bookmarkEnd w:id="5433"/>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Heading3"/>
      </w:pPr>
      <w:bookmarkStart w:id="5434" w:name="_Toc164928452"/>
      <w:bookmarkStart w:id="5435" w:name="_Toc168550315"/>
      <w:bookmarkStart w:id="5436" w:name="_Toc170118386"/>
      <w:bookmarkStart w:id="5437" w:name="_Toc209470468"/>
      <w:r w:rsidRPr="006D68AC">
        <w:rPr>
          <w:noProof/>
          <w:lang w:eastAsia="zh-CN"/>
        </w:rPr>
        <w:t>6.8</w:t>
      </w:r>
      <w:r w:rsidRPr="006D68AC">
        <w:t>.4</w:t>
      </w:r>
      <w:r w:rsidRPr="006D68AC">
        <w:tab/>
        <w:t>Custom Operations without associated resources</w:t>
      </w:r>
      <w:bookmarkEnd w:id="5434"/>
      <w:bookmarkEnd w:id="5435"/>
      <w:bookmarkEnd w:id="5436"/>
      <w:bookmarkEnd w:id="5437"/>
    </w:p>
    <w:p w14:paraId="57F0C7BC" w14:textId="77777777" w:rsidR="00B110B4" w:rsidRPr="006D68AC" w:rsidRDefault="00B110B4" w:rsidP="00B110B4">
      <w:pPr>
        <w:pStyle w:val="Heading4"/>
      </w:pPr>
      <w:bookmarkStart w:id="5438" w:name="_Toc164928453"/>
      <w:bookmarkStart w:id="5439" w:name="_Toc168550316"/>
      <w:bookmarkStart w:id="5440" w:name="_Toc170118387"/>
      <w:bookmarkStart w:id="5441" w:name="_Toc209470469"/>
      <w:r w:rsidRPr="006D68AC">
        <w:rPr>
          <w:noProof/>
          <w:lang w:eastAsia="zh-CN"/>
        </w:rPr>
        <w:t>6.8</w:t>
      </w:r>
      <w:r w:rsidRPr="006D68AC">
        <w:t>.4.1</w:t>
      </w:r>
      <w:r w:rsidRPr="006D68AC">
        <w:tab/>
        <w:t>Overview</w:t>
      </w:r>
      <w:bookmarkEnd w:id="5438"/>
      <w:bookmarkEnd w:id="5439"/>
      <w:bookmarkEnd w:id="5440"/>
      <w:bookmarkEnd w:id="5441"/>
    </w:p>
    <w:p w14:paraId="4B2B5DB9" w14:textId="77777777" w:rsidR="00B110B4" w:rsidRPr="006D68AC" w:rsidRDefault="00B110B4" w:rsidP="00B110B4">
      <w:pPr>
        <w:rPr>
          <w:color w:val="000000"/>
          <w:lang w:eastAsia="zh-CN"/>
        </w:rPr>
      </w:pPr>
      <w:bookmarkStart w:id="5442"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5442"/>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8.85pt" o:ole="">
            <v:imagedata r:id="rId151" o:title=""/>
          </v:shape>
          <o:OLEObject Type="Embed" ProgID="Word.Document.8" ShapeID="_x0000_i1098" DrawAspect="Content" ObjectID="_1820301974"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Heading4"/>
      </w:pPr>
      <w:bookmarkStart w:id="5443" w:name="_Toc164928454"/>
      <w:bookmarkStart w:id="5444" w:name="_Toc168550317"/>
      <w:bookmarkStart w:id="5445" w:name="_Toc170118388"/>
      <w:bookmarkStart w:id="5446" w:name="_Toc209470470"/>
      <w:r w:rsidRPr="006D68AC">
        <w:rPr>
          <w:noProof/>
          <w:lang w:eastAsia="zh-CN"/>
        </w:rPr>
        <w:t>6.8</w:t>
      </w:r>
      <w:r w:rsidRPr="006D68AC">
        <w:t>.4.2</w:t>
      </w:r>
      <w:r w:rsidRPr="006D68AC">
        <w:tab/>
        <w:t>Operation: Edge Service Continuity Requirement Request</w:t>
      </w:r>
      <w:bookmarkEnd w:id="5443"/>
      <w:bookmarkEnd w:id="5444"/>
      <w:bookmarkEnd w:id="5445"/>
      <w:bookmarkEnd w:id="5446"/>
    </w:p>
    <w:p w14:paraId="7EE942FA" w14:textId="77777777" w:rsidR="00B110B4" w:rsidRPr="006D68AC" w:rsidRDefault="00B110B4" w:rsidP="00B110B4">
      <w:pPr>
        <w:pStyle w:val="Heading5"/>
      </w:pPr>
      <w:bookmarkStart w:id="5447" w:name="_Toc164928455"/>
      <w:bookmarkStart w:id="5448" w:name="_Toc168550318"/>
      <w:bookmarkStart w:id="5449" w:name="_Toc170118389"/>
      <w:bookmarkStart w:id="5450" w:name="_Toc209470471"/>
      <w:r w:rsidRPr="006D68AC">
        <w:rPr>
          <w:noProof/>
          <w:lang w:eastAsia="zh-CN"/>
        </w:rPr>
        <w:t>6.8</w:t>
      </w:r>
      <w:r w:rsidRPr="006D68AC">
        <w:t>.4.2.1</w:t>
      </w:r>
      <w:r w:rsidRPr="006D68AC">
        <w:tab/>
        <w:t>Description</w:t>
      </w:r>
      <w:bookmarkEnd w:id="5447"/>
      <w:bookmarkEnd w:id="5448"/>
      <w:bookmarkEnd w:id="5449"/>
      <w:bookmarkEnd w:id="545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Heading5"/>
      </w:pPr>
      <w:bookmarkStart w:id="5451" w:name="_Toc164928456"/>
      <w:bookmarkStart w:id="5452" w:name="_Toc168550319"/>
      <w:bookmarkStart w:id="5453" w:name="_Toc170118390"/>
      <w:bookmarkStart w:id="5454" w:name="_Toc209470472"/>
      <w:r w:rsidRPr="006D68AC">
        <w:rPr>
          <w:noProof/>
          <w:lang w:eastAsia="zh-CN"/>
        </w:rPr>
        <w:t>6.8</w:t>
      </w:r>
      <w:r w:rsidRPr="006D68AC">
        <w:t>.4.2.2</w:t>
      </w:r>
      <w:r w:rsidRPr="006D68AC">
        <w:tab/>
        <w:t>Operation Definition</w:t>
      </w:r>
      <w:bookmarkEnd w:id="5451"/>
      <w:bookmarkEnd w:id="5452"/>
      <w:bookmarkEnd w:id="5453"/>
      <w:bookmarkEnd w:id="5454"/>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Heading4"/>
      </w:pPr>
      <w:bookmarkStart w:id="5455" w:name="_Toc164928457"/>
      <w:bookmarkStart w:id="5456" w:name="_Toc168550320"/>
      <w:bookmarkStart w:id="5457" w:name="_Toc170118391"/>
      <w:bookmarkStart w:id="5458" w:name="_Toc209470473"/>
      <w:r w:rsidRPr="006D68AC">
        <w:rPr>
          <w:noProof/>
          <w:lang w:eastAsia="zh-CN"/>
        </w:rPr>
        <w:t>6.8</w:t>
      </w:r>
      <w:r w:rsidRPr="006D68AC">
        <w:t>.4.3</w:t>
      </w:r>
      <w:r w:rsidRPr="006D68AC">
        <w:tab/>
        <w:t>Operation: Edge Service Continuity Negotiation Request</w:t>
      </w:r>
      <w:bookmarkEnd w:id="5455"/>
      <w:bookmarkEnd w:id="5456"/>
      <w:bookmarkEnd w:id="5457"/>
      <w:bookmarkEnd w:id="5458"/>
    </w:p>
    <w:p w14:paraId="79976934" w14:textId="77777777" w:rsidR="00B110B4" w:rsidRPr="006D68AC" w:rsidRDefault="00B110B4" w:rsidP="00B110B4">
      <w:pPr>
        <w:pStyle w:val="Heading5"/>
      </w:pPr>
      <w:bookmarkStart w:id="5459" w:name="_Toc164928458"/>
      <w:bookmarkStart w:id="5460" w:name="_Toc168550321"/>
      <w:bookmarkStart w:id="5461" w:name="_Toc170118392"/>
      <w:bookmarkStart w:id="5462" w:name="_Toc209470474"/>
      <w:r w:rsidRPr="006D68AC">
        <w:rPr>
          <w:noProof/>
          <w:lang w:eastAsia="zh-CN"/>
        </w:rPr>
        <w:t>6.8</w:t>
      </w:r>
      <w:r w:rsidRPr="006D68AC">
        <w:t>.4.2.1</w:t>
      </w:r>
      <w:r w:rsidRPr="006D68AC">
        <w:tab/>
        <w:t>Description</w:t>
      </w:r>
      <w:bookmarkEnd w:id="5459"/>
      <w:bookmarkEnd w:id="5460"/>
      <w:bookmarkEnd w:id="5461"/>
      <w:bookmarkEnd w:id="5462"/>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Heading5"/>
      </w:pPr>
      <w:bookmarkStart w:id="5463" w:name="_Toc164928459"/>
      <w:bookmarkStart w:id="5464" w:name="_Toc168550322"/>
      <w:bookmarkStart w:id="5465" w:name="_Toc170118393"/>
      <w:bookmarkStart w:id="5466" w:name="_Toc209470475"/>
      <w:r w:rsidRPr="006D68AC">
        <w:rPr>
          <w:noProof/>
          <w:lang w:eastAsia="zh-CN"/>
        </w:rPr>
        <w:t>6.8</w:t>
      </w:r>
      <w:r w:rsidRPr="006D68AC">
        <w:t>.4.2.2</w:t>
      </w:r>
      <w:r w:rsidRPr="006D68AC">
        <w:tab/>
        <w:t>Operation Definition</w:t>
      </w:r>
      <w:bookmarkEnd w:id="5463"/>
      <w:bookmarkEnd w:id="5464"/>
      <w:bookmarkEnd w:id="5465"/>
      <w:bookmarkEnd w:id="5466"/>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Heading3"/>
      </w:pPr>
      <w:bookmarkStart w:id="5467" w:name="_Toc164928460"/>
      <w:bookmarkStart w:id="5468" w:name="_Toc168550323"/>
      <w:bookmarkStart w:id="5469" w:name="_Toc170118394"/>
      <w:bookmarkStart w:id="5470" w:name="_Toc209470476"/>
      <w:r w:rsidRPr="006D68AC">
        <w:rPr>
          <w:noProof/>
          <w:lang w:eastAsia="zh-CN"/>
        </w:rPr>
        <w:t>6.8</w:t>
      </w:r>
      <w:r w:rsidRPr="006D68AC">
        <w:t>.5</w:t>
      </w:r>
      <w:r w:rsidRPr="006D68AC">
        <w:tab/>
        <w:t>Notifications</w:t>
      </w:r>
      <w:bookmarkEnd w:id="5467"/>
      <w:bookmarkEnd w:id="5468"/>
      <w:bookmarkEnd w:id="5469"/>
      <w:bookmarkEnd w:id="5470"/>
    </w:p>
    <w:p w14:paraId="0795F0C8" w14:textId="77777777" w:rsidR="00B110B4" w:rsidRPr="006D68AC" w:rsidRDefault="00B110B4" w:rsidP="00F3076B">
      <w:pPr>
        <w:pStyle w:val="Heading4"/>
      </w:pPr>
      <w:r w:rsidRPr="00F3076B">
        <w:t>6.8.5.1</w:t>
      </w:r>
      <w:r w:rsidRPr="00F3076B">
        <w:tab/>
        <w:t>General</w:t>
      </w:r>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5471"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5472" w:name="_PERM_MCCTEMPBM_CRPT98420129___7" w:colFirst="0" w:colLast="0"/>
            <w:bookmarkEnd w:id="5471"/>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5473" w:name="_PERM_MCCTEMPBM_CRPT98420130___4"/>
            <w:r w:rsidRPr="006D68AC">
              <w:rPr>
                <w:lang w:val="fr-FR"/>
              </w:rPr>
              <w:t>POST</w:t>
            </w:r>
            <w:bookmarkEnd w:id="5473"/>
          </w:p>
        </w:tc>
        <w:tc>
          <w:tcPr>
            <w:tcW w:w="2207" w:type="pct"/>
            <w:vAlign w:val="center"/>
          </w:tcPr>
          <w:p w14:paraId="079D42FE" w14:textId="77777777" w:rsidR="00B110B4" w:rsidRPr="006D68AC" w:rsidRDefault="00B110B4" w:rsidP="00AA78FB">
            <w:pPr>
              <w:pStyle w:val="TAL"/>
              <w:rPr>
                <w:lang w:val="en-US"/>
              </w:rPr>
            </w:pPr>
            <w:bookmarkStart w:id="5474" w:name="_PERM_MCCTEMPBM_CRPT98420131___7"/>
            <w:r w:rsidRPr="006D68AC">
              <w:rPr>
                <w:lang w:val="en-US"/>
              </w:rPr>
              <w:t>This service operation e</w:t>
            </w:r>
            <w:r w:rsidRPr="006D68AC">
              <w:t>nables the NSCE Server to notify a previously subscribed service consumer on Edge Service Continuity Requirement.</w:t>
            </w:r>
            <w:bookmarkEnd w:id="5474"/>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5475" w:name="_PERM_MCCTEMPBM_CRPT98420132___7" w:colFirst="0" w:colLast="0"/>
            <w:bookmarkEnd w:id="5472"/>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5476" w:name="_PERM_MCCTEMPBM_CRPT98420133___4"/>
            <w:r w:rsidRPr="006D68AC">
              <w:rPr>
                <w:lang w:val="fr-FR"/>
              </w:rPr>
              <w:t>POST</w:t>
            </w:r>
            <w:bookmarkEnd w:id="5476"/>
          </w:p>
        </w:tc>
        <w:tc>
          <w:tcPr>
            <w:tcW w:w="2207" w:type="pct"/>
            <w:vAlign w:val="center"/>
          </w:tcPr>
          <w:p w14:paraId="66E0C0BE" w14:textId="77777777" w:rsidR="00B110B4" w:rsidRPr="006D68AC" w:rsidRDefault="00B110B4" w:rsidP="00AA78FB">
            <w:pPr>
              <w:pStyle w:val="TAL"/>
              <w:rPr>
                <w:lang w:val="en-US"/>
              </w:rPr>
            </w:pPr>
            <w:bookmarkStart w:id="5477" w:name="_PERM_MCCTEMPBM_CRPT98420134___7"/>
            <w:r w:rsidRPr="006D68AC">
              <w:rPr>
                <w:lang w:val="en-US"/>
              </w:rPr>
              <w:t>This service operation e</w:t>
            </w:r>
            <w:r w:rsidRPr="006D68AC">
              <w:t>nables the NSCE Server to notify a previously subscribed service consumer on Edge Service Continuity Negotiation.</w:t>
            </w:r>
            <w:bookmarkEnd w:id="5477"/>
          </w:p>
        </w:tc>
      </w:tr>
      <w:bookmarkEnd w:id="5475"/>
    </w:tbl>
    <w:p w14:paraId="13566EA3" w14:textId="77777777" w:rsidR="00B110B4" w:rsidRPr="006D68AC" w:rsidRDefault="00B110B4" w:rsidP="00B110B4">
      <w:pPr>
        <w:rPr>
          <w:noProof/>
        </w:rPr>
      </w:pPr>
    </w:p>
    <w:p w14:paraId="75DF16C3" w14:textId="77777777" w:rsidR="00B110B4" w:rsidRPr="006D68AC" w:rsidRDefault="00B110B4" w:rsidP="00F3076B">
      <w:pPr>
        <w:pStyle w:val="Heading4"/>
        <w:rPr>
          <w:lang w:val="fr-FR"/>
        </w:rPr>
      </w:pPr>
      <w:r w:rsidRPr="00F3076B">
        <w:t>6.8.5.2</w:t>
      </w:r>
      <w:r w:rsidRPr="00F3076B">
        <w:tab/>
        <w:t>Edge Service Continuity Requirement Notification</w:t>
      </w:r>
    </w:p>
    <w:p w14:paraId="0A7935D9" w14:textId="77777777" w:rsidR="00B110B4" w:rsidRPr="006D68AC" w:rsidRDefault="00B110B4" w:rsidP="0043052F">
      <w:pPr>
        <w:pStyle w:val="Heading5"/>
        <w:rPr>
          <w:noProof/>
          <w:lang w:val="fr-FR"/>
        </w:rPr>
      </w:pPr>
      <w:r w:rsidRPr="0043052F">
        <w:t>6.8.5.2.1</w:t>
      </w:r>
      <w:r w:rsidRPr="0043052F">
        <w:tab/>
        <w:t>Description</w:t>
      </w:r>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Heading5"/>
        <w:rPr>
          <w:noProof/>
        </w:rPr>
      </w:pPr>
      <w:r w:rsidRPr="0043052F">
        <w:t>6.8.5.2.2</w:t>
      </w:r>
      <w:r w:rsidRPr="0043052F">
        <w:tab/>
        <w:t>Target URI</w:t>
      </w:r>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5478"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5479" w:name="_PERM_MCCTEMPBM_CRPT98420139___7" w:colFirst="0" w:colLast="0"/>
            <w:bookmarkEnd w:id="5478"/>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5479"/>
    </w:tbl>
    <w:p w14:paraId="3AB4D9DE" w14:textId="77777777" w:rsidR="00B110B4" w:rsidRPr="006D68AC" w:rsidRDefault="00B110B4" w:rsidP="00B110B4">
      <w:pPr>
        <w:rPr>
          <w:noProof/>
        </w:rPr>
      </w:pPr>
    </w:p>
    <w:p w14:paraId="4716FF7A" w14:textId="77777777" w:rsidR="00B110B4" w:rsidRPr="006D68AC" w:rsidRDefault="00B110B4" w:rsidP="00B110B4">
      <w:pPr>
        <w:pStyle w:val="Heading5"/>
        <w:rPr>
          <w:noProof/>
        </w:rPr>
      </w:pPr>
      <w:bookmarkStart w:id="5480" w:name="_Toc164928461"/>
      <w:bookmarkStart w:id="5481" w:name="_Toc168550324"/>
      <w:bookmarkStart w:id="5482" w:name="_Toc170118395"/>
      <w:bookmarkStart w:id="5483" w:name="_Toc209470477"/>
      <w:r w:rsidRPr="006D68AC">
        <w:rPr>
          <w:noProof/>
          <w:lang w:eastAsia="zh-CN"/>
        </w:rPr>
        <w:t>6.8</w:t>
      </w:r>
      <w:r w:rsidRPr="006D68AC">
        <w:t>.5.2</w:t>
      </w:r>
      <w:r w:rsidRPr="006D68AC">
        <w:rPr>
          <w:noProof/>
        </w:rPr>
        <w:t>.3</w:t>
      </w:r>
      <w:r w:rsidRPr="006D68AC">
        <w:rPr>
          <w:noProof/>
        </w:rPr>
        <w:tab/>
        <w:t>Standard Methods</w:t>
      </w:r>
      <w:bookmarkEnd w:id="5480"/>
      <w:bookmarkEnd w:id="5481"/>
      <w:bookmarkEnd w:id="5482"/>
      <w:bookmarkEnd w:id="5483"/>
    </w:p>
    <w:p w14:paraId="5853BF64" w14:textId="77777777" w:rsidR="00B110B4" w:rsidRPr="006D68AC" w:rsidRDefault="00B110B4" w:rsidP="00B110B4">
      <w:pPr>
        <w:pStyle w:val="Heading6"/>
        <w:rPr>
          <w:noProof/>
        </w:rPr>
      </w:pPr>
      <w:bookmarkStart w:id="5484" w:name="_Toc164928462"/>
      <w:bookmarkStart w:id="5485" w:name="_Toc168550325"/>
      <w:bookmarkStart w:id="5486" w:name="_Toc170118396"/>
      <w:bookmarkStart w:id="5487" w:name="_Toc209470478"/>
      <w:r w:rsidRPr="006D68AC">
        <w:rPr>
          <w:noProof/>
          <w:lang w:eastAsia="zh-CN"/>
        </w:rPr>
        <w:t>6.8</w:t>
      </w:r>
      <w:r w:rsidRPr="006D68AC">
        <w:t>.5.2.3</w:t>
      </w:r>
      <w:r w:rsidRPr="006D68AC">
        <w:rPr>
          <w:noProof/>
        </w:rPr>
        <w:t>.1</w:t>
      </w:r>
      <w:r w:rsidRPr="006D68AC">
        <w:rPr>
          <w:noProof/>
        </w:rPr>
        <w:tab/>
        <w:t>POST</w:t>
      </w:r>
      <w:bookmarkEnd w:id="5484"/>
      <w:bookmarkEnd w:id="5485"/>
      <w:bookmarkEnd w:id="5486"/>
      <w:bookmarkEnd w:id="5487"/>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5488"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5489" w:name="_PERM_MCCTEMPBM_CRPT98420142___4" w:colFirst="1" w:colLast="1"/>
            <w:bookmarkStart w:id="5490" w:name="_PERM_MCCTEMPBM_CRPT98420141___7"/>
            <w:bookmarkEnd w:id="5488"/>
            <w:r w:rsidRPr="006D68AC">
              <w:t>EdgeSCRequirementNotif</w:t>
            </w:r>
            <w:bookmarkEnd w:id="5490"/>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5491" w:name="_PERM_MCCTEMPBM_CRPT98420143___7"/>
            <w:r w:rsidRPr="006D68AC">
              <w:t>Represents the Edge Service Continuity Requirement Notification.</w:t>
            </w:r>
            <w:bookmarkEnd w:id="5491"/>
          </w:p>
        </w:tc>
      </w:tr>
      <w:bookmarkEnd w:id="5489"/>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5492"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5493" w:name="_PERM_MCCTEMPBM_CRPT98420145___7"/>
            <w:bookmarkStart w:id="5494" w:name="_PERM_MCCTEMPBM_CRPT98420146___7" w:colFirst="3" w:colLast="3"/>
            <w:bookmarkEnd w:id="5492"/>
            <w:r w:rsidRPr="006D68AC">
              <w:t>n/a</w:t>
            </w:r>
            <w:bookmarkEnd w:id="5493"/>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5495" w:name="_PERM_MCCTEMPBM_CRPT98420147___7"/>
            <w:bookmarkStart w:id="5496" w:name="_PERM_MCCTEMPBM_CRPT98420148___7" w:colFirst="3" w:colLast="4"/>
            <w:bookmarkEnd w:id="5494"/>
            <w:r w:rsidRPr="006D68AC">
              <w:t>n/a</w:t>
            </w:r>
            <w:bookmarkEnd w:id="5495"/>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5497" w:name="_PERM_MCCTEMPBM_CRPT98420149___7"/>
            <w:bookmarkStart w:id="5498" w:name="_PERM_MCCTEMPBM_CRPT98420150___7" w:colFirst="3" w:colLast="4"/>
            <w:bookmarkEnd w:id="5496"/>
            <w:r w:rsidRPr="006D68AC">
              <w:t>n/a</w:t>
            </w:r>
            <w:bookmarkEnd w:id="5497"/>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5498"/>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5499"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5500" w:name="_PERM_MCCTEMPBM_CRPT98420154___4" w:colFirst="2" w:colLast="2"/>
            <w:bookmarkStart w:id="5501" w:name="_PERM_MCCTEMPBM_CRPT98420153___7" w:colFirst="0" w:colLast="0"/>
            <w:bookmarkEnd w:id="5499"/>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5502" w:name="_PERM_MCCTEMPBM_CRPT98420155___7"/>
            <w:r w:rsidRPr="006D68AC">
              <w:t>Contains an alternative URI representing the end point of an alternative service consumer towards which the notification should be redirected.</w:t>
            </w:r>
            <w:bookmarkEnd w:id="5502"/>
          </w:p>
        </w:tc>
      </w:tr>
      <w:bookmarkEnd w:id="5500"/>
      <w:bookmarkEnd w:id="5501"/>
    </w:tbl>
    <w:p w14:paraId="1C34DF5D" w14:textId="77777777" w:rsidR="00B110B4" w:rsidRPr="006D68AC" w:rsidRDefault="00B110B4" w:rsidP="00B110B4"/>
    <w:p w14:paraId="3369A643" w14:textId="77777777" w:rsidR="00B110B4" w:rsidRPr="006D68AC" w:rsidRDefault="00B110B4" w:rsidP="0092098B">
      <w:pPr>
        <w:pStyle w:val="TH"/>
      </w:pPr>
      <w:bookmarkStart w:id="5503" w:name="_PERM_MCCTEMPBM_CRPT98420156___4"/>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5504" w:name="_PERM_MCCTEMPBM_CRPT98420158___4" w:colFirst="2" w:colLast="2"/>
            <w:bookmarkStart w:id="5505" w:name="_PERM_MCCTEMPBM_CRPT98420157___7" w:colFirst="0" w:colLast="0"/>
            <w:bookmarkEnd w:id="5503"/>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5506" w:name="_PERM_MCCTEMPBM_CRPT98420159___7"/>
            <w:r w:rsidRPr="006D68AC">
              <w:t>Contains an alternative URI representing the end point of an alternative service consumer towards which the notification should be redirected.</w:t>
            </w:r>
            <w:bookmarkEnd w:id="5506"/>
          </w:p>
        </w:tc>
      </w:tr>
      <w:bookmarkEnd w:id="5504"/>
      <w:bookmarkEnd w:id="5505"/>
    </w:tbl>
    <w:p w14:paraId="4BF7B729" w14:textId="77777777" w:rsidR="00B110B4" w:rsidRPr="006D68AC" w:rsidRDefault="00B110B4" w:rsidP="00B110B4">
      <w:pPr>
        <w:rPr>
          <w:noProof/>
        </w:rPr>
      </w:pPr>
    </w:p>
    <w:p w14:paraId="793A7DC7" w14:textId="77777777" w:rsidR="00B110B4" w:rsidRPr="006D68AC" w:rsidRDefault="00B110B4" w:rsidP="0043052F">
      <w:pPr>
        <w:pStyle w:val="Heading4"/>
        <w:rPr>
          <w:lang w:val="fr-FR"/>
        </w:rPr>
      </w:pPr>
      <w:r w:rsidRPr="0043052F">
        <w:t>6.8.5.3</w:t>
      </w:r>
      <w:r w:rsidRPr="0043052F">
        <w:tab/>
        <w:t>Edge Service Continuity Negotiation Notification</w:t>
      </w:r>
    </w:p>
    <w:p w14:paraId="53F82BFC" w14:textId="77777777" w:rsidR="00B110B4" w:rsidRPr="006D68AC" w:rsidRDefault="00B110B4" w:rsidP="0043052F">
      <w:pPr>
        <w:pStyle w:val="Heading5"/>
        <w:rPr>
          <w:noProof/>
          <w:lang w:val="fr-FR"/>
        </w:rPr>
      </w:pPr>
      <w:r w:rsidRPr="0043052F">
        <w:t>6.8.5.3.1</w:t>
      </w:r>
      <w:r w:rsidRPr="0043052F">
        <w:tab/>
        <w:t>Description</w:t>
      </w:r>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Heading5"/>
        <w:rPr>
          <w:noProof/>
        </w:rPr>
      </w:pPr>
      <w:r w:rsidRPr="0043052F">
        <w:t>6.8.5.3.2</w:t>
      </w:r>
      <w:r w:rsidRPr="0043052F">
        <w:tab/>
        <w:t>Target URI</w:t>
      </w:r>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5507"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5508" w:name="_PERM_MCCTEMPBM_CRPT98420164___7" w:colFirst="0" w:colLast="0"/>
            <w:bookmarkEnd w:id="5507"/>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5508"/>
    </w:tbl>
    <w:p w14:paraId="1CED34A1" w14:textId="77777777" w:rsidR="00B110B4" w:rsidRPr="006D68AC" w:rsidRDefault="00B110B4" w:rsidP="00B110B4">
      <w:pPr>
        <w:rPr>
          <w:noProof/>
        </w:rPr>
      </w:pPr>
    </w:p>
    <w:p w14:paraId="5308CE24" w14:textId="77777777" w:rsidR="00B110B4" w:rsidRPr="006D68AC" w:rsidRDefault="00B110B4" w:rsidP="00B110B4">
      <w:pPr>
        <w:pStyle w:val="Heading5"/>
        <w:rPr>
          <w:noProof/>
        </w:rPr>
      </w:pPr>
      <w:bookmarkStart w:id="5509" w:name="_Toc164928463"/>
      <w:bookmarkStart w:id="5510" w:name="_Toc168550326"/>
      <w:bookmarkStart w:id="5511" w:name="_Toc170118397"/>
      <w:bookmarkStart w:id="5512" w:name="_Toc209470479"/>
      <w:r w:rsidRPr="006D68AC">
        <w:rPr>
          <w:noProof/>
          <w:lang w:eastAsia="zh-CN"/>
        </w:rPr>
        <w:t>6.8</w:t>
      </w:r>
      <w:r w:rsidRPr="006D68AC">
        <w:t>.5.3</w:t>
      </w:r>
      <w:r w:rsidRPr="006D68AC">
        <w:rPr>
          <w:noProof/>
        </w:rPr>
        <w:t>.3</w:t>
      </w:r>
      <w:r w:rsidRPr="006D68AC">
        <w:rPr>
          <w:noProof/>
        </w:rPr>
        <w:tab/>
        <w:t>Standard Methods</w:t>
      </w:r>
      <w:bookmarkEnd w:id="5509"/>
      <w:bookmarkEnd w:id="5510"/>
      <w:bookmarkEnd w:id="5511"/>
      <w:bookmarkEnd w:id="5512"/>
    </w:p>
    <w:p w14:paraId="13D92A20" w14:textId="77777777" w:rsidR="00B110B4" w:rsidRPr="006D68AC" w:rsidRDefault="00B110B4" w:rsidP="00B110B4">
      <w:pPr>
        <w:pStyle w:val="Heading6"/>
        <w:rPr>
          <w:noProof/>
        </w:rPr>
      </w:pPr>
      <w:bookmarkStart w:id="5513" w:name="_Toc164928464"/>
      <w:bookmarkStart w:id="5514" w:name="_Toc168550327"/>
      <w:bookmarkStart w:id="5515" w:name="_Toc170118398"/>
      <w:bookmarkStart w:id="5516" w:name="_Toc209470480"/>
      <w:r w:rsidRPr="006D68AC">
        <w:rPr>
          <w:noProof/>
          <w:lang w:eastAsia="zh-CN"/>
        </w:rPr>
        <w:t>6.8</w:t>
      </w:r>
      <w:r w:rsidRPr="006D68AC">
        <w:t>.5.3.3</w:t>
      </w:r>
      <w:r w:rsidRPr="006D68AC">
        <w:rPr>
          <w:noProof/>
        </w:rPr>
        <w:t>.1</w:t>
      </w:r>
      <w:r w:rsidRPr="006D68AC">
        <w:rPr>
          <w:noProof/>
        </w:rPr>
        <w:tab/>
        <w:t>POST</w:t>
      </w:r>
      <w:bookmarkEnd w:id="5513"/>
      <w:bookmarkEnd w:id="5514"/>
      <w:bookmarkEnd w:id="5515"/>
      <w:bookmarkEnd w:id="551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5517"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5518" w:name="_PERM_MCCTEMPBM_CRPT98420167___4" w:colFirst="1" w:colLast="1"/>
            <w:bookmarkStart w:id="5519" w:name="_PERM_MCCTEMPBM_CRPT98420166___7"/>
            <w:bookmarkEnd w:id="5517"/>
            <w:r w:rsidRPr="006D68AC">
              <w:t>EdgeSCNegotiationNotif</w:t>
            </w:r>
            <w:bookmarkEnd w:id="5519"/>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5520" w:name="_PERM_MCCTEMPBM_CRPT98420168___7"/>
            <w:r w:rsidRPr="006D68AC">
              <w:t>Represents the Edge Service Continuity Negotiation Notification.</w:t>
            </w:r>
            <w:bookmarkEnd w:id="5520"/>
          </w:p>
        </w:tc>
      </w:tr>
      <w:bookmarkEnd w:id="5518"/>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5521" w:name="_PERM_MCCTEMPBM_CRPT98420169___4"/>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5522" w:name="_PERM_MCCTEMPBM_CRPT98420170___7"/>
            <w:bookmarkStart w:id="5523" w:name="_PERM_MCCTEMPBM_CRPT98420171___7" w:colFirst="3" w:colLast="3"/>
            <w:bookmarkEnd w:id="5521"/>
            <w:r w:rsidRPr="006D68AC">
              <w:t>n/a</w:t>
            </w:r>
            <w:bookmarkEnd w:id="5522"/>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5524" w:name="_PERM_MCCTEMPBM_CRPT98420172___7"/>
            <w:bookmarkStart w:id="5525" w:name="_PERM_MCCTEMPBM_CRPT98420173___7" w:colFirst="3" w:colLast="4"/>
            <w:bookmarkEnd w:id="5523"/>
            <w:r w:rsidRPr="006D68AC">
              <w:t>n/a</w:t>
            </w:r>
            <w:bookmarkEnd w:id="5524"/>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5526" w:name="_PERM_MCCTEMPBM_CRPT98420174___7"/>
            <w:bookmarkStart w:id="5527" w:name="_PERM_MCCTEMPBM_CRPT98420175___7" w:colFirst="3" w:colLast="4"/>
            <w:bookmarkEnd w:id="5525"/>
            <w:r w:rsidRPr="006D68AC">
              <w:t>n/a</w:t>
            </w:r>
            <w:bookmarkEnd w:id="5526"/>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5527"/>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5528" w:name="_PERM_MCCTEMPBM_CRPT98420179___4" w:colFirst="2" w:colLast="2"/>
            <w:bookmarkStart w:id="5529"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5530" w:name="_PERM_MCCTEMPBM_CRPT98420180___7"/>
            <w:r w:rsidRPr="006D68AC">
              <w:t>Contains an alternative URI representing the end point of an alternative service consumer towards which the notification should be redirected.</w:t>
            </w:r>
            <w:bookmarkEnd w:id="5530"/>
          </w:p>
        </w:tc>
      </w:tr>
      <w:bookmarkEnd w:id="5528"/>
      <w:bookmarkEnd w:id="5529"/>
    </w:tbl>
    <w:p w14:paraId="187AF6C0" w14:textId="77777777" w:rsidR="00B110B4" w:rsidRPr="006D68AC" w:rsidRDefault="00B110B4" w:rsidP="00B110B4"/>
    <w:p w14:paraId="4058F2BA" w14:textId="77777777" w:rsidR="00B110B4" w:rsidRPr="006D68AC" w:rsidRDefault="00B110B4" w:rsidP="00FE6599">
      <w:pPr>
        <w:pStyle w:val="TH"/>
      </w:pPr>
      <w:bookmarkStart w:id="5531"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5532" w:name="_PERM_MCCTEMPBM_CRPT98420183___4" w:colFirst="2" w:colLast="2"/>
            <w:bookmarkStart w:id="5533" w:name="_PERM_MCCTEMPBM_CRPT98420182___7" w:colFirst="0" w:colLast="0"/>
            <w:bookmarkEnd w:id="5531"/>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5534" w:name="_PERM_MCCTEMPBM_CRPT98420184___7"/>
            <w:r w:rsidRPr="006D68AC">
              <w:t>Contains an alternative URI representing the end point of an alternative service consumer towards which the notification should be redirected.</w:t>
            </w:r>
            <w:bookmarkEnd w:id="5534"/>
          </w:p>
        </w:tc>
      </w:tr>
      <w:bookmarkEnd w:id="5532"/>
      <w:bookmarkEnd w:id="5533"/>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Heading3"/>
      </w:pPr>
      <w:bookmarkStart w:id="5535" w:name="_Toc35971427"/>
      <w:bookmarkStart w:id="5536" w:name="_Toc157434618"/>
      <w:bookmarkStart w:id="5537" w:name="_Toc157436333"/>
      <w:bookmarkStart w:id="5538" w:name="_Toc157440173"/>
      <w:bookmarkStart w:id="5539" w:name="_Toc164928465"/>
      <w:bookmarkStart w:id="5540" w:name="_Toc168550328"/>
      <w:bookmarkStart w:id="5541" w:name="_Toc170118399"/>
      <w:bookmarkStart w:id="5542" w:name="_Toc209470481"/>
      <w:r w:rsidRPr="006D68AC">
        <w:t>6.8.6</w:t>
      </w:r>
      <w:r w:rsidRPr="006D68AC">
        <w:tab/>
        <w:t>Data Model</w:t>
      </w:r>
      <w:bookmarkEnd w:id="5535"/>
      <w:bookmarkEnd w:id="5536"/>
      <w:bookmarkEnd w:id="5537"/>
      <w:bookmarkEnd w:id="5538"/>
      <w:bookmarkEnd w:id="5539"/>
      <w:bookmarkEnd w:id="5540"/>
      <w:bookmarkEnd w:id="5541"/>
      <w:bookmarkEnd w:id="5542"/>
    </w:p>
    <w:p w14:paraId="07059500" w14:textId="77777777" w:rsidR="00B110B4" w:rsidRPr="006D68AC" w:rsidRDefault="00B110B4" w:rsidP="00B110B4">
      <w:pPr>
        <w:pStyle w:val="Heading4"/>
      </w:pPr>
      <w:bookmarkStart w:id="5543" w:name="_Toc510696633"/>
      <w:bookmarkStart w:id="5544" w:name="_Toc35971428"/>
      <w:bookmarkStart w:id="5545" w:name="_Toc157434619"/>
      <w:bookmarkStart w:id="5546" w:name="_Toc157436334"/>
      <w:bookmarkStart w:id="5547" w:name="_Toc157440174"/>
      <w:bookmarkStart w:id="5548" w:name="_Toc164928466"/>
      <w:bookmarkStart w:id="5549" w:name="_Toc168550329"/>
      <w:bookmarkStart w:id="5550" w:name="_Toc170118400"/>
      <w:bookmarkStart w:id="5551" w:name="_Toc209470482"/>
      <w:bookmarkStart w:id="5552" w:name="_Toc510696634"/>
      <w:bookmarkStart w:id="5553" w:name="_Toc35971429"/>
      <w:r w:rsidRPr="006D68AC">
        <w:t>6.8.6.1</w:t>
      </w:r>
      <w:r w:rsidRPr="006D68AC">
        <w:tab/>
        <w:t>General</w:t>
      </w:r>
      <w:bookmarkEnd w:id="5543"/>
      <w:bookmarkEnd w:id="5544"/>
      <w:bookmarkEnd w:id="5545"/>
      <w:bookmarkEnd w:id="5546"/>
      <w:bookmarkEnd w:id="5547"/>
      <w:bookmarkEnd w:id="5548"/>
      <w:bookmarkEnd w:id="5549"/>
      <w:bookmarkEnd w:id="5550"/>
      <w:bookmarkEnd w:id="5551"/>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5554" w:name="_PERM_MCCTEMPBM_CRPT98420185___4"/>
            <w:r w:rsidRPr="006D68AC">
              <w:rPr>
                <w:noProof/>
                <w:lang w:eastAsia="zh-CN"/>
              </w:rPr>
              <w:t>6.12</w:t>
            </w:r>
            <w:r w:rsidRPr="006D68AC">
              <w:t>.6.2.3</w:t>
            </w:r>
            <w:bookmarkEnd w:id="5554"/>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5555" w:name="_PERM_MCCTEMPBM_CRPT98420186___4"/>
            <w:r w:rsidRPr="006D68AC">
              <w:t>3GPP TS 29.558 [25]</w:t>
            </w:r>
            <w:bookmarkEnd w:id="5555"/>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Heading4"/>
        <w:rPr>
          <w:lang w:val="en-US"/>
        </w:rPr>
      </w:pPr>
      <w:bookmarkStart w:id="5556" w:name="_Toc157434620"/>
      <w:bookmarkStart w:id="5557" w:name="_Toc157436335"/>
      <w:bookmarkStart w:id="5558" w:name="_Toc157440175"/>
      <w:bookmarkStart w:id="5559" w:name="_Toc164928467"/>
      <w:bookmarkStart w:id="5560" w:name="_Toc168550330"/>
      <w:bookmarkStart w:id="5561" w:name="_Toc170118401"/>
      <w:bookmarkStart w:id="5562" w:name="_Toc209470483"/>
      <w:r w:rsidRPr="006D68AC">
        <w:rPr>
          <w:lang w:val="en-US"/>
        </w:rPr>
        <w:t>6.8.6.2</w:t>
      </w:r>
      <w:r w:rsidRPr="006D68AC">
        <w:rPr>
          <w:lang w:val="en-US"/>
        </w:rPr>
        <w:tab/>
        <w:t>Structured data types</w:t>
      </w:r>
      <w:bookmarkEnd w:id="5552"/>
      <w:bookmarkEnd w:id="5553"/>
      <w:bookmarkEnd w:id="5556"/>
      <w:bookmarkEnd w:id="5557"/>
      <w:bookmarkEnd w:id="5558"/>
      <w:bookmarkEnd w:id="5559"/>
      <w:bookmarkEnd w:id="5560"/>
      <w:bookmarkEnd w:id="5561"/>
      <w:bookmarkEnd w:id="5562"/>
    </w:p>
    <w:p w14:paraId="37B6A108" w14:textId="77777777" w:rsidR="00B110B4" w:rsidRPr="006D68AC" w:rsidRDefault="00B110B4" w:rsidP="00B110B4">
      <w:pPr>
        <w:pStyle w:val="Heading5"/>
      </w:pPr>
      <w:bookmarkStart w:id="5563" w:name="_Toc157434621"/>
      <w:bookmarkStart w:id="5564" w:name="_Toc157436336"/>
      <w:bookmarkStart w:id="5565" w:name="_Toc157440176"/>
      <w:bookmarkStart w:id="5566" w:name="_Toc164928468"/>
      <w:bookmarkStart w:id="5567" w:name="_Toc168550331"/>
      <w:bookmarkStart w:id="5568" w:name="_Toc170118402"/>
      <w:bookmarkStart w:id="5569" w:name="_Toc209470484"/>
      <w:r w:rsidRPr="006D68AC">
        <w:t>6.8.6.2.1</w:t>
      </w:r>
      <w:r w:rsidRPr="006D68AC">
        <w:tab/>
        <w:t>Introduction</w:t>
      </w:r>
      <w:bookmarkEnd w:id="5563"/>
      <w:bookmarkEnd w:id="5564"/>
      <w:bookmarkEnd w:id="5565"/>
      <w:bookmarkEnd w:id="5566"/>
      <w:bookmarkEnd w:id="5567"/>
      <w:bookmarkEnd w:id="5568"/>
      <w:bookmarkEnd w:id="5569"/>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Heading5"/>
      </w:pPr>
      <w:bookmarkStart w:id="5570" w:name="_Toc164928469"/>
      <w:bookmarkStart w:id="5571" w:name="_Toc168550332"/>
      <w:bookmarkStart w:id="5572" w:name="_Toc170118403"/>
      <w:bookmarkStart w:id="5573" w:name="_Toc209470485"/>
      <w:r w:rsidRPr="006D68AC">
        <w:t>6.8.6.2.2</w:t>
      </w:r>
      <w:r w:rsidRPr="006D68AC">
        <w:tab/>
        <w:t>Type: EdgeSCRequirementReq</w:t>
      </w:r>
      <w:bookmarkEnd w:id="5570"/>
      <w:bookmarkEnd w:id="5571"/>
      <w:bookmarkEnd w:id="5572"/>
      <w:bookmarkEnd w:id="5573"/>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5574"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5575" w:name="_PERM_MCCTEMPBM_CRPT98420189___4" w:colFirst="2" w:colLast="2"/>
            <w:bookmarkStart w:id="5576" w:name="_PERM_MCCTEMPBM_CRPT98420188___7" w:colFirst="0" w:colLast="0"/>
            <w:bookmarkEnd w:id="5574"/>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5577" w:name="_PERM_MCCTEMPBM_CRPT98420190___7"/>
            <w:r w:rsidRPr="006D68AC">
              <w:t>Contains the URI via which the Edge Service Continuity Requirement Notifications shall be delivered.</w:t>
            </w:r>
            <w:bookmarkEnd w:id="5577"/>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5578" w:name="_PERM_MCCTEMPBM_CRPT98420192___4" w:colFirst="2" w:colLast="2"/>
            <w:bookmarkStart w:id="5579" w:name="_PERM_MCCTEMPBM_CRPT98420191___7" w:colFirst="0" w:colLast="0"/>
            <w:bookmarkEnd w:id="5575"/>
            <w:bookmarkEnd w:id="5576"/>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5580" w:name="_PERM_MCCTEMPBM_CRPT98420193___7"/>
            <w:r w:rsidRPr="006D68AC">
              <w:t>The identifier of the VAL service for which the requirement request applies.</w:t>
            </w:r>
            <w:bookmarkEnd w:id="558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5581" w:name="_PERM_MCCTEMPBM_CRPT98420195___4" w:colFirst="2" w:colLast="2"/>
            <w:bookmarkStart w:id="5582" w:name="_PERM_MCCTEMPBM_CRPT98420194___7" w:colFirst="0" w:colLast="0"/>
            <w:bookmarkEnd w:id="5578"/>
            <w:bookmarkEnd w:id="5579"/>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5583" w:name="_PERM_MCCTEMPBM_CRPT98420196___7"/>
            <w:r w:rsidRPr="006D68AC">
              <w:rPr>
                <w:kern w:val="2"/>
              </w:rPr>
              <w:t>The list of VAL UE IDs for which the requirement request applies.</w:t>
            </w:r>
            <w:bookmarkEnd w:id="5583"/>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5584" w:name="_PERM_MCCTEMPBM_CRPT98420198___4" w:colFirst="2" w:colLast="2"/>
            <w:bookmarkStart w:id="5585" w:name="_PERM_MCCTEMPBM_CRPT98420197___7" w:colFirst="0" w:colLast="0"/>
            <w:bookmarkEnd w:id="5581"/>
            <w:bookmarkEnd w:id="5582"/>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5586" w:name="_PERM_MCCTEMPBM_CRPT98420199___7"/>
            <w:r w:rsidRPr="006D68AC">
              <w:rPr>
                <w:rFonts w:cs="Arial"/>
                <w:szCs w:val="18"/>
              </w:rPr>
              <w:t>Identifier of the network slice for which is mapped to the VAL application.</w:t>
            </w:r>
            <w:bookmarkEnd w:id="5586"/>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5587" w:name="_PERM_MCCTEMPBM_CRPT98420201___4" w:colFirst="2" w:colLast="2"/>
            <w:bookmarkStart w:id="5588" w:name="_PERM_MCCTEMPBM_CRPT98420200___7" w:colFirst="0" w:colLast="0"/>
            <w:bookmarkEnd w:id="5584"/>
            <w:bookmarkEnd w:id="5585"/>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5589" w:name="_PERM_MCCTEMPBM_CRPT98420202___7"/>
            <w:r w:rsidRPr="006D68AC">
              <w:t>Contains the requested service continuity requirement information.</w:t>
            </w:r>
            <w:bookmarkEnd w:id="5589"/>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5590" w:name="_PERM_MCCTEMPBM_CRPT98420204___4" w:colFirst="2" w:colLast="2"/>
            <w:bookmarkStart w:id="5591" w:name="_PERM_MCCTEMPBM_CRPT98420203___7" w:colFirst="0" w:colLast="0"/>
            <w:bookmarkEnd w:id="5587"/>
            <w:bookmarkEnd w:id="5588"/>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5592" w:name="_PERM_MCCTEMPBM_CRPT98420205___7"/>
            <w:r w:rsidRPr="006D68AC">
              <w:t>Contains the target service area.</w:t>
            </w:r>
            <w:bookmarkEnd w:id="5592"/>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5593" w:name="_PERM_MCCTEMPBM_CRPT98420207___4" w:colFirst="2" w:colLast="2"/>
            <w:bookmarkStart w:id="5594" w:name="_PERM_MCCTEMPBM_CRPT98420206___7" w:colFirst="0" w:colLast="0"/>
            <w:bookmarkEnd w:id="5590"/>
            <w:bookmarkEnd w:id="5591"/>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5595" w:name="_PERM_MCCTEMPBM_CRPT98420208___7"/>
            <w:r w:rsidRPr="006D68AC">
              <w:t>This attribute shall be present only when feature negotiation needs to take place.</w:t>
            </w:r>
            <w:bookmarkEnd w:id="5595"/>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5593"/>
      <w:bookmarkEnd w:id="5594"/>
    </w:tbl>
    <w:p w14:paraId="7F5F1286" w14:textId="77777777" w:rsidR="00B110B4" w:rsidRPr="006D68AC" w:rsidRDefault="00B110B4" w:rsidP="00B110B4">
      <w:pPr>
        <w:rPr>
          <w:lang w:val="en-US"/>
        </w:rPr>
      </w:pPr>
    </w:p>
    <w:p w14:paraId="7D569A9C" w14:textId="77777777" w:rsidR="00B110B4" w:rsidRPr="006D68AC" w:rsidRDefault="00B110B4" w:rsidP="00B110B4">
      <w:pPr>
        <w:pStyle w:val="Heading5"/>
      </w:pPr>
      <w:bookmarkStart w:id="5596" w:name="_Toc164928470"/>
      <w:bookmarkStart w:id="5597" w:name="_Toc168550333"/>
      <w:bookmarkStart w:id="5598" w:name="_Toc170118404"/>
      <w:bookmarkStart w:id="5599" w:name="_Toc209470486"/>
      <w:r w:rsidRPr="006D68AC">
        <w:t>6.8.6.2.3</w:t>
      </w:r>
      <w:r w:rsidRPr="006D68AC">
        <w:tab/>
        <w:t>Type: EdgeSCRequirementNotif</w:t>
      </w:r>
      <w:bookmarkEnd w:id="5596"/>
      <w:bookmarkEnd w:id="5597"/>
      <w:bookmarkEnd w:id="5598"/>
      <w:bookmarkEnd w:id="55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5600"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5601" w:name="_PERM_MCCTEMPBM_CRPT98420211___4" w:colFirst="2" w:colLast="2"/>
            <w:bookmarkStart w:id="5602" w:name="_PERM_MCCTEMPBM_CRPT98420210___7" w:colFirst="0" w:colLast="0"/>
            <w:bookmarkEnd w:id="5600"/>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5603" w:name="_PERM_MCCTEMPBM_CRPT98420212___7"/>
            <w:r w:rsidRPr="006D68AC">
              <w:t>The identifier of the VAL service for which the requirement request applies</w:t>
            </w:r>
            <w:bookmarkEnd w:id="5603"/>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5604" w:name="_PERM_MCCTEMPBM_CRPT98420214___4" w:colFirst="2" w:colLast="2"/>
            <w:bookmarkStart w:id="5605" w:name="_PERM_MCCTEMPBM_CRPT98420213___7" w:colFirst="0" w:colLast="0"/>
            <w:bookmarkEnd w:id="5601"/>
            <w:bookmarkEnd w:id="5602"/>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5606" w:name="_PERM_MCCTEMPBM_CRPT98420215___7"/>
            <w:r w:rsidRPr="006D68AC">
              <w:rPr>
                <w:kern w:val="2"/>
              </w:rPr>
              <w:t>The list of VAL UE IDs for which the requirement request applies</w:t>
            </w:r>
            <w:bookmarkEnd w:id="5606"/>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5607" w:name="_PERM_MCCTEMPBM_CRPT98420217___4" w:colFirst="2" w:colLast="2"/>
            <w:bookmarkStart w:id="5608" w:name="_PERM_MCCTEMPBM_CRPT98420216___7" w:colFirst="0" w:colLast="0"/>
            <w:bookmarkEnd w:id="5604"/>
            <w:bookmarkEnd w:id="5605"/>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5609" w:name="_PERM_MCCTEMPBM_CRPT98420218___7"/>
            <w:r w:rsidRPr="006D68AC">
              <w:rPr>
                <w:rFonts w:cs="Arial"/>
                <w:szCs w:val="18"/>
              </w:rPr>
              <w:t>Identifier of the network slice for which is mapped to the VAL application.</w:t>
            </w:r>
            <w:bookmarkEnd w:id="5609"/>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5610" w:name="_PERM_MCCTEMPBM_CRPT98420220___4" w:colFirst="2" w:colLast="2"/>
            <w:bookmarkStart w:id="5611" w:name="_PERM_MCCTEMPBM_CRPT98420219___7" w:colFirst="0" w:colLast="0"/>
            <w:bookmarkEnd w:id="5607"/>
            <w:bookmarkEnd w:id="5608"/>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5612" w:name="_PERM_MCCTEMPBM_CRPT98420221___7"/>
            <w:r w:rsidRPr="006D68AC">
              <w:t>Contains the identifier of the target NSCE Server.</w:t>
            </w:r>
            <w:bookmarkEnd w:id="5612"/>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5613" w:name="_PERM_MCCTEMPBM_CRPT98420223___4" w:colFirst="2" w:colLast="2"/>
            <w:bookmarkStart w:id="5614" w:name="_PERM_MCCTEMPBM_CRPT98420222___7" w:colFirst="0" w:colLast="0"/>
            <w:bookmarkEnd w:id="5610"/>
            <w:bookmarkEnd w:id="5611"/>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5615" w:name="_PERM_MCCTEMPBM_CRPT98420224___7"/>
            <w:r w:rsidRPr="006D68AC">
              <w:t>Contains the addressing information of the target NSCE Server.</w:t>
            </w:r>
            <w:bookmarkEnd w:id="5615"/>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5616" w:name="_PERM_MCCTEMPBM_CRPT98420226___4" w:colFirst="2" w:colLast="2"/>
            <w:bookmarkStart w:id="5617" w:name="_PERM_MCCTEMPBM_CRPT98420225___7" w:colFirst="0" w:colLast="0"/>
            <w:bookmarkEnd w:id="5613"/>
            <w:bookmarkEnd w:id="5614"/>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5618" w:name="_PERM_MCCTEMPBM_CRPT98420227___7"/>
            <w:r w:rsidRPr="006D68AC">
              <w:t>Contains the target service area.</w:t>
            </w:r>
            <w:bookmarkEnd w:id="5618"/>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5616"/>
      <w:bookmarkEnd w:id="5617"/>
    </w:tbl>
    <w:p w14:paraId="29800C24" w14:textId="77777777" w:rsidR="00B110B4" w:rsidRPr="006D68AC" w:rsidRDefault="00B110B4" w:rsidP="00B110B4"/>
    <w:p w14:paraId="305E8603" w14:textId="77777777" w:rsidR="00B110B4" w:rsidRPr="006D68AC" w:rsidRDefault="00B110B4" w:rsidP="00B110B4">
      <w:pPr>
        <w:pStyle w:val="Heading5"/>
      </w:pPr>
      <w:bookmarkStart w:id="5619" w:name="_Toc164928471"/>
      <w:bookmarkStart w:id="5620" w:name="_Toc168550334"/>
      <w:bookmarkStart w:id="5621" w:name="_Toc170118405"/>
      <w:bookmarkStart w:id="5622" w:name="_Toc209470487"/>
      <w:r w:rsidRPr="006D68AC">
        <w:t>6.8.6.2.4</w:t>
      </w:r>
      <w:r w:rsidRPr="006D68AC">
        <w:tab/>
        <w:t>Type: EdgeSCNegotiationReq</w:t>
      </w:r>
      <w:bookmarkEnd w:id="5619"/>
      <w:bookmarkEnd w:id="5620"/>
      <w:bookmarkEnd w:id="5621"/>
      <w:bookmarkEnd w:id="5622"/>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5623"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5624" w:name="_PERM_MCCTEMPBM_CRPT98420230___4" w:colFirst="2" w:colLast="2"/>
            <w:bookmarkStart w:id="5625" w:name="_PERM_MCCTEMPBM_CRPT98420229___7" w:colFirst="0" w:colLast="0"/>
            <w:bookmarkEnd w:id="5623"/>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5626" w:name="_PERM_MCCTEMPBM_CRPT98420231___7"/>
            <w:r w:rsidRPr="006D68AC">
              <w:t>Contains the URI via which the Edge Service Continuity Negotiation Notifications shall be delivered.</w:t>
            </w:r>
            <w:bookmarkEnd w:id="5626"/>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5627" w:name="_PERM_MCCTEMPBM_CRPT98420233___4" w:colFirst="2" w:colLast="2"/>
            <w:bookmarkStart w:id="5628" w:name="_PERM_MCCTEMPBM_CRPT98420232___7" w:colFirst="0" w:colLast="0"/>
            <w:bookmarkEnd w:id="5624"/>
            <w:bookmarkEnd w:id="5625"/>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5629" w:name="_PERM_MCCTEMPBM_CRPT98420234___7"/>
            <w:r w:rsidRPr="006D68AC">
              <w:t>The identifier of the VAL service for which the Negotiation request applies</w:t>
            </w:r>
            <w:bookmarkEnd w:id="5629"/>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5630" w:name="_PERM_MCCTEMPBM_CRPT98420236___4" w:colFirst="2" w:colLast="2"/>
            <w:bookmarkStart w:id="5631" w:name="_PERM_MCCTEMPBM_CRPT98420235___7" w:colFirst="0" w:colLast="0"/>
            <w:bookmarkEnd w:id="5627"/>
            <w:bookmarkEnd w:id="5628"/>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5632"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5632"/>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5633" w:name="_PERM_MCCTEMPBM_CRPT98420239___4" w:colFirst="2" w:colLast="2"/>
            <w:bookmarkStart w:id="5634" w:name="_PERM_MCCTEMPBM_CRPT98420238___7" w:colFirst="0" w:colLast="0"/>
            <w:bookmarkEnd w:id="5630"/>
            <w:bookmarkEnd w:id="5631"/>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5635" w:name="_PERM_MCCTEMPBM_CRPT98420240___7"/>
            <w:r w:rsidRPr="006D68AC">
              <w:rPr>
                <w:rFonts w:cs="Arial"/>
                <w:szCs w:val="18"/>
              </w:rPr>
              <w:t>Identifier of the network slice for which is mapped to the VAL application.</w:t>
            </w:r>
            <w:bookmarkEnd w:id="5635"/>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5636" w:name="_PERM_MCCTEMPBM_CRPT98420242___4" w:colFirst="2" w:colLast="2"/>
            <w:bookmarkStart w:id="5637" w:name="_PERM_MCCTEMPBM_CRPT98420241___7" w:colFirst="0" w:colLast="0"/>
            <w:bookmarkEnd w:id="5633"/>
            <w:bookmarkEnd w:id="5634"/>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5638" w:name="_PERM_MCCTEMPBM_CRPT98420243___7"/>
            <w:r w:rsidRPr="006D68AC">
              <w:t>Contains the requested service continuity requirement information.</w:t>
            </w:r>
            <w:bookmarkEnd w:id="5638"/>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5639" w:name="_PERM_MCCTEMPBM_CRPT98420245___4" w:colFirst="2" w:colLast="2"/>
            <w:bookmarkStart w:id="5640" w:name="_PERM_MCCTEMPBM_CRPT98420244___7" w:colFirst="0" w:colLast="0"/>
            <w:bookmarkEnd w:id="5636"/>
            <w:bookmarkEnd w:id="5637"/>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5641" w:name="_PERM_MCCTEMPBM_CRPT98420246___7"/>
            <w:r w:rsidRPr="006D68AC">
              <w:t>Represents the requested application QoS requirements.</w:t>
            </w:r>
            <w:bookmarkEnd w:id="5641"/>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5642" w:name="_PERM_MCCTEMPBM_CRPT98420248___4" w:colFirst="2" w:colLast="2"/>
            <w:bookmarkStart w:id="5643" w:name="_PERM_MCCTEMPBM_CRPT98420247___7" w:colFirst="0" w:colLast="0"/>
            <w:bookmarkEnd w:id="5639"/>
            <w:bookmarkEnd w:id="5640"/>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5644" w:name="_PERM_MCCTEMPBM_CRPT98420249___7"/>
            <w:r w:rsidRPr="006D68AC">
              <w:t>Represents the requested proposed trigger action.</w:t>
            </w:r>
            <w:bookmarkEnd w:id="5644"/>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5645" w:name="_PERM_MCCTEMPBM_CRPT98420251___4" w:colFirst="2" w:colLast="2"/>
            <w:bookmarkStart w:id="5646" w:name="_PERM_MCCTEMPBM_CRPT98420250___7" w:colFirst="0" w:colLast="0"/>
            <w:bookmarkEnd w:id="5642"/>
            <w:bookmarkEnd w:id="5643"/>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5647" w:name="_PERM_MCCTEMPBM_CRPT98420252___7"/>
            <w:r w:rsidRPr="006D68AC">
              <w:t>This attribute shall be present only when feature negotiation needs to take place.</w:t>
            </w:r>
            <w:bookmarkEnd w:id="5647"/>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5645"/>
      <w:bookmarkEnd w:id="5646"/>
    </w:tbl>
    <w:p w14:paraId="432D4CEA" w14:textId="77777777" w:rsidR="00B110B4" w:rsidRPr="006D68AC" w:rsidRDefault="00B110B4" w:rsidP="00B110B4">
      <w:pPr>
        <w:rPr>
          <w:lang w:val="en-US"/>
        </w:rPr>
      </w:pPr>
    </w:p>
    <w:p w14:paraId="3BEC8580" w14:textId="77777777" w:rsidR="00B110B4" w:rsidRPr="006D68AC" w:rsidRDefault="00B110B4" w:rsidP="00B110B4">
      <w:pPr>
        <w:pStyle w:val="Heading5"/>
      </w:pPr>
      <w:bookmarkStart w:id="5648" w:name="_Toc164928472"/>
      <w:bookmarkStart w:id="5649" w:name="_Toc168550335"/>
      <w:bookmarkStart w:id="5650" w:name="_Toc170118406"/>
      <w:bookmarkStart w:id="5651" w:name="_Toc209470488"/>
      <w:r w:rsidRPr="006D68AC">
        <w:t>6.8.6.2.5</w:t>
      </w:r>
      <w:r w:rsidRPr="006D68AC">
        <w:tab/>
        <w:t>Type: EdgeSCNegotiationNotif</w:t>
      </w:r>
      <w:bookmarkEnd w:id="5648"/>
      <w:bookmarkEnd w:id="5649"/>
      <w:bookmarkEnd w:id="5650"/>
      <w:bookmarkEnd w:id="5651"/>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5652"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5653" w:name="_PERM_MCCTEMPBM_CRPT98420255___4" w:colFirst="2" w:colLast="2"/>
            <w:bookmarkStart w:id="5654" w:name="_PERM_MCCTEMPBM_CRPT98420254___7" w:colFirst="0" w:colLast="0"/>
            <w:bookmarkEnd w:id="5652"/>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5655" w:name="_PERM_MCCTEMPBM_CRPT98420256___7"/>
            <w:r w:rsidRPr="006D68AC">
              <w:t>Represents the identifier of the VAL service to which the notification is related.</w:t>
            </w:r>
            <w:bookmarkEnd w:id="5655"/>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5656" w:name="_PERM_MCCTEMPBM_CRPT98420258___4" w:colFirst="2" w:colLast="2"/>
            <w:bookmarkStart w:id="5657" w:name="_PERM_MCCTEMPBM_CRPT98420257___7" w:colFirst="0" w:colLast="0"/>
            <w:bookmarkEnd w:id="5653"/>
            <w:bookmarkEnd w:id="5654"/>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5656"/>
      <w:bookmarkEnd w:id="5657"/>
    </w:tbl>
    <w:p w14:paraId="56DD1D22" w14:textId="77777777" w:rsidR="00B110B4" w:rsidRPr="006D68AC" w:rsidRDefault="00B110B4" w:rsidP="00B110B4">
      <w:pPr>
        <w:rPr>
          <w:lang w:val="en-US"/>
        </w:rPr>
      </w:pPr>
    </w:p>
    <w:p w14:paraId="7BB3817B" w14:textId="77777777" w:rsidR="00B110B4" w:rsidRPr="006D68AC" w:rsidRDefault="00B110B4" w:rsidP="0043052F">
      <w:pPr>
        <w:pStyle w:val="Heading4"/>
        <w:rPr>
          <w:lang w:eastAsia="zh-CN"/>
        </w:rPr>
      </w:pPr>
      <w:r w:rsidRPr="0043052F">
        <w:t>6.8.6.3</w:t>
      </w:r>
      <w:r w:rsidRPr="0043052F">
        <w:tab/>
        <w:t>Simple data types and enumerations</w:t>
      </w:r>
    </w:p>
    <w:p w14:paraId="307B5913" w14:textId="77777777" w:rsidR="00B110B4" w:rsidRPr="006D68AC" w:rsidRDefault="00B110B4" w:rsidP="0043052F">
      <w:pPr>
        <w:pStyle w:val="Heading5"/>
      </w:pPr>
      <w:r w:rsidRPr="0043052F">
        <w:t>6.8.6.3.1</w:t>
      </w:r>
      <w:r w:rsidRPr="0043052F">
        <w:tab/>
        <w:t>Introduction</w:t>
      </w:r>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Heading5"/>
      </w:pPr>
      <w:r w:rsidRPr="0043052F">
        <w:t>6.8.6.3.2</w:t>
      </w:r>
      <w:r w:rsidRPr="0043052F">
        <w:tab/>
        <w:t>Simple data types</w:t>
      </w:r>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5658"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5658"/>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Heading5"/>
      </w:pPr>
      <w:bookmarkStart w:id="5659" w:name="_Toc164928473"/>
      <w:bookmarkStart w:id="5660" w:name="_Toc168550336"/>
      <w:bookmarkStart w:id="5661" w:name="_Toc170118407"/>
      <w:bookmarkStart w:id="5662" w:name="_Toc209470489"/>
      <w:r w:rsidRPr="006D68AC">
        <w:t>6.8.6.3.3</w:t>
      </w:r>
      <w:r w:rsidRPr="006D68AC">
        <w:tab/>
        <w:t>Enumeration: TriggerAction</w:t>
      </w:r>
      <w:bookmarkEnd w:id="5659"/>
      <w:bookmarkEnd w:id="5660"/>
      <w:bookmarkEnd w:id="5661"/>
      <w:bookmarkEnd w:id="5662"/>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Heading3"/>
      </w:pPr>
      <w:bookmarkStart w:id="5663" w:name="_Toc510696647"/>
      <w:bookmarkStart w:id="5664" w:name="_Toc35971443"/>
      <w:bookmarkStart w:id="5665" w:name="_Toc157434635"/>
      <w:bookmarkStart w:id="5666" w:name="_Toc157436350"/>
      <w:bookmarkStart w:id="5667" w:name="_Toc157440190"/>
      <w:bookmarkStart w:id="5668" w:name="_Toc164928474"/>
      <w:bookmarkStart w:id="5669" w:name="_Toc168550337"/>
      <w:bookmarkStart w:id="5670" w:name="_Toc170118408"/>
      <w:bookmarkStart w:id="5671" w:name="_Toc209470490"/>
      <w:r w:rsidRPr="006D68AC">
        <w:t>6.8.7</w:t>
      </w:r>
      <w:r w:rsidRPr="006D68AC">
        <w:tab/>
        <w:t>Error Handling</w:t>
      </w:r>
      <w:bookmarkEnd w:id="5663"/>
      <w:bookmarkEnd w:id="5664"/>
      <w:bookmarkEnd w:id="5665"/>
      <w:bookmarkEnd w:id="5666"/>
      <w:bookmarkEnd w:id="5667"/>
      <w:bookmarkEnd w:id="5668"/>
      <w:bookmarkEnd w:id="5669"/>
      <w:bookmarkEnd w:id="5670"/>
      <w:bookmarkEnd w:id="5671"/>
    </w:p>
    <w:p w14:paraId="10A5BCAD" w14:textId="77777777" w:rsidR="00B110B4" w:rsidRPr="006D68AC" w:rsidRDefault="00B110B4" w:rsidP="00B110B4">
      <w:pPr>
        <w:pStyle w:val="Heading4"/>
      </w:pPr>
      <w:bookmarkStart w:id="5672" w:name="_Toc35971444"/>
      <w:bookmarkStart w:id="5673" w:name="_Toc157434636"/>
      <w:bookmarkStart w:id="5674" w:name="_Toc157436351"/>
      <w:bookmarkStart w:id="5675" w:name="_Toc157440191"/>
      <w:bookmarkStart w:id="5676" w:name="_Toc164928475"/>
      <w:bookmarkStart w:id="5677" w:name="_Toc168550338"/>
      <w:bookmarkStart w:id="5678" w:name="_Toc170118409"/>
      <w:bookmarkStart w:id="5679" w:name="_Toc209470491"/>
      <w:r w:rsidRPr="006D68AC">
        <w:t>6.8.7.1</w:t>
      </w:r>
      <w:r w:rsidRPr="006D68AC">
        <w:tab/>
        <w:t>General</w:t>
      </w:r>
      <w:bookmarkEnd w:id="5672"/>
      <w:bookmarkEnd w:id="5673"/>
      <w:bookmarkEnd w:id="5674"/>
      <w:bookmarkEnd w:id="5675"/>
      <w:bookmarkEnd w:id="5676"/>
      <w:bookmarkEnd w:id="5677"/>
      <w:bookmarkEnd w:id="5678"/>
      <w:bookmarkEnd w:id="5679"/>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Heading4"/>
      </w:pPr>
      <w:bookmarkStart w:id="5680" w:name="_Toc35971445"/>
      <w:bookmarkStart w:id="5681" w:name="_Toc157434637"/>
      <w:bookmarkStart w:id="5682" w:name="_Toc157436352"/>
      <w:bookmarkStart w:id="5683" w:name="_Toc157440192"/>
      <w:bookmarkStart w:id="5684" w:name="_Toc164928476"/>
      <w:bookmarkStart w:id="5685" w:name="_Toc168550339"/>
      <w:bookmarkStart w:id="5686" w:name="_Toc170118410"/>
      <w:bookmarkStart w:id="5687" w:name="_Toc209470492"/>
      <w:r w:rsidRPr="006D68AC">
        <w:t>6.8.7.2</w:t>
      </w:r>
      <w:r w:rsidRPr="006D68AC">
        <w:tab/>
        <w:t>Protocol Errors</w:t>
      </w:r>
      <w:bookmarkEnd w:id="5680"/>
      <w:bookmarkEnd w:id="5681"/>
      <w:bookmarkEnd w:id="5682"/>
      <w:bookmarkEnd w:id="5683"/>
      <w:bookmarkEnd w:id="5684"/>
      <w:bookmarkEnd w:id="5685"/>
      <w:bookmarkEnd w:id="5686"/>
      <w:bookmarkEnd w:id="5687"/>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Heading4"/>
      </w:pPr>
      <w:bookmarkStart w:id="5688" w:name="_Toc35971446"/>
      <w:bookmarkStart w:id="5689" w:name="_Toc157434638"/>
      <w:bookmarkStart w:id="5690" w:name="_Toc157436353"/>
      <w:bookmarkStart w:id="5691" w:name="_Toc157440193"/>
      <w:bookmarkStart w:id="5692" w:name="_Toc164928477"/>
      <w:bookmarkStart w:id="5693" w:name="_Toc168550340"/>
      <w:bookmarkStart w:id="5694" w:name="_Toc170118411"/>
      <w:bookmarkStart w:id="5695" w:name="_Toc209470493"/>
      <w:r w:rsidRPr="006D68AC">
        <w:t>6.8.7.3</w:t>
      </w:r>
      <w:r w:rsidRPr="006D68AC">
        <w:tab/>
        <w:t>Application Errors</w:t>
      </w:r>
      <w:bookmarkEnd w:id="5688"/>
      <w:bookmarkEnd w:id="5689"/>
      <w:bookmarkEnd w:id="5690"/>
      <w:bookmarkEnd w:id="5691"/>
      <w:bookmarkEnd w:id="5692"/>
      <w:bookmarkEnd w:id="5693"/>
      <w:bookmarkEnd w:id="5694"/>
      <w:bookmarkEnd w:id="5695"/>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5696" w:name="_Toc492899751"/>
      <w:bookmarkStart w:id="5697" w:name="_Toc492900030"/>
      <w:bookmarkStart w:id="5698" w:name="_Toc492967832"/>
      <w:bookmarkStart w:id="5699" w:name="_Toc492972920"/>
      <w:bookmarkStart w:id="5700" w:name="_Toc492973140"/>
      <w:bookmarkStart w:id="5701" w:name="_Toc493774060"/>
      <w:bookmarkStart w:id="5702" w:name="_Toc508285804"/>
      <w:bookmarkStart w:id="5703" w:name="_Toc508287269"/>
      <w:bookmarkStart w:id="5704" w:name="_Toc510696648"/>
      <w:bookmarkStart w:id="5705" w:name="_Toc35971447"/>
    </w:p>
    <w:p w14:paraId="799280B1" w14:textId="77777777" w:rsidR="00B110B4" w:rsidRPr="006D68AC" w:rsidRDefault="00B110B4" w:rsidP="00B110B4">
      <w:pPr>
        <w:pStyle w:val="Heading3"/>
        <w:rPr>
          <w:lang w:eastAsia="zh-CN"/>
        </w:rPr>
      </w:pPr>
      <w:bookmarkStart w:id="5706" w:name="_Toc157434639"/>
      <w:bookmarkStart w:id="5707" w:name="_Toc157436354"/>
      <w:bookmarkStart w:id="5708" w:name="_Toc157440194"/>
      <w:bookmarkStart w:id="5709" w:name="_Toc164928478"/>
      <w:bookmarkStart w:id="5710" w:name="_Toc168550341"/>
      <w:bookmarkStart w:id="5711" w:name="_Toc170118412"/>
      <w:bookmarkStart w:id="5712" w:name="_Toc209470494"/>
      <w:r w:rsidRPr="006D68AC">
        <w:t>6.8.8</w:t>
      </w:r>
      <w:r w:rsidRPr="006D68AC">
        <w:rPr>
          <w:lang w:eastAsia="zh-CN"/>
        </w:rPr>
        <w:tab/>
        <w:t>Feature negotiation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5713" w:name="_Toc532994477"/>
      <w:bookmarkStart w:id="5714" w:name="_Toc35971448"/>
      <w:bookmarkStart w:id="5715" w:name="_Toc157434640"/>
      <w:bookmarkStart w:id="5716" w:name="_Toc157436355"/>
      <w:bookmarkStart w:id="5717" w:name="_Toc157440195"/>
      <w:bookmarkStart w:id="5718" w:name="_Toc164928479"/>
      <w:bookmarkStart w:id="5719" w:name="_Toc168550342"/>
      <w:bookmarkStart w:id="5720" w:name="_Toc170118413"/>
      <w:bookmarkStart w:id="5721" w:name="_Toc209470495"/>
    </w:p>
    <w:p w14:paraId="675E73D4" w14:textId="2829BAA2" w:rsidR="00B110B4" w:rsidRPr="006D68AC" w:rsidRDefault="00B110B4" w:rsidP="00B110B4">
      <w:pPr>
        <w:pStyle w:val="Heading3"/>
      </w:pPr>
      <w:r w:rsidRPr="006D68AC">
        <w:t>6.8.9</w:t>
      </w:r>
      <w:r w:rsidRPr="006D68AC">
        <w:tab/>
        <w:t>Security</w:t>
      </w:r>
      <w:bookmarkEnd w:id="5713"/>
      <w:bookmarkEnd w:id="5714"/>
      <w:bookmarkEnd w:id="5715"/>
      <w:bookmarkEnd w:id="5716"/>
      <w:bookmarkEnd w:id="5717"/>
      <w:bookmarkEnd w:id="5718"/>
      <w:bookmarkEnd w:id="5719"/>
      <w:bookmarkEnd w:id="5720"/>
      <w:bookmarkEnd w:id="5721"/>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Heading2"/>
      </w:pPr>
      <w:bookmarkStart w:id="5722" w:name="_Toc160650167"/>
      <w:bookmarkStart w:id="5723" w:name="_Toc164928480"/>
      <w:bookmarkStart w:id="5724" w:name="_Toc168550343"/>
      <w:bookmarkStart w:id="5725" w:name="_Toc170118414"/>
      <w:bookmarkStart w:id="5726" w:name="_Toc209470496"/>
      <w:r w:rsidRPr="006D68AC">
        <w:t>6.9</w:t>
      </w:r>
      <w:r w:rsidRPr="006D68AC">
        <w:tab/>
        <w:t>NSCE_MultiSlicesOptimization API</w:t>
      </w:r>
      <w:bookmarkEnd w:id="5722"/>
      <w:bookmarkEnd w:id="5723"/>
      <w:bookmarkEnd w:id="5724"/>
      <w:bookmarkEnd w:id="5725"/>
      <w:bookmarkEnd w:id="5726"/>
    </w:p>
    <w:p w14:paraId="16BCB3C3" w14:textId="77777777" w:rsidR="00311EA5" w:rsidRPr="006D68AC" w:rsidRDefault="00311EA5" w:rsidP="00311EA5">
      <w:pPr>
        <w:pStyle w:val="Heading3"/>
      </w:pPr>
      <w:bookmarkStart w:id="5727" w:name="_Toc160650168"/>
      <w:bookmarkStart w:id="5728" w:name="_Toc164928481"/>
      <w:bookmarkStart w:id="5729" w:name="_Toc168550344"/>
      <w:bookmarkStart w:id="5730" w:name="_Toc170118415"/>
      <w:bookmarkStart w:id="5731" w:name="_Toc209470497"/>
      <w:r w:rsidRPr="006D68AC">
        <w:t>6.9.1</w:t>
      </w:r>
      <w:r w:rsidRPr="006D68AC">
        <w:tab/>
        <w:t>Introduction</w:t>
      </w:r>
      <w:bookmarkEnd w:id="5727"/>
      <w:bookmarkEnd w:id="5728"/>
      <w:bookmarkEnd w:id="5729"/>
      <w:bookmarkEnd w:id="5730"/>
      <w:bookmarkEnd w:id="5731"/>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Heading3"/>
      </w:pPr>
      <w:bookmarkStart w:id="5732" w:name="_Toc160650169"/>
      <w:bookmarkStart w:id="5733" w:name="_Toc164928482"/>
      <w:bookmarkStart w:id="5734" w:name="_Toc168550345"/>
      <w:bookmarkStart w:id="5735" w:name="_Toc170118416"/>
      <w:bookmarkStart w:id="5736" w:name="_Toc209470498"/>
      <w:r w:rsidRPr="006D68AC">
        <w:t>6.9.2</w:t>
      </w:r>
      <w:r w:rsidRPr="006D68AC">
        <w:tab/>
        <w:t>Usage of HTTP</w:t>
      </w:r>
      <w:bookmarkEnd w:id="5732"/>
      <w:bookmarkEnd w:id="5733"/>
      <w:bookmarkEnd w:id="5734"/>
      <w:bookmarkEnd w:id="5735"/>
      <w:bookmarkEnd w:id="573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Heading3"/>
      </w:pPr>
      <w:bookmarkStart w:id="5737" w:name="_Toc160650170"/>
      <w:bookmarkStart w:id="5738" w:name="_Toc164928483"/>
      <w:bookmarkStart w:id="5739" w:name="_Toc168550346"/>
      <w:bookmarkStart w:id="5740" w:name="_Toc170118417"/>
      <w:bookmarkStart w:id="5741" w:name="_Toc209470499"/>
      <w:r w:rsidRPr="006D68AC">
        <w:t>6.9.3</w:t>
      </w:r>
      <w:r w:rsidRPr="006D68AC">
        <w:tab/>
        <w:t>Resources</w:t>
      </w:r>
      <w:bookmarkEnd w:id="5737"/>
      <w:bookmarkEnd w:id="5738"/>
      <w:bookmarkEnd w:id="5739"/>
      <w:bookmarkEnd w:id="5740"/>
      <w:bookmarkEnd w:id="5741"/>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Heading3"/>
      </w:pPr>
      <w:bookmarkStart w:id="5742" w:name="_Toc160650171"/>
      <w:bookmarkStart w:id="5743" w:name="_Toc164928484"/>
      <w:bookmarkStart w:id="5744" w:name="_Toc168550347"/>
      <w:bookmarkStart w:id="5745" w:name="_Toc170118418"/>
      <w:bookmarkStart w:id="5746" w:name="_Toc209470500"/>
      <w:r w:rsidRPr="006D68AC">
        <w:t>6.9.4</w:t>
      </w:r>
      <w:r w:rsidRPr="006D68AC">
        <w:tab/>
        <w:t>Custom Operations without associated resources</w:t>
      </w:r>
      <w:bookmarkEnd w:id="5742"/>
      <w:bookmarkEnd w:id="5743"/>
      <w:bookmarkEnd w:id="5744"/>
      <w:bookmarkEnd w:id="5745"/>
      <w:bookmarkEnd w:id="5746"/>
    </w:p>
    <w:p w14:paraId="3A4D3B51" w14:textId="77777777" w:rsidR="00311EA5" w:rsidRPr="006D68AC" w:rsidRDefault="00311EA5" w:rsidP="00311EA5">
      <w:pPr>
        <w:pStyle w:val="Heading4"/>
        <w:rPr>
          <w:lang w:eastAsia="zh-CN"/>
        </w:rPr>
      </w:pPr>
      <w:bookmarkStart w:id="5747" w:name="_Toc160650172"/>
      <w:bookmarkStart w:id="5748" w:name="_Toc164928485"/>
      <w:bookmarkStart w:id="5749" w:name="_Toc168550348"/>
      <w:bookmarkStart w:id="5750" w:name="_Toc170118419"/>
      <w:bookmarkStart w:id="5751" w:name="_Toc209470501"/>
      <w:r w:rsidRPr="006D68AC">
        <w:rPr>
          <w:lang w:eastAsia="zh-CN"/>
        </w:rPr>
        <w:t>6.9.4.1</w:t>
      </w:r>
      <w:r w:rsidRPr="006D68AC">
        <w:rPr>
          <w:lang w:eastAsia="zh-CN"/>
        </w:rPr>
        <w:tab/>
        <w:t>Overview</w:t>
      </w:r>
      <w:bookmarkEnd w:id="5747"/>
      <w:bookmarkEnd w:id="5748"/>
      <w:bookmarkEnd w:id="5749"/>
      <w:bookmarkEnd w:id="5750"/>
      <w:bookmarkEnd w:id="5751"/>
    </w:p>
    <w:p w14:paraId="3FE972B5" w14:textId="77777777" w:rsidR="00311EA5" w:rsidRPr="006D68AC" w:rsidRDefault="00311EA5" w:rsidP="00311EA5">
      <w:pPr>
        <w:rPr>
          <w:color w:val="000000"/>
          <w:lang w:eastAsia="zh-CN"/>
        </w:rPr>
      </w:pPr>
      <w:bookmarkStart w:id="5752"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5752"/>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5.85pt;mso-width-percent:0;mso-height-percent:0;mso-width-percent:0;mso-height-percent:0" o:ole="">
            <v:imagedata r:id="rId153" o:title=""/>
          </v:shape>
          <o:OLEObject Type="Embed" ProgID="Word.Document.8" ShapeID="_x0000_i1099" DrawAspect="Content" ObjectID="_1820301975"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Heading4"/>
        <w:rPr>
          <w:lang w:eastAsia="zh-CN"/>
        </w:rPr>
      </w:pPr>
      <w:bookmarkStart w:id="5753" w:name="_Toc160650173"/>
      <w:bookmarkStart w:id="5754" w:name="_Toc164928486"/>
      <w:bookmarkStart w:id="5755" w:name="_Toc168550349"/>
      <w:bookmarkStart w:id="5756" w:name="_Toc170118420"/>
      <w:bookmarkStart w:id="5757" w:name="_Toc209470502"/>
      <w:r w:rsidRPr="006D68AC">
        <w:rPr>
          <w:lang w:eastAsia="zh-CN"/>
        </w:rPr>
        <w:t>6.9.4.2</w:t>
      </w:r>
      <w:r w:rsidRPr="006D68AC">
        <w:rPr>
          <w:lang w:eastAsia="zh-CN"/>
        </w:rPr>
        <w:tab/>
        <w:t>Operation: Request</w:t>
      </w:r>
      <w:bookmarkEnd w:id="5753"/>
      <w:bookmarkEnd w:id="5754"/>
      <w:bookmarkEnd w:id="5755"/>
      <w:bookmarkEnd w:id="5756"/>
      <w:bookmarkEnd w:id="5757"/>
    </w:p>
    <w:p w14:paraId="3EFF8A0D" w14:textId="77777777" w:rsidR="00311EA5" w:rsidRPr="006D68AC" w:rsidRDefault="00311EA5" w:rsidP="00311EA5">
      <w:pPr>
        <w:pStyle w:val="Heading5"/>
        <w:rPr>
          <w:lang w:eastAsia="zh-CN"/>
        </w:rPr>
      </w:pPr>
      <w:bookmarkStart w:id="5758" w:name="_Toc160650174"/>
      <w:bookmarkStart w:id="5759" w:name="_Toc164928487"/>
      <w:bookmarkStart w:id="5760" w:name="_Toc168550350"/>
      <w:bookmarkStart w:id="5761" w:name="_Toc170118421"/>
      <w:bookmarkStart w:id="5762" w:name="_Toc209470503"/>
      <w:r w:rsidRPr="006D68AC">
        <w:rPr>
          <w:lang w:eastAsia="zh-CN"/>
        </w:rPr>
        <w:t>6.9.4.2.1</w:t>
      </w:r>
      <w:r w:rsidRPr="006D68AC">
        <w:rPr>
          <w:lang w:eastAsia="zh-CN"/>
        </w:rPr>
        <w:tab/>
        <w:t>Description</w:t>
      </w:r>
      <w:bookmarkEnd w:id="5758"/>
      <w:bookmarkEnd w:id="5759"/>
      <w:bookmarkEnd w:id="5760"/>
      <w:bookmarkEnd w:id="5761"/>
      <w:bookmarkEnd w:id="5762"/>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Heading5"/>
        <w:rPr>
          <w:lang w:eastAsia="zh-CN"/>
        </w:rPr>
      </w:pPr>
      <w:bookmarkStart w:id="5763" w:name="_Toc160650175"/>
      <w:bookmarkStart w:id="5764" w:name="_Toc164928488"/>
      <w:bookmarkStart w:id="5765" w:name="_Toc168550351"/>
      <w:bookmarkStart w:id="5766" w:name="_Toc170118422"/>
      <w:bookmarkStart w:id="5767" w:name="_Toc209470504"/>
      <w:r w:rsidRPr="006D68AC">
        <w:rPr>
          <w:lang w:eastAsia="zh-CN"/>
        </w:rPr>
        <w:t>6.9.4.2.2</w:t>
      </w:r>
      <w:r w:rsidRPr="006D68AC">
        <w:rPr>
          <w:lang w:eastAsia="zh-CN"/>
        </w:rPr>
        <w:tab/>
        <w:t>Operation Definition</w:t>
      </w:r>
      <w:bookmarkEnd w:id="5763"/>
      <w:bookmarkEnd w:id="5764"/>
      <w:bookmarkEnd w:id="5765"/>
      <w:bookmarkEnd w:id="5766"/>
      <w:bookmarkEnd w:id="5767"/>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DengXian"/>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DengXian"/>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DengXian"/>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Heading3"/>
      </w:pPr>
      <w:bookmarkStart w:id="5768" w:name="_Toc160650176"/>
      <w:bookmarkStart w:id="5769" w:name="_Toc164928489"/>
      <w:bookmarkStart w:id="5770" w:name="_Toc168550352"/>
      <w:bookmarkStart w:id="5771" w:name="_Toc170118423"/>
      <w:bookmarkStart w:id="5772" w:name="_Toc209470505"/>
      <w:r w:rsidRPr="006D68AC">
        <w:t>6.9.5</w:t>
      </w:r>
      <w:r w:rsidRPr="006D68AC">
        <w:tab/>
        <w:t>Notifications</w:t>
      </w:r>
      <w:bookmarkEnd w:id="5768"/>
      <w:bookmarkEnd w:id="5769"/>
      <w:bookmarkEnd w:id="5770"/>
      <w:bookmarkEnd w:id="5771"/>
      <w:bookmarkEnd w:id="5772"/>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Heading3"/>
      </w:pPr>
      <w:bookmarkStart w:id="5773" w:name="_Toc160650177"/>
      <w:bookmarkStart w:id="5774" w:name="_Toc164928490"/>
      <w:bookmarkStart w:id="5775" w:name="_Toc168550353"/>
      <w:bookmarkStart w:id="5776" w:name="_Toc170118424"/>
      <w:bookmarkStart w:id="5777" w:name="_Toc209470506"/>
      <w:r w:rsidRPr="006D68AC">
        <w:t>6.9.6</w:t>
      </w:r>
      <w:r w:rsidRPr="006D68AC">
        <w:tab/>
        <w:t>Data Model</w:t>
      </w:r>
      <w:bookmarkEnd w:id="5773"/>
      <w:bookmarkEnd w:id="5774"/>
      <w:bookmarkEnd w:id="5775"/>
      <w:bookmarkEnd w:id="5776"/>
      <w:bookmarkEnd w:id="5777"/>
    </w:p>
    <w:p w14:paraId="7F6D071C" w14:textId="77777777" w:rsidR="00311EA5" w:rsidRPr="006D68AC" w:rsidRDefault="00311EA5" w:rsidP="00311EA5">
      <w:pPr>
        <w:pStyle w:val="Heading4"/>
        <w:rPr>
          <w:lang w:eastAsia="zh-CN"/>
        </w:rPr>
      </w:pPr>
      <w:bookmarkStart w:id="5778" w:name="_Toc160650178"/>
      <w:bookmarkStart w:id="5779" w:name="_Toc164928491"/>
      <w:bookmarkStart w:id="5780" w:name="_Toc168550354"/>
      <w:bookmarkStart w:id="5781" w:name="_Toc170118425"/>
      <w:bookmarkStart w:id="5782" w:name="_Toc209470507"/>
      <w:r w:rsidRPr="006D68AC">
        <w:t>6.9.6</w:t>
      </w:r>
      <w:r w:rsidRPr="006D68AC">
        <w:rPr>
          <w:lang w:eastAsia="zh-CN"/>
        </w:rPr>
        <w:t>.1</w:t>
      </w:r>
      <w:r w:rsidRPr="006D68AC">
        <w:rPr>
          <w:lang w:eastAsia="zh-CN"/>
        </w:rPr>
        <w:tab/>
        <w:t>General</w:t>
      </w:r>
      <w:bookmarkEnd w:id="5778"/>
      <w:bookmarkEnd w:id="5779"/>
      <w:bookmarkEnd w:id="5780"/>
      <w:bookmarkEnd w:id="5781"/>
      <w:bookmarkEnd w:id="5782"/>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5783"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5783"/>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5784" w:name="_PERM_MCCTEMPBM_CRPT98420265___4"/>
            <w:r w:rsidRPr="006D68AC">
              <w:t>3GPP TS 29.571 [16]</w:t>
            </w:r>
            <w:bookmarkEnd w:id="5784"/>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5785" w:name="_PERM_MCCTEMPBM_CRPT98420266___4"/>
            <w:r w:rsidRPr="006D68AC">
              <w:rPr>
                <w:lang w:val="en-US"/>
              </w:rPr>
              <w:t>Clause 6.16.6.2.5</w:t>
            </w:r>
            <w:r w:rsidRPr="006D68AC" w:rsidDel="000C1E99">
              <w:t xml:space="preserve"> </w:t>
            </w:r>
            <w:bookmarkEnd w:id="5785"/>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Heading4"/>
        <w:rPr>
          <w:lang w:val="en-US" w:eastAsia="zh-CN"/>
        </w:rPr>
      </w:pPr>
      <w:bookmarkStart w:id="5786" w:name="_Toc160650179"/>
      <w:bookmarkStart w:id="5787" w:name="_Toc164928492"/>
      <w:bookmarkStart w:id="5788" w:name="_Toc168550355"/>
      <w:bookmarkStart w:id="5789" w:name="_Toc170118426"/>
      <w:bookmarkStart w:id="5790" w:name="_Toc209470508"/>
      <w:r w:rsidRPr="006D68AC">
        <w:rPr>
          <w:lang w:eastAsia="zh-CN"/>
        </w:rPr>
        <w:t>6.9.6.2</w:t>
      </w:r>
      <w:r w:rsidRPr="006D68AC">
        <w:rPr>
          <w:lang w:eastAsia="zh-CN"/>
        </w:rPr>
        <w:tab/>
        <w:t>Structured data types</w:t>
      </w:r>
      <w:bookmarkEnd w:id="5786"/>
      <w:bookmarkEnd w:id="5787"/>
      <w:bookmarkEnd w:id="5788"/>
      <w:bookmarkEnd w:id="5789"/>
      <w:bookmarkEnd w:id="5790"/>
    </w:p>
    <w:p w14:paraId="2E47B570" w14:textId="77777777" w:rsidR="00311EA5" w:rsidRPr="006D68AC" w:rsidRDefault="00311EA5" w:rsidP="00311EA5">
      <w:pPr>
        <w:pStyle w:val="Heading5"/>
        <w:rPr>
          <w:lang w:eastAsia="zh-CN"/>
        </w:rPr>
      </w:pPr>
      <w:bookmarkStart w:id="5791" w:name="_Toc160650180"/>
      <w:bookmarkStart w:id="5792" w:name="_Toc164928493"/>
      <w:bookmarkStart w:id="5793" w:name="_Toc168550356"/>
      <w:bookmarkStart w:id="5794" w:name="_Toc170118427"/>
      <w:bookmarkStart w:id="5795" w:name="_Toc209470509"/>
      <w:r w:rsidRPr="006D68AC">
        <w:rPr>
          <w:lang w:eastAsia="zh-CN"/>
        </w:rPr>
        <w:t>6.9.6.2.1</w:t>
      </w:r>
      <w:r w:rsidRPr="006D68AC">
        <w:rPr>
          <w:lang w:eastAsia="zh-CN"/>
        </w:rPr>
        <w:tab/>
        <w:t>Introduction</w:t>
      </w:r>
      <w:bookmarkEnd w:id="5791"/>
      <w:bookmarkEnd w:id="5792"/>
      <w:bookmarkEnd w:id="5793"/>
      <w:bookmarkEnd w:id="5794"/>
      <w:bookmarkEnd w:id="5795"/>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Heading5"/>
        <w:rPr>
          <w:lang w:val="en-US" w:eastAsia="zh-CN"/>
        </w:rPr>
      </w:pPr>
      <w:bookmarkStart w:id="5796" w:name="_Toc160650181"/>
      <w:bookmarkStart w:id="5797" w:name="_Toc164928494"/>
      <w:bookmarkStart w:id="5798" w:name="_Toc168550357"/>
      <w:bookmarkStart w:id="5799" w:name="_Toc170118428"/>
      <w:bookmarkStart w:id="5800" w:name="_Toc209470510"/>
      <w:r w:rsidRPr="006D68AC">
        <w:t>6.9.6.2.2</w:t>
      </w:r>
      <w:r w:rsidRPr="006D68AC">
        <w:tab/>
        <w:t>Type: MultiSlicesOptReq</w:t>
      </w:r>
      <w:bookmarkEnd w:id="5796"/>
      <w:bookmarkEnd w:id="5797"/>
      <w:bookmarkEnd w:id="5798"/>
      <w:bookmarkEnd w:id="5799"/>
      <w:bookmarkEnd w:id="5800"/>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Heading4"/>
        <w:rPr>
          <w:lang w:val="en-US"/>
        </w:rPr>
      </w:pPr>
      <w:bookmarkStart w:id="5801" w:name="_Toc160650182"/>
      <w:bookmarkStart w:id="5802" w:name="_Toc164928495"/>
      <w:bookmarkStart w:id="5803" w:name="_Toc168550358"/>
      <w:bookmarkStart w:id="5804" w:name="_Toc170118429"/>
      <w:bookmarkStart w:id="5805" w:name="_Toc209470511"/>
      <w:r w:rsidRPr="006D68AC">
        <w:t>6.9</w:t>
      </w:r>
      <w:r w:rsidRPr="006D68AC">
        <w:rPr>
          <w:lang w:val="en-US" w:eastAsia="zh-CN"/>
        </w:rPr>
        <w:t>.</w:t>
      </w:r>
      <w:r w:rsidRPr="006D68AC">
        <w:rPr>
          <w:lang w:val="en-US"/>
        </w:rPr>
        <w:t>6.3</w:t>
      </w:r>
      <w:r w:rsidRPr="006D68AC">
        <w:rPr>
          <w:lang w:val="en-US"/>
        </w:rPr>
        <w:tab/>
        <w:t>Simple data types and enumerations</w:t>
      </w:r>
      <w:bookmarkEnd w:id="5801"/>
      <w:bookmarkEnd w:id="5802"/>
      <w:bookmarkEnd w:id="5803"/>
      <w:bookmarkEnd w:id="5804"/>
      <w:bookmarkEnd w:id="5805"/>
    </w:p>
    <w:p w14:paraId="6289D7DB" w14:textId="77777777" w:rsidR="00311EA5" w:rsidRPr="006D68AC" w:rsidRDefault="00311EA5" w:rsidP="00311EA5">
      <w:pPr>
        <w:pStyle w:val="Heading5"/>
      </w:pPr>
      <w:bookmarkStart w:id="5806" w:name="_Toc160650183"/>
      <w:bookmarkStart w:id="5807" w:name="_Toc164928496"/>
      <w:bookmarkStart w:id="5808" w:name="_Toc168550359"/>
      <w:bookmarkStart w:id="5809" w:name="_Toc170118430"/>
      <w:bookmarkStart w:id="5810" w:name="_Toc209470512"/>
      <w:r w:rsidRPr="006D68AC">
        <w:t>6.9.6.3.1</w:t>
      </w:r>
      <w:r w:rsidRPr="006D68AC">
        <w:tab/>
        <w:t>Introduction</w:t>
      </w:r>
      <w:bookmarkEnd w:id="5806"/>
      <w:bookmarkEnd w:id="5807"/>
      <w:bookmarkEnd w:id="5808"/>
      <w:bookmarkEnd w:id="5809"/>
      <w:bookmarkEnd w:id="5810"/>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Heading5"/>
      </w:pPr>
      <w:bookmarkStart w:id="5811" w:name="_Toc160650184"/>
      <w:bookmarkStart w:id="5812" w:name="_Toc164928497"/>
      <w:bookmarkStart w:id="5813" w:name="_Toc168550360"/>
      <w:bookmarkStart w:id="5814" w:name="_Toc170118431"/>
      <w:bookmarkStart w:id="5815" w:name="_Toc209470513"/>
      <w:r w:rsidRPr="006D68AC">
        <w:t>6.9.6.3.2</w:t>
      </w:r>
      <w:r w:rsidRPr="006D68AC">
        <w:tab/>
        <w:t>Simple data types</w:t>
      </w:r>
      <w:bookmarkEnd w:id="5811"/>
      <w:bookmarkEnd w:id="5812"/>
      <w:bookmarkEnd w:id="5813"/>
      <w:bookmarkEnd w:id="5814"/>
      <w:bookmarkEnd w:id="5815"/>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Heading4"/>
        <w:rPr>
          <w:lang w:val="en-US"/>
        </w:rPr>
      </w:pPr>
      <w:bookmarkStart w:id="5816" w:name="_Toc160650185"/>
      <w:bookmarkStart w:id="5817" w:name="_Toc164928498"/>
      <w:bookmarkStart w:id="5818" w:name="_Toc168550361"/>
      <w:bookmarkStart w:id="5819" w:name="_Toc170118432"/>
      <w:bookmarkStart w:id="5820" w:name="_Toc209470514"/>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5816"/>
      <w:bookmarkEnd w:id="5817"/>
      <w:bookmarkEnd w:id="5818"/>
      <w:bookmarkEnd w:id="5819"/>
      <w:bookmarkEnd w:id="5820"/>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Heading4"/>
        <w:rPr>
          <w:lang w:val="en-US" w:eastAsia="zh-CN"/>
        </w:rPr>
      </w:pPr>
      <w:bookmarkStart w:id="5821" w:name="_Toc160650186"/>
      <w:bookmarkStart w:id="5822" w:name="_Toc164928499"/>
      <w:bookmarkStart w:id="5823" w:name="_Toc168550362"/>
      <w:bookmarkStart w:id="5824" w:name="_Toc170118433"/>
      <w:bookmarkStart w:id="5825" w:name="_Toc209470515"/>
      <w:r w:rsidRPr="006D68AC">
        <w:t>6.9</w:t>
      </w:r>
      <w:r w:rsidRPr="006D68AC">
        <w:rPr>
          <w:lang w:eastAsia="zh-CN"/>
        </w:rPr>
        <w:t>.</w:t>
      </w:r>
      <w:r w:rsidRPr="006D68AC">
        <w:t>6.5</w:t>
      </w:r>
      <w:r w:rsidRPr="006D68AC">
        <w:tab/>
        <w:t>Binary data</w:t>
      </w:r>
      <w:bookmarkEnd w:id="5821"/>
      <w:bookmarkEnd w:id="5822"/>
      <w:bookmarkEnd w:id="5823"/>
      <w:bookmarkEnd w:id="5824"/>
      <w:bookmarkEnd w:id="5825"/>
    </w:p>
    <w:p w14:paraId="272DAF0D" w14:textId="77777777" w:rsidR="00311EA5" w:rsidRPr="006D68AC" w:rsidRDefault="00311EA5" w:rsidP="00311EA5">
      <w:pPr>
        <w:pStyle w:val="Heading5"/>
      </w:pPr>
      <w:bookmarkStart w:id="5826" w:name="_Toc160650187"/>
      <w:bookmarkStart w:id="5827" w:name="_Toc164928500"/>
      <w:bookmarkStart w:id="5828" w:name="_Toc168550363"/>
      <w:bookmarkStart w:id="5829" w:name="_Toc170118434"/>
      <w:bookmarkStart w:id="5830" w:name="_Toc209470516"/>
      <w:r w:rsidRPr="006D68AC">
        <w:t>6.9.6.5.1</w:t>
      </w:r>
      <w:r w:rsidRPr="006D68AC">
        <w:tab/>
        <w:t>Binary Data Types</w:t>
      </w:r>
      <w:bookmarkEnd w:id="5826"/>
      <w:bookmarkEnd w:id="5827"/>
      <w:bookmarkEnd w:id="5828"/>
      <w:bookmarkEnd w:id="5829"/>
      <w:bookmarkEnd w:id="583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Heading3"/>
        <w:rPr>
          <w:lang w:eastAsia="zh-CN"/>
        </w:rPr>
      </w:pPr>
      <w:bookmarkStart w:id="5831" w:name="_Toc160650188"/>
      <w:bookmarkStart w:id="5832" w:name="_Toc164928501"/>
      <w:bookmarkStart w:id="5833" w:name="_Toc168550364"/>
      <w:bookmarkStart w:id="5834" w:name="_Toc170118435"/>
      <w:bookmarkStart w:id="5835" w:name="_Toc209470517"/>
      <w:r w:rsidRPr="006D68AC">
        <w:t>6.9</w:t>
      </w:r>
      <w:r w:rsidRPr="006D68AC">
        <w:rPr>
          <w:rFonts w:hint="eastAsia"/>
          <w:lang w:eastAsia="zh-CN"/>
        </w:rPr>
        <w:t>.</w:t>
      </w:r>
      <w:r w:rsidRPr="006D68AC">
        <w:t>7</w:t>
      </w:r>
      <w:r w:rsidRPr="006D68AC">
        <w:tab/>
        <w:t>Error Handling</w:t>
      </w:r>
      <w:bookmarkEnd w:id="5831"/>
      <w:bookmarkEnd w:id="5832"/>
      <w:bookmarkEnd w:id="5833"/>
      <w:bookmarkEnd w:id="5834"/>
      <w:bookmarkEnd w:id="5835"/>
    </w:p>
    <w:p w14:paraId="60C99879" w14:textId="77777777" w:rsidR="00311EA5" w:rsidRPr="006D68AC" w:rsidRDefault="00311EA5" w:rsidP="00311EA5">
      <w:pPr>
        <w:pStyle w:val="Heading4"/>
      </w:pPr>
      <w:bookmarkStart w:id="5836" w:name="_Toc160650189"/>
      <w:bookmarkStart w:id="5837" w:name="_Toc164928502"/>
      <w:bookmarkStart w:id="5838" w:name="_Toc168550365"/>
      <w:bookmarkStart w:id="5839" w:name="_Toc170118436"/>
      <w:bookmarkStart w:id="5840" w:name="_Toc209470518"/>
      <w:r w:rsidRPr="006D68AC">
        <w:t>6.9.7.1</w:t>
      </w:r>
      <w:r w:rsidRPr="006D68AC">
        <w:tab/>
        <w:t>General</w:t>
      </w:r>
      <w:bookmarkEnd w:id="5836"/>
      <w:bookmarkEnd w:id="5837"/>
      <w:bookmarkEnd w:id="5838"/>
      <w:bookmarkEnd w:id="5839"/>
      <w:bookmarkEnd w:id="584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Heading4"/>
      </w:pPr>
      <w:bookmarkStart w:id="5841" w:name="_Toc160650190"/>
      <w:bookmarkStart w:id="5842" w:name="_Toc164928503"/>
      <w:bookmarkStart w:id="5843" w:name="_Toc168550366"/>
      <w:bookmarkStart w:id="5844" w:name="_Toc170118437"/>
      <w:bookmarkStart w:id="5845" w:name="_Toc209470519"/>
      <w:r w:rsidRPr="006D68AC">
        <w:t>6.9.7.2</w:t>
      </w:r>
      <w:r w:rsidRPr="006D68AC">
        <w:tab/>
        <w:t>Protocol Errors</w:t>
      </w:r>
      <w:bookmarkEnd w:id="5841"/>
      <w:bookmarkEnd w:id="5842"/>
      <w:bookmarkEnd w:id="5843"/>
      <w:bookmarkEnd w:id="5844"/>
      <w:bookmarkEnd w:id="5845"/>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Heading4"/>
      </w:pPr>
      <w:bookmarkStart w:id="5846" w:name="_Toc160650191"/>
      <w:bookmarkStart w:id="5847" w:name="_Toc164928504"/>
      <w:bookmarkStart w:id="5848" w:name="_Toc168550367"/>
      <w:bookmarkStart w:id="5849" w:name="_Toc170118438"/>
      <w:bookmarkStart w:id="5850" w:name="_Toc209470520"/>
      <w:r w:rsidRPr="006D68AC">
        <w:t>6.9.7.3</w:t>
      </w:r>
      <w:r w:rsidRPr="006D68AC">
        <w:tab/>
        <w:t>Application Errors</w:t>
      </w:r>
      <w:bookmarkEnd w:id="5846"/>
      <w:bookmarkEnd w:id="5847"/>
      <w:bookmarkEnd w:id="5848"/>
      <w:bookmarkEnd w:id="5849"/>
      <w:bookmarkEnd w:id="5850"/>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Heading3"/>
        <w:rPr>
          <w:lang w:eastAsia="zh-CN"/>
        </w:rPr>
      </w:pPr>
      <w:bookmarkStart w:id="5851" w:name="_Toc160650192"/>
      <w:bookmarkStart w:id="5852" w:name="_Toc164928505"/>
      <w:bookmarkStart w:id="5853" w:name="_Toc168550368"/>
      <w:bookmarkStart w:id="5854" w:name="_Toc170118439"/>
      <w:bookmarkStart w:id="5855" w:name="_Toc209470521"/>
      <w:r w:rsidRPr="006D68AC">
        <w:t>6.9.8</w:t>
      </w:r>
      <w:r w:rsidRPr="006D68AC">
        <w:rPr>
          <w:lang w:eastAsia="zh-CN"/>
        </w:rPr>
        <w:tab/>
        <w:t>Feature negotiation</w:t>
      </w:r>
      <w:bookmarkEnd w:id="5851"/>
      <w:bookmarkEnd w:id="5852"/>
      <w:bookmarkEnd w:id="5853"/>
      <w:bookmarkEnd w:id="5854"/>
      <w:bookmarkEnd w:id="585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Heading3"/>
      </w:pPr>
      <w:bookmarkStart w:id="5856" w:name="_Toc160650193"/>
      <w:bookmarkStart w:id="5857" w:name="_Toc164928506"/>
      <w:bookmarkStart w:id="5858" w:name="_Toc168550369"/>
      <w:bookmarkStart w:id="5859" w:name="_Toc170118440"/>
      <w:bookmarkStart w:id="5860" w:name="_Toc209470522"/>
      <w:r w:rsidRPr="006D68AC">
        <w:t>6.9.9</w:t>
      </w:r>
      <w:r w:rsidRPr="006D68AC">
        <w:tab/>
        <w:t>Security</w:t>
      </w:r>
      <w:bookmarkEnd w:id="5856"/>
      <w:bookmarkEnd w:id="5857"/>
      <w:bookmarkEnd w:id="5858"/>
      <w:bookmarkEnd w:id="5859"/>
      <w:bookmarkEnd w:id="5860"/>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Heading2"/>
      </w:pPr>
      <w:bookmarkStart w:id="5861" w:name="_Toc160650194"/>
      <w:bookmarkStart w:id="5862" w:name="_Toc164928507"/>
      <w:bookmarkStart w:id="5863" w:name="_Toc168550370"/>
      <w:bookmarkStart w:id="5864" w:name="_Toc170118441"/>
      <w:bookmarkStart w:id="5865" w:name="_Toc209470523"/>
      <w:r w:rsidRPr="006D68AC">
        <w:rPr>
          <w:noProof/>
          <w:lang w:eastAsia="zh-CN"/>
        </w:rPr>
        <w:t>6.10</w:t>
      </w:r>
      <w:r w:rsidRPr="006D68AC">
        <w:tab/>
      </w:r>
      <w:r w:rsidRPr="006D68AC">
        <w:rPr>
          <w:lang w:val="en-US"/>
        </w:rPr>
        <w:t>NSCE_NetworkSliceAdaptation</w:t>
      </w:r>
      <w:r w:rsidRPr="006D68AC">
        <w:t xml:space="preserve"> API</w:t>
      </w:r>
      <w:bookmarkEnd w:id="5427"/>
      <w:bookmarkEnd w:id="5428"/>
      <w:bookmarkEnd w:id="5429"/>
      <w:bookmarkEnd w:id="5861"/>
      <w:bookmarkEnd w:id="5862"/>
      <w:bookmarkEnd w:id="5863"/>
      <w:bookmarkEnd w:id="5864"/>
      <w:bookmarkEnd w:id="5865"/>
    </w:p>
    <w:p w14:paraId="0A3C0CE3" w14:textId="77777777" w:rsidR="009A4BE1" w:rsidRPr="006D68AC" w:rsidRDefault="009A4BE1" w:rsidP="009A4BE1">
      <w:pPr>
        <w:pStyle w:val="Heading3"/>
      </w:pPr>
      <w:bookmarkStart w:id="5866" w:name="_Toc157434937"/>
      <w:bookmarkStart w:id="5867" w:name="_Toc157436652"/>
      <w:bookmarkStart w:id="5868" w:name="_Toc157440492"/>
      <w:bookmarkStart w:id="5869" w:name="_Toc160650195"/>
      <w:bookmarkStart w:id="5870" w:name="_Toc164928508"/>
      <w:bookmarkStart w:id="5871" w:name="_Toc168550371"/>
      <w:bookmarkStart w:id="5872" w:name="_Toc170118442"/>
      <w:bookmarkStart w:id="5873" w:name="_Toc209470524"/>
      <w:r w:rsidRPr="006D68AC">
        <w:rPr>
          <w:noProof/>
          <w:lang w:eastAsia="zh-CN"/>
        </w:rPr>
        <w:t>6.10</w:t>
      </w:r>
      <w:r w:rsidRPr="006D68AC">
        <w:t>.1</w:t>
      </w:r>
      <w:r w:rsidRPr="006D68AC">
        <w:tab/>
        <w:t>Introduction</w:t>
      </w:r>
      <w:bookmarkEnd w:id="5866"/>
      <w:bookmarkEnd w:id="5867"/>
      <w:bookmarkEnd w:id="5868"/>
      <w:bookmarkEnd w:id="5869"/>
      <w:bookmarkEnd w:id="5870"/>
      <w:bookmarkEnd w:id="5871"/>
      <w:bookmarkEnd w:id="5872"/>
      <w:bookmarkEnd w:id="5873"/>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Heading3"/>
      </w:pPr>
      <w:bookmarkStart w:id="5874" w:name="_Toc157434938"/>
      <w:bookmarkStart w:id="5875" w:name="_Toc157436653"/>
      <w:bookmarkStart w:id="5876" w:name="_Toc157440493"/>
      <w:bookmarkStart w:id="5877" w:name="_Toc160650196"/>
      <w:bookmarkStart w:id="5878" w:name="_Toc164928509"/>
      <w:bookmarkStart w:id="5879" w:name="_Toc168550372"/>
      <w:bookmarkStart w:id="5880" w:name="_Toc170118443"/>
      <w:bookmarkStart w:id="5881" w:name="_Toc209470525"/>
      <w:r w:rsidRPr="006D68AC">
        <w:rPr>
          <w:noProof/>
          <w:lang w:eastAsia="zh-CN"/>
        </w:rPr>
        <w:t>6.10</w:t>
      </w:r>
      <w:r w:rsidRPr="006D68AC">
        <w:t>.2</w:t>
      </w:r>
      <w:r w:rsidRPr="006D68AC">
        <w:tab/>
        <w:t>Usage of HTTP</w:t>
      </w:r>
      <w:bookmarkEnd w:id="5874"/>
      <w:bookmarkEnd w:id="5875"/>
      <w:bookmarkEnd w:id="5876"/>
      <w:bookmarkEnd w:id="5877"/>
      <w:bookmarkEnd w:id="5878"/>
      <w:bookmarkEnd w:id="5879"/>
      <w:bookmarkEnd w:id="5880"/>
      <w:bookmarkEnd w:id="5881"/>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Heading3"/>
      </w:pPr>
      <w:bookmarkStart w:id="5882" w:name="_Toc157434939"/>
      <w:bookmarkStart w:id="5883" w:name="_Toc157436654"/>
      <w:bookmarkStart w:id="5884" w:name="_Toc157440494"/>
      <w:bookmarkStart w:id="5885" w:name="_Toc160650197"/>
      <w:bookmarkStart w:id="5886" w:name="_Toc164928510"/>
      <w:bookmarkStart w:id="5887" w:name="_Toc168550373"/>
      <w:bookmarkStart w:id="5888" w:name="_Toc170118444"/>
      <w:bookmarkStart w:id="5889" w:name="_Toc209470526"/>
      <w:r w:rsidRPr="006D68AC">
        <w:rPr>
          <w:noProof/>
          <w:lang w:eastAsia="zh-CN"/>
        </w:rPr>
        <w:t>6.10</w:t>
      </w:r>
      <w:r w:rsidRPr="006D68AC">
        <w:t>.3</w:t>
      </w:r>
      <w:r w:rsidRPr="006D68AC">
        <w:tab/>
        <w:t>Resources</w:t>
      </w:r>
      <w:bookmarkEnd w:id="5882"/>
      <w:bookmarkEnd w:id="5883"/>
      <w:bookmarkEnd w:id="5884"/>
      <w:bookmarkEnd w:id="5885"/>
      <w:bookmarkEnd w:id="5886"/>
      <w:bookmarkEnd w:id="5887"/>
      <w:bookmarkEnd w:id="5888"/>
      <w:bookmarkEnd w:id="588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Heading3"/>
      </w:pPr>
      <w:bookmarkStart w:id="5890" w:name="_Toc157434940"/>
      <w:bookmarkStart w:id="5891" w:name="_Toc157436655"/>
      <w:bookmarkStart w:id="5892" w:name="_Toc157440495"/>
      <w:bookmarkStart w:id="5893" w:name="_Toc160650198"/>
      <w:bookmarkStart w:id="5894" w:name="_Toc164928511"/>
      <w:bookmarkStart w:id="5895" w:name="_Toc168550374"/>
      <w:bookmarkStart w:id="5896" w:name="_Toc170118445"/>
      <w:bookmarkStart w:id="5897" w:name="_Toc209470527"/>
      <w:r w:rsidRPr="006D68AC">
        <w:rPr>
          <w:noProof/>
          <w:lang w:eastAsia="zh-CN"/>
        </w:rPr>
        <w:t>6.10</w:t>
      </w:r>
      <w:r w:rsidRPr="006D68AC">
        <w:t>.4</w:t>
      </w:r>
      <w:r w:rsidRPr="006D68AC">
        <w:tab/>
        <w:t>Custom Operations without associated resources</w:t>
      </w:r>
      <w:bookmarkEnd w:id="5890"/>
      <w:bookmarkEnd w:id="5891"/>
      <w:bookmarkEnd w:id="5892"/>
      <w:bookmarkEnd w:id="5893"/>
      <w:bookmarkEnd w:id="5894"/>
      <w:bookmarkEnd w:id="5895"/>
      <w:bookmarkEnd w:id="5896"/>
      <w:bookmarkEnd w:id="5897"/>
    </w:p>
    <w:p w14:paraId="7FE72520" w14:textId="77777777" w:rsidR="009A4BE1" w:rsidRPr="006D68AC" w:rsidRDefault="009A4BE1" w:rsidP="009A4BE1">
      <w:pPr>
        <w:pStyle w:val="Heading4"/>
      </w:pPr>
      <w:bookmarkStart w:id="5898" w:name="_Toc157434941"/>
      <w:bookmarkStart w:id="5899" w:name="_Toc157436656"/>
      <w:bookmarkStart w:id="5900" w:name="_Toc157440496"/>
      <w:bookmarkStart w:id="5901" w:name="_Toc160650199"/>
      <w:bookmarkStart w:id="5902" w:name="_Toc164928512"/>
      <w:bookmarkStart w:id="5903" w:name="_Toc168550375"/>
      <w:bookmarkStart w:id="5904" w:name="_Toc170118446"/>
      <w:bookmarkStart w:id="5905" w:name="_Toc209470528"/>
      <w:r w:rsidRPr="006D68AC">
        <w:rPr>
          <w:noProof/>
          <w:lang w:eastAsia="zh-CN"/>
        </w:rPr>
        <w:t>6.10</w:t>
      </w:r>
      <w:r w:rsidRPr="006D68AC">
        <w:t>.4.1</w:t>
      </w:r>
      <w:r w:rsidRPr="006D68AC">
        <w:tab/>
        <w:t>Overview</w:t>
      </w:r>
      <w:bookmarkEnd w:id="5898"/>
      <w:bookmarkEnd w:id="5899"/>
      <w:bookmarkEnd w:id="5900"/>
      <w:bookmarkEnd w:id="5901"/>
      <w:bookmarkEnd w:id="5902"/>
      <w:bookmarkEnd w:id="5903"/>
      <w:bookmarkEnd w:id="5904"/>
      <w:bookmarkEnd w:id="5905"/>
    </w:p>
    <w:p w14:paraId="61882719" w14:textId="77777777" w:rsidR="009A4BE1" w:rsidRPr="006D68AC" w:rsidRDefault="009A4BE1" w:rsidP="009A4BE1">
      <w:pPr>
        <w:rPr>
          <w:color w:val="000000"/>
          <w:lang w:eastAsia="zh-CN"/>
        </w:rPr>
      </w:pPr>
      <w:bookmarkStart w:id="5906"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5906"/>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45pt;height:95.85pt;mso-width-percent:0;mso-height-percent:0;mso-width-percent:0;mso-height-percent:0" o:ole="">
            <v:imagedata r:id="rId155" o:title=""/>
          </v:shape>
          <o:OLEObject Type="Embed" ProgID="Word.Document.8" ShapeID="_x0000_i1100" DrawAspect="Content" ObjectID="_1820301976"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Heading4"/>
      </w:pPr>
      <w:bookmarkStart w:id="5907" w:name="_Toc157434942"/>
      <w:bookmarkStart w:id="5908" w:name="_Toc157436657"/>
      <w:bookmarkStart w:id="5909" w:name="_Toc157440497"/>
      <w:bookmarkStart w:id="5910" w:name="_Toc160650200"/>
      <w:bookmarkStart w:id="5911" w:name="_Toc164928513"/>
      <w:bookmarkStart w:id="5912" w:name="_Toc168550376"/>
      <w:bookmarkStart w:id="5913" w:name="_Toc170118447"/>
      <w:bookmarkStart w:id="5914" w:name="_Toc209470529"/>
      <w:r w:rsidRPr="006D68AC">
        <w:rPr>
          <w:noProof/>
          <w:lang w:eastAsia="zh-CN"/>
        </w:rPr>
        <w:t>6.10</w:t>
      </w:r>
      <w:r w:rsidRPr="006D68AC">
        <w:t>.4.2</w:t>
      </w:r>
      <w:r w:rsidRPr="006D68AC">
        <w:tab/>
        <w:t>Operation: Request</w:t>
      </w:r>
      <w:bookmarkEnd w:id="5907"/>
      <w:bookmarkEnd w:id="5908"/>
      <w:bookmarkEnd w:id="5909"/>
      <w:bookmarkEnd w:id="5910"/>
      <w:bookmarkEnd w:id="5911"/>
      <w:bookmarkEnd w:id="5912"/>
      <w:bookmarkEnd w:id="5913"/>
      <w:bookmarkEnd w:id="5914"/>
    </w:p>
    <w:p w14:paraId="79C0ACBA" w14:textId="77777777" w:rsidR="009A4BE1" w:rsidRPr="006D68AC" w:rsidRDefault="009A4BE1" w:rsidP="009A4BE1">
      <w:pPr>
        <w:pStyle w:val="Heading5"/>
      </w:pPr>
      <w:bookmarkStart w:id="5915" w:name="_Toc157434943"/>
      <w:bookmarkStart w:id="5916" w:name="_Toc157436658"/>
      <w:bookmarkStart w:id="5917" w:name="_Toc157440498"/>
      <w:bookmarkStart w:id="5918" w:name="_Toc160650201"/>
      <w:bookmarkStart w:id="5919" w:name="_Toc164928514"/>
      <w:bookmarkStart w:id="5920" w:name="_Toc168550377"/>
      <w:bookmarkStart w:id="5921" w:name="_Toc170118448"/>
      <w:bookmarkStart w:id="5922" w:name="_Toc209470530"/>
      <w:r w:rsidRPr="006D68AC">
        <w:rPr>
          <w:noProof/>
          <w:lang w:eastAsia="zh-CN"/>
        </w:rPr>
        <w:t>6.10</w:t>
      </w:r>
      <w:r w:rsidRPr="006D68AC">
        <w:t>.4.2.1</w:t>
      </w:r>
      <w:r w:rsidRPr="006D68AC">
        <w:tab/>
        <w:t>Description</w:t>
      </w:r>
      <w:bookmarkEnd w:id="5915"/>
      <w:bookmarkEnd w:id="5916"/>
      <w:bookmarkEnd w:id="5917"/>
      <w:bookmarkEnd w:id="5918"/>
      <w:bookmarkEnd w:id="5919"/>
      <w:bookmarkEnd w:id="5920"/>
      <w:bookmarkEnd w:id="5921"/>
      <w:bookmarkEnd w:id="5922"/>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Heading5"/>
      </w:pPr>
      <w:bookmarkStart w:id="5923" w:name="_Toc157434944"/>
      <w:bookmarkStart w:id="5924" w:name="_Toc157436659"/>
      <w:bookmarkStart w:id="5925" w:name="_Toc157440499"/>
      <w:bookmarkStart w:id="5926" w:name="_Toc160650202"/>
      <w:bookmarkStart w:id="5927" w:name="_Toc164928515"/>
      <w:bookmarkStart w:id="5928" w:name="_Toc168550378"/>
      <w:bookmarkStart w:id="5929" w:name="_Toc170118449"/>
      <w:bookmarkStart w:id="5930" w:name="_Toc209470531"/>
      <w:bookmarkStart w:id="5931" w:name="_Toc157434945"/>
      <w:bookmarkStart w:id="5932" w:name="_Toc157436660"/>
      <w:bookmarkStart w:id="5933" w:name="_Toc157440500"/>
      <w:r w:rsidRPr="006D68AC">
        <w:rPr>
          <w:noProof/>
          <w:lang w:eastAsia="zh-CN"/>
        </w:rPr>
        <w:t>6.10</w:t>
      </w:r>
      <w:r w:rsidRPr="006D68AC">
        <w:t>.4.2.2</w:t>
      </w:r>
      <w:r w:rsidRPr="006D68AC">
        <w:tab/>
        <w:t>Operation Definition</w:t>
      </w:r>
      <w:bookmarkEnd w:id="5923"/>
      <w:bookmarkEnd w:id="5924"/>
      <w:bookmarkEnd w:id="5925"/>
      <w:bookmarkEnd w:id="5926"/>
      <w:bookmarkEnd w:id="5927"/>
      <w:bookmarkEnd w:id="5928"/>
      <w:bookmarkEnd w:id="5929"/>
      <w:bookmarkEnd w:id="5930"/>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Heading3"/>
      </w:pPr>
      <w:bookmarkStart w:id="5934" w:name="_Toc160650203"/>
      <w:bookmarkStart w:id="5935" w:name="_Toc164928516"/>
      <w:bookmarkStart w:id="5936" w:name="_Toc168550379"/>
      <w:bookmarkStart w:id="5937" w:name="_Toc170118450"/>
      <w:bookmarkStart w:id="5938" w:name="_Toc209470532"/>
      <w:bookmarkStart w:id="5939" w:name="_Toc157434946"/>
      <w:bookmarkStart w:id="5940" w:name="_Toc157436661"/>
      <w:bookmarkStart w:id="5941" w:name="_Toc157440501"/>
      <w:bookmarkEnd w:id="5931"/>
      <w:bookmarkEnd w:id="5932"/>
      <w:bookmarkEnd w:id="5933"/>
      <w:r w:rsidRPr="006D68AC">
        <w:rPr>
          <w:noProof/>
          <w:lang w:eastAsia="zh-CN"/>
        </w:rPr>
        <w:t>6.10</w:t>
      </w:r>
      <w:r w:rsidRPr="006D68AC">
        <w:t>.5</w:t>
      </w:r>
      <w:r w:rsidRPr="006D68AC">
        <w:tab/>
        <w:t>Notifications</w:t>
      </w:r>
      <w:bookmarkEnd w:id="5934"/>
      <w:bookmarkEnd w:id="5935"/>
      <w:bookmarkEnd w:id="5936"/>
      <w:bookmarkEnd w:id="5937"/>
      <w:bookmarkEnd w:id="5938"/>
    </w:p>
    <w:p w14:paraId="4E193EC2" w14:textId="77777777" w:rsidR="00311EA5" w:rsidRPr="006D68AC" w:rsidRDefault="00311EA5" w:rsidP="00311EA5">
      <w:pPr>
        <w:pStyle w:val="Heading4"/>
      </w:pPr>
      <w:bookmarkStart w:id="5942" w:name="_Toc160650204"/>
      <w:bookmarkStart w:id="5943" w:name="_Toc164928517"/>
      <w:bookmarkStart w:id="5944" w:name="_Toc168550380"/>
      <w:bookmarkStart w:id="5945" w:name="_Toc170118451"/>
      <w:bookmarkStart w:id="5946" w:name="_Toc209470533"/>
      <w:r w:rsidRPr="006D68AC">
        <w:rPr>
          <w:noProof/>
          <w:lang w:eastAsia="zh-CN"/>
        </w:rPr>
        <w:t>6.10</w:t>
      </w:r>
      <w:r w:rsidRPr="006D68AC">
        <w:t>.5.1</w:t>
      </w:r>
      <w:r w:rsidRPr="006D68AC">
        <w:tab/>
        <w:t>General</w:t>
      </w:r>
      <w:bookmarkEnd w:id="5942"/>
      <w:bookmarkEnd w:id="5943"/>
      <w:bookmarkEnd w:id="5944"/>
      <w:bookmarkEnd w:id="5945"/>
      <w:bookmarkEnd w:id="594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Heading4"/>
      </w:pPr>
      <w:bookmarkStart w:id="5947" w:name="_Toc160650205"/>
      <w:bookmarkStart w:id="5948" w:name="_Toc164928518"/>
      <w:bookmarkStart w:id="5949" w:name="_Toc168550381"/>
      <w:bookmarkStart w:id="5950" w:name="_Toc170118452"/>
      <w:bookmarkStart w:id="5951" w:name="_Toc209470534"/>
      <w:r w:rsidRPr="006D68AC">
        <w:rPr>
          <w:noProof/>
          <w:lang w:eastAsia="zh-CN"/>
        </w:rPr>
        <w:t>6.10</w:t>
      </w:r>
      <w:r w:rsidRPr="006D68AC">
        <w:t>.5.2</w:t>
      </w:r>
      <w:r w:rsidRPr="006D68AC">
        <w:tab/>
        <w:t>Network Slice Adaptation Status Notification</w:t>
      </w:r>
      <w:bookmarkEnd w:id="5947"/>
      <w:bookmarkEnd w:id="5948"/>
      <w:bookmarkEnd w:id="5949"/>
      <w:bookmarkEnd w:id="5950"/>
      <w:bookmarkEnd w:id="5951"/>
    </w:p>
    <w:p w14:paraId="4B1C4B6B" w14:textId="77777777" w:rsidR="00311EA5" w:rsidRPr="006D68AC" w:rsidRDefault="00311EA5" w:rsidP="00311EA5">
      <w:pPr>
        <w:pStyle w:val="Heading5"/>
        <w:rPr>
          <w:noProof/>
        </w:rPr>
      </w:pPr>
      <w:bookmarkStart w:id="5952" w:name="_Toc160650206"/>
      <w:bookmarkStart w:id="5953" w:name="_Toc164928519"/>
      <w:bookmarkStart w:id="5954" w:name="_Toc168550382"/>
      <w:bookmarkStart w:id="5955" w:name="_Toc170118453"/>
      <w:bookmarkStart w:id="5956" w:name="_Toc209470535"/>
      <w:r w:rsidRPr="006D68AC">
        <w:rPr>
          <w:noProof/>
          <w:lang w:eastAsia="zh-CN"/>
        </w:rPr>
        <w:t>6.10</w:t>
      </w:r>
      <w:r w:rsidRPr="006D68AC">
        <w:t>.5.2</w:t>
      </w:r>
      <w:r w:rsidRPr="006D68AC">
        <w:rPr>
          <w:noProof/>
        </w:rPr>
        <w:t>.1</w:t>
      </w:r>
      <w:r w:rsidRPr="006D68AC">
        <w:rPr>
          <w:noProof/>
        </w:rPr>
        <w:tab/>
        <w:t>Description</w:t>
      </w:r>
      <w:bookmarkEnd w:id="5952"/>
      <w:bookmarkEnd w:id="5953"/>
      <w:bookmarkEnd w:id="5954"/>
      <w:bookmarkEnd w:id="5955"/>
      <w:bookmarkEnd w:id="5956"/>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Heading5"/>
        <w:rPr>
          <w:noProof/>
        </w:rPr>
      </w:pPr>
      <w:bookmarkStart w:id="5957" w:name="_Toc160650207"/>
      <w:bookmarkStart w:id="5958" w:name="_Toc164928520"/>
      <w:bookmarkStart w:id="5959" w:name="_Toc168550383"/>
      <w:bookmarkStart w:id="5960" w:name="_Toc170118454"/>
      <w:bookmarkStart w:id="5961" w:name="_Toc209470536"/>
      <w:r w:rsidRPr="006D68AC">
        <w:rPr>
          <w:noProof/>
          <w:lang w:eastAsia="zh-CN"/>
        </w:rPr>
        <w:t>6.10</w:t>
      </w:r>
      <w:r w:rsidRPr="006D68AC">
        <w:t>.5.2</w:t>
      </w:r>
      <w:r w:rsidRPr="006D68AC">
        <w:rPr>
          <w:noProof/>
        </w:rPr>
        <w:t>.2</w:t>
      </w:r>
      <w:r w:rsidRPr="006D68AC">
        <w:rPr>
          <w:noProof/>
        </w:rPr>
        <w:tab/>
        <w:t>Target URI</w:t>
      </w:r>
      <w:bookmarkEnd w:id="5957"/>
      <w:bookmarkEnd w:id="5958"/>
      <w:bookmarkEnd w:id="5959"/>
      <w:bookmarkEnd w:id="5960"/>
      <w:bookmarkEnd w:id="5961"/>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Heading5"/>
        <w:rPr>
          <w:noProof/>
        </w:rPr>
      </w:pPr>
      <w:bookmarkStart w:id="5962" w:name="_Toc160650208"/>
      <w:bookmarkStart w:id="5963" w:name="_Toc164928521"/>
      <w:bookmarkStart w:id="5964" w:name="_Toc168550384"/>
      <w:bookmarkStart w:id="5965" w:name="_Toc170118455"/>
      <w:bookmarkStart w:id="5966" w:name="_Toc209470537"/>
      <w:r w:rsidRPr="006D68AC">
        <w:rPr>
          <w:noProof/>
          <w:lang w:eastAsia="zh-CN"/>
        </w:rPr>
        <w:t>6.10</w:t>
      </w:r>
      <w:r w:rsidRPr="006D68AC">
        <w:t>.5.2</w:t>
      </w:r>
      <w:r w:rsidRPr="006D68AC">
        <w:rPr>
          <w:noProof/>
        </w:rPr>
        <w:t>.3</w:t>
      </w:r>
      <w:r w:rsidRPr="006D68AC">
        <w:rPr>
          <w:noProof/>
        </w:rPr>
        <w:tab/>
        <w:t>Standard Methods</w:t>
      </w:r>
      <w:bookmarkEnd w:id="5962"/>
      <w:bookmarkEnd w:id="5963"/>
      <w:bookmarkEnd w:id="5964"/>
      <w:bookmarkEnd w:id="5965"/>
      <w:bookmarkEnd w:id="5966"/>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Heading3"/>
      </w:pPr>
      <w:bookmarkStart w:id="5967" w:name="_Toc160650209"/>
      <w:bookmarkStart w:id="5968" w:name="_Toc164928522"/>
      <w:bookmarkStart w:id="5969" w:name="_Toc168550385"/>
      <w:bookmarkStart w:id="5970" w:name="_Toc170118456"/>
      <w:bookmarkStart w:id="5971" w:name="_Toc209470538"/>
      <w:r w:rsidRPr="006D68AC">
        <w:rPr>
          <w:noProof/>
          <w:lang w:eastAsia="zh-CN"/>
        </w:rPr>
        <w:t>6.10</w:t>
      </w:r>
      <w:r w:rsidRPr="006D68AC">
        <w:t>.6</w:t>
      </w:r>
      <w:r w:rsidRPr="006D68AC">
        <w:tab/>
        <w:t>Data Model</w:t>
      </w:r>
      <w:bookmarkEnd w:id="5939"/>
      <w:bookmarkEnd w:id="5940"/>
      <w:bookmarkEnd w:id="5941"/>
      <w:bookmarkEnd w:id="5967"/>
      <w:bookmarkEnd w:id="5968"/>
      <w:bookmarkEnd w:id="5969"/>
      <w:bookmarkEnd w:id="5970"/>
      <w:bookmarkEnd w:id="5971"/>
    </w:p>
    <w:p w14:paraId="62B06F3F" w14:textId="77777777" w:rsidR="00311EA5" w:rsidRPr="006D68AC" w:rsidRDefault="00311EA5" w:rsidP="00311EA5">
      <w:pPr>
        <w:pStyle w:val="Heading4"/>
      </w:pPr>
      <w:bookmarkStart w:id="5972" w:name="_Toc160650210"/>
      <w:bookmarkStart w:id="5973" w:name="_Toc164928523"/>
      <w:bookmarkStart w:id="5974" w:name="_Toc168550386"/>
      <w:bookmarkStart w:id="5975" w:name="_Toc170118457"/>
      <w:bookmarkStart w:id="5976" w:name="_Toc209470539"/>
      <w:bookmarkStart w:id="5977" w:name="_Toc157434948"/>
      <w:bookmarkStart w:id="5978" w:name="_Toc157436663"/>
      <w:bookmarkStart w:id="5979" w:name="_Toc157440503"/>
      <w:r w:rsidRPr="006D68AC">
        <w:rPr>
          <w:noProof/>
          <w:lang w:eastAsia="zh-CN"/>
        </w:rPr>
        <w:t>6.10</w:t>
      </w:r>
      <w:r w:rsidRPr="006D68AC">
        <w:t>.6.1</w:t>
      </w:r>
      <w:r w:rsidRPr="006D68AC">
        <w:tab/>
        <w:t>General</w:t>
      </w:r>
      <w:bookmarkEnd w:id="5972"/>
      <w:bookmarkEnd w:id="5973"/>
      <w:bookmarkEnd w:id="5974"/>
      <w:bookmarkEnd w:id="5975"/>
      <w:bookmarkEnd w:id="5976"/>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Heading4"/>
        <w:rPr>
          <w:lang w:val="en-US"/>
        </w:rPr>
      </w:pPr>
      <w:bookmarkStart w:id="5980" w:name="_Toc160650211"/>
      <w:bookmarkStart w:id="5981" w:name="_Toc164928524"/>
      <w:bookmarkStart w:id="5982" w:name="_Toc168550387"/>
      <w:bookmarkStart w:id="5983" w:name="_Toc170118458"/>
      <w:bookmarkStart w:id="5984" w:name="_Toc209470540"/>
      <w:r w:rsidRPr="006D68AC">
        <w:rPr>
          <w:noProof/>
          <w:lang w:eastAsia="zh-CN"/>
        </w:rPr>
        <w:t>6.10</w:t>
      </w:r>
      <w:r w:rsidRPr="006D68AC">
        <w:rPr>
          <w:lang w:val="en-US"/>
        </w:rPr>
        <w:t>.6.2</w:t>
      </w:r>
      <w:r w:rsidRPr="006D68AC">
        <w:rPr>
          <w:lang w:val="en-US"/>
        </w:rPr>
        <w:tab/>
        <w:t>Structured data types</w:t>
      </w:r>
      <w:bookmarkEnd w:id="5977"/>
      <w:bookmarkEnd w:id="5978"/>
      <w:bookmarkEnd w:id="5979"/>
      <w:bookmarkEnd w:id="5980"/>
      <w:bookmarkEnd w:id="5981"/>
      <w:bookmarkEnd w:id="5982"/>
      <w:bookmarkEnd w:id="5983"/>
      <w:bookmarkEnd w:id="5984"/>
    </w:p>
    <w:p w14:paraId="6DFB02EF" w14:textId="77777777" w:rsidR="009A4BE1" w:rsidRPr="006D68AC" w:rsidRDefault="009A4BE1" w:rsidP="009A4BE1">
      <w:pPr>
        <w:pStyle w:val="Heading5"/>
      </w:pPr>
      <w:bookmarkStart w:id="5985" w:name="_Toc157434949"/>
      <w:bookmarkStart w:id="5986" w:name="_Toc157436664"/>
      <w:bookmarkStart w:id="5987" w:name="_Toc157440504"/>
      <w:bookmarkStart w:id="5988" w:name="_Toc160650212"/>
      <w:bookmarkStart w:id="5989" w:name="_Toc164928525"/>
      <w:bookmarkStart w:id="5990" w:name="_Toc168550388"/>
      <w:bookmarkStart w:id="5991" w:name="_Toc170118459"/>
      <w:bookmarkStart w:id="5992" w:name="_Toc209470541"/>
      <w:r w:rsidRPr="006D68AC">
        <w:rPr>
          <w:noProof/>
          <w:lang w:eastAsia="zh-CN"/>
        </w:rPr>
        <w:t>6.10</w:t>
      </w:r>
      <w:r w:rsidRPr="006D68AC">
        <w:t>.6.2.1</w:t>
      </w:r>
      <w:r w:rsidRPr="006D68AC">
        <w:tab/>
        <w:t>Introduction</w:t>
      </w:r>
      <w:bookmarkEnd w:id="5985"/>
      <w:bookmarkEnd w:id="5986"/>
      <w:bookmarkEnd w:id="5987"/>
      <w:bookmarkEnd w:id="5988"/>
      <w:bookmarkEnd w:id="5989"/>
      <w:bookmarkEnd w:id="5990"/>
      <w:bookmarkEnd w:id="5991"/>
      <w:bookmarkEnd w:id="5992"/>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Heading5"/>
      </w:pPr>
      <w:bookmarkStart w:id="5993" w:name="_Toc157434950"/>
      <w:bookmarkStart w:id="5994" w:name="_Toc157436665"/>
      <w:bookmarkStart w:id="5995" w:name="_Toc157440505"/>
      <w:bookmarkStart w:id="5996" w:name="_Toc160650213"/>
      <w:bookmarkStart w:id="5997" w:name="_Toc164928526"/>
      <w:bookmarkStart w:id="5998" w:name="_Toc168550389"/>
      <w:bookmarkStart w:id="5999" w:name="_Toc170118460"/>
      <w:bookmarkStart w:id="6000" w:name="_Toc209470542"/>
      <w:bookmarkStart w:id="6001" w:name="_Toc157434952"/>
      <w:bookmarkStart w:id="6002" w:name="_Toc157436667"/>
      <w:bookmarkStart w:id="6003" w:name="_Toc157440507"/>
      <w:r w:rsidRPr="006D68AC">
        <w:rPr>
          <w:noProof/>
          <w:lang w:eastAsia="zh-CN"/>
        </w:rPr>
        <w:t>6.10</w:t>
      </w:r>
      <w:r w:rsidRPr="006D68AC">
        <w:t>.6.2.2</w:t>
      </w:r>
      <w:r w:rsidRPr="006D68AC">
        <w:tab/>
        <w:t>Type: NwSliceAdptInfo</w:t>
      </w:r>
      <w:bookmarkEnd w:id="5993"/>
      <w:bookmarkEnd w:id="5994"/>
      <w:bookmarkEnd w:id="5995"/>
      <w:bookmarkEnd w:id="5996"/>
      <w:bookmarkEnd w:id="5997"/>
      <w:bookmarkEnd w:id="5998"/>
      <w:bookmarkEnd w:id="5999"/>
      <w:bookmarkEnd w:id="6000"/>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Heading5"/>
      </w:pPr>
      <w:bookmarkStart w:id="6004" w:name="_Toc157434951"/>
      <w:bookmarkStart w:id="6005" w:name="_Toc157436666"/>
      <w:bookmarkStart w:id="6006" w:name="_Toc157440506"/>
      <w:bookmarkStart w:id="6007" w:name="_Toc160650214"/>
      <w:bookmarkStart w:id="6008" w:name="_Toc164928527"/>
      <w:bookmarkStart w:id="6009" w:name="_Toc168550390"/>
      <w:bookmarkStart w:id="6010" w:name="_Toc170118461"/>
      <w:bookmarkStart w:id="6011" w:name="_Toc209470543"/>
      <w:r w:rsidRPr="006D68AC">
        <w:rPr>
          <w:noProof/>
          <w:lang w:eastAsia="zh-CN"/>
        </w:rPr>
        <w:t>6.10</w:t>
      </w:r>
      <w:r w:rsidRPr="006D68AC">
        <w:t>.6.2.3</w:t>
      </w:r>
      <w:r w:rsidRPr="006D68AC">
        <w:tab/>
        <w:t>Type: AdaptThreshold</w:t>
      </w:r>
      <w:bookmarkEnd w:id="6004"/>
      <w:bookmarkEnd w:id="6005"/>
      <w:bookmarkEnd w:id="6006"/>
      <w:bookmarkEnd w:id="6007"/>
      <w:bookmarkEnd w:id="6008"/>
      <w:bookmarkEnd w:id="6009"/>
      <w:bookmarkEnd w:id="6010"/>
      <w:bookmarkEnd w:id="601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Heading5"/>
      </w:pPr>
      <w:bookmarkStart w:id="6012" w:name="_Toc160650215"/>
      <w:bookmarkStart w:id="6013" w:name="_Toc164928528"/>
      <w:bookmarkStart w:id="6014" w:name="_Toc168550391"/>
      <w:bookmarkStart w:id="6015" w:name="_Toc170118462"/>
      <w:bookmarkStart w:id="6016" w:name="_Toc209470544"/>
      <w:r w:rsidRPr="006D68AC">
        <w:rPr>
          <w:noProof/>
          <w:lang w:eastAsia="zh-CN"/>
        </w:rPr>
        <w:t>6.10</w:t>
      </w:r>
      <w:r w:rsidRPr="006D68AC">
        <w:t>.6.2.4</w:t>
      </w:r>
      <w:r w:rsidRPr="006D68AC">
        <w:tab/>
        <w:t>Type: AdaptStatusNotif</w:t>
      </w:r>
      <w:bookmarkEnd w:id="6012"/>
      <w:bookmarkEnd w:id="6013"/>
      <w:bookmarkEnd w:id="6014"/>
      <w:bookmarkEnd w:id="6015"/>
      <w:bookmarkEnd w:id="6016"/>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Heading4"/>
        <w:rPr>
          <w:lang w:val="en-US"/>
        </w:rPr>
      </w:pPr>
      <w:bookmarkStart w:id="6017" w:name="_Toc160650216"/>
      <w:bookmarkStart w:id="6018" w:name="_Toc164928529"/>
      <w:bookmarkStart w:id="6019" w:name="_Toc168550392"/>
      <w:bookmarkStart w:id="6020" w:name="_Toc170118463"/>
      <w:bookmarkStart w:id="6021" w:name="_Toc209470545"/>
      <w:r w:rsidRPr="006D68AC">
        <w:rPr>
          <w:noProof/>
          <w:lang w:eastAsia="zh-CN"/>
        </w:rPr>
        <w:t>6.10</w:t>
      </w:r>
      <w:r w:rsidRPr="006D68AC">
        <w:rPr>
          <w:lang w:val="en-US"/>
        </w:rPr>
        <w:t>.6.3</w:t>
      </w:r>
      <w:r w:rsidRPr="006D68AC">
        <w:rPr>
          <w:lang w:val="en-US"/>
        </w:rPr>
        <w:tab/>
        <w:t>Simple data types and enumerations</w:t>
      </w:r>
      <w:bookmarkEnd w:id="6001"/>
      <w:bookmarkEnd w:id="6002"/>
      <w:bookmarkEnd w:id="6003"/>
      <w:bookmarkEnd w:id="6017"/>
      <w:bookmarkEnd w:id="6018"/>
      <w:bookmarkEnd w:id="6019"/>
      <w:bookmarkEnd w:id="6020"/>
      <w:bookmarkEnd w:id="6021"/>
    </w:p>
    <w:p w14:paraId="2DE62AE3" w14:textId="77777777" w:rsidR="009A4BE1" w:rsidRPr="006D68AC" w:rsidRDefault="009A4BE1" w:rsidP="009A4BE1">
      <w:pPr>
        <w:pStyle w:val="Heading5"/>
      </w:pPr>
      <w:bookmarkStart w:id="6022" w:name="_Toc157434953"/>
      <w:bookmarkStart w:id="6023" w:name="_Toc157436668"/>
      <w:bookmarkStart w:id="6024" w:name="_Toc157440508"/>
      <w:bookmarkStart w:id="6025" w:name="_Toc160650217"/>
      <w:bookmarkStart w:id="6026" w:name="_Toc164928530"/>
      <w:bookmarkStart w:id="6027" w:name="_Toc168550393"/>
      <w:bookmarkStart w:id="6028" w:name="_Toc170118464"/>
      <w:bookmarkStart w:id="6029" w:name="_Toc209470546"/>
      <w:r w:rsidRPr="006D68AC">
        <w:rPr>
          <w:noProof/>
          <w:lang w:eastAsia="zh-CN"/>
        </w:rPr>
        <w:t>6.10</w:t>
      </w:r>
      <w:r w:rsidRPr="006D68AC">
        <w:t>.6.3.1</w:t>
      </w:r>
      <w:r w:rsidRPr="006D68AC">
        <w:tab/>
        <w:t>Introduction</w:t>
      </w:r>
      <w:bookmarkEnd w:id="6022"/>
      <w:bookmarkEnd w:id="6023"/>
      <w:bookmarkEnd w:id="6024"/>
      <w:bookmarkEnd w:id="6025"/>
      <w:bookmarkEnd w:id="6026"/>
      <w:bookmarkEnd w:id="6027"/>
      <w:bookmarkEnd w:id="6028"/>
      <w:bookmarkEnd w:id="6029"/>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Heading5"/>
      </w:pPr>
      <w:bookmarkStart w:id="6030" w:name="_Toc160650218"/>
      <w:bookmarkStart w:id="6031" w:name="_Toc164928531"/>
      <w:bookmarkStart w:id="6032" w:name="_Toc168550394"/>
      <w:bookmarkStart w:id="6033" w:name="_Toc170118465"/>
      <w:bookmarkStart w:id="6034" w:name="_Toc209470547"/>
      <w:bookmarkStart w:id="6035" w:name="_Toc157434955"/>
      <w:bookmarkStart w:id="6036" w:name="_Toc157436670"/>
      <w:bookmarkStart w:id="6037" w:name="_Toc157440510"/>
      <w:r w:rsidRPr="006D68AC">
        <w:rPr>
          <w:noProof/>
          <w:lang w:eastAsia="zh-CN"/>
        </w:rPr>
        <w:t>6.10</w:t>
      </w:r>
      <w:r w:rsidRPr="006D68AC">
        <w:t>.6.3.2</w:t>
      </w:r>
      <w:r w:rsidRPr="006D68AC">
        <w:tab/>
        <w:t>Simple data types</w:t>
      </w:r>
      <w:bookmarkEnd w:id="6030"/>
      <w:bookmarkEnd w:id="6031"/>
      <w:bookmarkEnd w:id="6032"/>
      <w:bookmarkEnd w:id="6033"/>
      <w:bookmarkEnd w:id="6034"/>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Heading4"/>
        <w:rPr>
          <w:lang w:val="en-US"/>
        </w:rPr>
      </w:pPr>
      <w:bookmarkStart w:id="6038" w:name="_Toc160650219"/>
      <w:bookmarkStart w:id="6039" w:name="_Toc164928532"/>
      <w:bookmarkStart w:id="6040" w:name="_Toc168550395"/>
      <w:bookmarkStart w:id="6041" w:name="_Toc170118466"/>
      <w:bookmarkStart w:id="6042" w:name="_Toc209470548"/>
      <w:bookmarkStart w:id="6043" w:name="_Toc157434956"/>
      <w:bookmarkStart w:id="6044" w:name="_Toc157436671"/>
      <w:bookmarkStart w:id="6045" w:name="_Toc157440511"/>
      <w:bookmarkEnd w:id="6035"/>
      <w:bookmarkEnd w:id="6036"/>
      <w:bookmarkEnd w:id="6037"/>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038"/>
      <w:bookmarkEnd w:id="6039"/>
      <w:bookmarkEnd w:id="6040"/>
      <w:bookmarkEnd w:id="6041"/>
      <w:bookmarkEnd w:id="6042"/>
    </w:p>
    <w:p w14:paraId="0E0F4860" w14:textId="77777777" w:rsidR="00311EA5" w:rsidRPr="006D68AC" w:rsidRDefault="00311EA5" w:rsidP="00311EA5">
      <w:pPr>
        <w:pStyle w:val="Heading5"/>
      </w:pPr>
      <w:bookmarkStart w:id="6046" w:name="_Toc119957547"/>
      <w:bookmarkStart w:id="6047" w:name="_Toc119958071"/>
      <w:bookmarkStart w:id="6048" w:name="_Toc120568807"/>
      <w:bookmarkStart w:id="6049" w:name="_Toc120569045"/>
      <w:bookmarkStart w:id="6050" w:name="_Toc120569929"/>
      <w:bookmarkStart w:id="6051" w:name="_Toc138692202"/>
      <w:bookmarkStart w:id="6052" w:name="_Toc160650220"/>
      <w:bookmarkStart w:id="6053" w:name="_Toc164928533"/>
      <w:bookmarkStart w:id="6054" w:name="_Toc168550396"/>
      <w:bookmarkStart w:id="6055" w:name="_Toc170118467"/>
      <w:bookmarkStart w:id="6056" w:name="_Toc209470549"/>
      <w:r w:rsidRPr="006D68AC">
        <w:rPr>
          <w:noProof/>
          <w:lang w:eastAsia="zh-CN"/>
        </w:rPr>
        <w:t>6.10</w:t>
      </w:r>
      <w:r w:rsidRPr="006D68AC">
        <w:rPr>
          <w:lang w:val="en-US"/>
        </w:rPr>
        <w:t>.6.4</w:t>
      </w:r>
      <w:r w:rsidRPr="006D68AC">
        <w:t>.1</w:t>
      </w:r>
      <w:r w:rsidRPr="006D68AC">
        <w:tab/>
        <w:t xml:space="preserve">Type: </w:t>
      </w:r>
      <w:bookmarkEnd w:id="6046"/>
      <w:bookmarkEnd w:id="6047"/>
      <w:bookmarkEnd w:id="6048"/>
      <w:bookmarkEnd w:id="6049"/>
      <w:bookmarkEnd w:id="6050"/>
      <w:bookmarkEnd w:id="6051"/>
      <w:r w:rsidRPr="006D68AC">
        <w:rPr>
          <w:lang w:eastAsia="zh-CN"/>
        </w:rPr>
        <w:t>ProblemDetailsSliceAdapt</w:t>
      </w:r>
      <w:bookmarkEnd w:id="6052"/>
      <w:bookmarkEnd w:id="6053"/>
      <w:bookmarkEnd w:id="6054"/>
      <w:bookmarkEnd w:id="6055"/>
      <w:bookmarkEnd w:id="6056"/>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6057" w:name="_PERM_MCCTEMPBM_CRPT98420272___4"/>
            <w:r w:rsidRPr="006D68AC">
              <w:t>Cardinality</w:t>
            </w:r>
            <w:bookmarkEnd w:id="6057"/>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6058" w:name="_PERM_MCCTEMPBM_CRPT98420273___4"/>
            <w:r w:rsidRPr="006D68AC">
              <w:t>1</w:t>
            </w:r>
            <w:bookmarkEnd w:id="6058"/>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6059" w:name="_PERM_MCCTEMPBM_CRPT98420274___4"/>
            <w:r w:rsidRPr="006D68AC">
              <w:t>0..1</w:t>
            </w:r>
            <w:bookmarkEnd w:id="6059"/>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Heading4"/>
      </w:pPr>
      <w:bookmarkStart w:id="6060" w:name="_Toc160650221"/>
      <w:bookmarkStart w:id="6061" w:name="_Toc164928534"/>
      <w:bookmarkStart w:id="6062" w:name="_Toc168550397"/>
      <w:bookmarkStart w:id="6063" w:name="_Toc170118468"/>
      <w:bookmarkStart w:id="6064" w:name="_Toc209470550"/>
      <w:r w:rsidRPr="006D68AC">
        <w:rPr>
          <w:noProof/>
          <w:lang w:eastAsia="zh-CN"/>
        </w:rPr>
        <w:t>6.10</w:t>
      </w:r>
      <w:r w:rsidRPr="006D68AC">
        <w:t>.6.5</w:t>
      </w:r>
      <w:r w:rsidRPr="006D68AC">
        <w:tab/>
        <w:t>Binary data</w:t>
      </w:r>
      <w:bookmarkEnd w:id="6043"/>
      <w:bookmarkEnd w:id="6044"/>
      <w:bookmarkEnd w:id="6045"/>
      <w:bookmarkEnd w:id="6060"/>
      <w:bookmarkEnd w:id="6061"/>
      <w:bookmarkEnd w:id="6062"/>
      <w:bookmarkEnd w:id="6063"/>
      <w:bookmarkEnd w:id="6064"/>
    </w:p>
    <w:p w14:paraId="407DA46A" w14:textId="77777777" w:rsidR="009A4BE1" w:rsidRPr="006D68AC" w:rsidRDefault="009A4BE1" w:rsidP="009A4BE1">
      <w:pPr>
        <w:pStyle w:val="Heading5"/>
      </w:pPr>
      <w:bookmarkStart w:id="6065" w:name="_Toc157434957"/>
      <w:bookmarkStart w:id="6066" w:name="_Toc157436672"/>
      <w:bookmarkStart w:id="6067" w:name="_Toc157440512"/>
      <w:bookmarkStart w:id="6068" w:name="_Toc160650222"/>
      <w:bookmarkStart w:id="6069" w:name="_Toc164928535"/>
      <w:bookmarkStart w:id="6070" w:name="_Toc168550398"/>
      <w:bookmarkStart w:id="6071" w:name="_Toc170118469"/>
      <w:bookmarkStart w:id="6072" w:name="_Toc209470551"/>
      <w:r w:rsidRPr="006D68AC">
        <w:rPr>
          <w:noProof/>
          <w:lang w:eastAsia="zh-CN"/>
        </w:rPr>
        <w:t>6.10</w:t>
      </w:r>
      <w:r w:rsidRPr="006D68AC">
        <w:t>.6.5.1</w:t>
      </w:r>
      <w:r w:rsidRPr="006D68AC">
        <w:tab/>
        <w:t>Binary Data Types</w:t>
      </w:r>
      <w:bookmarkEnd w:id="6065"/>
      <w:bookmarkEnd w:id="6066"/>
      <w:bookmarkEnd w:id="6067"/>
      <w:bookmarkEnd w:id="6068"/>
      <w:bookmarkEnd w:id="6069"/>
      <w:bookmarkEnd w:id="6070"/>
      <w:bookmarkEnd w:id="6071"/>
      <w:bookmarkEnd w:id="6072"/>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Heading3"/>
      </w:pPr>
      <w:bookmarkStart w:id="6073" w:name="_Toc157434958"/>
      <w:bookmarkStart w:id="6074" w:name="_Toc157436673"/>
      <w:bookmarkStart w:id="6075" w:name="_Toc157440513"/>
      <w:bookmarkStart w:id="6076" w:name="_Toc160650223"/>
      <w:bookmarkStart w:id="6077" w:name="_Toc164928536"/>
      <w:bookmarkStart w:id="6078" w:name="_Toc168550399"/>
      <w:bookmarkStart w:id="6079" w:name="_Toc170118470"/>
      <w:bookmarkStart w:id="6080" w:name="_Toc209470552"/>
      <w:r w:rsidRPr="006D68AC">
        <w:rPr>
          <w:noProof/>
          <w:lang w:eastAsia="zh-CN"/>
        </w:rPr>
        <w:t>6.10</w:t>
      </w:r>
      <w:r w:rsidRPr="006D68AC">
        <w:t>.7</w:t>
      </w:r>
      <w:r w:rsidRPr="006D68AC">
        <w:tab/>
        <w:t>Error Handling</w:t>
      </w:r>
      <w:bookmarkEnd w:id="6073"/>
      <w:bookmarkEnd w:id="6074"/>
      <w:bookmarkEnd w:id="6075"/>
      <w:bookmarkEnd w:id="6076"/>
      <w:bookmarkEnd w:id="6077"/>
      <w:bookmarkEnd w:id="6078"/>
      <w:bookmarkEnd w:id="6079"/>
      <w:bookmarkEnd w:id="6080"/>
    </w:p>
    <w:p w14:paraId="4A41700C" w14:textId="77777777" w:rsidR="009A4BE1" w:rsidRPr="006D68AC" w:rsidRDefault="009A4BE1" w:rsidP="009A4BE1">
      <w:pPr>
        <w:pStyle w:val="Heading4"/>
      </w:pPr>
      <w:bookmarkStart w:id="6081" w:name="_Toc157434959"/>
      <w:bookmarkStart w:id="6082" w:name="_Toc157436674"/>
      <w:bookmarkStart w:id="6083" w:name="_Toc157440514"/>
      <w:bookmarkStart w:id="6084" w:name="_Toc160650224"/>
      <w:bookmarkStart w:id="6085" w:name="_Toc164928537"/>
      <w:bookmarkStart w:id="6086" w:name="_Toc168550400"/>
      <w:bookmarkStart w:id="6087" w:name="_Toc170118471"/>
      <w:bookmarkStart w:id="6088" w:name="_Toc209470553"/>
      <w:r w:rsidRPr="006D68AC">
        <w:rPr>
          <w:noProof/>
          <w:lang w:eastAsia="zh-CN"/>
        </w:rPr>
        <w:t>6.10</w:t>
      </w:r>
      <w:r w:rsidRPr="006D68AC">
        <w:t>.7.1</w:t>
      </w:r>
      <w:r w:rsidRPr="006D68AC">
        <w:tab/>
        <w:t>General</w:t>
      </w:r>
      <w:bookmarkEnd w:id="6081"/>
      <w:bookmarkEnd w:id="6082"/>
      <w:bookmarkEnd w:id="6083"/>
      <w:bookmarkEnd w:id="6084"/>
      <w:bookmarkEnd w:id="6085"/>
      <w:bookmarkEnd w:id="6086"/>
      <w:bookmarkEnd w:id="6087"/>
      <w:bookmarkEnd w:id="6088"/>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Heading4"/>
      </w:pPr>
      <w:bookmarkStart w:id="6089" w:name="_Toc157434960"/>
      <w:bookmarkStart w:id="6090" w:name="_Toc157436675"/>
      <w:bookmarkStart w:id="6091" w:name="_Toc157440515"/>
      <w:bookmarkStart w:id="6092" w:name="_Toc160650225"/>
      <w:bookmarkStart w:id="6093" w:name="_Toc164928538"/>
      <w:bookmarkStart w:id="6094" w:name="_Toc168550401"/>
      <w:bookmarkStart w:id="6095" w:name="_Toc170118472"/>
      <w:bookmarkStart w:id="6096" w:name="_Toc209470554"/>
      <w:r w:rsidRPr="006D68AC">
        <w:rPr>
          <w:noProof/>
          <w:lang w:eastAsia="zh-CN"/>
        </w:rPr>
        <w:t>6.10</w:t>
      </w:r>
      <w:r w:rsidRPr="006D68AC">
        <w:t>.7.2</w:t>
      </w:r>
      <w:r w:rsidRPr="006D68AC">
        <w:tab/>
        <w:t>Protocol Errors</w:t>
      </w:r>
      <w:bookmarkEnd w:id="6089"/>
      <w:bookmarkEnd w:id="6090"/>
      <w:bookmarkEnd w:id="6091"/>
      <w:bookmarkEnd w:id="6092"/>
      <w:bookmarkEnd w:id="6093"/>
      <w:bookmarkEnd w:id="6094"/>
      <w:bookmarkEnd w:id="6095"/>
      <w:bookmarkEnd w:id="6096"/>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Heading4"/>
      </w:pPr>
      <w:bookmarkStart w:id="6097" w:name="_Toc157434961"/>
      <w:bookmarkStart w:id="6098" w:name="_Toc157436676"/>
      <w:bookmarkStart w:id="6099" w:name="_Toc157440516"/>
      <w:bookmarkStart w:id="6100" w:name="_Toc160650226"/>
      <w:bookmarkStart w:id="6101" w:name="_Toc164928539"/>
      <w:bookmarkStart w:id="6102" w:name="_Toc168550402"/>
      <w:bookmarkStart w:id="6103" w:name="_Toc170118473"/>
      <w:bookmarkStart w:id="6104" w:name="_Toc209470555"/>
      <w:bookmarkStart w:id="6105" w:name="_Toc157434962"/>
      <w:bookmarkStart w:id="6106" w:name="_Toc157436677"/>
      <w:bookmarkStart w:id="6107" w:name="_Toc157440517"/>
      <w:r w:rsidRPr="006D68AC">
        <w:rPr>
          <w:noProof/>
          <w:lang w:eastAsia="zh-CN"/>
        </w:rPr>
        <w:t>6.10</w:t>
      </w:r>
      <w:r w:rsidRPr="006D68AC">
        <w:t>.7.3</w:t>
      </w:r>
      <w:r w:rsidRPr="006D68AC">
        <w:tab/>
        <w:t>Application Errors</w:t>
      </w:r>
      <w:bookmarkEnd w:id="6097"/>
      <w:bookmarkEnd w:id="6098"/>
      <w:bookmarkEnd w:id="6099"/>
      <w:bookmarkEnd w:id="6100"/>
      <w:bookmarkEnd w:id="6101"/>
      <w:bookmarkEnd w:id="6102"/>
      <w:bookmarkEnd w:id="6103"/>
      <w:bookmarkEnd w:id="6104"/>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Heading3"/>
        <w:rPr>
          <w:lang w:eastAsia="zh-CN"/>
        </w:rPr>
      </w:pPr>
      <w:bookmarkStart w:id="6108" w:name="_Toc160650227"/>
      <w:bookmarkStart w:id="6109" w:name="_Toc164928540"/>
      <w:bookmarkStart w:id="6110" w:name="_Toc168550403"/>
      <w:bookmarkStart w:id="6111" w:name="_Toc170118474"/>
      <w:bookmarkStart w:id="6112" w:name="_Toc209470556"/>
      <w:r w:rsidRPr="006D68AC">
        <w:rPr>
          <w:noProof/>
          <w:lang w:eastAsia="zh-CN"/>
        </w:rPr>
        <w:t>6.10</w:t>
      </w:r>
      <w:r w:rsidRPr="006D68AC">
        <w:t>.8</w:t>
      </w:r>
      <w:r w:rsidRPr="006D68AC">
        <w:rPr>
          <w:lang w:eastAsia="zh-CN"/>
        </w:rPr>
        <w:tab/>
        <w:t>Feature negotiation</w:t>
      </w:r>
      <w:bookmarkEnd w:id="6105"/>
      <w:bookmarkEnd w:id="6106"/>
      <w:bookmarkEnd w:id="6107"/>
      <w:bookmarkEnd w:id="6108"/>
      <w:bookmarkEnd w:id="6109"/>
      <w:bookmarkEnd w:id="6110"/>
      <w:bookmarkEnd w:id="6111"/>
      <w:bookmarkEnd w:id="6112"/>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6113"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6113"/>
          </w:p>
        </w:tc>
      </w:tr>
    </w:tbl>
    <w:p w14:paraId="407C15D2" w14:textId="77777777" w:rsidR="009A4BE1" w:rsidRPr="006D68AC" w:rsidRDefault="009A4BE1" w:rsidP="009A4BE1"/>
    <w:p w14:paraId="735DEF87" w14:textId="77777777" w:rsidR="009A4BE1" w:rsidRPr="006D68AC" w:rsidRDefault="009A4BE1" w:rsidP="009A4BE1">
      <w:pPr>
        <w:pStyle w:val="Heading3"/>
      </w:pPr>
      <w:bookmarkStart w:id="6114" w:name="_Toc157434963"/>
      <w:bookmarkStart w:id="6115" w:name="_Toc157436678"/>
      <w:bookmarkStart w:id="6116" w:name="_Toc157440518"/>
      <w:bookmarkStart w:id="6117" w:name="_Toc160650228"/>
      <w:bookmarkStart w:id="6118" w:name="_Toc164928541"/>
      <w:bookmarkStart w:id="6119" w:name="_Toc168550404"/>
      <w:bookmarkStart w:id="6120" w:name="_Toc170118475"/>
      <w:bookmarkStart w:id="6121" w:name="_Toc209470557"/>
      <w:r w:rsidRPr="006D68AC">
        <w:rPr>
          <w:noProof/>
          <w:lang w:eastAsia="zh-CN"/>
        </w:rPr>
        <w:t>6.10</w:t>
      </w:r>
      <w:r w:rsidRPr="006D68AC">
        <w:t>.9</w:t>
      </w:r>
      <w:r w:rsidRPr="006D68AC">
        <w:tab/>
        <w:t>Security</w:t>
      </w:r>
      <w:bookmarkEnd w:id="6114"/>
      <w:bookmarkEnd w:id="6115"/>
      <w:bookmarkEnd w:id="6116"/>
      <w:bookmarkEnd w:id="6117"/>
      <w:bookmarkEnd w:id="6118"/>
      <w:bookmarkEnd w:id="6119"/>
      <w:bookmarkEnd w:id="6120"/>
      <w:bookmarkEnd w:id="6121"/>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Heading2"/>
      </w:pPr>
      <w:bookmarkStart w:id="6122" w:name="_Toc157434964"/>
      <w:bookmarkStart w:id="6123" w:name="_Toc157436679"/>
      <w:bookmarkStart w:id="6124" w:name="_Toc157440519"/>
      <w:bookmarkStart w:id="6125" w:name="_Toc160650229"/>
      <w:bookmarkStart w:id="6126" w:name="_Toc164928542"/>
      <w:bookmarkStart w:id="6127" w:name="_Toc168550405"/>
      <w:bookmarkStart w:id="6128" w:name="_Toc170118476"/>
      <w:bookmarkStart w:id="6129" w:name="_Toc209470558"/>
      <w:r w:rsidRPr="006D68AC">
        <w:rPr>
          <w:noProof/>
          <w:lang w:eastAsia="zh-CN"/>
        </w:rPr>
        <w:t>6.11</w:t>
      </w:r>
      <w:r w:rsidRPr="006D68AC">
        <w:tab/>
      </w:r>
      <w:r w:rsidRPr="006D68AC">
        <w:rPr>
          <w:lang w:val="en-US"/>
        </w:rPr>
        <w:t>NSCE_SliceCommService</w:t>
      </w:r>
      <w:r w:rsidRPr="006D68AC">
        <w:t xml:space="preserve"> API</w:t>
      </w:r>
      <w:bookmarkEnd w:id="6122"/>
      <w:bookmarkEnd w:id="6123"/>
      <w:bookmarkEnd w:id="6124"/>
      <w:bookmarkEnd w:id="6125"/>
      <w:bookmarkEnd w:id="6126"/>
      <w:bookmarkEnd w:id="6127"/>
      <w:bookmarkEnd w:id="6128"/>
      <w:bookmarkEnd w:id="6129"/>
    </w:p>
    <w:p w14:paraId="1239C0C7" w14:textId="77777777" w:rsidR="00091209" w:rsidRPr="006D68AC" w:rsidRDefault="00091209" w:rsidP="00091209">
      <w:pPr>
        <w:pStyle w:val="Heading3"/>
      </w:pPr>
      <w:bookmarkStart w:id="6130" w:name="_Toc157434965"/>
      <w:bookmarkStart w:id="6131" w:name="_Toc157436680"/>
      <w:bookmarkStart w:id="6132" w:name="_Toc157440520"/>
      <w:bookmarkStart w:id="6133" w:name="_Toc160650230"/>
      <w:bookmarkStart w:id="6134" w:name="_Toc164928543"/>
      <w:bookmarkStart w:id="6135" w:name="_Toc168550406"/>
      <w:bookmarkStart w:id="6136" w:name="_Toc170118477"/>
      <w:bookmarkStart w:id="6137" w:name="_Toc209470559"/>
      <w:r w:rsidRPr="006D68AC">
        <w:rPr>
          <w:noProof/>
          <w:lang w:eastAsia="zh-CN"/>
        </w:rPr>
        <w:t>6.11</w:t>
      </w:r>
      <w:r w:rsidRPr="006D68AC">
        <w:t>.1</w:t>
      </w:r>
      <w:r w:rsidRPr="006D68AC">
        <w:tab/>
        <w:t>Introduction</w:t>
      </w:r>
      <w:bookmarkEnd w:id="6130"/>
      <w:bookmarkEnd w:id="6131"/>
      <w:bookmarkEnd w:id="6132"/>
      <w:bookmarkEnd w:id="6133"/>
      <w:bookmarkEnd w:id="6134"/>
      <w:bookmarkEnd w:id="6135"/>
      <w:bookmarkEnd w:id="6136"/>
      <w:bookmarkEnd w:id="6137"/>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Heading3"/>
      </w:pPr>
      <w:bookmarkStart w:id="6138" w:name="_Toc157434966"/>
      <w:bookmarkStart w:id="6139" w:name="_Toc157436681"/>
      <w:bookmarkStart w:id="6140" w:name="_Toc157440521"/>
      <w:bookmarkStart w:id="6141" w:name="_Toc160650231"/>
      <w:bookmarkStart w:id="6142" w:name="_Toc164928544"/>
      <w:bookmarkStart w:id="6143" w:name="_Toc168550407"/>
      <w:bookmarkStart w:id="6144" w:name="_Toc170118478"/>
      <w:bookmarkStart w:id="6145" w:name="_Toc209470560"/>
      <w:r w:rsidRPr="006D68AC">
        <w:rPr>
          <w:noProof/>
          <w:lang w:eastAsia="zh-CN"/>
        </w:rPr>
        <w:t>6.11</w:t>
      </w:r>
      <w:r w:rsidRPr="006D68AC">
        <w:t>.2</w:t>
      </w:r>
      <w:r w:rsidRPr="006D68AC">
        <w:tab/>
        <w:t>Usage of HTTP</w:t>
      </w:r>
      <w:bookmarkEnd w:id="6138"/>
      <w:bookmarkEnd w:id="6139"/>
      <w:bookmarkEnd w:id="6140"/>
      <w:bookmarkEnd w:id="6141"/>
      <w:bookmarkEnd w:id="6142"/>
      <w:bookmarkEnd w:id="6143"/>
      <w:bookmarkEnd w:id="6144"/>
      <w:bookmarkEnd w:id="6145"/>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Heading3"/>
      </w:pPr>
      <w:bookmarkStart w:id="6146" w:name="_Toc157434967"/>
      <w:bookmarkStart w:id="6147" w:name="_Toc157436682"/>
      <w:bookmarkStart w:id="6148" w:name="_Toc157440522"/>
      <w:bookmarkStart w:id="6149" w:name="_Toc160650232"/>
      <w:bookmarkStart w:id="6150" w:name="_Toc164928545"/>
      <w:bookmarkStart w:id="6151" w:name="_Toc168550408"/>
      <w:bookmarkStart w:id="6152" w:name="_Toc170118479"/>
      <w:bookmarkStart w:id="6153" w:name="_Toc209470561"/>
      <w:r w:rsidRPr="006D68AC">
        <w:rPr>
          <w:noProof/>
          <w:lang w:eastAsia="zh-CN"/>
        </w:rPr>
        <w:t>6.11</w:t>
      </w:r>
      <w:r w:rsidRPr="006D68AC">
        <w:t>.3</w:t>
      </w:r>
      <w:r w:rsidRPr="006D68AC">
        <w:tab/>
        <w:t>Resources</w:t>
      </w:r>
      <w:bookmarkEnd w:id="6146"/>
      <w:bookmarkEnd w:id="6147"/>
      <w:bookmarkEnd w:id="6148"/>
      <w:bookmarkEnd w:id="6149"/>
      <w:bookmarkEnd w:id="6150"/>
      <w:bookmarkEnd w:id="6151"/>
      <w:bookmarkEnd w:id="6152"/>
      <w:bookmarkEnd w:id="6153"/>
    </w:p>
    <w:p w14:paraId="6212B66E" w14:textId="77777777" w:rsidR="00091209" w:rsidRPr="006D68AC" w:rsidRDefault="00091209" w:rsidP="00091209">
      <w:pPr>
        <w:pStyle w:val="Heading4"/>
      </w:pPr>
      <w:bookmarkStart w:id="6154" w:name="_Toc157434968"/>
      <w:bookmarkStart w:id="6155" w:name="_Toc157436683"/>
      <w:bookmarkStart w:id="6156" w:name="_Toc157440523"/>
      <w:bookmarkStart w:id="6157" w:name="_Toc160650233"/>
      <w:bookmarkStart w:id="6158" w:name="_Toc164928546"/>
      <w:bookmarkStart w:id="6159" w:name="_Toc168550409"/>
      <w:bookmarkStart w:id="6160" w:name="_Toc170118480"/>
      <w:bookmarkStart w:id="6161" w:name="_Toc209470562"/>
      <w:r w:rsidRPr="006D68AC">
        <w:rPr>
          <w:noProof/>
          <w:lang w:eastAsia="zh-CN"/>
        </w:rPr>
        <w:t>6.11</w:t>
      </w:r>
      <w:r w:rsidRPr="006D68AC">
        <w:t>.3.1</w:t>
      </w:r>
      <w:r w:rsidRPr="006D68AC">
        <w:tab/>
        <w:t>Overview</w:t>
      </w:r>
      <w:bookmarkEnd w:id="6154"/>
      <w:bookmarkEnd w:id="6155"/>
      <w:bookmarkEnd w:id="6156"/>
      <w:bookmarkEnd w:id="6157"/>
      <w:bookmarkEnd w:id="6158"/>
      <w:bookmarkEnd w:id="6159"/>
      <w:bookmarkEnd w:id="6160"/>
      <w:bookmarkEnd w:id="6161"/>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45pt;height:167.85pt;mso-width-percent:0;mso-height-percent:0;mso-width-percent:0;mso-height-percent:0" o:ole="">
            <v:imagedata r:id="rId157" o:title=""/>
          </v:shape>
          <o:OLEObject Type="Embed" ProgID="Word.Document.8" ShapeID="_x0000_i1101" DrawAspect="Content" ObjectID="_1820301977"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Heading4"/>
      </w:pPr>
      <w:bookmarkStart w:id="6162" w:name="_Toc157434969"/>
      <w:bookmarkStart w:id="6163" w:name="_Toc157436684"/>
      <w:bookmarkStart w:id="6164" w:name="_Toc157440524"/>
      <w:bookmarkStart w:id="6165" w:name="_Toc160650234"/>
      <w:bookmarkStart w:id="6166" w:name="_Toc164928547"/>
      <w:bookmarkStart w:id="6167" w:name="_Toc168550410"/>
      <w:bookmarkStart w:id="6168" w:name="_Toc170118481"/>
      <w:bookmarkStart w:id="6169" w:name="_Toc209470563"/>
      <w:r w:rsidRPr="006D68AC">
        <w:rPr>
          <w:noProof/>
          <w:lang w:eastAsia="zh-CN"/>
        </w:rPr>
        <w:t>6.11</w:t>
      </w:r>
      <w:r w:rsidRPr="006D68AC">
        <w:t>.3.2</w:t>
      </w:r>
      <w:r w:rsidRPr="006D68AC">
        <w:tab/>
        <w:t>Resource: Slice Related Communication Services</w:t>
      </w:r>
      <w:bookmarkEnd w:id="6162"/>
      <w:bookmarkEnd w:id="6163"/>
      <w:bookmarkEnd w:id="6164"/>
      <w:bookmarkEnd w:id="6165"/>
      <w:bookmarkEnd w:id="6166"/>
      <w:bookmarkEnd w:id="6167"/>
      <w:bookmarkEnd w:id="6168"/>
      <w:bookmarkEnd w:id="6169"/>
    </w:p>
    <w:p w14:paraId="3D099644" w14:textId="77777777" w:rsidR="00091209" w:rsidRPr="006D68AC" w:rsidRDefault="00091209" w:rsidP="00091209">
      <w:pPr>
        <w:pStyle w:val="Heading5"/>
      </w:pPr>
      <w:bookmarkStart w:id="6170" w:name="_Toc157434970"/>
      <w:bookmarkStart w:id="6171" w:name="_Toc157436685"/>
      <w:bookmarkStart w:id="6172" w:name="_Toc157440525"/>
      <w:bookmarkStart w:id="6173" w:name="_Toc160650235"/>
      <w:bookmarkStart w:id="6174" w:name="_Toc164928548"/>
      <w:bookmarkStart w:id="6175" w:name="_Toc168550411"/>
      <w:bookmarkStart w:id="6176" w:name="_Toc170118482"/>
      <w:bookmarkStart w:id="6177" w:name="_Toc209470564"/>
      <w:r w:rsidRPr="006D68AC">
        <w:rPr>
          <w:noProof/>
          <w:lang w:eastAsia="zh-CN"/>
        </w:rPr>
        <w:t>6.11</w:t>
      </w:r>
      <w:r w:rsidRPr="006D68AC">
        <w:t>.3.2.1</w:t>
      </w:r>
      <w:r w:rsidRPr="006D68AC">
        <w:tab/>
        <w:t>Description</w:t>
      </w:r>
      <w:bookmarkEnd w:id="6170"/>
      <w:bookmarkEnd w:id="6171"/>
      <w:bookmarkEnd w:id="6172"/>
      <w:bookmarkEnd w:id="6173"/>
      <w:bookmarkEnd w:id="6174"/>
      <w:bookmarkEnd w:id="6175"/>
      <w:bookmarkEnd w:id="6176"/>
      <w:bookmarkEnd w:id="6177"/>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Heading5"/>
      </w:pPr>
      <w:bookmarkStart w:id="6178" w:name="_Toc157434971"/>
      <w:bookmarkStart w:id="6179" w:name="_Toc157436686"/>
      <w:bookmarkStart w:id="6180" w:name="_Toc157440526"/>
      <w:bookmarkStart w:id="6181" w:name="_Toc160650236"/>
      <w:bookmarkStart w:id="6182" w:name="_Toc164928549"/>
      <w:bookmarkStart w:id="6183" w:name="_Toc168550412"/>
      <w:bookmarkStart w:id="6184" w:name="_Toc170118483"/>
      <w:bookmarkStart w:id="6185" w:name="_Toc209470565"/>
      <w:r w:rsidRPr="006D68AC">
        <w:rPr>
          <w:noProof/>
          <w:lang w:eastAsia="zh-CN"/>
        </w:rPr>
        <w:t>6.11</w:t>
      </w:r>
      <w:r w:rsidRPr="006D68AC">
        <w:t>.3.2.2</w:t>
      </w:r>
      <w:r w:rsidRPr="006D68AC">
        <w:tab/>
        <w:t>Resource Definition</w:t>
      </w:r>
      <w:bookmarkEnd w:id="6178"/>
      <w:bookmarkEnd w:id="6179"/>
      <w:bookmarkEnd w:id="6180"/>
      <w:bookmarkEnd w:id="6181"/>
      <w:bookmarkEnd w:id="6182"/>
      <w:bookmarkEnd w:id="6183"/>
      <w:bookmarkEnd w:id="6184"/>
      <w:bookmarkEnd w:id="6185"/>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Heading5"/>
      </w:pPr>
      <w:bookmarkStart w:id="6186" w:name="_Toc157434972"/>
      <w:bookmarkStart w:id="6187" w:name="_Toc157436687"/>
      <w:bookmarkStart w:id="6188" w:name="_Toc157440527"/>
      <w:bookmarkStart w:id="6189" w:name="_Toc160650237"/>
      <w:bookmarkStart w:id="6190" w:name="_Toc164928550"/>
      <w:bookmarkStart w:id="6191" w:name="_Toc168550413"/>
      <w:bookmarkStart w:id="6192" w:name="_Toc170118484"/>
      <w:bookmarkStart w:id="6193" w:name="_Toc209470566"/>
      <w:r w:rsidRPr="006D68AC">
        <w:rPr>
          <w:noProof/>
          <w:lang w:eastAsia="zh-CN"/>
        </w:rPr>
        <w:t>6.11</w:t>
      </w:r>
      <w:r w:rsidRPr="006D68AC">
        <w:t>.3.2.3</w:t>
      </w:r>
      <w:r w:rsidRPr="006D68AC">
        <w:tab/>
        <w:t>Resource Standard Methods</w:t>
      </w:r>
      <w:bookmarkEnd w:id="6186"/>
      <w:bookmarkEnd w:id="6187"/>
      <w:bookmarkEnd w:id="6188"/>
      <w:bookmarkEnd w:id="6189"/>
      <w:bookmarkEnd w:id="6190"/>
      <w:bookmarkEnd w:id="6191"/>
      <w:bookmarkEnd w:id="6192"/>
      <w:bookmarkEnd w:id="6193"/>
    </w:p>
    <w:p w14:paraId="53678EAD" w14:textId="77777777" w:rsidR="00091209" w:rsidRPr="006D68AC" w:rsidRDefault="00091209" w:rsidP="000B7712">
      <w:pPr>
        <w:pStyle w:val="Heading6"/>
      </w:pPr>
      <w:bookmarkStart w:id="6194" w:name="_Toc157434973"/>
      <w:bookmarkStart w:id="6195" w:name="_Toc157436688"/>
      <w:bookmarkStart w:id="6196" w:name="_Toc157440528"/>
      <w:bookmarkStart w:id="6197" w:name="_Toc160650238"/>
      <w:bookmarkStart w:id="6198" w:name="_Toc164928551"/>
      <w:bookmarkStart w:id="6199" w:name="_Toc168550414"/>
      <w:bookmarkStart w:id="6200" w:name="_Toc170118485"/>
      <w:bookmarkStart w:id="6201" w:name="_Toc209470567"/>
      <w:r w:rsidRPr="006D68AC">
        <w:t>6.11.3.2.3.1</w:t>
      </w:r>
      <w:r w:rsidRPr="006D68AC">
        <w:tab/>
        <w:t>POST</w:t>
      </w:r>
      <w:bookmarkEnd w:id="6194"/>
      <w:bookmarkEnd w:id="6195"/>
      <w:bookmarkEnd w:id="6196"/>
      <w:bookmarkEnd w:id="6197"/>
      <w:bookmarkEnd w:id="6198"/>
      <w:bookmarkEnd w:id="6199"/>
      <w:bookmarkEnd w:id="6200"/>
      <w:bookmarkEnd w:id="6201"/>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SimSun"/>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SimSun"/>
        </w:rPr>
        <w:t>.3.2.3.1</w:t>
      </w:r>
      <w:r w:rsidRPr="006D68AC">
        <w:t>-2 and the response data structures and response codes specified in table </w:t>
      </w:r>
      <w:r w:rsidRPr="006D68AC">
        <w:rPr>
          <w:noProof/>
          <w:lang w:eastAsia="zh-CN"/>
        </w:rPr>
        <w:t>6.11</w:t>
      </w:r>
      <w:r w:rsidRPr="006D68AC">
        <w:rPr>
          <w:rFonts w:eastAsia="SimSun"/>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Heading5"/>
      </w:pPr>
      <w:bookmarkStart w:id="6202" w:name="_Toc157434974"/>
      <w:bookmarkStart w:id="6203" w:name="_Toc157436689"/>
      <w:bookmarkStart w:id="6204" w:name="_Toc157440529"/>
      <w:bookmarkStart w:id="6205" w:name="_Toc160650239"/>
      <w:bookmarkStart w:id="6206" w:name="_Toc164928552"/>
      <w:bookmarkStart w:id="6207" w:name="_Toc168550415"/>
      <w:bookmarkStart w:id="6208" w:name="_Toc170118486"/>
      <w:bookmarkStart w:id="6209" w:name="_Toc209470568"/>
      <w:r w:rsidRPr="006D68AC">
        <w:rPr>
          <w:noProof/>
          <w:lang w:eastAsia="zh-CN"/>
        </w:rPr>
        <w:t>6.11</w:t>
      </w:r>
      <w:r w:rsidRPr="006D68AC">
        <w:t>.3.2.4</w:t>
      </w:r>
      <w:r w:rsidRPr="006D68AC">
        <w:tab/>
        <w:t>Resource Custom Operations</w:t>
      </w:r>
      <w:bookmarkEnd w:id="6202"/>
      <w:bookmarkEnd w:id="6203"/>
      <w:bookmarkEnd w:id="6204"/>
      <w:bookmarkEnd w:id="6205"/>
      <w:bookmarkEnd w:id="6206"/>
      <w:bookmarkEnd w:id="6207"/>
      <w:bookmarkEnd w:id="6208"/>
      <w:bookmarkEnd w:id="6209"/>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Heading4"/>
      </w:pPr>
      <w:bookmarkStart w:id="6210" w:name="_Toc157434975"/>
      <w:bookmarkStart w:id="6211" w:name="_Toc157436690"/>
      <w:bookmarkStart w:id="6212" w:name="_Toc157440530"/>
      <w:bookmarkStart w:id="6213" w:name="_Toc160650240"/>
      <w:bookmarkStart w:id="6214" w:name="_Toc164928553"/>
      <w:bookmarkStart w:id="6215" w:name="_Toc168550416"/>
      <w:bookmarkStart w:id="6216" w:name="_Toc170118487"/>
      <w:bookmarkStart w:id="6217" w:name="_Toc209470569"/>
      <w:r w:rsidRPr="006D68AC">
        <w:rPr>
          <w:noProof/>
          <w:lang w:eastAsia="zh-CN"/>
        </w:rPr>
        <w:t>6.11</w:t>
      </w:r>
      <w:r w:rsidRPr="006D68AC">
        <w:t>.3.3</w:t>
      </w:r>
      <w:r w:rsidRPr="006D68AC">
        <w:tab/>
        <w:t>Resource: Individual Slice Related Communication Service</w:t>
      </w:r>
      <w:bookmarkEnd w:id="6210"/>
      <w:bookmarkEnd w:id="6211"/>
      <w:bookmarkEnd w:id="6212"/>
      <w:bookmarkEnd w:id="6213"/>
      <w:bookmarkEnd w:id="6214"/>
      <w:bookmarkEnd w:id="6215"/>
      <w:bookmarkEnd w:id="6216"/>
      <w:bookmarkEnd w:id="6217"/>
    </w:p>
    <w:p w14:paraId="6C0A366C" w14:textId="77777777" w:rsidR="00091209" w:rsidRPr="006D68AC" w:rsidRDefault="00091209" w:rsidP="00091209">
      <w:pPr>
        <w:pStyle w:val="Heading5"/>
      </w:pPr>
      <w:bookmarkStart w:id="6218" w:name="_Toc157434976"/>
      <w:bookmarkStart w:id="6219" w:name="_Toc157436691"/>
      <w:bookmarkStart w:id="6220" w:name="_Toc157440531"/>
      <w:bookmarkStart w:id="6221" w:name="_Toc160650241"/>
      <w:bookmarkStart w:id="6222" w:name="_Toc164928554"/>
      <w:bookmarkStart w:id="6223" w:name="_Toc168550417"/>
      <w:bookmarkStart w:id="6224" w:name="_Toc170118488"/>
      <w:bookmarkStart w:id="6225" w:name="_Toc209470570"/>
      <w:r w:rsidRPr="006D68AC">
        <w:rPr>
          <w:noProof/>
          <w:lang w:eastAsia="zh-CN"/>
        </w:rPr>
        <w:t>6.11</w:t>
      </w:r>
      <w:r w:rsidRPr="006D68AC">
        <w:t>.3.3.1</w:t>
      </w:r>
      <w:r w:rsidRPr="006D68AC">
        <w:tab/>
        <w:t>Description</w:t>
      </w:r>
      <w:bookmarkEnd w:id="6218"/>
      <w:bookmarkEnd w:id="6219"/>
      <w:bookmarkEnd w:id="6220"/>
      <w:bookmarkEnd w:id="6221"/>
      <w:bookmarkEnd w:id="6222"/>
      <w:bookmarkEnd w:id="6223"/>
      <w:bookmarkEnd w:id="6224"/>
      <w:bookmarkEnd w:id="6225"/>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Heading5"/>
      </w:pPr>
      <w:bookmarkStart w:id="6226" w:name="_Toc157434977"/>
      <w:bookmarkStart w:id="6227" w:name="_Toc157436692"/>
      <w:bookmarkStart w:id="6228" w:name="_Toc157440532"/>
      <w:bookmarkStart w:id="6229" w:name="_Toc160650242"/>
      <w:bookmarkStart w:id="6230" w:name="_Toc164928555"/>
      <w:bookmarkStart w:id="6231" w:name="_Toc168550418"/>
      <w:bookmarkStart w:id="6232" w:name="_Toc170118489"/>
      <w:bookmarkStart w:id="6233" w:name="_Toc209470571"/>
      <w:r w:rsidRPr="006D68AC">
        <w:rPr>
          <w:noProof/>
          <w:lang w:eastAsia="zh-CN"/>
        </w:rPr>
        <w:t>6.11</w:t>
      </w:r>
      <w:r w:rsidRPr="006D68AC">
        <w:t>.3.3.2</w:t>
      </w:r>
      <w:r w:rsidRPr="006D68AC">
        <w:tab/>
        <w:t>Resource Definition</w:t>
      </w:r>
      <w:bookmarkEnd w:id="6226"/>
      <w:bookmarkEnd w:id="6227"/>
      <w:bookmarkEnd w:id="6228"/>
      <w:bookmarkEnd w:id="6229"/>
      <w:bookmarkEnd w:id="6230"/>
      <w:bookmarkEnd w:id="6231"/>
      <w:bookmarkEnd w:id="6232"/>
      <w:bookmarkEnd w:id="6233"/>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Heading5"/>
      </w:pPr>
      <w:bookmarkStart w:id="6234" w:name="_Toc157434978"/>
      <w:bookmarkStart w:id="6235" w:name="_Toc157436693"/>
      <w:bookmarkStart w:id="6236" w:name="_Toc157440533"/>
      <w:bookmarkStart w:id="6237" w:name="_Toc160650243"/>
      <w:bookmarkStart w:id="6238" w:name="_Toc164928556"/>
      <w:bookmarkStart w:id="6239" w:name="_Toc168550419"/>
      <w:bookmarkStart w:id="6240" w:name="_Toc170118490"/>
      <w:bookmarkStart w:id="6241" w:name="_Toc209470572"/>
      <w:r w:rsidRPr="006D68AC">
        <w:rPr>
          <w:noProof/>
          <w:lang w:eastAsia="zh-CN"/>
        </w:rPr>
        <w:t>6.11</w:t>
      </w:r>
      <w:r w:rsidRPr="006D68AC">
        <w:t>.3.3.3</w:t>
      </w:r>
      <w:r w:rsidRPr="006D68AC">
        <w:tab/>
        <w:t>Resource Standard Methods</w:t>
      </w:r>
      <w:bookmarkEnd w:id="6234"/>
      <w:bookmarkEnd w:id="6235"/>
      <w:bookmarkEnd w:id="6236"/>
      <w:bookmarkEnd w:id="6237"/>
      <w:bookmarkEnd w:id="6238"/>
      <w:bookmarkEnd w:id="6239"/>
      <w:bookmarkEnd w:id="6240"/>
      <w:bookmarkEnd w:id="6241"/>
    </w:p>
    <w:p w14:paraId="39423496" w14:textId="77777777" w:rsidR="00091209" w:rsidRPr="006D68AC" w:rsidRDefault="00091209" w:rsidP="000B7712">
      <w:pPr>
        <w:pStyle w:val="Heading6"/>
      </w:pPr>
      <w:bookmarkStart w:id="6242" w:name="_Toc157434979"/>
      <w:bookmarkStart w:id="6243" w:name="_Toc157436694"/>
      <w:bookmarkStart w:id="6244" w:name="_Toc157440534"/>
      <w:bookmarkStart w:id="6245" w:name="_Toc160650244"/>
      <w:bookmarkStart w:id="6246" w:name="_Toc164928557"/>
      <w:bookmarkStart w:id="6247" w:name="_Toc168550420"/>
      <w:bookmarkStart w:id="6248" w:name="_Toc170118491"/>
      <w:bookmarkStart w:id="6249" w:name="_Toc209470573"/>
      <w:r w:rsidRPr="006D68AC">
        <w:t>6.11.3.3.3.1</w:t>
      </w:r>
      <w:r w:rsidRPr="006D68AC">
        <w:tab/>
        <w:t>GET</w:t>
      </w:r>
      <w:bookmarkEnd w:id="6242"/>
      <w:bookmarkEnd w:id="6243"/>
      <w:bookmarkEnd w:id="6244"/>
      <w:bookmarkEnd w:id="6245"/>
      <w:bookmarkEnd w:id="6246"/>
      <w:bookmarkEnd w:id="6247"/>
      <w:bookmarkEnd w:id="6248"/>
      <w:bookmarkEnd w:id="6249"/>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Heading6"/>
      </w:pPr>
      <w:bookmarkStart w:id="6250" w:name="_Toc157434980"/>
      <w:bookmarkStart w:id="6251" w:name="_Toc157436695"/>
      <w:bookmarkStart w:id="6252" w:name="_Toc157440535"/>
      <w:bookmarkStart w:id="6253" w:name="_Toc160650245"/>
      <w:bookmarkStart w:id="6254" w:name="_Toc164928558"/>
      <w:bookmarkStart w:id="6255" w:name="_Toc168550421"/>
      <w:bookmarkStart w:id="6256" w:name="_Toc170118492"/>
      <w:bookmarkStart w:id="6257" w:name="_Toc209470574"/>
      <w:r w:rsidRPr="006D68AC">
        <w:t>6.11.3.3.3.2</w:t>
      </w:r>
      <w:r w:rsidRPr="006D68AC">
        <w:tab/>
        <w:t>PUT</w:t>
      </w:r>
      <w:bookmarkEnd w:id="6250"/>
      <w:bookmarkEnd w:id="6251"/>
      <w:bookmarkEnd w:id="6252"/>
      <w:bookmarkEnd w:id="6253"/>
      <w:bookmarkEnd w:id="6254"/>
      <w:bookmarkEnd w:id="6255"/>
      <w:bookmarkEnd w:id="6256"/>
      <w:bookmarkEnd w:id="6257"/>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Heading6"/>
      </w:pPr>
      <w:bookmarkStart w:id="6258" w:name="_Toc157434981"/>
      <w:bookmarkStart w:id="6259" w:name="_Toc157436696"/>
      <w:bookmarkStart w:id="6260" w:name="_Toc157440536"/>
      <w:bookmarkStart w:id="6261" w:name="_Toc160650246"/>
      <w:bookmarkStart w:id="6262" w:name="_Toc164928559"/>
      <w:bookmarkStart w:id="6263" w:name="_Toc168550422"/>
      <w:bookmarkStart w:id="6264" w:name="_Toc170118493"/>
      <w:bookmarkStart w:id="6265" w:name="_Toc209470575"/>
      <w:r w:rsidRPr="006D68AC">
        <w:t>6.11.3.3.3.3</w:t>
      </w:r>
      <w:r w:rsidRPr="006D68AC">
        <w:tab/>
        <w:t>PATCH</w:t>
      </w:r>
      <w:bookmarkEnd w:id="6258"/>
      <w:bookmarkEnd w:id="6259"/>
      <w:bookmarkEnd w:id="6260"/>
      <w:bookmarkEnd w:id="6261"/>
      <w:bookmarkEnd w:id="6262"/>
      <w:bookmarkEnd w:id="6263"/>
      <w:bookmarkEnd w:id="6264"/>
      <w:bookmarkEnd w:id="6265"/>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Heading6"/>
      </w:pPr>
      <w:bookmarkStart w:id="6266" w:name="_Toc157434982"/>
      <w:bookmarkStart w:id="6267" w:name="_Toc157436697"/>
      <w:bookmarkStart w:id="6268" w:name="_Toc157440537"/>
      <w:bookmarkStart w:id="6269" w:name="_Toc160650247"/>
      <w:bookmarkStart w:id="6270" w:name="_Toc164928560"/>
      <w:bookmarkStart w:id="6271" w:name="_Toc168550423"/>
      <w:bookmarkStart w:id="6272" w:name="_Toc170118494"/>
      <w:bookmarkStart w:id="6273" w:name="_Toc209470576"/>
      <w:r w:rsidRPr="006D68AC">
        <w:t>6.11.3.3.3.4</w:t>
      </w:r>
      <w:r w:rsidRPr="006D68AC">
        <w:tab/>
        <w:t>DELETE</w:t>
      </w:r>
      <w:bookmarkEnd w:id="6266"/>
      <w:bookmarkEnd w:id="6267"/>
      <w:bookmarkEnd w:id="6268"/>
      <w:bookmarkEnd w:id="6269"/>
      <w:bookmarkEnd w:id="6270"/>
      <w:bookmarkEnd w:id="6271"/>
      <w:bookmarkEnd w:id="6272"/>
      <w:bookmarkEnd w:id="6273"/>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Heading5"/>
      </w:pPr>
      <w:bookmarkStart w:id="6274" w:name="_Toc157434983"/>
      <w:bookmarkStart w:id="6275" w:name="_Toc157436698"/>
      <w:bookmarkStart w:id="6276" w:name="_Toc157440538"/>
      <w:bookmarkStart w:id="6277" w:name="_Toc160650248"/>
      <w:bookmarkStart w:id="6278" w:name="_Toc164928561"/>
      <w:bookmarkStart w:id="6279" w:name="_Toc168550424"/>
      <w:bookmarkStart w:id="6280" w:name="_Toc170118495"/>
      <w:bookmarkStart w:id="6281" w:name="_Toc209470577"/>
      <w:r w:rsidRPr="006D68AC">
        <w:rPr>
          <w:noProof/>
          <w:lang w:eastAsia="zh-CN"/>
        </w:rPr>
        <w:t>6.11</w:t>
      </w:r>
      <w:r w:rsidRPr="006D68AC">
        <w:t>.3.3.4</w:t>
      </w:r>
      <w:r w:rsidRPr="006D68AC">
        <w:tab/>
        <w:t>Resource Custom Operations</w:t>
      </w:r>
      <w:bookmarkEnd w:id="6274"/>
      <w:bookmarkEnd w:id="6275"/>
      <w:bookmarkEnd w:id="6276"/>
      <w:bookmarkEnd w:id="6277"/>
      <w:bookmarkEnd w:id="6278"/>
      <w:bookmarkEnd w:id="6279"/>
      <w:bookmarkEnd w:id="6280"/>
      <w:bookmarkEnd w:id="6281"/>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Heading3"/>
      </w:pPr>
      <w:bookmarkStart w:id="6282" w:name="_Toc157434984"/>
      <w:bookmarkStart w:id="6283" w:name="_Toc157436699"/>
      <w:bookmarkStart w:id="6284" w:name="_Toc157440539"/>
      <w:bookmarkStart w:id="6285" w:name="_Toc160650249"/>
      <w:bookmarkStart w:id="6286" w:name="_Toc164928562"/>
      <w:bookmarkStart w:id="6287" w:name="_Toc168550425"/>
      <w:bookmarkStart w:id="6288" w:name="_Toc170118496"/>
      <w:bookmarkStart w:id="6289" w:name="_Toc209470578"/>
      <w:r w:rsidRPr="006D68AC">
        <w:rPr>
          <w:noProof/>
          <w:lang w:eastAsia="zh-CN"/>
        </w:rPr>
        <w:t>6.11</w:t>
      </w:r>
      <w:r w:rsidRPr="006D68AC">
        <w:t>.4</w:t>
      </w:r>
      <w:r w:rsidRPr="006D68AC">
        <w:tab/>
        <w:t>Custom Operations without associated resources</w:t>
      </w:r>
      <w:bookmarkEnd w:id="6282"/>
      <w:bookmarkEnd w:id="6283"/>
      <w:bookmarkEnd w:id="6284"/>
      <w:bookmarkEnd w:id="6285"/>
      <w:bookmarkEnd w:id="6286"/>
      <w:bookmarkEnd w:id="6287"/>
      <w:bookmarkEnd w:id="6288"/>
      <w:bookmarkEnd w:id="6289"/>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Heading3"/>
      </w:pPr>
      <w:bookmarkStart w:id="6290" w:name="_Toc157434985"/>
      <w:bookmarkStart w:id="6291" w:name="_Toc157436700"/>
      <w:bookmarkStart w:id="6292" w:name="_Toc157440540"/>
      <w:bookmarkStart w:id="6293" w:name="_Toc160650250"/>
      <w:bookmarkStart w:id="6294" w:name="_Toc164928563"/>
      <w:bookmarkStart w:id="6295" w:name="_Toc168550426"/>
      <w:bookmarkStart w:id="6296" w:name="_Toc170118497"/>
      <w:bookmarkStart w:id="6297" w:name="_Toc209470579"/>
      <w:r w:rsidRPr="006D68AC">
        <w:rPr>
          <w:noProof/>
          <w:lang w:eastAsia="zh-CN"/>
        </w:rPr>
        <w:t>6.11</w:t>
      </w:r>
      <w:r w:rsidRPr="006D68AC">
        <w:t>.5</w:t>
      </w:r>
      <w:r w:rsidRPr="006D68AC">
        <w:tab/>
        <w:t>Notifications</w:t>
      </w:r>
      <w:bookmarkEnd w:id="6290"/>
      <w:bookmarkEnd w:id="6291"/>
      <w:bookmarkEnd w:id="6292"/>
      <w:bookmarkEnd w:id="6293"/>
      <w:bookmarkEnd w:id="6294"/>
      <w:bookmarkEnd w:id="6295"/>
      <w:bookmarkEnd w:id="6296"/>
      <w:bookmarkEnd w:id="6297"/>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Heading3"/>
      </w:pPr>
      <w:bookmarkStart w:id="6298" w:name="_Toc157434986"/>
      <w:bookmarkStart w:id="6299" w:name="_Toc157436701"/>
      <w:bookmarkStart w:id="6300" w:name="_Toc157440541"/>
      <w:bookmarkStart w:id="6301" w:name="_Toc160650251"/>
      <w:bookmarkStart w:id="6302" w:name="_Toc164928564"/>
      <w:bookmarkStart w:id="6303" w:name="_Toc168550427"/>
      <w:bookmarkStart w:id="6304" w:name="_Toc170118498"/>
      <w:bookmarkStart w:id="6305" w:name="_Toc209470580"/>
      <w:r w:rsidRPr="006D68AC">
        <w:rPr>
          <w:noProof/>
          <w:lang w:eastAsia="zh-CN"/>
        </w:rPr>
        <w:t>6.11</w:t>
      </w:r>
      <w:r w:rsidRPr="006D68AC">
        <w:t>.6</w:t>
      </w:r>
      <w:r w:rsidRPr="006D68AC">
        <w:tab/>
        <w:t>Data Model</w:t>
      </w:r>
      <w:bookmarkEnd w:id="6298"/>
      <w:bookmarkEnd w:id="6299"/>
      <w:bookmarkEnd w:id="6300"/>
      <w:bookmarkEnd w:id="6301"/>
      <w:bookmarkEnd w:id="6302"/>
      <w:bookmarkEnd w:id="6303"/>
      <w:bookmarkEnd w:id="6304"/>
      <w:bookmarkEnd w:id="6305"/>
    </w:p>
    <w:p w14:paraId="69CE0891" w14:textId="77777777" w:rsidR="00091209" w:rsidRPr="006D68AC" w:rsidRDefault="00091209" w:rsidP="00091209">
      <w:pPr>
        <w:pStyle w:val="Heading4"/>
      </w:pPr>
      <w:bookmarkStart w:id="6306" w:name="_Toc157434987"/>
      <w:bookmarkStart w:id="6307" w:name="_Toc157436702"/>
      <w:bookmarkStart w:id="6308" w:name="_Toc157440542"/>
      <w:bookmarkStart w:id="6309" w:name="_Toc160650252"/>
      <w:bookmarkStart w:id="6310" w:name="_Toc164928565"/>
      <w:bookmarkStart w:id="6311" w:name="_Toc168550428"/>
      <w:bookmarkStart w:id="6312" w:name="_Toc170118499"/>
      <w:bookmarkStart w:id="6313" w:name="_Toc209470581"/>
      <w:r w:rsidRPr="006D68AC">
        <w:rPr>
          <w:noProof/>
          <w:lang w:eastAsia="zh-CN"/>
        </w:rPr>
        <w:t>6.11</w:t>
      </w:r>
      <w:r w:rsidRPr="006D68AC">
        <w:t>.6.1</w:t>
      </w:r>
      <w:r w:rsidRPr="006D68AC">
        <w:tab/>
        <w:t>General</w:t>
      </w:r>
      <w:bookmarkEnd w:id="6306"/>
      <w:bookmarkEnd w:id="6307"/>
      <w:bookmarkEnd w:id="6308"/>
      <w:bookmarkEnd w:id="6309"/>
      <w:bookmarkEnd w:id="6310"/>
      <w:bookmarkEnd w:id="6311"/>
      <w:bookmarkEnd w:id="6312"/>
      <w:bookmarkEnd w:id="631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Heading4"/>
        <w:rPr>
          <w:lang w:val="en-US"/>
        </w:rPr>
      </w:pPr>
      <w:bookmarkStart w:id="6314" w:name="_Toc157434988"/>
      <w:bookmarkStart w:id="6315" w:name="_Toc157436703"/>
      <w:bookmarkStart w:id="6316" w:name="_Toc157440543"/>
      <w:bookmarkStart w:id="6317" w:name="_Toc160650253"/>
      <w:bookmarkStart w:id="6318" w:name="_Toc164928566"/>
      <w:bookmarkStart w:id="6319" w:name="_Toc168550429"/>
      <w:bookmarkStart w:id="6320" w:name="_Toc170118500"/>
      <w:bookmarkStart w:id="6321" w:name="_Toc209470582"/>
      <w:r w:rsidRPr="006D68AC">
        <w:rPr>
          <w:noProof/>
          <w:lang w:eastAsia="zh-CN"/>
        </w:rPr>
        <w:t>6.11</w:t>
      </w:r>
      <w:r w:rsidRPr="006D68AC">
        <w:rPr>
          <w:lang w:val="en-US"/>
        </w:rPr>
        <w:t>.6.2</w:t>
      </w:r>
      <w:r w:rsidRPr="006D68AC">
        <w:rPr>
          <w:lang w:val="en-US"/>
        </w:rPr>
        <w:tab/>
        <w:t>Structured data types</w:t>
      </w:r>
      <w:bookmarkEnd w:id="6314"/>
      <w:bookmarkEnd w:id="6315"/>
      <w:bookmarkEnd w:id="6316"/>
      <w:bookmarkEnd w:id="6317"/>
      <w:bookmarkEnd w:id="6318"/>
      <w:bookmarkEnd w:id="6319"/>
      <w:bookmarkEnd w:id="6320"/>
      <w:bookmarkEnd w:id="6321"/>
    </w:p>
    <w:p w14:paraId="20139712" w14:textId="77777777" w:rsidR="00091209" w:rsidRPr="006D68AC" w:rsidRDefault="00091209" w:rsidP="00091209">
      <w:pPr>
        <w:pStyle w:val="Heading5"/>
      </w:pPr>
      <w:bookmarkStart w:id="6322" w:name="_Toc157434989"/>
      <w:bookmarkStart w:id="6323" w:name="_Toc157436704"/>
      <w:bookmarkStart w:id="6324" w:name="_Toc157440544"/>
      <w:bookmarkStart w:id="6325" w:name="_Toc160650254"/>
      <w:bookmarkStart w:id="6326" w:name="_Toc164928567"/>
      <w:bookmarkStart w:id="6327" w:name="_Toc168550430"/>
      <w:bookmarkStart w:id="6328" w:name="_Toc170118501"/>
      <w:bookmarkStart w:id="6329" w:name="_Toc209470583"/>
      <w:r w:rsidRPr="006D68AC">
        <w:rPr>
          <w:noProof/>
          <w:lang w:eastAsia="zh-CN"/>
        </w:rPr>
        <w:t>6.11</w:t>
      </w:r>
      <w:r w:rsidRPr="006D68AC">
        <w:t>.6.2.1</w:t>
      </w:r>
      <w:r w:rsidRPr="006D68AC">
        <w:tab/>
        <w:t>Introduction</w:t>
      </w:r>
      <w:bookmarkEnd w:id="6322"/>
      <w:bookmarkEnd w:id="6323"/>
      <w:bookmarkEnd w:id="6324"/>
      <w:bookmarkEnd w:id="6325"/>
      <w:bookmarkEnd w:id="6326"/>
      <w:bookmarkEnd w:id="6327"/>
      <w:bookmarkEnd w:id="6328"/>
      <w:bookmarkEnd w:id="632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Heading5"/>
      </w:pPr>
      <w:bookmarkStart w:id="6330" w:name="_Toc157434990"/>
      <w:bookmarkStart w:id="6331" w:name="_Toc157436705"/>
      <w:bookmarkStart w:id="6332" w:name="_Toc157440545"/>
      <w:bookmarkStart w:id="6333" w:name="_Toc160650255"/>
      <w:bookmarkStart w:id="6334" w:name="_Toc164928568"/>
      <w:bookmarkStart w:id="6335" w:name="_Toc168550431"/>
      <w:bookmarkStart w:id="6336" w:name="_Toc170118502"/>
      <w:bookmarkStart w:id="6337" w:name="_Toc209470584"/>
      <w:bookmarkStart w:id="6338" w:name="_Toc157434991"/>
      <w:bookmarkStart w:id="6339" w:name="_Toc157436706"/>
      <w:bookmarkStart w:id="6340" w:name="_Toc157440546"/>
      <w:r w:rsidRPr="006D68AC">
        <w:rPr>
          <w:noProof/>
          <w:lang w:eastAsia="zh-CN"/>
        </w:rPr>
        <w:t>6.11</w:t>
      </w:r>
      <w:r w:rsidRPr="006D68AC">
        <w:t>.6.2.2</w:t>
      </w:r>
      <w:r w:rsidRPr="006D68AC">
        <w:tab/>
        <w:t>Type: SliceCommService</w:t>
      </w:r>
      <w:bookmarkEnd w:id="6330"/>
      <w:bookmarkEnd w:id="6331"/>
      <w:bookmarkEnd w:id="6332"/>
      <w:bookmarkEnd w:id="6333"/>
      <w:bookmarkEnd w:id="6334"/>
      <w:bookmarkEnd w:id="6335"/>
      <w:bookmarkEnd w:id="6336"/>
      <w:bookmarkEnd w:id="6337"/>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Heading5"/>
      </w:pPr>
      <w:bookmarkStart w:id="6341" w:name="_Toc160650256"/>
      <w:bookmarkStart w:id="6342" w:name="_Toc164928569"/>
      <w:bookmarkStart w:id="6343" w:name="_Toc168550432"/>
      <w:bookmarkStart w:id="6344" w:name="_Toc170118503"/>
      <w:bookmarkStart w:id="6345" w:name="_Toc209470585"/>
      <w:bookmarkStart w:id="6346" w:name="_Toc157434992"/>
      <w:bookmarkStart w:id="6347" w:name="_Toc157436707"/>
      <w:bookmarkStart w:id="6348" w:name="_Toc157440547"/>
      <w:bookmarkEnd w:id="6338"/>
      <w:bookmarkEnd w:id="6339"/>
      <w:bookmarkEnd w:id="6340"/>
      <w:r w:rsidRPr="006D68AC">
        <w:rPr>
          <w:noProof/>
          <w:lang w:eastAsia="zh-CN"/>
        </w:rPr>
        <w:t>6.11</w:t>
      </w:r>
      <w:r w:rsidRPr="006D68AC">
        <w:t>.6.2.3</w:t>
      </w:r>
      <w:r w:rsidRPr="006D68AC">
        <w:tab/>
        <w:t>Type: SliceCommServicePatch</w:t>
      </w:r>
      <w:bookmarkEnd w:id="6341"/>
      <w:bookmarkEnd w:id="6342"/>
      <w:bookmarkEnd w:id="6343"/>
      <w:bookmarkEnd w:id="6344"/>
      <w:bookmarkEnd w:id="6345"/>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Heading5"/>
      </w:pPr>
      <w:bookmarkStart w:id="6349" w:name="_Toc160650257"/>
      <w:bookmarkStart w:id="6350" w:name="_Toc164928570"/>
      <w:bookmarkStart w:id="6351" w:name="_Toc168550433"/>
      <w:bookmarkStart w:id="6352" w:name="_Toc170118504"/>
      <w:bookmarkStart w:id="6353" w:name="_Toc209470586"/>
      <w:r w:rsidRPr="006D68AC">
        <w:rPr>
          <w:noProof/>
          <w:lang w:eastAsia="zh-CN"/>
        </w:rPr>
        <w:t>6.11</w:t>
      </w:r>
      <w:r w:rsidRPr="006D68AC">
        <w:t>.6.2.4</w:t>
      </w:r>
      <w:r w:rsidRPr="006D68AC">
        <w:tab/>
        <w:t>Type: ServReq</w:t>
      </w:r>
      <w:bookmarkEnd w:id="6346"/>
      <w:bookmarkEnd w:id="6347"/>
      <w:bookmarkEnd w:id="6348"/>
      <w:bookmarkEnd w:id="6349"/>
      <w:bookmarkEnd w:id="6350"/>
      <w:bookmarkEnd w:id="6351"/>
      <w:bookmarkEnd w:id="6352"/>
      <w:bookmarkEnd w:id="6353"/>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Heading5"/>
      </w:pPr>
      <w:bookmarkStart w:id="6354" w:name="_Toc157434993"/>
      <w:bookmarkStart w:id="6355" w:name="_Toc157436708"/>
      <w:bookmarkStart w:id="6356" w:name="_Toc157440548"/>
      <w:bookmarkStart w:id="6357" w:name="_Toc160650258"/>
      <w:bookmarkStart w:id="6358" w:name="_Toc164928571"/>
      <w:bookmarkStart w:id="6359" w:name="_Toc168550434"/>
      <w:bookmarkStart w:id="6360" w:name="_Toc170118505"/>
      <w:bookmarkStart w:id="6361" w:name="_Toc209470587"/>
      <w:r w:rsidRPr="006D68AC">
        <w:rPr>
          <w:noProof/>
          <w:lang w:eastAsia="zh-CN"/>
        </w:rPr>
        <w:t>6.11</w:t>
      </w:r>
      <w:r w:rsidRPr="006D68AC">
        <w:t>.6.2.5</w:t>
      </w:r>
      <w:r w:rsidRPr="006D68AC">
        <w:tab/>
        <w:t>Type: NetSliceInfo</w:t>
      </w:r>
      <w:bookmarkEnd w:id="6354"/>
      <w:bookmarkEnd w:id="6355"/>
      <w:bookmarkEnd w:id="6356"/>
      <w:bookmarkEnd w:id="6357"/>
      <w:bookmarkEnd w:id="6358"/>
      <w:bookmarkEnd w:id="6359"/>
      <w:bookmarkEnd w:id="6360"/>
      <w:bookmarkEnd w:id="6361"/>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Heading4"/>
        <w:rPr>
          <w:lang w:val="en-US"/>
        </w:rPr>
      </w:pPr>
      <w:bookmarkStart w:id="6362" w:name="_Toc157434994"/>
      <w:bookmarkStart w:id="6363" w:name="_Toc157436709"/>
      <w:bookmarkStart w:id="6364" w:name="_Toc157440549"/>
      <w:bookmarkStart w:id="6365" w:name="_Toc160650259"/>
      <w:bookmarkStart w:id="6366" w:name="_Toc164928572"/>
      <w:bookmarkStart w:id="6367" w:name="_Toc168550435"/>
      <w:bookmarkStart w:id="6368" w:name="_Toc170118506"/>
      <w:bookmarkStart w:id="6369" w:name="_Toc209470588"/>
      <w:r w:rsidRPr="006D68AC">
        <w:rPr>
          <w:noProof/>
          <w:lang w:eastAsia="zh-CN"/>
        </w:rPr>
        <w:t>6.11</w:t>
      </w:r>
      <w:r w:rsidRPr="006D68AC">
        <w:rPr>
          <w:lang w:val="en-US"/>
        </w:rPr>
        <w:t>.6.3</w:t>
      </w:r>
      <w:r w:rsidRPr="006D68AC">
        <w:rPr>
          <w:lang w:val="en-US"/>
        </w:rPr>
        <w:tab/>
        <w:t>Simple data types and enumerations</w:t>
      </w:r>
      <w:bookmarkEnd w:id="6362"/>
      <w:bookmarkEnd w:id="6363"/>
      <w:bookmarkEnd w:id="6364"/>
      <w:bookmarkEnd w:id="6365"/>
      <w:bookmarkEnd w:id="6366"/>
      <w:bookmarkEnd w:id="6367"/>
      <w:bookmarkEnd w:id="6368"/>
      <w:bookmarkEnd w:id="6369"/>
    </w:p>
    <w:p w14:paraId="0AD98EB4" w14:textId="77777777" w:rsidR="00091209" w:rsidRPr="006D68AC" w:rsidRDefault="00091209" w:rsidP="00091209">
      <w:pPr>
        <w:pStyle w:val="Heading5"/>
      </w:pPr>
      <w:bookmarkStart w:id="6370" w:name="_Toc157434995"/>
      <w:bookmarkStart w:id="6371" w:name="_Toc157436710"/>
      <w:bookmarkStart w:id="6372" w:name="_Toc157440550"/>
      <w:bookmarkStart w:id="6373" w:name="_Toc160650260"/>
      <w:bookmarkStart w:id="6374" w:name="_Toc164928573"/>
      <w:bookmarkStart w:id="6375" w:name="_Toc168550436"/>
      <w:bookmarkStart w:id="6376" w:name="_Toc170118507"/>
      <w:bookmarkStart w:id="6377" w:name="_Toc209470589"/>
      <w:r w:rsidRPr="006D68AC">
        <w:rPr>
          <w:noProof/>
          <w:lang w:eastAsia="zh-CN"/>
        </w:rPr>
        <w:t>6.11</w:t>
      </w:r>
      <w:r w:rsidRPr="006D68AC">
        <w:t>.6.3.1</w:t>
      </w:r>
      <w:r w:rsidRPr="006D68AC">
        <w:tab/>
        <w:t>Introduction</w:t>
      </w:r>
      <w:bookmarkEnd w:id="6370"/>
      <w:bookmarkEnd w:id="6371"/>
      <w:bookmarkEnd w:id="6372"/>
      <w:bookmarkEnd w:id="6373"/>
      <w:bookmarkEnd w:id="6374"/>
      <w:bookmarkEnd w:id="6375"/>
      <w:bookmarkEnd w:id="6376"/>
      <w:bookmarkEnd w:id="6377"/>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Heading5"/>
      </w:pPr>
      <w:bookmarkStart w:id="6378" w:name="_Toc157434996"/>
      <w:bookmarkStart w:id="6379" w:name="_Toc157436711"/>
      <w:bookmarkStart w:id="6380" w:name="_Toc157440551"/>
      <w:bookmarkStart w:id="6381" w:name="_Toc160650261"/>
      <w:bookmarkStart w:id="6382" w:name="_Toc164928574"/>
      <w:bookmarkStart w:id="6383" w:name="_Toc168550437"/>
      <w:bookmarkStart w:id="6384" w:name="_Toc170118508"/>
      <w:bookmarkStart w:id="6385" w:name="_Toc209470590"/>
      <w:r w:rsidRPr="006D68AC">
        <w:rPr>
          <w:noProof/>
          <w:lang w:eastAsia="zh-CN"/>
        </w:rPr>
        <w:t>6.11</w:t>
      </w:r>
      <w:r w:rsidRPr="006D68AC">
        <w:t>.6.3.2</w:t>
      </w:r>
      <w:r w:rsidRPr="006D68AC">
        <w:tab/>
        <w:t>Simple data types</w:t>
      </w:r>
      <w:bookmarkEnd w:id="6378"/>
      <w:bookmarkEnd w:id="6379"/>
      <w:bookmarkEnd w:id="6380"/>
      <w:bookmarkEnd w:id="6381"/>
      <w:bookmarkEnd w:id="6382"/>
      <w:bookmarkEnd w:id="6383"/>
      <w:bookmarkEnd w:id="6384"/>
      <w:bookmarkEnd w:id="6385"/>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Heading4"/>
        <w:rPr>
          <w:lang w:val="en-US"/>
        </w:rPr>
      </w:pPr>
      <w:bookmarkStart w:id="6386" w:name="_Toc157434997"/>
      <w:bookmarkStart w:id="6387" w:name="_Toc157436712"/>
      <w:bookmarkStart w:id="6388" w:name="_Toc157440552"/>
      <w:bookmarkStart w:id="6389" w:name="_Toc160650262"/>
      <w:bookmarkStart w:id="6390" w:name="_Toc164928575"/>
      <w:bookmarkStart w:id="6391" w:name="_Toc168550438"/>
      <w:bookmarkStart w:id="6392" w:name="_Toc170118509"/>
      <w:bookmarkStart w:id="6393" w:name="_Toc209470591"/>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386"/>
      <w:bookmarkEnd w:id="6387"/>
      <w:bookmarkEnd w:id="6388"/>
      <w:bookmarkEnd w:id="6389"/>
      <w:bookmarkEnd w:id="6390"/>
      <w:bookmarkEnd w:id="6391"/>
      <w:bookmarkEnd w:id="6392"/>
      <w:bookmarkEnd w:id="639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Heading4"/>
      </w:pPr>
      <w:bookmarkStart w:id="6394" w:name="_Toc157434998"/>
      <w:bookmarkStart w:id="6395" w:name="_Toc157436713"/>
      <w:bookmarkStart w:id="6396" w:name="_Toc157440553"/>
      <w:bookmarkStart w:id="6397" w:name="_Toc160650263"/>
      <w:bookmarkStart w:id="6398" w:name="_Toc164928576"/>
      <w:bookmarkStart w:id="6399" w:name="_Toc168550439"/>
      <w:bookmarkStart w:id="6400" w:name="_Toc170118510"/>
      <w:bookmarkStart w:id="6401" w:name="_Toc209470592"/>
      <w:r w:rsidRPr="006D68AC">
        <w:rPr>
          <w:noProof/>
          <w:lang w:eastAsia="zh-CN"/>
        </w:rPr>
        <w:t>6.11</w:t>
      </w:r>
      <w:r w:rsidRPr="006D68AC">
        <w:t>.6.5</w:t>
      </w:r>
      <w:r w:rsidRPr="006D68AC">
        <w:tab/>
        <w:t>Binary data</w:t>
      </w:r>
      <w:bookmarkEnd w:id="6394"/>
      <w:bookmarkEnd w:id="6395"/>
      <w:bookmarkEnd w:id="6396"/>
      <w:bookmarkEnd w:id="6397"/>
      <w:bookmarkEnd w:id="6398"/>
      <w:bookmarkEnd w:id="6399"/>
      <w:bookmarkEnd w:id="6400"/>
      <w:bookmarkEnd w:id="6401"/>
    </w:p>
    <w:p w14:paraId="1150CA87" w14:textId="77777777" w:rsidR="00091209" w:rsidRPr="006D68AC" w:rsidRDefault="00091209" w:rsidP="00091209">
      <w:pPr>
        <w:pStyle w:val="Heading5"/>
      </w:pPr>
      <w:bookmarkStart w:id="6402" w:name="_Toc157434999"/>
      <w:bookmarkStart w:id="6403" w:name="_Toc157436714"/>
      <w:bookmarkStart w:id="6404" w:name="_Toc157440554"/>
      <w:bookmarkStart w:id="6405" w:name="_Toc160650264"/>
      <w:bookmarkStart w:id="6406" w:name="_Toc164928577"/>
      <w:bookmarkStart w:id="6407" w:name="_Toc168550440"/>
      <w:bookmarkStart w:id="6408" w:name="_Toc170118511"/>
      <w:bookmarkStart w:id="6409" w:name="_Toc209470593"/>
      <w:r w:rsidRPr="006D68AC">
        <w:rPr>
          <w:noProof/>
          <w:lang w:eastAsia="zh-CN"/>
        </w:rPr>
        <w:t>6.11</w:t>
      </w:r>
      <w:r w:rsidRPr="006D68AC">
        <w:t>.6.5.1</w:t>
      </w:r>
      <w:r w:rsidRPr="006D68AC">
        <w:tab/>
        <w:t>Binary Data Types</w:t>
      </w:r>
      <w:bookmarkEnd w:id="6402"/>
      <w:bookmarkEnd w:id="6403"/>
      <w:bookmarkEnd w:id="6404"/>
      <w:bookmarkEnd w:id="6405"/>
      <w:bookmarkEnd w:id="6406"/>
      <w:bookmarkEnd w:id="6407"/>
      <w:bookmarkEnd w:id="6408"/>
      <w:bookmarkEnd w:id="640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Heading3"/>
      </w:pPr>
      <w:bookmarkStart w:id="6410" w:name="_Toc157435000"/>
      <w:bookmarkStart w:id="6411" w:name="_Toc157436715"/>
      <w:bookmarkStart w:id="6412" w:name="_Toc157440555"/>
      <w:bookmarkStart w:id="6413" w:name="_Toc160650265"/>
      <w:bookmarkStart w:id="6414" w:name="_Toc164928578"/>
      <w:bookmarkStart w:id="6415" w:name="_Toc168550441"/>
      <w:bookmarkStart w:id="6416" w:name="_Toc170118512"/>
      <w:bookmarkStart w:id="6417" w:name="_Toc209470594"/>
      <w:r w:rsidRPr="006D68AC">
        <w:rPr>
          <w:noProof/>
          <w:lang w:eastAsia="zh-CN"/>
        </w:rPr>
        <w:t>6.11</w:t>
      </w:r>
      <w:r w:rsidRPr="006D68AC">
        <w:t>.7</w:t>
      </w:r>
      <w:r w:rsidRPr="006D68AC">
        <w:tab/>
        <w:t>Error Handling</w:t>
      </w:r>
      <w:bookmarkEnd w:id="6410"/>
      <w:bookmarkEnd w:id="6411"/>
      <w:bookmarkEnd w:id="6412"/>
      <w:bookmarkEnd w:id="6413"/>
      <w:bookmarkEnd w:id="6414"/>
      <w:bookmarkEnd w:id="6415"/>
      <w:bookmarkEnd w:id="6416"/>
      <w:bookmarkEnd w:id="6417"/>
    </w:p>
    <w:p w14:paraId="1C10720B" w14:textId="77777777" w:rsidR="00091209" w:rsidRPr="006D68AC" w:rsidRDefault="00091209" w:rsidP="00091209">
      <w:pPr>
        <w:pStyle w:val="Heading4"/>
      </w:pPr>
      <w:bookmarkStart w:id="6418" w:name="_Toc157435001"/>
      <w:bookmarkStart w:id="6419" w:name="_Toc157436716"/>
      <w:bookmarkStart w:id="6420" w:name="_Toc157440556"/>
      <w:bookmarkStart w:id="6421" w:name="_Toc160650266"/>
      <w:bookmarkStart w:id="6422" w:name="_Toc164928579"/>
      <w:bookmarkStart w:id="6423" w:name="_Toc168550442"/>
      <w:bookmarkStart w:id="6424" w:name="_Toc170118513"/>
      <w:bookmarkStart w:id="6425" w:name="_Toc209470595"/>
      <w:r w:rsidRPr="006D68AC">
        <w:rPr>
          <w:noProof/>
          <w:lang w:eastAsia="zh-CN"/>
        </w:rPr>
        <w:t>6.11</w:t>
      </w:r>
      <w:r w:rsidRPr="006D68AC">
        <w:t>.7.1</w:t>
      </w:r>
      <w:r w:rsidRPr="006D68AC">
        <w:tab/>
        <w:t>General</w:t>
      </w:r>
      <w:bookmarkEnd w:id="6418"/>
      <w:bookmarkEnd w:id="6419"/>
      <w:bookmarkEnd w:id="6420"/>
      <w:bookmarkEnd w:id="6421"/>
      <w:bookmarkEnd w:id="6422"/>
      <w:bookmarkEnd w:id="6423"/>
      <w:bookmarkEnd w:id="6424"/>
      <w:bookmarkEnd w:id="6425"/>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Heading4"/>
      </w:pPr>
      <w:bookmarkStart w:id="6426" w:name="_Toc157435002"/>
      <w:bookmarkStart w:id="6427" w:name="_Toc157436717"/>
      <w:bookmarkStart w:id="6428" w:name="_Toc157440557"/>
      <w:bookmarkStart w:id="6429" w:name="_Toc160650267"/>
      <w:bookmarkStart w:id="6430" w:name="_Toc164928580"/>
      <w:bookmarkStart w:id="6431" w:name="_Toc168550443"/>
      <w:bookmarkStart w:id="6432" w:name="_Toc170118514"/>
      <w:bookmarkStart w:id="6433" w:name="_Toc209470596"/>
      <w:r w:rsidRPr="006D68AC">
        <w:rPr>
          <w:noProof/>
          <w:lang w:eastAsia="zh-CN"/>
        </w:rPr>
        <w:t>6.11</w:t>
      </w:r>
      <w:r w:rsidRPr="006D68AC">
        <w:t>.7.2</w:t>
      </w:r>
      <w:r w:rsidRPr="006D68AC">
        <w:tab/>
        <w:t>Protocol Errors</w:t>
      </w:r>
      <w:bookmarkEnd w:id="6426"/>
      <w:bookmarkEnd w:id="6427"/>
      <w:bookmarkEnd w:id="6428"/>
      <w:bookmarkEnd w:id="6429"/>
      <w:bookmarkEnd w:id="6430"/>
      <w:bookmarkEnd w:id="6431"/>
      <w:bookmarkEnd w:id="6432"/>
      <w:bookmarkEnd w:id="6433"/>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Heading4"/>
      </w:pPr>
      <w:bookmarkStart w:id="6434" w:name="_Toc157435003"/>
      <w:bookmarkStart w:id="6435" w:name="_Toc157436718"/>
      <w:bookmarkStart w:id="6436" w:name="_Toc157440558"/>
      <w:bookmarkStart w:id="6437" w:name="_Toc160650268"/>
      <w:bookmarkStart w:id="6438" w:name="_Toc164928581"/>
      <w:bookmarkStart w:id="6439" w:name="_Toc168550444"/>
      <w:bookmarkStart w:id="6440" w:name="_Toc170118515"/>
      <w:bookmarkStart w:id="6441" w:name="_Toc209470597"/>
      <w:bookmarkStart w:id="6442" w:name="_Toc157435004"/>
      <w:bookmarkStart w:id="6443" w:name="_Toc157436719"/>
      <w:bookmarkStart w:id="6444" w:name="_Toc157440559"/>
      <w:r w:rsidRPr="006D68AC">
        <w:rPr>
          <w:noProof/>
          <w:lang w:eastAsia="zh-CN"/>
        </w:rPr>
        <w:t>6.11</w:t>
      </w:r>
      <w:r w:rsidRPr="006D68AC">
        <w:t>.7.3</w:t>
      </w:r>
      <w:r w:rsidRPr="006D68AC">
        <w:tab/>
        <w:t>Application Errors</w:t>
      </w:r>
      <w:bookmarkEnd w:id="6434"/>
      <w:bookmarkEnd w:id="6435"/>
      <w:bookmarkEnd w:id="6436"/>
      <w:bookmarkEnd w:id="6437"/>
      <w:bookmarkEnd w:id="6438"/>
      <w:bookmarkEnd w:id="6439"/>
      <w:bookmarkEnd w:id="6440"/>
      <w:bookmarkEnd w:id="6441"/>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Heading3"/>
        <w:rPr>
          <w:lang w:eastAsia="zh-CN"/>
        </w:rPr>
      </w:pPr>
      <w:bookmarkStart w:id="6445" w:name="_Toc160650269"/>
      <w:bookmarkStart w:id="6446" w:name="_Toc164928582"/>
      <w:bookmarkStart w:id="6447" w:name="_Toc168550445"/>
      <w:bookmarkStart w:id="6448" w:name="_Toc170118516"/>
      <w:bookmarkStart w:id="6449" w:name="_Toc209470598"/>
      <w:r w:rsidRPr="006D68AC">
        <w:rPr>
          <w:noProof/>
          <w:lang w:eastAsia="zh-CN"/>
        </w:rPr>
        <w:t>6.11</w:t>
      </w:r>
      <w:r w:rsidRPr="006D68AC">
        <w:t>.8</w:t>
      </w:r>
      <w:r w:rsidRPr="006D68AC">
        <w:rPr>
          <w:lang w:eastAsia="zh-CN"/>
        </w:rPr>
        <w:tab/>
        <w:t>Feature negotiation</w:t>
      </w:r>
      <w:bookmarkEnd w:id="6442"/>
      <w:bookmarkEnd w:id="6443"/>
      <w:bookmarkEnd w:id="6444"/>
      <w:bookmarkEnd w:id="6445"/>
      <w:bookmarkEnd w:id="6446"/>
      <w:bookmarkEnd w:id="6447"/>
      <w:bookmarkEnd w:id="6448"/>
      <w:bookmarkEnd w:id="6449"/>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Heading3"/>
      </w:pPr>
      <w:bookmarkStart w:id="6450" w:name="_Toc157435005"/>
      <w:bookmarkStart w:id="6451" w:name="_Toc157436720"/>
      <w:bookmarkStart w:id="6452" w:name="_Toc157440560"/>
      <w:bookmarkStart w:id="6453" w:name="_Toc160650270"/>
      <w:bookmarkStart w:id="6454" w:name="_Toc164928583"/>
      <w:bookmarkStart w:id="6455" w:name="_Toc168550446"/>
      <w:bookmarkStart w:id="6456" w:name="_Toc170118517"/>
      <w:bookmarkStart w:id="6457" w:name="_Toc209470599"/>
      <w:r w:rsidRPr="006D68AC">
        <w:rPr>
          <w:noProof/>
          <w:lang w:eastAsia="zh-CN"/>
        </w:rPr>
        <w:t>6.11</w:t>
      </w:r>
      <w:r w:rsidRPr="006D68AC">
        <w:t>.9</w:t>
      </w:r>
      <w:r w:rsidRPr="006D68AC">
        <w:tab/>
        <w:t>Security</w:t>
      </w:r>
      <w:bookmarkEnd w:id="6450"/>
      <w:bookmarkEnd w:id="6451"/>
      <w:bookmarkEnd w:id="6452"/>
      <w:bookmarkEnd w:id="6453"/>
      <w:bookmarkEnd w:id="6454"/>
      <w:bookmarkEnd w:id="6455"/>
      <w:bookmarkEnd w:id="6456"/>
      <w:bookmarkEnd w:id="6457"/>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Heading2"/>
      </w:pPr>
      <w:bookmarkStart w:id="6458" w:name="_Toc160650271"/>
      <w:bookmarkStart w:id="6459" w:name="_Toc164928584"/>
      <w:bookmarkStart w:id="6460" w:name="_Toc168550447"/>
      <w:bookmarkStart w:id="6461" w:name="_Toc170118518"/>
      <w:bookmarkStart w:id="6462" w:name="_Toc209470600"/>
      <w:bookmarkStart w:id="6463" w:name="_Toc90661661"/>
      <w:bookmarkStart w:id="6464" w:name="_Toc138755352"/>
      <w:bookmarkStart w:id="6465" w:name="_Toc151886122"/>
      <w:bookmarkStart w:id="6466" w:name="_Toc152076187"/>
      <w:bookmarkStart w:id="6467" w:name="_Toc153793903"/>
      <w:bookmarkStart w:id="6468" w:name="_Toc157435006"/>
      <w:bookmarkStart w:id="6469" w:name="_Toc157436721"/>
      <w:bookmarkStart w:id="6470" w:name="_Toc157440561"/>
      <w:bookmarkStart w:id="6471" w:name="_Toc144024231"/>
      <w:bookmarkStart w:id="6472" w:name="_Toc148176944"/>
      <w:bookmarkStart w:id="6473" w:name="_Toc148358994"/>
      <w:bookmarkEnd w:id="3964"/>
      <w:bookmarkEnd w:id="3965"/>
      <w:r w:rsidRPr="006D68AC">
        <w:rPr>
          <w:noProof/>
          <w:lang w:eastAsia="zh-CN"/>
        </w:rPr>
        <w:t>6.12</w:t>
      </w:r>
      <w:r w:rsidRPr="006D68AC">
        <w:tab/>
        <w:t>NSCE_InterPLMNContinuity API</w:t>
      </w:r>
      <w:bookmarkEnd w:id="6458"/>
      <w:bookmarkEnd w:id="6459"/>
      <w:bookmarkEnd w:id="6460"/>
      <w:bookmarkEnd w:id="6461"/>
      <w:bookmarkEnd w:id="6462"/>
    </w:p>
    <w:p w14:paraId="199F0E37" w14:textId="77777777" w:rsidR="00D3062E" w:rsidRPr="006D68AC" w:rsidRDefault="00D3062E" w:rsidP="00D3062E">
      <w:pPr>
        <w:pStyle w:val="Heading3"/>
      </w:pPr>
      <w:bookmarkStart w:id="6474" w:name="_Toc160650272"/>
      <w:bookmarkStart w:id="6475" w:name="_Toc164928585"/>
      <w:bookmarkStart w:id="6476" w:name="_Toc168550448"/>
      <w:bookmarkStart w:id="6477" w:name="_Toc170118519"/>
      <w:bookmarkStart w:id="6478" w:name="_Toc209470601"/>
      <w:r w:rsidRPr="006D68AC">
        <w:rPr>
          <w:noProof/>
          <w:lang w:eastAsia="zh-CN"/>
        </w:rPr>
        <w:t>6.12</w:t>
      </w:r>
      <w:r w:rsidRPr="006D68AC">
        <w:t>.1</w:t>
      </w:r>
      <w:r w:rsidRPr="006D68AC">
        <w:tab/>
        <w:t>Introduction</w:t>
      </w:r>
      <w:bookmarkEnd w:id="6474"/>
      <w:bookmarkEnd w:id="6475"/>
      <w:bookmarkEnd w:id="6476"/>
      <w:bookmarkEnd w:id="6477"/>
      <w:bookmarkEnd w:id="647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Heading3"/>
      </w:pPr>
      <w:bookmarkStart w:id="6479" w:name="_Toc160650273"/>
      <w:bookmarkStart w:id="6480" w:name="_Toc164928586"/>
      <w:bookmarkStart w:id="6481" w:name="_Toc168550449"/>
      <w:bookmarkStart w:id="6482" w:name="_Toc170118520"/>
      <w:bookmarkStart w:id="6483" w:name="_Toc209470602"/>
      <w:r w:rsidRPr="006D68AC">
        <w:rPr>
          <w:noProof/>
          <w:lang w:eastAsia="zh-CN"/>
        </w:rPr>
        <w:t>6.12</w:t>
      </w:r>
      <w:r w:rsidRPr="006D68AC">
        <w:t>.2</w:t>
      </w:r>
      <w:r w:rsidRPr="006D68AC">
        <w:tab/>
        <w:t>Usage of HTTP</w:t>
      </w:r>
      <w:bookmarkEnd w:id="6479"/>
      <w:bookmarkEnd w:id="6480"/>
      <w:bookmarkEnd w:id="6481"/>
      <w:bookmarkEnd w:id="6482"/>
      <w:bookmarkEnd w:id="6483"/>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Heading3"/>
      </w:pPr>
      <w:bookmarkStart w:id="6484" w:name="_Toc160650274"/>
      <w:bookmarkStart w:id="6485" w:name="_Toc164928587"/>
      <w:bookmarkStart w:id="6486" w:name="_Toc168550450"/>
      <w:bookmarkStart w:id="6487" w:name="_Toc170118521"/>
      <w:bookmarkStart w:id="6488" w:name="_Toc209470603"/>
      <w:r w:rsidRPr="006D68AC">
        <w:rPr>
          <w:noProof/>
          <w:lang w:eastAsia="zh-CN"/>
        </w:rPr>
        <w:t>6.12</w:t>
      </w:r>
      <w:r w:rsidRPr="006D68AC">
        <w:t>.3</w:t>
      </w:r>
      <w:r w:rsidRPr="006D68AC">
        <w:tab/>
        <w:t>Resources</w:t>
      </w:r>
      <w:bookmarkEnd w:id="6484"/>
      <w:bookmarkEnd w:id="6485"/>
      <w:bookmarkEnd w:id="6486"/>
      <w:bookmarkEnd w:id="6487"/>
      <w:bookmarkEnd w:id="648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Heading3"/>
      </w:pPr>
      <w:bookmarkStart w:id="6489" w:name="_Toc160650275"/>
      <w:bookmarkStart w:id="6490" w:name="_Toc164928588"/>
      <w:bookmarkStart w:id="6491" w:name="_Toc168550451"/>
      <w:bookmarkStart w:id="6492" w:name="_Toc170118522"/>
      <w:bookmarkStart w:id="6493" w:name="_Toc209470604"/>
      <w:r w:rsidRPr="006D68AC">
        <w:rPr>
          <w:noProof/>
          <w:lang w:eastAsia="zh-CN"/>
        </w:rPr>
        <w:t>6.12</w:t>
      </w:r>
      <w:r w:rsidRPr="006D68AC">
        <w:t>.4</w:t>
      </w:r>
      <w:r w:rsidRPr="006D68AC">
        <w:tab/>
        <w:t>Custom Operations without associated resources</w:t>
      </w:r>
      <w:bookmarkEnd w:id="6489"/>
      <w:bookmarkEnd w:id="6490"/>
      <w:bookmarkEnd w:id="6491"/>
      <w:bookmarkEnd w:id="6492"/>
      <w:bookmarkEnd w:id="6493"/>
    </w:p>
    <w:p w14:paraId="0AA89681" w14:textId="77777777" w:rsidR="00D3062E" w:rsidRPr="006D68AC" w:rsidRDefault="00D3062E" w:rsidP="00D3062E">
      <w:pPr>
        <w:pStyle w:val="Heading4"/>
      </w:pPr>
      <w:bookmarkStart w:id="6494" w:name="_Toc160650276"/>
      <w:bookmarkStart w:id="6495" w:name="_Toc164928589"/>
      <w:bookmarkStart w:id="6496" w:name="_Toc168550452"/>
      <w:bookmarkStart w:id="6497" w:name="_Toc170118523"/>
      <w:bookmarkStart w:id="6498" w:name="_Toc209470605"/>
      <w:r w:rsidRPr="006D68AC">
        <w:rPr>
          <w:noProof/>
          <w:lang w:eastAsia="zh-CN"/>
        </w:rPr>
        <w:t>6.12</w:t>
      </w:r>
      <w:r w:rsidRPr="006D68AC">
        <w:t>.4.1</w:t>
      </w:r>
      <w:r w:rsidRPr="006D68AC">
        <w:tab/>
        <w:t>Overview</w:t>
      </w:r>
      <w:bookmarkEnd w:id="6494"/>
      <w:bookmarkEnd w:id="6495"/>
      <w:bookmarkEnd w:id="6496"/>
      <w:bookmarkEnd w:id="6497"/>
      <w:bookmarkEnd w:id="6498"/>
    </w:p>
    <w:p w14:paraId="00A29062" w14:textId="77777777" w:rsidR="00D3062E" w:rsidRPr="006D68AC" w:rsidRDefault="00D3062E" w:rsidP="00D3062E">
      <w:pPr>
        <w:rPr>
          <w:color w:val="000000"/>
          <w:lang w:eastAsia="zh-CN"/>
        </w:rPr>
      </w:pPr>
      <w:bookmarkStart w:id="6499"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6499"/>
    <w:bookmarkStart w:id="6500" w:name="_MON_1769850410"/>
    <w:bookmarkEnd w:id="6500"/>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45pt;height:95.85pt" o:ole="">
            <v:imagedata r:id="rId159" o:title=""/>
          </v:shape>
          <o:OLEObject Type="Embed" ProgID="Word.Document.8" ShapeID="_x0000_i1102" DrawAspect="Content" ObjectID="_1820301978"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Heading4"/>
      </w:pPr>
      <w:bookmarkStart w:id="6501" w:name="_Toc160650277"/>
      <w:bookmarkStart w:id="6502" w:name="_Toc164928590"/>
      <w:bookmarkStart w:id="6503" w:name="_Toc168550453"/>
      <w:bookmarkStart w:id="6504" w:name="_Toc170118524"/>
      <w:bookmarkStart w:id="6505" w:name="_Toc209470606"/>
      <w:r w:rsidRPr="006D68AC">
        <w:rPr>
          <w:noProof/>
          <w:lang w:eastAsia="zh-CN"/>
        </w:rPr>
        <w:t>6.12</w:t>
      </w:r>
      <w:r w:rsidRPr="006D68AC">
        <w:t>.4.2</w:t>
      </w:r>
      <w:r w:rsidRPr="006D68AC">
        <w:tab/>
        <w:t>Operation: Request</w:t>
      </w:r>
      <w:bookmarkEnd w:id="6501"/>
      <w:bookmarkEnd w:id="6502"/>
      <w:bookmarkEnd w:id="6503"/>
      <w:bookmarkEnd w:id="6504"/>
      <w:bookmarkEnd w:id="6505"/>
    </w:p>
    <w:p w14:paraId="20E8B6F3" w14:textId="77777777" w:rsidR="00D3062E" w:rsidRPr="006D68AC" w:rsidRDefault="00D3062E" w:rsidP="00D3062E">
      <w:pPr>
        <w:pStyle w:val="Heading5"/>
      </w:pPr>
      <w:bookmarkStart w:id="6506" w:name="_Toc160650278"/>
      <w:bookmarkStart w:id="6507" w:name="_Toc164928591"/>
      <w:bookmarkStart w:id="6508" w:name="_Toc168550454"/>
      <w:bookmarkStart w:id="6509" w:name="_Toc170118525"/>
      <w:bookmarkStart w:id="6510" w:name="_Toc209470607"/>
      <w:r w:rsidRPr="006D68AC">
        <w:rPr>
          <w:noProof/>
          <w:lang w:eastAsia="zh-CN"/>
        </w:rPr>
        <w:t>6.12</w:t>
      </w:r>
      <w:r w:rsidRPr="006D68AC">
        <w:t>.4.2.1</w:t>
      </w:r>
      <w:r w:rsidRPr="006D68AC">
        <w:tab/>
        <w:t>Description</w:t>
      </w:r>
      <w:bookmarkEnd w:id="6506"/>
      <w:bookmarkEnd w:id="6507"/>
      <w:bookmarkEnd w:id="6508"/>
      <w:bookmarkEnd w:id="6509"/>
      <w:bookmarkEnd w:id="6510"/>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Heading5"/>
      </w:pPr>
      <w:bookmarkStart w:id="6511" w:name="_Toc160650279"/>
      <w:bookmarkStart w:id="6512" w:name="_Toc164928592"/>
      <w:bookmarkStart w:id="6513" w:name="_Toc168550455"/>
      <w:bookmarkStart w:id="6514" w:name="_Toc170118526"/>
      <w:bookmarkStart w:id="6515" w:name="_Toc209470608"/>
      <w:r w:rsidRPr="006D68AC">
        <w:rPr>
          <w:noProof/>
          <w:lang w:eastAsia="zh-CN"/>
        </w:rPr>
        <w:t>6.12</w:t>
      </w:r>
      <w:r w:rsidRPr="006D68AC">
        <w:t>.4.2.2</w:t>
      </w:r>
      <w:r w:rsidRPr="006D68AC">
        <w:tab/>
        <w:t>Operation Definition</w:t>
      </w:r>
      <w:bookmarkEnd w:id="6511"/>
      <w:bookmarkEnd w:id="6512"/>
      <w:bookmarkEnd w:id="6513"/>
      <w:bookmarkEnd w:id="6514"/>
      <w:bookmarkEnd w:id="651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Heading3"/>
      </w:pPr>
      <w:bookmarkStart w:id="6516" w:name="_Toc160650280"/>
      <w:bookmarkStart w:id="6517" w:name="_Toc164928593"/>
      <w:bookmarkStart w:id="6518" w:name="_Toc168550456"/>
      <w:bookmarkStart w:id="6519" w:name="_Toc170118527"/>
      <w:bookmarkStart w:id="6520" w:name="_Toc209470609"/>
      <w:r w:rsidRPr="006D68AC">
        <w:rPr>
          <w:noProof/>
          <w:lang w:eastAsia="zh-CN"/>
        </w:rPr>
        <w:t>6.12</w:t>
      </w:r>
      <w:r w:rsidRPr="006D68AC">
        <w:t>.5</w:t>
      </w:r>
      <w:r w:rsidRPr="006D68AC">
        <w:tab/>
        <w:t>Notifications</w:t>
      </w:r>
      <w:bookmarkEnd w:id="6516"/>
      <w:bookmarkEnd w:id="6517"/>
      <w:bookmarkEnd w:id="6518"/>
      <w:bookmarkEnd w:id="6519"/>
      <w:bookmarkEnd w:id="6520"/>
    </w:p>
    <w:p w14:paraId="3C79C463" w14:textId="77777777" w:rsidR="00D3062E" w:rsidRPr="006D68AC" w:rsidRDefault="00D3062E" w:rsidP="00D3062E">
      <w:pPr>
        <w:pStyle w:val="Heading4"/>
      </w:pPr>
      <w:bookmarkStart w:id="6521" w:name="_Toc160650281"/>
      <w:bookmarkStart w:id="6522" w:name="_Toc164928594"/>
      <w:bookmarkStart w:id="6523" w:name="_Toc168550457"/>
      <w:bookmarkStart w:id="6524" w:name="_Toc170118528"/>
      <w:bookmarkStart w:id="6525" w:name="_Toc209470610"/>
      <w:r w:rsidRPr="006D68AC">
        <w:rPr>
          <w:noProof/>
          <w:lang w:eastAsia="zh-CN"/>
        </w:rPr>
        <w:t>6.12</w:t>
      </w:r>
      <w:r w:rsidRPr="006D68AC">
        <w:t>.5.1</w:t>
      </w:r>
      <w:r w:rsidRPr="006D68AC">
        <w:tab/>
        <w:t>General</w:t>
      </w:r>
      <w:bookmarkEnd w:id="6521"/>
      <w:bookmarkEnd w:id="6522"/>
      <w:bookmarkEnd w:id="6523"/>
      <w:bookmarkEnd w:id="6524"/>
      <w:bookmarkEnd w:id="6525"/>
    </w:p>
    <w:p w14:paraId="6FF47F3E" w14:textId="672DEAA0" w:rsidR="00B110B4" w:rsidRPr="006D68AC" w:rsidRDefault="00B110B4" w:rsidP="00B110B4">
      <w:pPr>
        <w:rPr>
          <w:noProof/>
        </w:rPr>
      </w:pPr>
      <w:bookmarkStart w:id="6526"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Heading4"/>
      </w:pPr>
      <w:bookmarkStart w:id="6527" w:name="_Toc164928595"/>
      <w:bookmarkStart w:id="6528" w:name="_Toc168550458"/>
      <w:bookmarkStart w:id="6529" w:name="_Toc170118529"/>
      <w:bookmarkStart w:id="6530" w:name="_Toc209470611"/>
      <w:r w:rsidRPr="006D68AC">
        <w:rPr>
          <w:noProof/>
          <w:lang w:eastAsia="zh-CN"/>
        </w:rPr>
        <w:t>6.12</w:t>
      </w:r>
      <w:r w:rsidRPr="006D68AC">
        <w:t>.5.2</w:t>
      </w:r>
      <w:r w:rsidRPr="006D68AC">
        <w:tab/>
        <w:t>Monitoring Notification</w:t>
      </w:r>
      <w:bookmarkEnd w:id="6526"/>
      <w:bookmarkEnd w:id="6527"/>
      <w:bookmarkEnd w:id="6528"/>
      <w:bookmarkEnd w:id="6529"/>
      <w:bookmarkEnd w:id="6530"/>
    </w:p>
    <w:p w14:paraId="118D6A32" w14:textId="77777777" w:rsidR="00D3062E" w:rsidRPr="006D68AC" w:rsidRDefault="00D3062E" w:rsidP="00D3062E">
      <w:pPr>
        <w:pStyle w:val="Heading5"/>
        <w:rPr>
          <w:noProof/>
        </w:rPr>
      </w:pPr>
      <w:bookmarkStart w:id="6531" w:name="_Toc160650283"/>
      <w:bookmarkStart w:id="6532" w:name="_Toc164928596"/>
      <w:bookmarkStart w:id="6533" w:name="_Toc168550459"/>
      <w:bookmarkStart w:id="6534" w:name="_Toc170118530"/>
      <w:bookmarkStart w:id="6535" w:name="_Toc209470612"/>
      <w:r w:rsidRPr="006D68AC">
        <w:rPr>
          <w:noProof/>
          <w:lang w:eastAsia="zh-CN"/>
        </w:rPr>
        <w:t>6.12</w:t>
      </w:r>
      <w:r w:rsidRPr="006D68AC">
        <w:t>.5.2</w:t>
      </w:r>
      <w:r w:rsidRPr="006D68AC">
        <w:rPr>
          <w:noProof/>
        </w:rPr>
        <w:t>.1</w:t>
      </w:r>
      <w:r w:rsidRPr="006D68AC">
        <w:rPr>
          <w:noProof/>
        </w:rPr>
        <w:tab/>
        <w:t>Description</w:t>
      </w:r>
      <w:bookmarkEnd w:id="6531"/>
      <w:bookmarkEnd w:id="6532"/>
      <w:bookmarkEnd w:id="6533"/>
      <w:bookmarkEnd w:id="6534"/>
      <w:bookmarkEnd w:id="6535"/>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Heading5"/>
        <w:rPr>
          <w:noProof/>
        </w:rPr>
      </w:pPr>
      <w:bookmarkStart w:id="6536" w:name="_Toc160650284"/>
      <w:bookmarkStart w:id="6537" w:name="_Toc164928597"/>
      <w:bookmarkStart w:id="6538" w:name="_Toc168550460"/>
      <w:bookmarkStart w:id="6539" w:name="_Toc170118531"/>
      <w:bookmarkStart w:id="6540" w:name="_Toc209470613"/>
      <w:r w:rsidRPr="006D68AC">
        <w:rPr>
          <w:noProof/>
          <w:lang w:eastAsia="zh-CN"/>
        </w:rPr>
        <w:t>6.12</w:t>
      </w:r>
      <w:r w:rsidRPr="006D68AC">
        <w:t>.5.2</w:t>
      </w:r>
      <w:r w:rsidRPr="006D68AC">
        <w:rPr>
          <w:noProof/>
        </w:rPr>
        <w:t>.2</w:t>
      </w:r>
      <w:r w:rsidRPr="006D68AC">
        <w:rPr>
          <w:noProof/>
        </w:rPr>
        <w:tab/>
        <w:t>Target URI</w:t>
      </w:r>
      <w:bookmarkEnd w:id="6536"/>
      <w:bookmarkEnd w:id="6537"/>
      <w:bookmarkEnd w:id="6538"/>
      <w:bookmarkEnd w:id="6539"/>
      <w:bookmarkEnd w:id="6540"/>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Heading5"/>
        <w:rPr>
          <w:noProof/>
        </w:rPr>
      </w:pPr>
      <w:bookmarkStart w:id="6541" w:name="_Toc160650285"/>
      <w:bookmarkStart w:id="6542" w:name="_Toc164928598"/>
      <w:bookmarkStart w:id="6543" w:name="_Toc168550461"/>
      <w:bookmarkStart w:id="6544" w:name="_Toc170118532"/>
      <w:bookmarkStart w:id="6545" w:name="_Toc209470614"/>
      <w:r w:rsidRPr="006D68AC">
        <w:rPr>
          <w:noProof/>
          <w:lang w:eastAsia="zh-CN"/>
        </w:rPr>
        <w:t>6.12</w:t>
      </w:r>
      <w:r w:rsidRPr="006D68AC">
        <w:t>.5.2</w:t>
      </w:r>
      <w:r w:rsidRPr="006D68AC">
        <w:rPr>
          <w:noProof/>
        </w:rPr>
        <w:t>.3</w:t>
      </w:r>
      <w:r w:rsidRPr="006D68AC">
        <w:rPr>
          <w:noProof/>
        </w:rPr>
        <w:tab/>
        <w:t>Standard Methods</w:t>
      </w:r>
      <w:bookmarkEnd w:id="6541"/>
      <w:bookmarkEnd w:id="6542"/>
      <w:bookmarkEnd w:id="6543"/>
      <w:bookmarkEnd w:id="6544"/>
      <w:bookmarkEnd w:id="6545"/>
    </w:p>
    <w:p w14:paraId="50FBA99E" w14:textId="77777777" w:rsidR="00B110B4" w:rsidRPr="006D68AC" w:rsidRDefault="00B110B4" w:rsidP="00F3466B">
      <w:pPr>
        <w:pStyle w:val="Heading6"/>
        <w:rPr>
          <w:noProof/>
        </w:rPr>
      </w:pPr>
      <w:bookmarkStart w:id="6546" w:name="_Toc164928599"/>
      <w:bookmarkStart w:id="6547" w:name="_Toc168550462"/>
      <w:bookmarkStart w:id="6548" w:name="_Toc170118533"/>
      <w:bookmarkStart w:id="6549" w:name="_Toc209470615"/>
      <w:r w:rsidRPr="006D68AC">
        <w:rPr>
          <w:noProof/>
          <w:lang w:eastAsia="zh-CN"/>
        </w:rPr>
        <w:t>6.12</w:t>
      </w:r>
      <w:r w:rsidRPr="006D68AC">
        <w:t>.5.2.3</w:t>
      </w:r>
      <w:r w:rsidRPr="006D68AC">
        <w:rPr>
          <w:noProof/>
        </w:rPr>
        <w:t>.1</w:t>
      </w:r>
      <w:r w:rsidRPr="006D68AC">
        <w:rPr>
          <w:noProof/>
        </w:rPr>
        <w:tab/>
        <w:t>POST</w:t>
      </w:r>
      <w:bookmarkEnd w:id="6546"/>
      <w:bookmarkEnd w:id="6547"/>
      <w:bookmarkEnd w:id="6548"/>
      <w:bookmarkEnd w:id="6549"/>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Heading3"/>
      </w:pPr>
      <w:bookmarkStart w:id="6550" w:name="_Toc160650286"/>
      <w:bookmarkStart w:id="6551" w:name="_Toc164928600"/>
      <w:bookmarkStart w:id="6552" w:name="_Toc168550463"/>
      <w:bookmarkStart w:id="6553" w:name="_Toc170118534"/>
      <w:bookmarkStart w:id="6554" w:name="_Toc209470616"/>
      <w:r w:rsidRPr="006D68AC">
        <w:rPr>
          <w:noProof/>
          <w:lang w:eastAsia="zh-CN"/>
        </w:rPr>
        <w:t>6.12</w:t>
      </w:r>
      <w:r w:rsidRPr="006D68AC">
        <w:t>.6</w:t>
      </w:r>
      <w:r w:rsidRPr="006D68AC">
        <w:tab/>
        <w:t>Data Model</w:t>
      </w:r>
      <w:bookmarkEnd w:id="6550"/>
      <w:bookmarkEnd w:id="6551"/>
      <w:bookmarkEnd w:id="6552"/>
      <w:bookmarkEnd w:id="6553"/>
      <w:bookmarkEnd w:id="6554"/>
    </w:p>
    <w:p w14:paraId="6A41312D" w14:textId="77777777" w:rsidR="00D3062E" w:rsidRPr="006D68AC" w:rsidRDefault="00D3062E" w:rsidP="00D3062E">
      <w:pPr>
        <w:pStyle w:val="Heading4"/>
      </w:pPr>
      <w:bookmarkStart w:id="6555" w:name="_Toc157434947"/>
      <w:bookmarkStart w:id="6556" w:name="_Toc157436662"/>
      <w:bookmarkStart w:id="6557" w:name="_Toc157440502"/>
      <w:bookmarkStart w:id="6558" w:name="_Toc160650287"/>
      <w:bookmarkStart w:id="6559" w:name="_Toc164928601"/>
      <w:bookmarkStart w:id="6560" w:name="_Toc168550464"/>
      <w:bookmarkStart w:id="6561" w:name="_Toc170118535"/>
      <w:bookmarkStart w:id="6562" w:name="_Toc209470617"/>
      <w:r w:rsidRPr="006D68AC">
        <w:rPr>
          <w:noProof/>
          <w:lang w:eastAsia="zh-CN"/>
        </w:rPr>
        <w:t>6.12</w:t>
      </w:r>
      <w:r w:rsidRPr="006D68AC">
        <w:t>.6.1</w:t>
      </w:r>
      <w:r w:rsidRPr="006D68AC">
        <w:tab/>
        <w:t>General</w:t>
      </w:r>
      <w:bookmarkEnd w:id="6555"/>
      <w:bookmarkEnd w:id="6556"/>
      <w:bookmarkEnd w:id="6557"/>
      <w:bookmarkEnd w:id="6558"/>
      <w:bookmarkEnd w:id="6559"/>
      <w:bookmarkEnd w:id="6560"/>
      <w:bookmarkEnd w:id="6561"/>
      <w:bookmarkEnd w:id="656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Heading4"/>
        <w:rPr>
          <w:lang w:val="en-US"/>
        </w:rPr>
      </w:pPr>
      <w:bookmarkStart w:id="6563" w:name="_Toc160650288"/>
      <w:bookmarkStart w:id="6564" w:name="_Toc164928602"/>
      <w:bookmarkStart w:id="6565" w:name="_Toc168550465"/>
      <w:bookmarkStart w:id="6566" w:name="_Toc170118536"/>
      <w:bookmarkStart w:id="6567" w:name="_Toc209470618"/>
      <w:r w:rsidRPr="006D68AC">
        <w:rPr>
          <w:noProof/>
          <w:lang w:eastAsia="zh-CN"/>
        </w:rPr>
        <w:t>6.12</w:t>
      </w:r>
      <w:r w:rsidRPr="006D68AC">
        <w:rPr>
          <w:lang w:val="en-US"/>
        </w:rPr>
        <w:t>.6.2</w:t>
      </w:r>
      <w:r w:rsidRPr="006D68AC">
        <w:rPr>
          <w:lang w:val="en-US"/>
        </w:rPr>
        <w:tab/>
        <w:t>Structured data types</w:t>
      </w:r>
      <w:bookmarkEnd w:id="6563"/>
      <w:bookmarkEnd w:id="6564"/>
      <w:bookmarkEnd w:id="6565"/>
      <w:bookmarkEnd w:id="6566"/>
      <w:bookmarkEnd w:id="6567"/>
    </w:p>
    <w:p w14:paraId="6F05CF85" w14:textId="77777777" w:rsidR="00D3062E" w:rsidRPr="006D68AC" w:rsidRDefault="00D3062E" w:rsidP="00D3062E">
      <w:pPr>
        <w:pStyle w:val="Heading5"/>
      </w:pPr>
      <w:bookmarkStart w:id="6568" w:name="_Toc160650289"/>
      <w:bookmarkStart w:id="6569" w:name="_Toc164928603"/>
      <w:bookmarkStart w:id="6570" w:name="_Toc168550466"/>
      <w:bookmarkStart w:id="6571" w:name="_Toc170118537"/>
      <w:bookmarkStart w:id="6572" w:name="_Toc209470619"/>
      <w:r w:rsidRPr="006D68AC">
        <w:rPr>
          <w:noProof/>
          <w:lang w:eastAsia="zh-CN"/>
        </w:rPr>
        <w:t>6.12</w:t>
      </w:r>
      <w:r w:rsidRPr="006D68AC">
        <w:t>.6.2.1</w:t>
      </w:r>
      <w:r w:rsidRPr="006D68AC">
        <w:tab/>
        <w:t>Introduction</w:t>
      </w:r>
      <w:bookmarkEnd w:id="6568"/>
      <w:bookmarkEnd w:id="6569"/>
      <w:bookmarkEnd w:id="6570"/>
      <w:bookmarkEnd w:id="6571"/>
      <w:bookmarkEnd w:id="6572"/>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Heading5"/>
      </w:pPr>
      <w:bookmarkStart w:id="6573" w:name="_Toc160650290"/>
      <w:bookmarkStart w:id="6574" w:name="_Toc164928604"/>
      <w:bookmarkStart w:id="6575" w:name="_Toc168550467"/>
      <w:bookmarkStart w:id="6576" w:name="_Toc170118538"/>
      <w:bookmarkStart w:id="6577" w:name="_Toc209470620"/>
      <w:r w:rsidRPr="006D68AC">
        <w:rPr>
          <w:noProof/>
          <w:lang w:eastAsia="zh-CN"/>
        </w:rPr>
        <w:t>6.12</w:t>
      </w:r>
      <w:r w:rsidRPr="006D68AC">
        <w:t>.6.2.2</w:t>
      </w:r>
      <w:r w:rsidRPr="006D68AC">
        <w:tab/>
        <w:t>Type: InterPlmnServContReq</w:t>
      </w:r>
      <w:bookmarkEnd w:id="6573"/>
      <w:bookmarkEnd w:id="6574"/>
      <w:bookmarkEnd w:id="6575"/>
      <w:bookmarkEnd w:id="6576"/>
      <w:bookmarkEnd w:id="6577"/>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Heading5"/>
      </w:pPr>
      <w:bookmarkStart w:id="6578" w:name="_Toc151473886"/>
      <w:bookmarkStart w:id="6579" w:name="_Toc160650291"/>
      <w:bookmarkStart w:id="6580" w:name="_Toc164928605"/>
      <w:bookmarkStart w:id="6581" w:name="_Toc168550468"/>
      <w:bookmarkStart w:id="6582" w:name="_Toc170118539"/>
      <w:bookmarkStart w:id="6583" w:name="_Toc209470621"/>
      <w:r w:rsidRPr="006D68AC">
        <w:rPr>
          <w:noProof/>
          <w:lang w:eastAsia="zh-CN"/>
        </w:rPr>
        <w:t>6.12</w:t>
      </w:r>
      <w:r w:rsidRPr="006D68AC">
        <w:t>.6.2.3</w:t>
      </w:r>
      <w:r w:rsidRPr="006D68AC">
        <w:tab/>
        <w:t>Type: AppReqs</w:t>
      </w:r>
      <w:bookmarkEnd w:id="6578"/>
      <w:bookmarkEnd w:id="6579"/>
      <w:bookmarkEnd w:id="6580"/>
      <w:bookmarkEnd w:id="6581"/>
      <w:bookmarkEnd w:id="6582"/>
      <w:bookmarkEnd w:id="6583"/>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Heading5"/>
      </w:pPr>
      <w:bookmarkStart w:id="6584" w:name="_Toc160650292"/>
      <w:bookmarkStart w:id="6585" w:name="_Toc164928606"/>
      <w:bookmarkStart w:id="6586" w:name="_Toc168550469"/>
      <w:bookmarkStart w:id="6587" w:name="_Toc170118540"/>
      <w:bookmarkStart w:id="6588" w:name="_Toc209470622"/>
      <w:bookmarkStart w:id="6589" w:name="_Toc160650293"/>
      <w:bookmarkStart w:id="6590" w:name="_Toc164928607"/>
      <w:r w:rsidRPr="006D68AC">
        <w:rPr>
          <w:noProof/>
          <w:lang w:eastAsia="zh-CN"/>
        </w:rPr>
        <w:t>6.12</w:t>
      </w:r>
      <w:r w:rsidRPr="006D68AC">
        <w:t>.6.2.4</w:t>
      </w:r>
      <w:r w:rsidRPr="006D68AC">
        <w:tab/>
        <w:t>Type: InterPlmnServContNotif</w:t>
      </w:r>
      <w:bookmarkEnd w:id="6584"/>
      <w:bookmarkEnd w:id="6585"/>
      <w:bookmarkEnd w:id="6586"/>
      <w:bookmarkEnd w:id="6587"/>
      <w:bookmarkEnd w:id="658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DengXian"/>
        </w:rPr>
      </w:pPr>
    </w:p>
    <w:p w14:paraId="565A41B9" w14:textId="77777777" w:rsidR="00D3062E" w:rsidRPr="006D68AC" w:rsidRDefault="00D3062E" w:rsidP="00D3062E">
      <w:pPr>
        <w:pStyle w:val="Heading4"/>
        <w:rPr>
          <w:lang w:val="en-US"/>
        </w:rPr>
      </w:pPr>
      <w:bookmarkStart w:id="6591" w:name="_Toc168550470"/>
      <w:bookmarkStart w:id="6592" w:name="_Toc170118541"/>
      <w:bookmarkStart w:id="6593" w:name="_Toc209470623"/>
      <w:r w:rsidRPr="006D68AC">
        <w:rPr>
          <w:noProof/>
          <w:lang w:eastAsia="zh-CN"/>
        </w:rPr>
        <w:t>6.12</w:t>
      </w:r>
      <w:r w:rsidRPr="006D68AC">
        <w:rPr>
          <w:lang w:val="en-US"/>
        </w:rPr>
        <w:t>.6.3</w:t>
      </w:r>
      <w:r w:rsidRPr="006D68AC">
        <w:rPr>
          <w:lang w:val="en-US"/>
        </w:rPr>
        <w:tab/>
        <w:t>Simple data types and enumerations</w:t>
      </w:r>
      <w:bookmarkEnd w:id="6589"/>
      <w:bookmarkEnd w:id="6590"/>
      <w:bookmarkEnd w:id="6591"/>
      <w:bookmarkEnd w:id="6592"/>
      <w:bookmarkEnd w:id="6593"/>
    </w:p>
    <w:p w14:paraId="5F98300B" w14:textId="77777777" w:rsidR="00D3062E" w:rsidRPr="006D68AC" w:rsidRDefault="00D3062E" w:rsidP="00D3062E">
      <w:pPr>
        <w:pStyle w:val="Heading5"/>
      </w:pPr>
      <w:bookmarkStart w:id="6594" w:name="_Toc160650294"/>
      <w:bookmarkStart w:id="6595" w:name="_Toc164928608"/>
      <w:bookmarkStart w:id="6596" w:name="_Toc168550471"/>
      <w:bookmarkStart w:id="6597" w:name="_Toc170118542"/>
      <w:bookmarkStart w:id="6598" w:name="_Toc209470624"/>
      <w:r w:rsidRPr="006D68AC">
        <w:rPr>
          <w:noProof/>
          <w:lang w:eastAsia="zh-CN"/>
        </w:rPr>
        <w:t>6.12</w:t>
      </w:r>
      <w:r w:rsidRPr="006D68AC">
        <w:t>.6.3.1</w:t>
      </w:r>
      <w:r w:rsidRPr="006D68AC">
        <w:tab/>
        <w:t>Introduction</w:t>
      </w:r>
      <w:bookmarkEnd w:id="6594"/>
      <w:bookmarkEnd w:id="6595"/>
      <w:bookmarkEnd w:id="6596"/>
      <w:bookmarkEnd w:id="6597"/>
      <w:bookmarkEnd w:id="659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Heading5"/>
      </w:pPr>
      <w:bookmarkStart w:id="6599" w:name="_Toc157434954"/>
      <w:bookmarkStart w:id="6600" w:name="_Toc157436669"/>
      <w:bookmarkStart w:id="6601" w:name="_Toc157440509"/>
      <w:bookmarkStart w:id="6602" w:name="_Toc160650295"/>
      <w:bookmarkStart w:id="6603" w:name="_Toc164928609"/>
      <w:bookmarkStart w:id="6604" w:name="_Toc168550472"/>
      <w:bookmarkStart w:id="6605" w:name="_Toc170118543"/>
      <w:bookmarkStart w:id="6606" w:name="_Toc209470625"/>
      <w:r w:rsidRPr="006D68AC">
        <w:rPr>
          <w:noProof/>
          <w:lang w:eastAsia="zh-CN"/>
        </w:rPr>
        <w:t>6.12</w:t>
      </w:r>
      <w:r w:rsidRPr="006D68AC">
        <w:t>.6.3.2</w:t>
      </w:r>
      <w:r w:rsidRPr="006D68AC">
        <w:tab/>
        <w:t>Simple data types</w:t>
      </w:r>
      <w:bookmarkEnd w:id="6599"/>
      <w:bookmarkEnd w:id="6600"/>
      <w:bookmarkEnd w:id="6601"/>
      <w:bookmarkEnd w:id="6602"/>
      <w:bookmarkEnd w:id="6603"/>
      <w:bookmarkEnd w:id="6604"/>
      <w:bookmarkEnd w:id="6605"/>
      <w:bookmarkEnd w:id="6606"/>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Heading5"/>
      </w:pPr>
      <w:bookmarkStart w:id="6607" w:name="_Toc157434879"/>
      <w:bookmarkStart w:id="6608" w:name="_Toc157436594"/>
      <w:bookmarkStart w:id="6609" w:name="_Toc157440434"/>
      <w:bookmarkStart w:id="6610" w:name="_Toc160650296"/>
      <w:bookmarkStart w:id="6611" w:name="_Toc164928610"/>
      <w:bookmarkStart w:id="6612" w:name="_Toc168550473"/>
      <w:bookmarkStart w:id="6613" w:name="_Toc170118544"/>
      <w:bookmarkStart w:id="6614" w:name="_Toc209470626"/>
      <w:r w:rsidRPr="006D68AC">
        <w:rPr>
          <w:noProof/>
          <w:lang w:eastAsia="zh-CN"/>
        </w:rPr>
        <w:t>6.12</w:t>
      </w:r>
      <w:r w:rsidRPr="006D68AC">
        <w:t>.6.3.3</w:t>
      </w:r>
      <w:r w:rsidRPr="006D68AC">
        <w:tab/>
        <w:t xml:space="preserve">Enumeration: </w:t>
      </w:r>
      <w:bookmarkEnd w:id="6607"/>
      <w:bookmarkEnd w:id="6608"/>
      <w:bookmarkEnd w:id="6609"/>
      <w:r w:rsidRPr="006D68AC">
        <w:t>ServContReq</w:t>
      </w:r>
      <w:bookmarkEnd w:id="6610"/>
      <w:bookmarkEnd w:id="6611"/>
      <w:bookmarkEnd w:id="6612"/>
      <w:bookmarkEnd w:id="6613"/>
      <w:bookmarkEnd w:id="6614"/>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Heading4"/>
        <w:rPr>
          <w:lang w:val="en-US"/>
        </w:rPr>
      </w:pPr>
      <w:bookmarkStart w:id="6615" w:name="_Toc160650297"/>
      <w:bookmarkStart w:id="6616" w:name="_Toc164928611"/>
      <w:bookmarkStart w:id="6617" w:name="_Toc168550474"/>
      <w:bookmarkStart w:id="6618" w:name="_Toc170118545"/>
      <w:bookmarkStart w:id="6619" w:name="_Toc209470627"/>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615"/>
      <w:bookmarkEnd w:id="6616"/>
      <w:bookmarkEnd w:id="6617"/>
      <w:bookmarkEnd w:id="6618"/>
      <w:bookmarkEnd w:id="661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Heading4"/>
      </w:pPr>
      <w:bookmarkStart w:id="6620" w:name="_Toc160650298"/>
      <w:bookmarkStart w:id="6621" w:name="_Toc164928612"/>
      <w:bookmarkStart w:id="6622" w:name="_Toc168550475"/>
      <w:bookmarkStart w:id="6623" w:name="_Toc170118546"/>
      <w:bookmarkStart w:id="6624" w:name="_Toc209470628"/>
      <w:r w:rsidRPr="006D68AC">
        <w:rPr>
          <w:noProof/>
          <w:lang w:eastAsia="zh-CN"/>
        </w:rPr>
        <w:t>6.12</w:t>
      </w:r>
      <w:r w:rsidRPr="006D68AC">
        <w:t>.6.5</w:t>
      </w:r>
      <w:r w:rsidRPr="006D68AC">
        <w:tab/>
        <w:t>Binary data</w:t>
      </w:r>
      <w:bookmarkEnd w:id="6620"/>
      <w:bookmarkEnd w:id="6621"/>
      <w:bookmarkEnd w:id="6622"/>
      <w:bookmarkEnd w:id="6623"/>
      <w:bookmarkEnd w:id="6624"/>
    </w:p>
    <w:p w14:paraId="3B88CCF7" w14:textId="77777777" w:rsidR="00D3062E" w:rsidRPr="006D68AC" w:rsidRDefault="00D3062E" w:rsidP="00D3062E">
      <w:pPr>
        <w:pStyle w:val="Heading5"/>
      </w:pPr>
      <w:bookmarkStart w:id="6625" w:name="_Toc160650299"/>
      <w:bookmarkStart w:id="6626" w:name="_Toc164928613"/>
      <w:bookmarkStart w:id="6627" w:name="_Toc168550476"/>
      <w:bookmarkStart w:id="6628" w:name="_Toc170118547"/>
      <w:bookmarkStart w:id="6629" w:name="_Toc209470629"/>
      <w:r w:rsidRPr="006D68AC">
        <w:rPr>
          <w:noProof/>
          <w:lang w:eastAsia="zh-CN"/>
        </w:rPr>
        <w:t>6.12</w:t>
      </w:r>
      <w:r w:rsidRPr="006D68AC">
        <w:t>.6.5.1</w:t>
      </w:r>
      <w:r w:rsidRPr="006D68AC">
        <w:tab/>
        <w:t>Binary Data Types</w:t>
      </w:r>
      <w:bookmarkEnd w:id="6625"/>
      <w:bookmarkEnd w:id="6626"/>
      <w:bookmarkEnd w:id="6627"/>
      <w:bookmarkEnd w:id="6628"/>
      <w:bookmarkEnd w:id="6629"/>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Heading3"/>
      </w:pPr>
      <w:bookmarkStart w:id="6630" w:name="_Toc160650300"/>
      <w:bookmarkStart w:id="6631" w:name="_Toc164928614"/>
      <w:bookmarkStart w:id="6632" w:name="_Toc168550477"/>
      <w:bookmarkStart w:id="6633" w:name="_Toc170118548"/>
      <w:bookmarkStart w:id="6634" w:name="_Toc209470630"/>
      <w:r w:rsidRPr="006D68AC">
        <w:rPr>
          <w:noProof/>
          <w:lang w:eastAsia="zh-CN"/>
        </w:rPr>
        <w:t>6.12</w:t>
      </w:r>
      <w:r w:rsidRPr="006D68AC">
        <w:t>.7</w:t>
      </w:r>
      <w:r w:rsidRPr="006D68AC">
        <w:tab/>
        <w:t>Error Handling</w:t>
      </w:r>
      <w:bookmarkEnd w:id="6630"/>
      <w:bookmarkEnd w:id="6631"/>
      <w:bookmarkEnd w:id="6632"/>
      <w:bookmarkEnd w:id="6633"/>
      <w:bookmarkEnd w:id="6634"/>
    </w:p>
    <w:p w14:paraId="1119AFCB" w14:textId="77777777" w:rsidR="00D3062E" w:rsidRPr="006D68AC" w:rsidRDefault="00D3062E" w:rsidP="00D3062E">
      <w:pPr>
        <w:pStyle w:val="Heading4"/>
      </w:pPr>
      <w:bookmarkStart w:id="6635" w:name="_Toc160650301"/>
      <w:bookmarkStart w:id="6636" w:name="_Toc164928615"/>
      <w:bookmarkStart w:id="6637" w:name="_Toc168550478"/>
      <w:bookmarkStart w:id="6638" w:name="_Toc170118549"/>
      <w:bookmarkStart w:id="6639" w:name="_Toc209470631"/>
      <w:r w:rsidRPr="006D68AC">
        <w:rPr>
          <w:noProof/>
          <w:lang w:eastAsia="zh-CN"/>
        </w:rPr>
        <w:t>6.12</w:t>
      </w:r>
      <w:r w:rsidRPr="006D68AC">
        <w:t>.7.1</w:t>
      </w:r>
      <w:r w:rsidRPr="006D68AC">
        <w:tab/>
        <w:t>General</w:t>
      </w:r>
      <w:bookmarkEnd w:id="6635"/>
      <w:bookmarkEnd w:id="6636"/>
      <w:bookmarkEnd w:id="6637"/>
      <w:bookmarkEnd w:id="6638"/>
      <w:bookmarkEnd w:id="6639"/>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Heading4"/>
      </w:pPr>
      <w:bookmarkStart w:id="6640" w:name="_Toc160650302"/>
      <w:bookmarkStart w:id="6641" w:name="_Toc164928616"/>
      <w:bookmarkStart w:id="6642" w:name="_Toc168550479"/>
      <w:bookmarkStart w:id="6643" w:name="_Toc170118550"/>
      <w:bookmarkStart w:id="6644" w:name="_Toc209470632"/>
      <w:r w:rsidRPr="006D68AC">
        <w:rPr>
          <w:noProof/>
          <w:lang w:eastAsia="zh-CN"/>
        </w:rPr>
        <w:t>6.12</w:t>
      </w:r>
      <w:r w:rsidRPr="006D68AC">
        <w:t>.7.2</w:t>
      </w:r>
      <w:r w:rsidRPr="006D68AC">
        <w:tab/>
        <w:t>Protocol Errors</w:t>
      </w:r>
      <w:bookmarkEnd w:id="6640"/>
      <w:bookmarkEnd w:id="6641"/>
      <w:bookmarkEnd w:id="6642"/>
      <w:bookmarkEnd w:id="6643"/>
      <w:bookmarkEnd w:id="664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Heading4"/>
      </w:pPr>
      <w:bookmarkStart w:id="6645" w:name="_Toc160650303"/>
      <w:bookmarkStart w:id="6646" w:name="_Toc164928617"/>
      <w:bookmarkStart w:id="6647" w:name="_Toc168550480"/>
      <w:bookmarkStart w:id="6648" w:name="_Toc170118551"/>
      <w:bookmarkStart w:id="6649" w:name="_Toc209470633"/>
      <w:r w:rsidRPr="006D68AC">
        <w:rPr>
          <w:noProof/>
          <w:lang w:eastAsia="zh-CN"/>
        </w:rPr>
        <w:t>6.12</w:t>
      </w:r>
      <w:r w:rsidRPr="006D68AC">
        <w:t>.7.3</w:t>
      </w:r>
      <w:r w:rsidRPr="006D68AC">
        <w:tab/>
        <w:t>Application Errors</w:t>
      </w:r>
      <w:bookmarkEnd w:id="6645"/>
      <w:bookmarkEnd w:id="6646"/>
      <w:bookmarkEnd w:id="6647"/>
      <w:bookmarkEnd w:id="6648"/>
      <w:bookmarkEnd w:id="6649"/>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Heading3"/>
        <w:rPr>
          <w:lang w:eastAsia="zh-CN"/>
        </w:rPr>
      </w:pPr>
      <w:bookmarkStart w:id="6650" w:name="_Toc160650304"/>
      <w:bookmarkStart w:id="6651" w:name="_Toc164928618"/>
      <w:bookmarkStart w:id="6652" w:name="_Toc168550481"/>
      <w:bookmarkStart w:id="6653" w:name="_Toc170118552"/>
      <w:bookmarkStart w:id="6654" w:name="_Toc209470634"/>
      <w:r w:rsidRPr="006D68AC">
        <w:rPr>
          <w:noProof/>
          <w:lang w:eastAsia="zh-CN"/>
        </w:rPr>
        <w:t>6.12</w:t>
      </w:r>
      <w:r w:rsidRPr="006D68AC">
        <w:t>.8</w:t>
      </w:r>
      <w:r w:rsidRPr="006D68AC">
        <w:rPr>
          <w:lang w:eastAsia="zh-CN"/>
        </w:rPr>
        <w:tab/>
        <w:t>Feature negotiation</w:t>
      </w:r>
      <w:bookmarkEnd w:id="6650"/>
      <w:bookmarkEnd w:id="6651"/>
      <w:bookmarkEnd w:id="6652"/>
      <w:bookmarkEnd w:id="6653"/>
      <w:bookmarkEnd w:id="665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Heading3"/>
      </w:pPr>
      <w:bookmarkStart w:id="6655" w:name="_Toc160650305"/>
      <w:bookmarkStart w:id="6656" w:name="_Toc164928619"/>
      <w:bookmarkStart w:id="6657" w:name="_Toc168550482"/>
      <w:bookmarkStart w:id="6658" w:name="_Toc170118553"/>
      <w:bookmarkStart w:id="6659" w:name="_Toc209470635"/>
      <w:r w:rsidRPr="006D68AC">
        <w:rPr>
          <w:noProof/>
          <w:lang w:eastAsia="zh-CN"/>
        </w:rPr>
        <w:t>6.12</w:t>
      </w:r>
      <w:r w:rsidRPr="006D68AC">
        <w:t>.9</w:t>
      </w:r>
      <w:r w:rsidRPr="006D68AC">
        <w:tab/>
        <w:t>Security</w:t>
      </w:r>
      <w:bookmarkEnd w:id="6655"/>
      <w:bookmarkEnd w:id="6656"/>
      <w:bookmarkEnd w:id="6657"/>
      <w:bookmarkEnd w:id="6658"/>
      <w:bookmarkEnd w:id="6659"/>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Heading2"/>
        <w:rPr>
          <w:lang w:eastAsia="zh-CN"/>
        </w:rPr>
      </w:pPr>
      <w:bookmarkStart w:id="6660" w:name="_Toc160650306"/>
      <w:bookmarkStart w:id="6661" w:name="_Toc164928620"/>
      <w:bookmarkStart w:id="6662" w:name="_Toc168550483"/>
      <w:bookmarkStart w:id="6663" w:name="_Toc170118554"/>
      <w:bookmarkStart w:id="6664" w:name="_Toc209470636"/>
      <w:r w:rsidRPr="006D68AC">
        <w:rPr>
          <w:lang w:eastAsia="zh-CN"/>
        </w:rPr>
        <w:t>6.13</w:t>
      </w:r>
      <w:r w:rsidRPr="006D68AC">
        <w:rPr>
          <w:lang w:eastAsia="zh-CN"/>
        </w:rPr>
        <w:tab/>
      </w:r>
      <w:bookmarkEnd w:id="6463"/>
      <w:bookmarkEnd w:id="6464"/>
      <w:bookmarkEnd w:id="6465"/>
      <w:bookmarkEnd w:id="6466"/>
      <w:bookmarkEnd w:id="6467"/>
      <w:r w:rsidRPr="006D68AC">
        <w:t>NSCE_NSDiagnostics API</w:t>
      </w:r>
      <w:bookmarkEnd w:id="6468"/>
      <w:bookmarkEnd w:id="6469"/>
      <w:bookmarkEnd w:id="6470"/>
      <w:bookmarkEnd w:id="6660"/>
      <w:bookmarkEnd w:id="6661"/>
      <w:bookmarkEnd w:id="6662"/>
      <w:bookmarkEnd w:id="6663"/>
      <w:bookmarkEnd w:id="6664"/>
    </w:p>
    <w:p w14:paraId="3983D976" w14:textId="77777777" w:rsidR="0084527C" w:rsidRPr="006D68AC" w:rsidRDefault="0084527C" w:rsidP="0084527C">
      <w:pPr>
        <w:pStyle w:val="Heading3"/>
        <w:rPr>
          <w:lang w:eastAsia="zh-CN"/>
        </w:rPr>
      </w:pPr>
      <w:bookmarkStart w:id="6665" w:name="_Toc85492901"/>
      <w:bookmarkStart w:id="6666" w:name="_Toc90661662"/>
      <w:bookmarkStart w:id="6667" w:name="_Toc138755353"/>
      <w:bookmarkStart w:id="6668" w:name="_Toc151886123"/>
      <w:bookmarkStart w:id="6669" w:name="_Toc152076188"/>
      <w:bookmarkStart w:id="6670" w:name="_Toc153793904"/>
      <w:bookmarkStart w:id="6671" w:name="_Toc157435007"/>
      <w:bookmarkStart w:id="6672" w:name="_Toc157436722"/>
      <w:bookmarkStart w:id="6673" w:name="_Toc157440562"/>
      <w:bookmarkStart w:id="6674" w:name="_Toc160650307"/>
      <w:bookmarkStart w:id="6675" w:name="_Toc164928621"/>
      <w:bookmarkStart w:id="6676" w:name="_Toc168550484"/>
      <w:bookmarkStart w:id="6677" w:name="_Toc170118555"/>
      <w:bookmarkStart w:id="6678" w:name="_Toc209470637"/>
      <w:r w:rsidRPr="006D68AC">
        <w:rPr>
          <w:lang w:eastAsia="zh-CN"/>
        </w:rPr>
        <w:t>6.13.1</w:t>
      </w:r>
      <w:r w:rsidRPr="006D68AC">
        <w:rPr>
          <w:lang w:eastAsia="zh-CN"/>
        </w:rPr>
        <w:tab/>
      </w:r>
      <w:bookmarkEnd w:id="6665"/>
      <w:bookmarkEnd w:id="6666"/>
      <w:bookmarkEnd w:id="6667"/>
      <w:bookmarkEnd w:id="6668"/>
      <w:bookmarkEnd w:id="6669"/>
      <w:bookmarkEnd w:id="6670"/>
      <w:r w:rsidRPr="006D68AC">
        <w:rPr>
          <w:lang w:eastAsia="zh-CN"/>
        </w:rPr>
        <w:t>Introduction</w:t>
      </w:r>
      <w:bookmarkEnd w:id="6671"/>
      <w:bookmarkEnd w:id="6672"/>
      <w:bookmarkEnd w:id="6673"/>
      <w:bookmarkEnd w:id="6674"/>
      <w:bookmarkEnd w:id="6675"/>
      <w:bookmarkEnd w:id="6676"/>
      <w:bookmarkEnd w:id="6677"/>
      <w:bookmarkEnd w:id="667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Heading3"/>
      </w:pPr>
      <w:bookmarkStart w:id="6679" w:name="_Toc157435008"/>
      <w:bookmarkStart w:id="6680" w:name="_Toc157436723"/>
      <w:bookmarkStart w:id="6681" w:name="_Toc157440563"/>
      <w:bookmarkStart w:id="6682" w:name="_Toc160650308"/>
      <w:bookmarkStart w:id="6683" w:name="_Toc164928622"/>
      <w:bookmarkStart w:id="6684" w:name="_Toc168550485"/>
      <w:bookmarkStart w:id="6685" w:name="_Toc170118556"/>
      <w:bookmarkStart w:id="6686" w:name="_Toc209470638"/>
      <w:bookmarkStart w:id="6687" w:name="_Toc85492903"/>
      <w:bookmarkStart w:id="6688" w:name="_Toc90661664"/>
      <w:bookmarkStart w:id="6689" w:name="_Toc138755355"/>
      <w:bookmarkStart w:id="6690" w:name="_Toc151886125"/>
      <w:bookmarkStart w:id="6691" w:name="_Toc152076190"/>
      <w:bookmarkStart w:id="6692" w:name="_Toc153793906"/>
      <w:r w:rsidRPr="006D68AC">
        <w:rPr>
          <w:noProof/>
          <w:lang w:eastAsia="zh-CN"/>
        </w:rPr>
        <w:t>6.13</w:t>
      </w:r>
      <w:r w:rsidRPr="006D68AC">
        <w:t>.2</w:t>
      </w:r>
      <w:r w:rsidRPr="006D68AC">
        <w:tab/>
        <w:t>Usage of HTTP</w:t>
      </w:r>
      <w:bookmarkEnd w:id="6679"/>
      <w:bookmarkEnd w:id="6680"/>
      <w:bookmarkEnd w:id="6681"/>
      <w:bookmarkEnd w:id="6682"/>
      <w:bookmarkEnd w:id="6683"/>
      <w:bookmarkEnd w:id="6684"/>
      <w:bookmarkEnd w:id="6685"/>
      <w:bookmarkEnd w:id="6686"/>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Heading3"/>
        <w:rPr>
          <w:lang w:eastAsia="zh-CN"/>
        </w:rPr>
      </w:pPr>
      <w:bookmarkStart w:id="6693" w:name="_Toc157435009"/>
      <w:bookmarkStart w:id="6694" w:name="_Toc157436724"/>
      <w:bookmarkStart w:id="6695" w:name="_Toc157440564"/>
      <w:bookmarkStart w:id="6696" w:name="_Toc160650309"/>
      <w:bookmarkStart w:id="6697" w:name="_Toc164928623"/>
      <w:bookmarkStart w:id="6698" w:name="_Toc168550486"/>
      <w:bookmarkStart w:id="6699" w:name="_Toc170118557"/>
      <w:bookmarkStart w:id="6700" w:name="_Toc209470639"/>
      <w:r w:rsidRPr="006D68AC">
        <w:rPr>
          <w:lang w:eastAsia="zh-CN"/>
        </w:rPr>
        <w:t>6.13.3</w:t>
      </w:r>
      <w:r w:rsidRPr="006D68AC">
        <w:rPr>
          <w:lang w:eastAsia="zh-CN"/>
        </w:rPr>
        <w:tab/>
        <w:t>Resources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49582F58" w14:textId="77777777" w:rsidR="0084527C" w:rsidRPr="006D68AC" w:rsidRDefault="0084527C" w:rsidP="0084527C">
      <w:pPr>
        <w:rPr>
          <w:lang w:eastAsia="zh-CN"/>
        </w:rPr>
      </w:pPr>
      <w:bookmarkStart w:id="6701" w:name="_Toc85492904"/>
      <w:r w:rsidRPr="006D68AC">
        <w:t>There are no resources defined for this API in this release of the specification.</w:t>
      </w:r>
    </w:p>
    <w:p w14:paraId="571D0C06" w14:textId="77777777" w:rsidR="0084527C" w:rsidRPr="006D68AC" w:rsidRDefault="0084527C" w:rsidP="00B13605">
      <w:pPr>
        <w:pStyle w:val="Heading3"/>
        <w:rPr>
          <w:lang w:eastAsia="zh-CN"/>
        </w:rPr>
      </w:pPr>
      <w:bookmarkStart w:id="6702" w:name="_Toc90661665"/>
      <w:bookmarkStart w:id="6703" w:name="_Toc138755356"/>
      <w:bookmarkStart w:id="6704" w:name="_Toc151886126"/>
      <w:bookmarkStart w:id="6705" w:name="_Toc152076191"/>
      <w:bookmarkStart w:id="6706" w:name="_Toc153793907"/>
      <w:bookmarkStart w:id="6707" w:name="_Toc157435010"/>
      <w:bookmarkStart w:id="6708" w:name="_Toc157436725"/>
      <w:bookmarkStart w:id="6709" w:name="_Toc157440565"/>
      <w:bookmarkStart w:id="6710" w:name="_Toc160650310"/>
      <w:bookmarkStart w:id="6711" w:name="_Toc164928624"/>
      <w:bookmarkStart w:id="6712" w:name="_Toc168550487"/>
      <w:bookmarkStart w:id="6713" w:name="_Toc170118558"/>
      <w:bookmarkStart w:id="6714" w:name="_Toc209470640"/>
      <w:r w:rsidRPr="006D68AC">
        <w:rPr>
          <w:lang w:eastAsia="zh-CN"/>
        </w:rPr>
        <w:t>6.13.4</w:t>
      </w:r>
      <w:r w:rsidRPr="006D68AC">
        <w:rPr>
          <w:lang w:eastAsia="zh-CN"/>
        </w:rPr>
        <w:tab/>
        <w:t>Custom Operations without associated resources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10631FD8" w14:textId="77777777" w:rsidR="0084527C" w:rsidRPr="006D68AC" w:rsidRDefault="0084527C" w:rsidP="00B13605">
      <w:pPr>
        <w:pStyle w:val="Heading4"/>
        <w:rPr>
          <w:lang w:eastAsia="zh-CN"/>
        </w:rPr>
      </w:pPr>
      <w:bookmarkStart w:id="6715" w:name="_Toc90661666"/>
      <w:bookmarkStart w:id="6716" w:name="_Toc138755357"/>
      <w:bookmarkStart w:id="6717" w:name="_Toc151886127"/>
      <w:bookmarkStart w:id="6718" w:name="_Toc152076192"/>
      <w:bookmarkStart w:id="6719" w:name="_Toc153793908"/>
      <w:bookmarkStart w:id="6720" w:name="_Toc157435011"/>
      <w:bookmarkStart w:id="6721" w:name="_Toc157436726"/>
      <w:bookmarkStart w:id="6722" w:name="_Toc157440566"/>
      <w:bookmarkStart w:id="6723" w:name="_Toc160650311"/>
      <w:bookmarkStart w:id="6724" w:name="_Toc164928625"/>
      <w:bookmarkStart w:id="6725" w:name="_Toc168550488"/>
      <w:bookmarkStart w:id="6726" w:name="_Toc170118559"/>
      <w:bookmarkStart w:id="6727" w:name="_Toc209470641"/>
      <w:r w:rsidRPr="006D68AC">
        <w:rPr>
          <w:lang w:eastAsia="zh-CN"/>
        </w:rPr>
        <w:t>6.13.4.1</w:t>
      </w:r>
      <w:r w:rsidRPr="006D68AC">
        <w:rPr>
          <w:lang w:eastAsia="zh-CN"/>
        </w:rPr>
        <w:tab/>
        <w:t>Overview</w:t>
      </w:r>
      <w:bookmarkEnd w:id="6701"/>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6C47873C" w14:textId="77777777" w:rsidR="00B110B4" w:rsidRPr="006D68AC" w:rsidRDefault="00B110B4" w:rsidP="00B110B4">
      <w:pPr>
        <w:rPr>
          <w:color w:val="000000"/>
          <w:lang w:eastAsia="zh-CN"/>
        </w:rPr>
      </w:pPr>
      <w:bookmarkStart w:id="6728" w:name="_PERM_MCCTEMPBM_CRPT98420279___5"/>
      <w:bookmarkStart w:id="6729" w:name="_Toc85492905"/>
      <w:bookmarkStart w:id="6730" w:name="_Toc90661667"/>
      <w:bookmarkStart w:id="6731" w:name="_Toc138755358"/>
      <w:bookmarkStart w:id="6732" w:name="_Toc151886128"/>
      <w:bookmarkStart w:id="6733" w:name="_Toc152076193"/>
      <w:bookmarkStart w:id="6734" w:name="_Toc153793909"/>
      <w:bookmarkStart w:id="6735" w:name="_Toc157435012"/>
      <w:bookmarkStart w:id="6736" w:name="_Toc157436727"/>
      <w:bookmarkStart w:id="6737" w:name="_Toc157440567"/>
      <w:bookmarkStart w:id="6738"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6728"/>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45pt;height:95.85pt;mso-width-percent:0;mso-height-percent:0;mso-width-percent:0;mso-height-percent:0" o:ole="">
            <v:imagedata r:id="rId161" o:title=""/>
          </v:shape>
          <o:OLEObject Type="Embed" ProgID="Word.Document.8" ShapeID="_x0000_i1103" DrawAspect="Content" ObjectID="_1820301979"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Heading4"/>
        <w:rPr>
          <w:lang w:eastAsia="zh-CN"/>
        </w:rPr>
      </w:pPr>
      <w:bookmarkStart w:id="6739" w:name="_Toc164928626"/>
      <w:bookmarkStart w:id="6740" w:name="_Toc168550489"/>
      <w:bookmarkStart w:id="6741" w:name="_Toc170118560"/>
      <w:bookmarkStart w:id="6742" w:name="_Toc209470642"/>
      <w:r w:rsidRPr="006D68AC">
        <w:rPr>
          <w:lang w:eastAsia="zh-CN"/>
        </w:rPr>
        <w:t>6.13.4.2</w:t>
      </w:r>
      <w:r w:rsidRPr="006D68AC">
        <w:rPr>
          <w:lang w:eastAsia="zh-CN"/>
        </w:rPr>
        <w:tab/>
      </w:r>
      <w:bookmarkEnd w:id="6729"/>
      <w:r w:rsidRPr="006D68AC">
        <w:rPr>
          <w:lang w:eastAsia="zh-CN"/>
        </w:rPr>
        <w:t>Operation: Request</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EC2994E" w14:textId="77777777" w:rsidR="0084527C" w:rsidRPr="006D68AC" w:rsidRDefault="0084527C" w:rsidP="00B13605">
      <w:pPr>
        <w:pStyle w:val="Heading5"/>
        <w:rPr>
          <w:lang w:eastAsia="zh-CN"/>
        </w:rPr>
      </w:pPr>
      <w:bookmarkStart w:id="6743" w:name="_Toc85492906"/>
      <w:bookmarkStart w:id="6744" w:name="_Toc90661668"/>
      <w:bookmarkStart w:id="6745" w:name="_Toc138755359"/>
      <w:bookmarkStart w:id="6746" w:name="_Toc151886129"/>
      <w:bookmarkStart w:id="6747" w:name="_Toc152076194"/>
      <w:bookmarkStart w:id="6748" w:name="_Toc153793910"/>
      <w:bookmarkStart w:id="6749" w:name="_Toc157435013"/>
      <w:bookmarkStart w:id="6750" w:name="_Toc157436728"/>
      <w:bookmarkStart w:id="6751" w:name="_Toc157440568"/>
      <w:bookmarkStart w:id="6752" w:name="_Toc160650313"/>
      <w:bookmarkStart w:id="6753" w:name="_Toc164928627"/>
      <w:bookmarkStart w:id="6754" w:name="_Toc168550490"/>
      <w:bookmarkStart w:id="6755" w:name="_Toc170118561"/>
      <w:bookmarkStart w:id="6756" w:name="_Toc209470643"/>
      <w:r w:rsidRPr="006D68AC">
        <w:rPr>
          <w:lang w:eastAsia="zh-CN"/>
        </w:rPr>
        <w:t>6.13.4.2.1</w:t>
      </w:r>
      <w:r w:rsidRPr="006D68AC">
        <w:rPr>
          <w:lang w:eastAsia="zh-CN"/>
        </w:rPr>
        <w:tab/>
        <w:t>Description</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Heading5"/>
        <w:rPr>
          <w:lang w:eastAsia="zh-CN"/>
        </w:rPr>
      </w:pPr>
      <w:bookmarkStart w:id="6757" w:name="_Toc85492907"/>
      <w:bookmarkStart w:id="6758" w:name="_Toc90661669"/>
      <w:bookmarkStart w:id="6759" w:name="_Toc138755360"/>
      <w:bookmarkStart w:id="6760" w:name="_Toc151886130"/>
      <w:bookmarkStart w:id="6761" w:name="_Toc152076195"/>
      <w:bookmarkStart w:id="6762" w:name="_Toc153793911"/>
      <w:bookmarkStart w:id="6763" w:name="_Toc157435014"/>
      <w:bookmarkStart w:id="6764" w:name="_Toc157436729"/>
      <w:bookmarkStart w:id="6765" w:name="_Toc157440569"/>
      <w:bookmarkStart w:id="6766" w:name="_Toc160650314"/>
      <w:bookmarkStart w:id="6767" w:name="_Toc164928628"/>
      <w:bookmarkStart w:id="6768" w:name="_Toc168550491"/>
      <w:bookmarkStart w:id="6769" w:name="_Toc170118562"/>
      <w:bookmarkStart w:id="6770" w:name="_Toc209470644"/>
      <w:r w:rsidRPr="006D68AC">
        <w:rPr>
          <w:lang w:eastAsia="zh-CN"/>
        </w:rPr>
        <w:t>6.13.4.2.2</w:t>
      </w:r>
      <w:r w:rsidRPr="006D68AC">
        <w:rPr>
          <w:lang w:eastAsia="zh-CN"/>
        </w:rPr>
        <w:tab/>
        <w:t>Operation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DengXian"/>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DengXian"/>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DengXian"/>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DengXian"/>
          <w:lang w:eastAsia="zh-CN"/>
        </w:rPr>
      </w:pPr>
    </w:p>
    <w:p w14:paraId="0846717B" w14:textId="77777777" w:rsidR="0084527C" w:rsidRPr="006D68AC" w:rsidRDefault="0084527C" w:rsidP="00B13605">
      <w:pPr>
        <w:pStyle w:val="Heading3"/>
        <w:rPr>
          <w:lang w:eastAsia="zh-CN"/>
        </w:rPr>
      </w:pPr>
      <w:bookmarkStart w:id="6771" w:name="_Toc85492911"/>
      <w:bookmarkStart w:id="6772" w:name="_Toc90661670"/>
      <w:bookmarkStart w:id="6773" w:name="_Toc138755361"/>
      <w:bookmarkStart w:id="6774" w:name="_Toc151886131"/>
      <w:bookmarkStart w:id="6775" w:name="_Toc152076196"/>
      <w:bookmarkStart w:id="6776" w:name="_Toc153793912"/>
      <w:bookmarkStart w:id="6777" w:name="_Toc157435015"/>
      <w:bookmarkStart w:id="6778" w:name="_Toc157436730"/>
      <w:bookmarkStart w:id="6779" w:name="_Toc157440570"/>
      <w:bookmarkStart w:id="6780" w:name="_Toc160650315"/>
      <w:bookmarkStart w:id="6781" w:name="_Toc164928629"/>
      <w:bookmarkStart w:id="6782" w:name="_Toc168550492"/>
      <w:bookmarkStart w:id="6783" w:name="_Toc170118563"/>
      <w:bookmarkStart w:id="6784" w:name="_Toc209470645"/>
      <w:r w:rsidRPr="006D68AC">
        <w:rPr>
          <w:lang w:eastAsia="zh-CN"/>
        </w:rPr>
        <w:t>6.13.5</w:t>
      </w:r>
      <w:r w:rsidRPr="006D68AC">
        <w:rPr>
          <w:lang w:eastAsia="zh-CN"/>
        </w:rPr>
        <w:tab/>
        <w:t>Notifications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Heading3"/>
        <w:rPr>
          <w:lang w:eastAsia="zh-CN"/>
        </w:rPr>
      </w:pPr>
      <w:bookmarkStart w:id="6785" w:name="_Toc85492912"/>
      <w:bookmarkStart w:id="6786" w:name="_Toc90661671"/>
      <w:bookmarkStart w:id="6787" w:name="_Toc138755362"/>
      <w:bookmarkStart w:id="6788" w:name="_Toc151886132"/>
      <w:bookmarkStart w:id="6789" w:name="_Toc152076197"/>
      <w:bookmarkStart w:id="6790" w:name="_Toc153793913"/>
      <w:bookmarkStart w:id="6791" w:name="_Toc157435016"/>
      <w:bookmarkStart w:id="6792" w:name="_Toc157436731"/>
      <w:bookmarkStart w:id="6793" w:name="_Toc157440571"/>
      <w:bookmarkStart w:id="6794" w:name="_Toc160650316"/>
      <w:bookmarkStart w:id="6795" w:name="_Toc164928630"/>
      <w:bookmarkStart w:id="6796" w:name="_Toc168550493"/>
      <w:bookmarkStart w:id="6797" w:name="_Toc170118564"/>
      <w:bookmarkStart w:id="6798" w:name="_Toc209470646"/>
      <w:r w:rsidRPr="006D68AC">
        <w:rPr>
          <w:lang w:eastAsia="zh-CN"/>
        </w:rPr>
        <w:t>6.13.6</w:t>
      </w:r>
      <w:r w:rsidRPr="006D68AC">
        <w:rPr>
          <w:lang w:eastAsia="zh-CN"/>
        </w:rPr>
        <w:tab/>
        <w:t>Data Model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403C6A8C" w14:textId="77777777" w:rsidR="002E2250" w:rsidRPr="006D68AC" w:rsidRDefault="002E2250" w:rsidP="002E2250">
      <w:pPr>
        <w:pStyle w:val="Heading4"/>
        <w:rPr>
          <w:lang w:eastAsia="zh-CN"/>
        </w:rPr>
      </w:pPr>
      <w:bookmarkStart w:id="6799" w:name="_Toc85492913"/>
      <w:bookmarkStart w:id="6800" w:name="_Toc90661672"/>
      <w:bookmarkStart w:id="6801" w:name="_Toc138755363"/>
      <w:bookmarkStart w:id="6802" w:name="_Toc151886133"/>
      <w:bookmarkStart w:id="6803" w:name="_Toc152076198"/>
      <w:bookmarkStart w:id="6804" w:name="_Toc153793914"/>
      <w:bookmarkStart w:id="6805" w:name="_Toc157435017"/>
      <w:bookmarkStart w:id="6806" w:name="_Toc157436732"/>
      <w:bookmarkStart w:id="6807" w:name="_Toc157440572"/>
      <w:bookmarkStart w:id="6808" w:name="_Toc160650317"/>
      <w:bookmarkStart w:id="6809" w:name="_Toc164928631"/>
      <w:bookmarkStart w:id="6810" w:name="_Toc168550494"/>
      <w:bookmarkStart w:id="6811" w:name="_Toc170118565"/>
      <w:bookmarkStart w:id="6812" w:name="_Toc209470647"/>
      <w:bookmarkStart w:id="6813" w:name="_Toc85492914"/>
      <w:bookmarkStart w:id="6814" w:name="_Toc90661673"/>
      <w:bookmarkStart w:id="6815" w:name="_Toc138755364"/>
      <w:bookmarkStart w:id="6816" w:name="_Toc151886134"/>
      <w:bookmarkStart w:id="6817" w:name="_Toc152076199"/>
      <w:bookmarkStart w:id="6818" w:name="_Toc153793915"/>
      <w:bookmarkStart w:id="6819" w:name="_Toc157435018"/>
      <w:bookmarkStart w:id="6820" w:name="_Toc157436733"/>
      <w:bookmarkStart w:id="6821" w:name="_Toc157440573"/>
      <w:r w:rsidRPr="006D68AC">
        <w:rPr>
          <w:lang w:eastAsia="zh-CN"/>
        </w:rPr>
        <w:t>6.13.6.1</w:t>
      </w:r>
      <w:r w:rsidRPr="006D68AC">
        <w:rPr>
          <w:lang w:eastAsia="zh-CN"/>
        </w:rPr>
        <w:tab/>
        <w:t>General</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32825D80" w14:textId="77777777" w:rsidR="00B110B4" w:rsidRPr="006D68AC" w:rsidRDefault="00B110B4" w:rsidP="00B110B4">
      <w:pPr>
        <w:rPr>
          <w:lang w:eastAsia="zh-CN"/>
        </w:rPr>
      </w:pPr>
      <w:bookmarkStart w:id="6822"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Heading4"/>
        <w:rPr>
          <w:lang w:eastAsia="zh-CN"/>
        </w:rPr>
      </w:pPr>
      <w:bookmarkStart w:id="6823" w:name="_Toc164928632"/>
      <w:bookmarkStart w:id="6824" w:name="_Toc168550495"/>
      <w:bookmarkStart w:id="6825" w:name="_Toc170118566"/>
      <w:bookmarkStart w:id="6826" w:name="_Toc209470648"/>
      <w:r w:rsidRPr="006D68AC">
        <w:rPr>
          <w:lang w:eastAsia="zh-CN"/>
        </w:rPr>
        <w:t>6.13.6.2</w:t>
      </w:r>
      <w:r w:rsidRPr="006D68AC">
        <w:rPr>
          <w:lang w:eastAsia="zh-CN"/>
        </w:rPr>
        <w:tab/>
        <w:t>Structured Data Types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10BD436" w14:textId="77777777" w:rsidR="0084527C" w:rsidRPr="006D68AC" w:rsidRDefault="0084527C" w:rsidP="00B13605">
      <w:pPr>
        <w:pStyle w:val="Heading5"/>
        <w:rPr>
          <w:lang w:eastAsia="zh-CN"/>
        </w:rPr>
      </w:pPr>
      <w:bookmarkStart w:id="6827" w:name="_Toc85492915"/>
      <w:bookmarkStart w:id="6828" w:name="_Toc90661674"/>
      <w:bookmarkStart w:id="6829" w:name="_Toc138755365"/>
      <w:bookmarkStart w:id="6830" w:name="_Toc151886135"/>
      <w:bookmarkStart w:id="6831" w:name="_Toc152076200"/>
      <w:bookmarkStart w:id="6832" w:name="_Toc153793916"/>
      <w:bookmarkStart w:id="6833" w:name="_Toc157435019"/>
      <w:bookmarkStart w:id="6834" w:name="_Toc157436734"/>
      <w:bookmarkStart w:id="6835" w:name="_Toc157440574"/>
      <w:bookmarkStart w:id="6836" w:name="_Toc160650319"/>
      <w:bookmarkStart w:id="6837" w:name="_Toc164928633"/>
      <w:bookmarkStart w:id="6838" w:name="_Toc168550496"/>
      <w:bookmarkStart w:id="6839" w:name="_Toc170118567"/>
      <w:bookmarkStart w:id="6840" w:name="_Toc209470649"/>
      <w:r w:rsidRPr="006D68AC">
        <w:rPr>
          <w:lang w:eastAsia="zh-CN"/>
        </w:rPr>
        <w:t>6.13.6.2.1</w:t>
      </w:r>
      <w:r w:rsidRPr="006D68AC">
        <w:rPr>
          <w:lang w:eastAsia="zh-CN"/>
        </w:rPr>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5DD8E7BE" w14:textId="77777777" w:rsidR="0084527C" w:rsidRPr="006D68AC" w:rsidRDefault="0084527C" w:rsidP="0084527C">
      <w:bookmarkStart w:id="6841" w:name="_Toc85492916"/>
      <w:bookmarkStart w:id="6842" w:name="_Toc90661675"/>
      <w:bookmarkStart w:id="6843" w:name="_Toc138755366"/>
      <w:bookmarkStart w:id="6844" w:name="_Toc151886136"/>
      <w:bookmarkStart w:id="6845" w:name="_Toc152076201"/>
      <w:bookmarkStart w:id="6846" w:name="_Toc153793917"/>
      <w:r w:rsidRPr="006D68AC">
        <w:t>This clause defines the data structures to be used in resource representations.</w:t>
      </w:r>
    </w:p>
    <w:p w14:paraId="653F52D7" w14:textId="77777777" w:rsidR="0084527C" w:rsidRPr="006D68AC" w:rsidRDefault="0084527C" w:rsidP="00120F61">
      <w:pPr>
        <w:pStyle w:val="Heading5"/>
        <w:rPr>
          <w:lang w:eastAsia="zh-CN"/>
        </w:rPr>
      </w:pPr>
      <w:bookmarkStart w:id="6847" w:name="_Toc157435020"/>
      <w:bookmarkStart w:id="6848" w:name="_Toc157436735"/>
      <w:bookmarkStart w:id="6849" w:name="_Toc157440575"/>
      <w:bookmarkStart w:id="6850" w:name="_Toc160650320"/>
      <w:bookmarkStart w:id="6851" w:name="_Toc164928634"/>
      <w:bookmarkStart w:id="6852" w:name="_Toc168550497"/>
      <w:bookmarkStart w:id="6853" w:name="_Toc170118568"/>
      <w:bookmarkStart w:id="6854" w:name="_Toc209470650"/>
      <w:r w:rsidRPr="006D68AC">
        <w:rPr>
          <w:lang w:eastAsia="zh-CN"/>
        </w:rPr>
        <w:t>6.13.6.2.2</w:t>
      </w:r>
      <w:r w:rsidRPr="006D68AC">
        <w:rPr>
          <w:lang w:eastAsia="zh-CN"/>
        </w:rPr>
        <w:tab/>
        <w:t xml:space="preserve">Type: </w:t>
      </w:r>
      <w:bookmarkEnd w:id="6841"/>
      <w:r w:rsidRPr="006D68AC">
        <w:t>NwSlice</w:t>
      </w:r>
      <w:bookmarkEnd w:id="6842"/>
      <w:bookmarkEnd w:id="6843"/>
      <w:bookmarkEnd w:id="6844"/>
      <w:bookmarkEnd w:id="6845"/>
      <w:bookmarkEnd w:id="6846"/>
      <w:r w:rsidRPr="006D68AC">
        <w:t>DiagReq</w:t>
      </w:r>
      <w:bookmarkEnd w:id="6847"/>
      <w:bookmarkEnd w:id="6848"/>
      <w:bookmarkEnd w:id="6849"/>
      <w:bookmarkEnd w:id="6850"/>
      <w:bookmarkEnd w:id="6851"/>
      <w:bookmarkEnd w:id="6852"/>
      <w:bookmarkEnd w:id="6853"/>
      <w:bookmarkEnd w:id="6854"/>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Heading5"/>
        <w:rPr>
          <w:lang w:eastAsia="zh-CN"/>
        </w:rPr>
      </w:pPr>
      <w:bookmarkStart w:id="6855" w:name="_Toc157435021"/>
      <w:bookmarkStart w:id="6856" w:name="_Toc157436736"/>
      <w:bookmarkStart w:id="6857" w:name="_Toc157440576"/>
      <w:bookmarkStart w:id="6858" w:name="_Toc160650321"/>
      <w:bookmarkStart w:id="6859" w:name="_Toc164928635"/>
      <w:bookmarkStart w:id="6860" w:name="_Toc168550498"/>
      <w:bookmarkStart w:id="6861" w:name="_Toc170118569"/>
      <w:bookmarkStart w:id="6862" w:name="_Toc209470651"/>
      <w:r w:rsidRPr="006D68AC">
        <w:rPr>
          <w:lang w:eastAsia="zh-CN"/>
        </w:rPr>
        <w:t>6.13.6.2.3</w:t>
      </w:r>
      <w:r w:rsidRPr="006D68AC">
        <w:rPr>
          <w:lang w:eastAsia="zh-CN"/>
        </w:rPr>
        <w:tab/>
        <w:t xml:space="preserve">Type: </w:t>
      </w:r>
      <w:r w:rsidRPr="006D68AC">
        <w:t>NwSliceDiagResp</w:t>
      </w:r>
      <w:bookmarkEnd w:id="6855"/>
      <w:bookmarkEnd w:id="6856"/>
      <w:bookmarkEnd w:id="6857"/>
      <w:bookmarkEnd w:id="6858"/>
      <w:bookmarkEnd w:id="6859"/>
      <w:bookmarkEnd w:id="6860"/>
      <w:bookmarkEnd w:id="6861"/>
      <w:bookmarkEnd w:id="686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Heading5"/>
        <w:rPr>
          <w:lang w:eastAsia="zh-CN"/>
        </w:rPr>
      </w:pPr>
      <w:bookmarkStart w:id="6863" w:name="_Toc157435022"/>
      <w:bookmarkStart w:id="6864" w:name="_Toc157436737"/>
      <w:bookmarkStart w:id="6865" w:name="_Toc157440577"/>
      <w:bookmarkStart w:id="6866" w:name="_Toc160650322"/>
      <w:bookmarkStart w:id="6867" w:name="_Toc164928636"/>
      <w:bookmarkStart w:id="6868" w:name="_Toc168550499"/>
      <w:bookmarkStart w:id="6869" w:name="_Toc170118570"/>
      <w:bookmarkStart w:id="6870" w:name="_Toc209470652"/>
      <w:r w:rsidRPr="006D68AC">
        <w:rPr>
          <w:lang w:eastAsia="zh-CN"/>
        </w:rPr>
        <w:t>6.13.6.2.4</w:t>
      </w:r>
      <w:r w:rsidRPr="006D68AC">
        <w:rPr>
          <w:lang w:eastAsia="zh-CN"/>
        </w:rPr>
        <w:tab/>
        <w:t xml:space="preserve">Type: </w:t>
      </w:r>
      <w:r w:rsidRPr="006D68AC">
        <w:t>ServDgradInfo</w:t>
      </w:r>
      <w:bookmarkEnd w:id="6863"/>
      <w:bookmarkEnd w:id="6864"/>
      <w:bookmarkEnd w:id="6865"/>
      <w:bookmarkEnd w:id="6866"/>
      <w:bookmarkEnd w:id="6867"/>
      <w:bookmarkEnd w:id="6868"/>
      <w:bookmarkEnd w:id="6869"/>
      <w:bookmarkEnd w:id="6870"/>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Heading5"/>
        <w:rPr>
          <w:lang w:eastAsia="zh-CN"/>
        </w:rPr>
      </w:pPr>
      <w:bookmarkStart w:id="6871" w:name="_Toc157435023"/>
      <w:bookmarkStart w:id="6872" w:name="_Toc157436738"/>
      <w:bookmarkStart w:id="6873" w:name="_Toc157440578"/>
      <w:bookmarkStart w:id="6874" w:name="_Toc160650323"/>
      <w:bookmarkStart w:id="6875" w:name="_Toc164928637"/>
      <w:bookmarkStart w:id="6876" w:name="_Toc168550500"/>
      <w:bookmarkStart w:id="6877" w:name="_Toc170118571"/>
      <w:bookmarkStart w:id="6878" w:name="_Toc209470653"/>
      <w:r w:rsidRPr="006D68AC">
        <w:rPr>
          <w:lang w:eastAsia="zh-CN"/>
        </w:rPr>
        <w:t>6.13.6.2.5</w:t>
      </w:r>
      <w:r w:rsidRPr="006D68AC">
        <w:rPr>
          <w:lang w:eastAsia="zh-CN"/>
        </w:rPr>
        <w:tab/>
        <w:t xml:space="preserve">Type: </w:t>
      </w:r>
      <w:r w:rsidRPr="006D68AC">
        <w:t>ErrorInfo</w:t>
      </w:r>
      <w:bookmarkEnd w:id="6871"/>
      <w:bookmarkEnd w:id="6872"/>
      <w:bookmarkEnd w:id="6873"/>
      <w:bookmarkEnd w:id="6874"/>
      <w:bookmarkEnd w:id="6875"/>
      <w:bookmarkEnd w:id="6876"/>
      <w:bookmarkEnd w:id="6877"/>
      <w:bookmarkEnd w:id="6878"/>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Heading5"/>
        <w:rPr>
          <w:lang w:eastAsia="zh-CN"/>
        </w:rPr>
      </w:pPr>
      <w:bookmarkStart w:id="6879" w:name="_Toc157435024"/>
      <w:bookmarkStart w:id="6880" w:name="_Toc157436739"/>
      <w:bookmarkStart w:id="6881" w:name="_Toc157440579"/>
      <w:bookmarkStart w:id="6882" w:name="_Toc160650324"/>
      <w:bookmarkStart w:id="6883" w:name="_Toc164928638"/>
      <w:bookmarkStart w:id="6884" w:name="_Toc168550501"/>
      <w:bookmarkStart w:id="6885" w:name="_Toc170118572"/>
      <w:bookmarkStart w:id="6886" w:name="_Toc209470654"/>
      <w:r w:rsidRPr="006D68AC">
        <w:rPr>
          <w:lang w:eastAsia="zh-CN"/>
        </w:rPr>
        <w:t>6.13.6.2.6</w:t>
      </w:r>
      <w:r w:rsidRPr="006D68AC">
        <w:rPr>
          <w:lang w:eastAsia="zh-CN"/>
        </w:rPr>
        <w:tab/>
        <w:t xml:space="preserve">Type: </w:t>
      </w:r>
      <w:r w:rsidRPr="006D68AC">
        <w:t>DataReport</w:t>
      </w:r>
      <w:bookmarkEnd w:id="6879"/>
      <w:bookmarkEnd w:id="6880"/>
      <w:bookmarkEnd w:id="6881"/>
      <w:bookmarkEnd w:id="6882"/>
      <w:bookmarkEnd w:id="6883"/>
      <w:bookmarkEnd w:id="6884"/>
      <w:bookmarkEnd w:id="6885"/>
      <w:bookmarkEnd w:id="6886"/>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Heading4"/>
        <w:rPr>
          <w:lang w:eastAsia="zh-CN"/>
        </w:rPr>
      </w:pPr>
      <w:bookmarkStart w:id="6887" w:name="_Toc85492917"/>
      <w:bookmarkStart w:id="6888" w:name="_Toc90661676"/>
      <w:bookmarkStart w:id="6889" w:name="_Toc138755367"/>
      <w:bookmarkStart w:id="6890" w:name="_Toc151886137"/>
      <w:bookmarkStart w:id="6891" w:name="_Toc152076202"/>
      <w:bookmarkStart w:id="6892" w:name="_Toc153793918"/>
      <w:bookmarkStart w:id="6893" w:name="_Toc157435025"/>
      <w:bookmarkStart w:id="6894" w:name="_Toc157436740"/>
      <w:bookmarkStart w:id="6895" w:name="_Toc157440580"/>
      <w:bookmarkStart w:id="6896" w:name="_Toc160650325"/>
      <w:bookmarkStart w:id="6897" w:name="_Toc164928639"/>
      <w:bookmarkStart w:id="6898" w:name="_Toc168550502"/>
      <w:bookmarkStart w:id="6899" w:name="_Toc170118573"/>
      <w:bookmarkStart w:id="6900" w:name="_Toc209470655"/>
      <w:r w:rsidRPr="006D68AC">
        <w:rPr>
          <w:lang w:eastAsia="zh-CN"/>
        </w:rPr>
        <w:t>6.13.6.3</w:t>
      </w:r>
      <w:r w:rsidRPr="006D68AC">
        <w:rPr>
          <w:lang w:eastAsia="zh-CN"/>
        </w:rPr>
        <w:tab/>
        <w:t>Simple data types and enumerations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1D05624" w14:textId="77777777" w:rsidR="0084527C" w:rsidRPr="006D68AC" w:rsidRDefault="0084527C" w:rsidP="0084527C">
      <w:pPr>
        <w:pStyle w:val="Heading5"/>
      </w:pPr>
      <w:bookmarkStart w:id="6901" w:name="_Toc157435026"/>
      <w:bookmarkStart w:id="6902" w:name="_Toc157436741"/>
      <w:bookmarkStart w:id="6903" w:name="_Toc157440581"/>
      <w:bookmarkStart w:id="6904" w:name="_Toc160650326"/>
      <w:bookmarkStart w:id="6905" w:name="_Toc164928640"/>
      <w:bookmarkStart w:id="6906" w:name="_Toc168550503"/>
      <w:bookmarkStart w:id="6907" w:name="_Toc170118574"/>
      <w:bookmarkStart w:id="6908" w:name="_Toc209470656"/>
      <w:bookmarkStart w:id="6909" w:name="_Toc28013394"/>
      <w:bookmarkStart w:id="6910" w:name="_Toc36040150"/>
      <w:bookmarkStart w:id="6911" w:name="_Toc44692767"/>
      <w:bookmarkStart w:id="6912" w:name="_Toc45134228"/>
      <w:bookmarkStart w:id="6913" w:name="_Toc49607292"/>
      <w:bookmarkStart w:id="6914" w:name="_Toc51763264"/>
      <w:bookmarkStart w:id="6915" w:name="_Toc58850162"/>
      <w:bookmarkStart w:id="6916" w:name="_Toc59018542"/>
      <w:bookmarkStart w:id="6917" w:name="_Toc68169548"/>
      <w:bookmarkStart w:id="6918" w:name="_Toc114211780"/>
      <w:bookmarkStart w:id="6919" w:name="_Toc136554525"/>
      <w:bookmarkStart w:id="6920" w:name="_Toc145706262"/>
      <w:r w:rsidRPr="006D68AC">
        <w:rPr>
          <w:noProof/>
          <w:lang w:eastAsia="zh-CN"/>
        </w:rPr>
        <w:t>6.13</w:t>
      </w:r>
      <w:r w:rsidRPr="006D68AC">
        <w:t>.6.3.1</w:t>
      </w:r>
      <w:r w:rsidRPr="006D68AC">
        <w:tab/>
        <w:t>Introduction</w:t>
      </w:r>
      <w:bookmarkEnd w:id="6901"/>
      <w:bookmarkEnd w:id="6902"/>
      <w:bookmarkEnd w:id="6903"/>
      <w:bookmarkEnd w:id="6904"/>
      <w:bookmarkEnd w:id="6905"/>
      <w:bookmarkEnd w:id="6906"/>
      <w:bookmarkEnd w:id="6907"/>
      <w:bookmarkEnd w:id="6908"/>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Heading5"/>
      </w:pPr>
      <w:bookmarkStart w:id="6921" w:name="_Toc157435027"/>
      <w:bookmarkStart w:id="6922" w:name="_Toc157436742"/>
      <w:bookmarkStart w:id="6923" w:name="_Toc157440582"/>
      <w:bookmarkStart w:id="6924" w:name="_Toc160650327"/>
      <w:bookmarkStart w:id="6925" w:name="_Toc164928641"/>
      <w:bookmarkStart w:id="6926" w:name="_Toc168550504"/>
      <w:bookmarkStart w:id="6927" w:name="_Toc170118575"/>
      <w:bookmarkStart w:id="6928" w:name="_Toc209470657"/>
      <w:r w:rsidRPr="006D68AC">
        <w:rPr>
          <w:noProof/>
          <w:lang w:eastAsia="zh-CN"/>
        </w:rPr>
        <w:t>6.13</w:t>
      </w:r>
      <w:r w:rsidRPr="006D68AC">
        <w:t>.6.3.2</w:t>
      </w:r>
      <w:r w:rsidRPr="006D68AC">
        <w:tab/>
        <w:t>Simple data types</w:t>
      </w:r>
      <w:bookmarkEnd w:id="6921"/>
      <w:bookmarkEnd w:id="6922"/>
      <w:bookmarkEnd w:id="6923"/>
      <w:bookmarkEnd w:id="6924"/>
      <w:bookmarkEnd w:id="6925"/>
      <w:bookmarkEnd w:id="6926"/>
      <w:bookmarkEnd w:id="6927"/>
      <w:bookmarkEnd w:id="6928"/>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Heading5"/>
      </w:pPr>
      <w:bookmarkStart w:id="6929" w:name="_Toc157435028"/>
      <w:bookmarkStart w:id="6930" w:name="_Toc157436743"/>
      <w:bookmarkStart w:id="6931" w:name="_Toc157440583"/>
      <w:bookmarkStart w:id="6932" w:name="_Toc160650328"/>
      <w:bookmarkStart w:id="6933" w:name="_Toc164928642"/>
      <w:bookmarkStart w:id="6934" w:name="_Toc168550505"/>
      <w:bookmarkStart w:id="6935" w:name="_Toc170118576"/>
      <w:bookmarkStart w:id="6936" w:name="_Toc209470658"/>
      <w:r w:rsidRPr="006D68AC">
        <w:rPr>
          <w:noProof/>
          <w:lang w:eastAsia="zh-CN"/>
        </w:rPr>
        <w:t>6.13</w:t>
      </w:r>
      <w:r w:rsidRPr="006D68AC">
        <w:t>.6.3.3</w:t>
      </w:r>
      <w:r w:rsidRPr="006D68AC">
        <w:tab/>
        <w:t>Enumeration:</w:t>
      </w:r>
      <w:bookmarkEnd w:id="6909"/>
      <w:bookmarkEnd w:id="6910"/>
      <w:bookmarkEnd w:id="6911"/>
      <w:bookmarkEnd w:id="6912"/>
      <w:bookmarkEnd w:id="6913"/>
      <w:bookmarkEnd w:id="6914"/>
      <w:bookmarkEnd w:id="6915"/>
      <w:bookmarkEnd w:id="6916"/>
      <w:bookmarkEnd w:id="6917"/>
      <w:bookmarkEnd w:id="6918"/>
      <w:bookmarkEnd w:id="6919"/>
      <w:bookmarkEnd w:id="6920"/>
      <w:r w:rsidRPr="006D68AC">
        <w:t xml:space="preserve"> Error</w:t>
      </w:r>
      <w:bookmarkEnd w:id="6929"/>
      <w:bookmarkEnd w:id="6930"/>
      <w:bookmarkEnd w:id="6931"/>
      <w:bookmarkEnd w:id="6932"/>
      <w:bookmarkEnd w:id="6933"/>
      <w:bookmarkEnd w:id="6934"/>
      <w:bookmarkEnd w:id="6935"/>
      <w:bookmarkEnd w:id="6936"/>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Heading5"/>
      </w:pPr>
      <w:bookmarkStart w:id="6937" w:name="_Toc157435029"/>
      <w:bookmarkStart w:id="6938" w:name="_Toc157436744"/>
      <w:bookmarkStart w:id="6939" w:name="_Toc157440584"/>
      <w:bookmarkStart w:id="6940" w:name="_Toc160650329"/>
      <w:bookmarkStart w:id="6941" w:name="_Toc164928643"/>
      <w:bookmarkStart w:id="6942" w:name="_Toc168550506"/>
      <w:bookmarkStart w:id="6943" w:name="_Toc170118577"/>
      <w:bookmarkStart w:id="6944" w:name="_Toc209470659"/>
      <w:r w:rsidRPr="006D68AC">
        <w:rPr>
          <w:noProof/>
          <w:lang w:eastAsia="zh-CN"/>
        </w:rPr>
        <w:t>6.13</w:t>
      </w:r>
      <w:r w:rsidRPr="006D68AC">
        <w:t>.6.3.4</w:t>
      </w:r>
      <w:r w:rsidRPr="006D68AC">
        <w:tab/>
        <w:t>Enumeration: DataType</w:t>
      </w:r>
      <w:bookmarkEnd w:id="6937"/>
      <w:bookmarkEnd w:id="6938"/>
      <w:bookmarkEnd w:id="6939"/>
      <w:bookmarkEnd w:id="6940"/>
      <w:bookmarkEnd w:id="6941"/>
      <w:bookmarkEnd w:id="6942"/>
      <w:bookmarkEnd w:id="6943"/>
      <w:bookmarkEnd w:id="6944"/>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Heading4"/>
        <w:rPr>
          <w:lang w:val="en-US"/>
        </w:rPr>
      </w:pPr>
      <w:bookmarkStart w:id="6945" w:name="_Toc157435030"/>
      <w:bookmarkStart w:id="6946" w:name="_Toc157436745"/>
      <w:bookmarkStart w:id="6947" w:name="_Toc157440585"/>
      <w:bookmarkStart w:id="6948" w:name="_Toc160650330"/>
      <w:bookmarkStart w:id="6949" w:name="_Toc164928644"/>
      <w:bookmarkStart w:id="6950" w:name="_Toc168550507"/>
      <w:bookmarkStart w:id="6951" w:name="_Toc170118578"/>
      <w:bookmarkStart w:id="6952" w:name="_Toc209470660"/>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945"/>
      <w:bookmarkEnd w:id="6946"/>
      <w:bookmarkEnd w:id="6947"/>
      <w:bookmarkEnd w:id="6948"/>
      <w:bookmarkEnd w:id="6949"/>
      <w:bookmarkEnd w:id="6950"/>
      <w:bookmarkEnd w:id="6951"/>
      <w:bookmarkEnd w:id="6952"/>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Heading4"/>
      </w:pPr>
      <w:bookmarkStart w:id="6953" w:name="_Toc157435031"/>
      <w:bookmarkStart w:id="6954" w:name="_Toc157436746"/>
      <w:bookmarkStart w:id="6955" w:name="_Toc157440586"/>
      <w:bookmarkStart w:id="6956" w:name="_Toc160650331"/>
      <w:bookmarkStart w:id="6957" w:name="_Toc164928645"/>
      <w:bookmarkStart w:id="6958" w:name="_Toc168550508"/>
      <w:bookmarkStart w:id="6959" w:name="_Toc170118579"/>
      <w:bookmarkStart w:id="6960" w:name="_Toc209470661"/>
      <w:r w:rsidRPr="006D68AC">
        <w:rPr>
          <w:noProof/>
          <w:lang w:eastAsia="zh-CN"/>
        </w:rPr>
        <w:t>6.13</w:t>
      </w:r>
      <w:r w:rsidRPr="006D68AC">
        <w:t>.6.5</w:t>
      </w:r>
      <w:r w:rsidRPr="006D68AC">
        <w:tab/>
        <w:t>Binary data</w:t>
      </w:r>
      <w:bookmarkEnd w:id="6953"/>
      <w:bookmarkEnd w:id="6954"/>
      <w:bookmarkEnd w:id="6955"/>
      <w:bookmarkEnd w:id="6956"/>
      <w:bookmarkEnd w:id="6957"/>
      <w:bookmarkEnd w:id="6958"/>
      <w:bookmarkEnd w:id="6959"/>
      <w:bookmarkEnd w:id="6960"/>
    </w:p>
    <w:p w14:paraId="209A02F7" w14:textId="77777777" w:rsidR="0084527C" w:rsidRPr="006D68AC" w:rsidRDefault="0084527C" w:rsidP="0084527C">
      <w:pPr>
        <w:pStyle w:val="Heading5"/>
      </w:pPr>
      <w:bookmarkStart w:id="6961" w:name="_Toc157435032"/>
      <w:bookmarkStart w:id="6962" w:name="_Toc157436747"/>
      <w:bookmarkStart w:id="6963" w:name="_Toc157440587"/>
      <w:bookmarkStart w:id="6964" w:name="_Toc160650332"/>
      <w:bookmarkStart w:id="6965" w:name="_Toc164928646"/>
      <w:bookmarkStart w:id="6966" w:name="_Toc168550509"/>
      <w:bookmarkStart w:id="6967" w:name="_Toc170118580"/>
      <w:bookmarkStart w:id="6968" w:name="_Toc209470662"/>
      <w:r w:rsidRPr="006D68AC">
        <w:rPr>
          <w:noProof/>
          <w:lang w:eastAsia="zh-CN"/>
        </w:rPr>
        <w:t>6.13</w:t>
      </w:r>
      <w:r w:rsidRPr="006D68AC">
        <w:t>.6.5.1</w:t>
      </w:r>
      <w:r w:rsidRPr="006D68AC">
        <w:tab/>
        <w:t>Binary Data Types</w:t>
      </w:r>
      <w:bookmarkEnd w:id="6961"/>
      <w:bookmarkEnd w:id="6962"/>
      <w:bookmarkEnd w:id="6963"/>
      <w:bookmarkEnd w:id="6964"/>
      <w:bookmarkEnd w:id="6965"/>
      <w:bookmarkEnd w:id="6966"/>
      <w:bookmarkEnd w:id="6967"/>
      <w:bookmarkEnd w:id="6968"/>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Heading3"/>
        <w:rPr>
          <w:lang w:eastAsia="zh-CN"/>
        </w:rPr>
      </w:pPr>
      <w:bookmarkStart w:id="6969" w:name="_Toc85492918"/>
      <w:bookmarkStart w:id="6970" w:name="_Toc90661677"/>
      <w:bookmarkStart w:id="6971" w:name="_Toc138755368"/>
      <w:bookmarkStart w:id="6972" w:name="_Toc151886138"/>
      <w:bookmarkStart w:id="6973" w:name="_Toc152076203"/>
      <w:bookmarkStart w:id="6974" w:name="_Toc153793919"/>
      <w:bookmarkStart w:id="6975" w:name="_Toc157435033"/>
      <w:bookmarkStart w:id="6976" w:name="_Toc157436748"/>
      <w:bookmarkStart w:id="6977" w:name="_Toc157440588"/>
      <w:bookmarkStart w:id="6978" w:name="_Toc160650333"/>
      <w:bookmarkStart w:id="6979" w:name="_Toc164928647"/>
      <w:bookmarkStart w:id="6980" w:name="_Toc168550510"/>
      <w:bookmarkStart w:id="6981" w:name="_Toc170118581"/>
      <w:bookmarkStart w:id="6982" w:name="_Toc209470663"/>
      <w:r w:rsidRPr="006D68AC">
        <w:rPr>
          <w:lang w:eastAsia="zh-CN"/>
        </w:rPr>
        <w:t>6.13.7</w:t>
      </w:r>
      <w:r w:rsidRPr="006D68AC">
        <w:rPr>
          <w:lang w:eastAsia="zh-CN"/>
        </w:rPr>
        <w:tab/>
        <w:t>Error Handling</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71848BF5" w14:textId="77777777" w:rsidR="0084527C" w:rsidRPr="006D68AC" w:rsidRDefault="0084527C" w:rsidP="00B13605">
      <w:pPr>
        <w:pStyle w:val="Heading4"/>
      </w:pPr>
      <w:bookmarkStart w:id="6983" w:name="_Toc138755369"/>
      <w:bookmarkStart w:id="6984" w:name="_Toc151886139"/>
      <w:bookmarkStart w:id="6985" w:name="_Toc152076204"/>
      <w:bookmarkStart w:id="6986" w:name="_Toc153793920"/>
      <w:bookmarkStart w:id="6987" w:name="_Toc157435034"/>
      <w:bookmarkStart w:id="6988" w:name="_Toc157436749"/>
      <w:bookmarkStart w:id="6989" w:name="_Toc157440589"/>
      <w:bookmarkStart w:id="6990" w:name="_Toc160650334"/>
      <w:bookmarkStart w:id="6991" w:name="_Toc164928648"/>
      <w:bookmarkStart w:id="6992" w:name="_Toc168550511"/>
      <w:bookmarkStart w:id="6993" w:name="_Toc170118582"/>
      <w:bookmarkStart w:id="6994" w:name="_Toc209470664"/>
      <w:r w:rsidRPr="006D68AC">
        <w:rPr>
          <w:lang w:eastAsia="zh-CN"/>
        </w:rPr>
        <w:t>6.13.7.1</w:t>
      </w:r>
      <w:r w:rsidRPr="006D68AC">
        <w:tab/>
        <w:t>General</w:t>
      </w:r>
      <w:bookmarkEnd w:id="6983"/>
      <w:bookmarkEnd w:id="6984"/>
      <w:bookmarkEnd w:id="6985"/>
      <w:bookmarkEnd w:id="6986"/>
      <w:bookmarkEnd w:id="6987"/>
      <w:bookmarkEnd w:id="6988"/>
      <w:bookmarkEnd w:id="6989"/>
      <w:bookmarkEnd w:id="6990"/>
      <w:bookmarkEnd w:id="6991"/>
      <w:bookmarkEnd w:id="6992"/>
      <w:bookmarkEnd w:id="6993"/>
      <w:bookmarkEnd w:id="6994"/>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Heading4"/>
      </w:pPr>
      <w:bookmarkStart w:id="6995" w:name="_Toc138755370"/>
      <w:bookmarkStart w:id="6996" w:name="_Toc151886140"/>
      <w:bookmarkStart w:id="6997" w:name="_Toc152076205"/>
      <w:bookmarkStart w:id="6998" w:name="_Toc153793921"/>
      <w:bookmarkStart w:id="6999" w:name="_Toc157435035"/>
      <w:bookmarkStart w:id="7000" w:name="_Toc157436750"/>
      <w:bookmarkStart w:id="7001" w:name="_Toc157440590"/>
      <w:bookmarkStart w:id="7002" w:name="_Toc160650335"/>
      <w:bookmarkStart w:id="7003" w:name="_Toc164928649"/>
      <w:bookmarkStart w:id="7004" w:name="_Toc168550512"/>
      <w:bookmarkStart w:id="7005" w:name="_Toc170118583"/>
      <w:bookmarkStart w:id="7006" w:name="_Toc209470665"/>
      <w:r w:rsidRPr="006D68AC">
        <w:rPr>
          <w:lang w:eastAsia="zh-CN"/>
        </w:rPr>
        <w:t>6.13.7.2</w:t>
      </w:r>
      <w:r w:rsidRPr="006D68AC">
        <w:tab/>
        <w:t>Protocol Errors</w:t>
      </w:r>
      <w:bookmarkEnd w:id="6995"/>
      <w:bookmarkEnd w:id="6996"/>
      <w:bookmarkEnd w:id="6997"/>
      <w:bookmarkEnd w:id="6998"/>
      <w:bookmarkEnd w:id="6999"/>
      <w:bookmarkEnd w:id="7000"/>
      <w:bookmarkEnd w:id="7001"/>
      <w:bookmarkEnd w:id="7002"/>
      <w:bookmarkEnd w:id="7003"/>
      <w:bookmarkEnd w:id="7004"/>
      <w:bookmarkEnd w:id="7005"/>
      <w:bookmarkEnd w:id="7006"/>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Heading4"/>
      </w:pPr>
      <w:bookmarkStart w:id="7007" w:name="_Toc138755371"/>
      <w:bookmarkStart w:id="7008" w:name="_Toc151886141"/>
      <w:bookmarkStart w:id="7009" w:name="_Toc152076206"/>
      <w:bookmarkStart w:id="7010" w:name="_Toc153793922"/>
      <w:bookmarkStart w:id="7011" w:name="_Toc157435036"/>
      <w:bookmarkStart w:id="7012" w:name="_Toc157436751"/>
      <w:bookmarkStart w:id="7013" w:name="_Toc157440591"/>
      <w:bookmarkStart w:id="7014" w:name="_Toc160650336"/>
      <w:bookmarkStart w:id="7015" w:name="_Toc164928650"/>
      <w:bookmarkStart w:id="7016" w:name="_Toc168550513"/>
      <w:bookmarkStart w:id="7017" w:name="_Toc170118584"/>
      <w:bookmarkStart w:id="7018" w:name="_Toc209470666"/>
      <w:r w:rsidRPr="006D68AC">
        <w:rPr>
          <w:lang w:eastAsia="zh-CN"/>
        </w:rPr>
        <w:t>6.13.7.3</w:t>
      </w:r>
      <w:r w:rsidRPr="006D68AC">
        <w:tab/>
        <w:t>Application Errors</w:t>
      </w:r>
      <w:bookmarkEnd w:id="7007"/>
      <w:bookmarkEnd w:id="7008"/>
      <w:bookmarkEnd w:id="7009"/>
      <w:bookmarkEnd w:id="7010"/>
      <w:bookmarkEnd w:id="7011"/>
      <w:bookmarkEnd w:id="7012"/>
      <w:bookmarkEnd w:id="7013"/>
      <w:bookmarkEnd w:id="7014"/>
      <w:bookmarkEnd w:id="7015"/>
      <w:bookmarkEnd w:id="7016"/>
      <w:bookmarkEnd w:id="7017"/>
      <w:bookmarkEnd w:id="7018"/>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Heading3"/>
        <w:rPr>
          <w:lang w:eastAsia="zh-CN"/>
        </w:rPr>
      </w:pPr>
      <w:bookmarkStart w:id="7019" w:name="_Toc85492919"/>
      <w:bookmarkStart w:id="7020" w:name="_Toc90661678"/>
      <w:bookmarkStart w:id="7021" w:name="_Toc138755372"/>
      <w:bookmarkStart w:id="7022" w:name="_Toc151886142"/>
      <w:bookmarkStart w:id="7023" w:name="_Toc152076207"/>
      <w:bookmarkStart w:id="7024" w:name="_Toc153793923"/>
      <w:bookmarkStart w:id="7025" w:name="_Toc157435037"/>
      <w:bookmarkStart w:id="7026" w:name="_Toc157436752"/>
      <w:bookmarkStart w:id="7027" w:name="_Toc157440592"/>
      <w:bookmarkStart w:id="7028" w:name="_Toc160650337"/>
      <w:bookmarkStart w:id="7029" w:name="_Toc164928651"/>
      <w:bookmarkStart w:id="7030" w:name="_Toc168550514"/>
      <w:bookmarkStart w:id="7031" w:name="_Toc170118585"/>
      <w:bookmarkStart w:id="7032" w:name="_Toc209470667"/>
      <w:r w:rsidRPr="006D68AC">
        <w:rPr>
          <w:lang w:eastAsia="zh-CN"/>
        </w:rPr>
        <w:t>6.13.8</w:t>
      </w:r>
      <w:r w:rsidRPr="006D68AC">
        <w:rPr>
          <w:lang w:eastAsia="zh-CN"/>
        </w:rPr>
        <w:tab/>
        <w:t>Feature Negotiation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7033"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7033"/>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Heading3"/>
      </w:pPr>
      <w:bookmarkStart w:id="7034" w:name="_Toc157435038"/>
      <w:bookmarkStart w:id="7035" w:name="_Toc157436753"/>
      <w:bookmarkStart w:id="7036" w:name="_Toc157440593"/>
      <w:bookmarkStart w:id="7037" w:name="_Toc160650338"/>
      <w:bookmarkStart w:id="7038" w:name="_Toc164928652"/>
      <w:bookmarkStart w:id="7039" w:name="_Toc168550515"/>
      <w:bookmarkStart w:id="7040" w:name="_Toc170118586"/>
      <w:bookmarkStart w:id="7041" w:name="_Toc209470668"/>
      <w:r w:rsidRPr="006D68AC">
        <w:rPr>
          <w:noProof/>
          <w:lang w:eastAsia="zh-CN"/>
        </w:rPr>
        <w:t>6.13</w:t>
      </w:r>
      <w:r w:rsidRPr="006D68AC">
        <w:t>.9</w:t>
      </w:r>
      <w:r w:rsidRPr="006D68AC">
        <w:tab/>
        <w:t>Security</w:t>
      </w:r>
      <w:bookmarkEnd w:id="7034"/>
      <w:bookmarkEnd w:id="7035"/>
      <w:bookmarkEnd w:id="7036"/>
      <w:bookmarkEnd w:id="7037"/>
      <w:bookmarkEnd w:id="7038"/>
      <w:bookmarkEnd w:id="7039"/>
      <w:bookmarkEnd w:id="7040"/>
      <w:bookmarkEnd w:id="704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Heading2"/>
      </w:pPr>
      <w:bookmarkStart w:id="7042" w:name="_Toc157435039"/>
      <w:bookmarkStart w:id="7043" w:name="_Toc157436754"/>
      <w:bookmarkStart w:id="7044" w:name="_Toc157440594"/>
      <w:bookmarkStart w:id="7045" w:name="_Toc160650339"/>
      <w:bookmarkStart w:id="7046" w:name="_Toc164928653"/>
      <w:bookmarkStart w:id="7047" w:name="_Toc168550516"/>
      <w:bookmarkStart w:id="7048" w:name="_Toc170118587"/>
      <w:bookmarkStart w:id="7049" w:name="_Toc209470669"/>
      <w:r w:rsidRPr="006D68AC">
        <w:t>6.14</w:t>
      </w:r>
      <w:r w:rsidRPr="006D68AC">
        <w:tab/>
      </w:r>
      <w:r w:rsidRPr="006D68AC">
        <w:rPr>
          <w:lang w:eastAsia="fr-FR"/>
        </w:rPr>
        <w:t>NSCE_FaultDiagnosis</w:t>
      </w:r>
      <w:r w:rsidRPr="006D68AC">
        <w:t xml:space="preserve"> API</w:t>
      </w:r>
      <w:bookmarkEnd w:id="6471"/>
      <w:bookmarkEnd w:id="6472"/>
      <w:bookmarkEnd w:id="6473"/>
      <w:bookmarkEnd w:id="7042"/>
      <w:bookmarkEnd w:id="7043"/>
      <w:bookmarkEnd w:id="7044"/>
      <w:bookmarkEnd w:id="7045"/>
      <w:bookmarkEnd w:id="7046"/>
      <w:bookmarkEnd w:id="7047"/>
      <w:bookmarkEnd w:id="7048"/>
      <w:bookmarkEnd w:id="7049"/>
    </w:p>
    <w:p w14:paraId="0EADDECD" w14:textId="2458F1B2" w:rsidR="00437C11" w:rsidRPr="006D68AC" w:rsidRDefault="00437C11" w:rsidP="00437C11">
      <w:pPr>
        <w:pStyle w:val="Heading3"/>
      </w:pPr>
      <w:bookmarkStart w:id="7050" w:name="_Toc157435040"/>
      <w:bookmarkStart w:id="7051" w:name="_Toc157436755"/>
      <w:bookmarkStart w:id="7052" w:name="_Toc157440595"/>
      <w:bookmarkStart w:id="7053" w:name="_Toc160650340"/>
      <w:bookmarkStart w:id="7054" w:name="_Toc164928654"/>
      <w:bookmarkStart w:id="7055" w:name="_Toc168550517"/>
      <w:bookmarkStart w:id="7056" w:name="_Toc170118588"/>
      <w:bookmarkStart w:id="7057" w:name="_Toc209470670"/>
      <w:r w:rsidRPr="006D68AC">
        <w:t>6.14.1</w:t>
      </w:r>
      <w:r w:rsidRPr="006D68AC">
        <w:tab/>
        <w:t>Introduction</w:t>
      </w:r>
      <w:bookmarkEnd w:id="7050"/>
      <w:bookmarkEnd w:id="7051"/>
      <w:bookmarkEnd w:id="7052"/>
      <w:bookmarkEnd w:id="7053"/>
      <w:bookmarkEnd w:id="7054"/>
      <w:bookmarkEnd w:id="7055"/>
      <w:bookmarkEnd w:id="7056"/>
      <w:bookmarkEnd w:id="7057"/>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Heading3"/>
      </w:pPr>
      <w:bookmarkStart w:id="7058" w:name="_Toc157435041"/>
      <w:bookmarkStart w:id="7059" w:name="_Toc157436756"/>
      <w:bookmarkStart w:id="7060" w:name="_Toc157440596"/>
      <w:bookmarkStart w:id="7061" w:name="_Toc157435042"/>
      <w:bookmarkStart w:id="7062" w:name="_Toc157436757"/>
      <w:bookmarkStart w:id="7063" w:name="_Toc157440597"/>
      <w:r w:rsidRPr="0043052F">
        <w:t>6.14.2</w:t>
      </w:r>
      <w:r w:rsidRPr="0043052F">
        <w:tab/>
        <w:t>Usage of HTTP</w:t>
      </w:r>
      <w:bookmarkEnd w:id="7058"/>
      <w:bookmarkEnd w:id="7059"/>
      <w:bookmarkEnd w:id="7060"/>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Heading3"/>
      </w:pPr>
      <w:bookmarkStart w:id="7064" w:name="_Toc160650341"/>
      <w:bookmarkStart w:id="7065" w:name="_Toc164928655"/>
      <w:bookmarkStart w:id="7066" w:name="_Toc168550518"/>
      <w:bookmarkStart w:id="7067" w:name="_Toc170118589"/>
      <w:bookmarkStart w:id="7068" w:name="_Toc209470671"/>
      <w:r w:rsidRPr="006D68AC">
        <w:t>6.14.3</w:t>
      </w:r>
      <w:r w:rsidRPr="006D68AC">
        <w:tab/>
        <w:t>Resources</w:t>
      </w:r>
      <w:bookmarkEnd w:id="7061"/>
      <w:bookmarkEnd w:id="7062"/>
      <w:bookmarkEnd w:id="7063"/>
      <w:bookmarkEnd w:id="7064"/>
      <w:bookmarkEnd w:id="7065"/>
      <w:bookmarkEnd w:id="7066"/>
      <w:bookmarkEnd w:id="7067"/>
      <w:bookmarkEnd w:id="7068"/>
    </w:p>
    <w:p w14:paraId="55A18DC5" w14:textId="1B30E957" w:rsidR="00437C11" w:rsidRPr="006D68AC" w:rsidRDefault="00437C11" w:rsidP="00437C11">
      <w:pPr>
        <w:pStyle w:val="Heading4"/>
      </w:pPr>
      <w:bookmarkStart w:id="7069" w:name="_Toc157435043"/>
      <w:bookmarkStart w:id="7070" w:name="_Toc157436758"/>
      <w:bookmarkStart w:id="7071" w:name="_Toc157440598"/>
      <w:bookmarkStart w:id="7072" w:name="_Toc160650342"/>
      <w:bookmarkStart w:id="7073" w:name="_Toc164928656"/>
      <w:bookmarkStart w:id="7074" w:name="_Toc168550519"/>
      <w:bookmarkStart w:id="7075" w:name="_Toc170118590"/>
      <w:bookmarkStart w:id="7076" w:name="_Toc209470672"/>
      <w:r w:rsidRPr="006D68AC">
        <w:t>6.14.3.1</w:t>
      </w:r>
      <w:r w:rsidRPr="006D68AC">
        <w:tab/>
        <w:t>Overview</w:t>
      </w:r>
      <w:bookmarkEnd w:id="7069"/>
      <w:bookmarkEnd w:id="7070"/>
      <w:bookmarkEnd w:id="7071"/>
      <w:bookmarkEnd w:id="7072"/>
      <w:bookmarkEnd w:id="7073"/>
      <w:bookmarkEnd w:id="7074"/>
      <w:bookmarkEnd w:id="7075"/>
      <w:bookmarkEnd w:id="707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8.3pt;mso-width-percent:0;mso-height-percent:0;mso-width-percent:0;mso-height-percent:0" o:ole="">
            <v:imagedata r:id="rId163" o:title=""/>
          </v:shape>
          <o:OLEObject Type="Embed" ProgID="Visio.Drawing.15" ShapeID="_x0000_i1104" DrawAspect="Content" ObjectID="_1820301980"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Heading4"/>
        <w:rPr>
          <w:lang w:val="en-US"/>
        </w:rPr>
      </w:pPr>
      <w:bookmarkStart w:id="7077" w:name="_Toc157435044"/>
      <w:bookmarkStart w:id="7078" w:name="_Toc157436759"/>
      <w:bookmarkStart w:id="7079" w:name="_Toc157440599"/>
      <w:bookmarkStart w:id="7080" w:name="_Toc160650343"/>
      <w:bookmarkStart w:id="7081" w:name="_Toc164928657"/>
      <w:bookmarkStart w:id="7082" w:name="_Toc168550520"/>
      <w:bookmarkStart w:id="7083" w:name="_Toc170118591"/>
      <w:bookmarkStart w:id="7084" w:name="_Toc209470673"/>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7077"/>
      <w:bookmarkEnd w:id="7078"/>
      <w:bookmarkEnd w:id="7079"/>
      <w:bookmarkEnd w:id="7080"/>
      <w:bookmarkEnd w:id="7081"/>
      <w:bookmarkEnd w:id="7082"/>
      <w:bookmarkEnd w:id="7083"/>
      <w:bookmarkEnd w:id="7084"/>
    </w:p>
    <w:p w14:paraId="14CD9EC4" w14:textId="77D5BF53" w:rsidR="00437C11" w:rsidRPr="006D68AC" w:rsidRDefault="00437C11" w:rsidP="00437C11">
      <w:pPr>
        <w:pStyle w:val="Heading5"/>
      </w:pPr>
      <w:bookmarkStart w:id="7085" w:name="_Toc157435045"/>
      <w:bookmarkStart w:id="7086" w:name="_Toc157436760"/>
      <w:bookmarkStart w:id="7087" w:name="_Toc157440600"/>
      <w:bookmarkStart w:id="7088" w:name="_Toc160650344"/>
      <w:bookmarkStart w:id="7089" w:name="_Toc164928658"/>
      <w:bookmarkStart w:id="7090" w:name="_Toc168550521"/>
      <w:bookmarkStart w:id="7091" w:name="_Toc170118592"/>
      <w:bookmarkStart w:id="7092" w:name="_Toc209470674"/>
      <w:r w:rsidRPr="006D68AC">
        <w:t>6.14.3.2.1</w:t>
      </w:r>
      <w:r w:rsidRPr="006D68AC">
        <w:tab/>
        <w:t>Description</w:t>
      </w:r>
      <w:bookmarkEnd w:id="7085"/>
      <w:bookmarkEnd w:id="7086"/>
      <w:bookmarkEnd w:id="7087"/>
      <w:bookmarkEnd w:id="7088"/>
      <w:bookmarkEnd w:id="7089"/>
      <w:bookmarkEnd w:id="7090"/>
      <w:bookmarkEnd w:id="7091"/>
      <w:bookmarkEnd w:id="7092"/>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Heading5"/>
        <w:rPr>
          <w:lang w:eastAsia="zh-CN"/>
        </w:rPr>
      </w:pPr>
      <w:bookmarkStart w:id="7093" w:name="_Toc157435046"/>
      <w:bookmarkStart w:id="7094" w:name="_Toc157436761"/>
      <w:bookmarkStart w:id="7095" w:name="_Toc157440601"/>
      <w:bookmarkStart w:id="7096" w:name="_Toc160650345"/>
      <w:bookmarkStart w:id="7097" w:name="_Toc164928659"/>
      <w:bookmarkStart w:id="7098" w:name="_Toc168550522"/>
      <w:bookmarkStart w:id="7099" w:name="_Toc170118593"/>
      <w:bookmarkStart w:id="7100" w:name="_Toc209470675"/>
      <w:r w:rsidRPr="006D68AC">
        <w:t>6.14.3.2.2</w:t>
      </w:r>
      <w:r w:rsidRPr="006D68AC">
        <w:rPr>
          <w:lang w:eastAsia="zh-CN"/>
        </w:rPr>
        <w:tab/>
        <w:t>Resource Definition</w:t>
      </w:r>
      <w:bookmarkEnd w:id="7093"/>
      <w:bookmarkEnd w:id="7094"/>
      <w:bookmarkEnd w:id="7095"/>
      <w:bookmarkEnd w:id="7096"/>
      <w:bookmarkEnd w:id="7097"/>
      <w:bookmarkEnd w:id="7098"/>
      <w:bookmarkEnd w:id="7099"/>
      <w:bookmarkEnd w:id="7100"/>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Heading5"/>
        <w:rPr>
          <w:lang w:eastAsia="zh-CN"/>
        </w:rPr>
      </w:pPr>
      <w:bookmarkStart w:id="7101" w:name="_Toc157435047"/>
      <w:bookmarkStart w:id="7102" w:name="_Toc157436762"/>
      <w:bookmarkStart w:id="7103" w:name="_Toc157440602"/>
      <w:bookmarkStart w:id="7104" w:name="_Toc160650346"/>
      <w:bookmarkStart w:id="7105" w:name="_Toc164928660"/>
      <w:bookmarkStart w:id="7106" w:name="_Toc168550523"/>
      <w:bookmarkStart w:id="7107" w:name="_Toc170118594"/>
      <w:bookmarkStart w:id="7108" w:name="_Toc209470676"/>
      <w:r w:rsidRPr="006D68AC">
        <w:rPr>
          <w:lang w:eastAsia="zh-CN"/>
        </w:rPr>
        <w:t>6.14.3.2.3</w:t>
      </w:r>
      <w:r w:rsidRPr="006D68AC">
        <w:rPr>
          <w:lang w:eastAsia="zh-CN"/>
        </w:rPr>
        <w:tab/>
        <w:t>Resource Standard Methods</w:t>
      </w:r>
      <w:bookmarkEnd w:id="7101"/>
      <w:bookmarkEnd w:id="7102"/>
      <w:bookmarkEnd w:id="7103"/>
      <w:bookmarkEnd w:id="7104"/>
      <w:bookmarkEnd w:id="7105"/>
      <w:bookmarkEnd w:id="7106"/>
      <w:bookmarkEnd w:id="7107"/>
      <w:bookmarkEnd w:id="7108"/>
    </w:p>
    <w:p w14:paraId="61D241E1" w14:textId="6E922079" w:rsidR="00437C11" w:rsidRPr="006D68AC" w:rsidRDefault="00437C11" w:rsidP="00B13605">
      <w:pPr>
        <w:pStyle w:val="Heading6"/>
      </w:pPr>
      <w:bookmarkStart w:id="7109" w:name="_Toc157435048"/>
      <w:bookmarkStart w:id="7110" w:name="_Toc157436763"/>
      <w:bookmarkStart w:id="7111" w:name="_Toc157440603"/>
      <w:bookmarkStart w:id="7112" w:name="_Toc160650347"/>
      <w:bookmarkStart w:id="7113" w:name="_Toc164928661"/>
      <w:bookmarkStart w:id="7114" w:name="_Toc168550524"/>
      <w:bookmarkStart w:id="7115" w:name="_Toc170118595"/>
      <w:bookmarkStart w:id="7116" w:name="_Toc209470677"/>
      <w:r w:rsidRPr="006D68AC">
        <w:t>6.14.3.2.3.1</w:t>
      </w:r>
      <w:r w:rsidRPr="006D68AC">
        <w:tab/>
        <w:t>POST</w:t>
      </w:r>
      <w:bookmarkEnd w:id="7109"/>
      <w:bookmarkEnd w:id="7110"/>
      <w:bookmarkEnd w:id="7111"/>
      <w:bookmarkEnd w:id="7112"/>
      <w:bookmarkEnd w:id="7113"/>
      <w:bookmarkEnd w:id="7114"/>
      <w:bookmarkEnd w:id="7115"/>
      <w:bookmarkEnd w:id="7116"/>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7117" w:name="_PERM_MCCTEMPBM_CRPT98420283___4"/>
            <w:r w:rsidRPr="006D68AC">
              <w:t>1</w:t>
            </w:r>
            <w:bookmarkEnd w:id="7117"/>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7118" w:name="_PERM_MCCTEMPBM_CRPT98420284___4"/>
            <w:r w:rsidRPr="006D68AC">
              <w:t>1</w:t>
            </w:r>
            <w:bookmarkEnd w:id="7118"/>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7119" w:name="_PERM_MCCTEMPBM_CRPT98420285___4"/>
            <w:r w:rsidRPr="006D68AC">
              <w:t>1</w:t>
            </w:r>
            <w:bookmarkEnd w:id="7119"/>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Heading5"/>
        <w:rPr>
          <w:lang w:eastAsia="zh-CN"/>
        </w:rPr>
      </w:pPr>
      <w:bookmarkStart w:id="7120" w:name="_Toc157435049"/>
      <w:bookmarkStart w:id="7121" w:name="_Toc157436764"/>
      <w:bookmarkStart w:id="7122" w:name="_Toc157440604"/>
      <w:bookmarkStart w:id="7123" w:name="_Toc160650348"/>
      <w:bookmarkStart w:id="7124" w:name="_Toc164928662"/>
      <w:bookmarkStart w:id="7125" w:name="_Toc168550525"/>
      <w:bookmarkStart w:id="7126" w:name="_Toc170118596"/>
      <w:bookmarkStart w:id="7127" w:name="_Toc209470678"/>
      <w:r w:rsidRPr="006D68AC">
        <w:rPr>
          <w:lang w:eastAsia="zh-CN"/>
        </w:rPr>
        <w:t>6.14.3.2.4</w:t>
      </w:r>
      <w:r w:rsidRPr="006D68AC">
        <w:rPr>
          <w:lang w:eastAsia="zh-CN"/>
        </w:rPr>
        <w:tab/>
        <w:t>Resource Custom Operations</w:t>
      </w:r>
      <w:bookmarkEnd w:id="7120"/>
      <w:bookmarkEnd w:id="7121"/>
      <w:bookmarkEnd w:id="7122"/>
      <w:bookmarkEnd w:id="7123"/>
      <w:bookmarkEnd w:id="7124"/>
      <w:bookmarkEnd w:id="7125"/>
      <w:bookmarkEnd w:id="7126"/>
      <w:bookmarkEnd w:id="7127"/>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Heading4"/>
      </w:pPr>
      <w:bookmarkStart w:id="7128" w:name="_Toc157435050"/>
      <w:bookmarkStart w:id="7129" w:name="_Toc157436765"/>
      <w:bookmarkStart w:id="7130" w:name="_Toc157440605"/>
      <w:bookmarkStart w:id="7131" w:name="_Toc160650349"/>
      <w:bookmarkStart w:id="7132" w:name="_Toc164928663"/>
      <w:bookmarkStart w:id="7133" w:name="_Toc168550526"/>
      <w:bookmarkStart w:id="7134" w:name="_Toc170118597"/>
      <w:bookmarkStart w:id="7135" w:name="_Toc209470679"/>
      <w:r w:rsidRPr="006D68AC">
        <w:t>6.14.3.3</w:t>
      </w:r>
      <w:r w:rsidRPr="006D68AC">
        <w:tab/>
        <w:t xml:space="preserve">Resource: Individual </w:t>
      </w:r>
      <w:r w:rsidRPr="006D68AC">
        <w:rPr>
          <w:lang w:eastAsia="fr-FR"/>
        </w:rPr>
        <w:t xml:space="preserve">Network Slice Fault Diagnosis </w:t>
      </w:r>
      <w:r w:rsidRPr="006D68AC">
        <w:t>Subscription</w:t>
      </w:r>
      <w:bookmarkEnd w:id="7128"/>
      <w:bookmarkEnd w:id="7129"/>
      <w:bookmarkEnd w:id="7130"/>
      <w:bookmarkEnd w:id="7131"/>
      <w:bookmarkEnd w:id="7132"/>
      <w:bookmarkEnd w:id="7133"/>
      <w:bookmarkEnd w:id="7134"/>
      <w:bookmarkEnd w:id="7135"/>
    </w:p>
    <w:p w14:paraId="645CEB96" w14:textId="445E40AA" w:rsidR="00437C11" w:rsidRPr="006D68AC" w:rsidRDefault="00437C11" w:rsidP="00437C11">
      <w:pPr>
        <w:pStyle w:val="Heading5"/>
        <w:rPr>
          <w:lang w:eastAsia="zh-CN"/>
        </w:rPr>
      </w:pPr>
      <w:bookmarkStart w:id="7136" w:name="_Toc157435051"/>
      <w:bookmarkStart w:id="7137" w:name="_Toc157436766"/>
      <w:bookmarkStart w:id="7138" w:name="_Toc157440606"/>
      <w:bookmarkStart w:id="7139" w:name="_Toc160650350"/>
      <w:bookmarkStart w:id="7140" w:name="_Toc164928664"/>
      <w:bookmarkStart w:id="7141" w:name="_Toc168550527"/>
      <w:bookmarkStart w:id="7142" w:name="_Toc170118598"/>
      <w:bookmarkStart w:id="7143" w:name="_Toc209470680"/>
      <w:r w:rsidRPr="006D68AC">
        <w:t>6.14.3.3</w:t>
      </w:r>
      <w:r w:rsidRPr="006D68AC">
        <w:rPr>
          <w:lang w:eastAsia="zh-CN"/>
        </w:rPr>
        <w:t>.1</w:t>
      </w:r>
      <w:r w:rsidRPr="006D68AC">
        <w:rPr>
          <w:lang w:eastAsia="zh-CN"/>
        </w:rPr>
        <w:tab/>
        <w:t>Description</w:t>
      </w:r>
      <w:bookmarkEnd w:id="7136"/>
      <w:bookmarkEnd w:id="7137"/>
      <w:bookmarkEnd w:id="7138"/>
      <w:bookmarkEnd w:id="7139"/>
      <w:bookmarkEnd w:id="7140"/>
      <w:bookmarkEnd w:id="7141"/>
      <w:bookmarkEnd w:id="7142"/>
      <w:bookmarkEnd w:id="7143"/>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Heading5"/>
        <w:rPr>
          <w:lang w:eastAsia="zh-CN"/>
        </w:rPr>
      </w:pPr>
      <w:bookmarkStart w:id="7144" w:name="_Toc157435052"/>
      <w:bookmarkStart w:id="7145" w:name="_Toc157436767"/>
      <w:bookmarkStart w:id="7146" w:name="_Toc157440607"/>
      <w:bookmarkStart w:id="7147" w:name="_Toc160650351"/>
      <w:bookmarkStart w:id="7148" w:name="_Toc164928665"/>
      <w:bookmarkStart w:id="7149" w:name="_Toc168550528"/>
      <w:bookmarkStart w:id="7150" w:name="_Toc170118599"/>
      <w:bookmarkStart w:id="7151" w:name="_Toc209470681"/>
      <w:r w:rsidRPr="006D68AC">
        <w:t>6.14.3.3</w:t>
      </w:r>
      <w:r w:rsidRPr="006D68AC">
        <w:rPr>
          <w:lang w:eastAsia="zh-CN"/>
        </w:rPr>
        <w:t>.2</w:t>
      </w:r>
      <w:r w:rsidRPr="006D68AC">
        <w:rPr>
          <w:lang w:eastAsia="zh-CN"/>
        </w:rPr>
        <w:tab/>
        <w:t>Resource Definition</w:t>
      </w:r>
      <w:bookmarkEnd w:id="7144"/>
      <w:bookmarkEnd w:id="7145"/>
      <w:bookmarkEnd w:id="7146"/>
      <w:bookmarkEnd w:id="7147"/>
      <w:bookmarkEnd w:id="7148"/>
      <w:bookmarkEnd w:id="7149"/>
      <w:bookmarkEnd w:id="7150"/>
      <w:bookmarkEnd w:id="7151"/>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Heading5"/>
        <w:rPr>
          <w:lang w:eastAsia="zh-CN"/>
        </w:rPr>
      </w:pPr>
      <w:bookmarkStart w:id="7152" w:name="_Toc157435053"/>
      <w:bookmarkStart w:id="7153" w:name="_Toc157436768"/>
      <w:bookmarkStart w:id="7154" w:name="_Toc157440608"/>
      <w:bookmarkStart w:id="7155" w:name="_Toc160650352"/>
      <w:bookmarkStart w:id="7156" w:name="_Toc164928666"/>
      <w:bookmarkStart w:id="7157" w:name="_Toc168550529"/>
      <w:bookmarkStart w:id="7158" w:name="_Toc170118600"/>
      <w:bookmarkStart w:id="7159" w:name="_Toc209470682"/>
      <w:r w:rsidRPr="006D68AC">
        <w:t>6.14.3.3</w:t>
      </w:r>
      <w:r w:rsidRPr="006D68AC">
        <w:rPr>
          <w:lang w:eastAsia="zh-CN"/>
        </w:rPr>
        <w:t>.3</w:t>
      </w:r>
      <w:r w:rsidRPr="006D68AC">
        <w:rPr>
          <w:lang w:eastAsia="zh-CN"/>
        </w:rPr>
        <w:tab/>
        <w:t>Resource Standard Methods</w:t>
      </w:r>
      <w:bookmarkEnd w:id="7152"/>
      <w:bookmarkEnd w:id="7153"/>
      <w:bookmarkEnd w:id="7154"/>
      <w:bookmarkEnd w:id="7155"/>
      <w:bookmarkEnd w:id="7156"/>
      <w:bookmarkEnd w:id="7157"/>
      <w:bookmarkEnd w:id="7158"/>
      <w:bookmarkEnd w:id="7159"/>
    </w:p>
    <w:p w14:paraId="21F687F0" w14:textId="1C4F39F0" w:rsidR="00437C11" w:rsidRPr="006D68AC" w:rsidRDefault="00437C11" w:rsidP="000B7712">
      <w:pPr>
        <w:pStyle w:val="Heading6"/>
      </w:pPr>
      <w:bookmarkStart w:id="7160" w:name="_Toc157435054"/>
      <w:bookmarkStart w:id="7161" w:name="_Toc157436769"/>
      <w:bookmarkStart w:id="7162" w:name="_Toc157440609"/>
      <w:bookmarkStart w:id="7163" w:name="_Toc160650353"/>
      <w:bookmarkStart w:id="7164" w:name="_Toc164928667"/>
      <w:bookmarkStart w:id="7165" w:name="_Toc168550530"/>
      <w:bookmarkStart w:id="7166" w:name="_Toc170118601"/>
      <w:bookmarkStart w:id="7167" w:name="_Toc209470683"/>
      <w:r w:rsidRPr="006D68AC">
        <w:t>6.14.3.3.3.1</w:t>
      </w:r>
      <w:r w:rsidRPr="006D68AC">
        <w:tab/>
        <w:t>GET</w:t>
      </w:r>
      <w:bookmarkEnd w:id="7160"/>
      <w:bookmarkEnd w:id="7161"/>
      <w:bookmarkEnd w:id="7162"/>
      <w:bookmarkEnd w:id="7163"/>
      <w:bookmarkEnd w:id="7164"/>
      <w:bookmarkEnd w:id="7165"/>
      <w:bookmarkEnd w:id="7166"/>
      <w:bookmarkEnd w:id="7167"/>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Heading6"/>
      </w:pPr>
      <w:bookmarkStart w:id="7168" w:name="_Toc157435055"/>
      <w:bookmarkStart w:id="7169" w:name="_Toc157436770"/>
      <w:bookmarkStart w:id="7170" w:name="_Toc157440610"/>
      <w:bookmarkStart w:id="7171" w:name="_Toc160650354"/>
      <w:bookmarkStart w:id="7172" w:name="_Toc164928668"/>
      <w:bookmarkStart w:id="7173" w:name="_Toc168550531"/>
      <w:bookmarkStart w:id="7174" w:name="_Toc170118602"/>
      <w:bookmarkStart w:id="7175" w:name="_Toc209470684"/>
      <w:r w:rsidRPr="006D68AC">
        <w:t>6.14.3.3.3.2</w:t>
      </w:r>
      <w:r w:rsidRPr="006D68AC">
        <w:tab/>
        <w:t>PUT</w:t>
      </w:r>
      <w:bookmarkEnd w:id="7168"/>
      <w:bookmarkEnd w:id="7169"/>
      <w:bookmarkEnd w:id="7170"/>
      <w:bookmarkEnd w:id="7171"/>
      <w:bookmarkEnd w:id="7172"/>
      <w:bookmarkEnd w:id="7173"/>
      <w:bookmarkEnd w:id="7174"/>
      <w:bookmarkEnd w:id="7175"/>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7176" w:name="_PERM_MCCTEMPBM_CRPT98420286___4"/>
            <w:r w:rsidRPr="006D68AC">
              <w:t>1</w:t>
            </w:r>
            <w:bookmarkEnd w:id="7176"/>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7177" w:name="_PERM_MCCTEMPBM_CRPT98420287___4"/>
            <w:r w:rsidRPr="006D68AC">
              <w:t>1</w:t>
            </w:r>
            <w:bookmarkEnd w:id="7177"/>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7178" w:name="_PERM_MCCTEMPBM_CRPT98420288___4"/>
            <w:r w:rsidRPr="006D68AC">
              <w:t>1</w:t>
            </w:r>
            <w:bookmarkEnd w:id="7178"/>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7179" w:name="_PERM_MCCTEMPBM_CRPT98420289___4"/>
            <w:r w:rsidRPr="006D68AC">
              <w:t>1</w:t>
            </w:r>
            <w:bookmarkEnd w:id="7179"/>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Heading6"/>
      </w:pPr>
      <w:bookmarkStart w:id="7180" w:name="_Toc157435056"/>
      <w:bookmarkStart w:id="7181" w:name="_Toc157436771"/>
      <w:bookmarkStart w:id="7182" w:name="_Toc157440611"/>
      <w:bookmarkStart w:id="7183" w:name="_Toc160650355"/>
      <w:bookmarkStart w:id="7184" w:name="_Toc164928669"/>
      <w:bookmarkStart w:id="7185" w:name="_Toc168550532"/>
      <w:bookmarkStart w:id="7186" w:name="_Toc170118603"/>
      <w:bookmarkStart w:id="7187" w:name="_Toc209470685"/>
      <w:r w:rsidRPr="006D68AC">
        <w:t>6.14.3.3.3.3</w:t>
      </w:r>
      <w:r w:rsidRPr="006D68AC">
        <w:tab/>
        <w:t>PATCH</w:t>
      </w:r>
      <w:bookmarkEnd w:id="7180"/>
      <w:bookmarkEnd w:id="7181"/>
      <w:bookmarkEnd w:id="7182"/>
      <w:bookmarkEnd w:id="7183"/>
      <w:bookmarkEnd w:id="7184"/>
      <w:bookmarkEnd w:id="7185"/>
      <w:bookmarkEnd w:id="7186"/>
      <w:bookmarkEnd w:id="7187"/>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Heading6"/>
      </w:pPr>
      <w:bookmarkStart w:id="7188" w:name="_Toc157435057"/>
      <w:bookmarkStart w:id="7189" w:name="_Toc157436772"/>
      <w:bookmarkStart w:id="7190" w:name="_Toc157440612"/>
      <w:bookmarkStart w:id="7191" w:name="_Toc160650356"/>
      <w:bookmarkStart w:id="7192" w:name="_Toc164928670"/>
      <w:bookmarkStart w:id="7193" w:name="_Toc168550533"/>
      <w:bookmarkStart w:id="7194" w:name="_Toc170118604"/>
      <w:bookmarkStart w:id="7195" w:name="_Toc209470686"/>
      <w:r w:rsidRPr="006D68AC">
        <w:t>6.14.3.3.3.4</w:t>
      </w:r>
      <w:r w:rsidRPr="006D68AC">
        <w:tab/>
        <w:t>DELETE</w:t>
      </w:r>
      <w:bookmarkEnd w:id="7188"/>
      <w:bookmarkEnd w:id="7189"/>
      <w:bookmarkEnd w:id="7190"/>
      <w:bookmarkEnd w:id="7191"/>
      <w:bookmarkEnd w:id="7192"/>
      <w:bookmarkEnd w:id="7193"/>
      <w:bookmarkEnd w:id="7194"/>
      <w:bookmarkEnd w:id="7195"/>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Heading5"/>
        <w:rPr>
          <w:lang w:eastAsia="zh-CN"/>
        </w:rPr>
      </w:pPr>
      <w:bookmarkStart w:id="7196" w:name="_Toc157435058"/>
      <w:bookmarkStart w:id="7197" w:name="_Toc157436773"/>
      <w:bookmarkStart w:id="7198" w:name="_Toc157440613"/>
      <w:bookmarkStart w:id="7199" w:name="_Toc160650357"/>
      <w:bookmarkStart w:id="7200" w:name="_Toc164928671"/>
      <w:bookmarkStart w:id="7201" w:name="_Toc168550534"/>
      <w:bookmarkStart w:id="7202" w:name="_Toc170118605"/>
      <w:bookmarkStart w:id="7203" w:name="_Toc209470687"/>
      <w:r w:rsidRPr="006D68AC">
        <w:t>6.14.3.3</w:t>
      </w:r>
      <w:r w:rsidRPr="006D68AC">
        <w:rPr>
          <w:lang w:eastAsia="zh-CN"/>
        </w:rPr>
        <w:t>.4</w:t>
      </w:r>
      <w:r w:rsidRPr="006D68AC">
        <w:rPr>
          <w:lang w:eastAsia="zh-CN"/>
        </w:rPr>
        <w:tab/>
        <w:t>Resource Custom Operations</w:t>
      </w:r>
      <w:bookmarkEnd w:id="7196"/>
      <w:bookmarkEnd w:id="7197"/>
      <w:bookmarkEnd w:id="7198"/>
      <w:bookmarkEnd w:id="7199"/>
      <w:bookmarkEnd w:id="7200"/>
      <w:bookmarkEnd w:id="7201"/>
      <w:bookmarkEnd w:id="7202"/>
      <w:bookmarkEnd w:id="7203"/>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Heading3"/>
      </w:pPr>
      <w:bookmarkStart w:id="7204" w:name="_Toc157435059"/>
      <w:bookmarkStart w:id="7205" w:name="_Toc157436774"/>
      <w:bookmarkStart w:id="7206" w:name="_Toc157440614"/>
      <w:bookmarkStart w:id="7207" w:name="_Toc160650358"/>
      <w:bookmarkStart w:id="7208" w:name="_Toc164928672"/>
      <w:bookmarkStart w:id="7209" w:name="_Toc168550535"/>
      <w:bookmarkStart w:id="7210" w:name="_Toc170118606"/>
      <w:bookmarkStart w:id="7211" w:name="_Toc209470688"/>
      <w:r w:rsidRPr="006D68AC">
        <w:t>6.14.4</w:t>
      </w:r>
      <w:r w:rsidRPr="006D68AC">
        <w:tab/>
        <w:t>Custom Operations without associated resources</w:t>
      </w:r>
      <w:bookmarkEnd w:id="7204"/>
      <w:bookmarkEnd w:id="7205"/>
      <w:bookmarkEnd w:id="7206"/>
      <w:bookmarkEnd w:id="7207"/>
      <w:bookmarkEnd w:id="7208"/>
      <w:bookmarkEnd w:id="7209"/>
      <w:bookmarkEnd w:id="7210"/>
      <w:bookmarkEnd w:id="7211"/>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Heading3"/>
      </w:pPr>
      <w:bookmarkStart w:id="7212" w:name="_Toc157435060"/>
      <w:bookmarkStart w:id="7213" w:name="_Toc157436775"/>
      <w:bookmarkStart w:id="7214" w:name="_Toc157440615"/>
      <w:bookmarkStart w:id="7215" w:name="_Toc160650359"/>
      <w:bookmarkStart w:id="7216" w:name="_Toc164928673"/>
      <w:bookmarkStart w:id="7217" w:name="_Toc168550536"/>
      <w:bookmarkStart w:id="7218" w:name="_Toc170118607"/>
      <w:bookmarkStart w:id="7219" w:name="_Toc209470689"/>
      <w:r w:rsidRPr="006D68AC">
        <w:t>6.14.5</w:t>
      </w:r>
      <w:r w:rsidRPr="006D68AC">
        <w:tab/>
        <w:t>Notifications</w:t>
      </w:r>
      <w:bookmarkEnd w:id="7212"/>
      <w:bookmarkEnd w:id="7213"/>
      <w:bookmarkEnd w:id="7214"/>
      <w:bookmarkEnd w:id="7215"/>
      <w:bookmarkEnd w:id="7216"/>
      <w:bookmarkEnd w:id="7217"/>
      <w:bookmarkEnd w:id="7218"/>
      <w:bookmarkEnd w:id="7219"/>
    </w:p>
    <w:p w14:paraId="7DD622DA" w14:textId="7C1D5675" w:rsidR="00437C11" w:rsidRPr="006D68AC" w:rsidRDefault="00437C11" w:rsidP="00437C11">
      <w:pPr>
        <w:pStyle w:val="Heading4"/>
      </w:pPr>
      <w:bookmarkStart w:id="7220" w:name="_Toc157435061"/>
      <w:bookmarkStart w:id="7221" w:name="_Toc157436776"/>
      <w:bookmarkStart w:id="7222" w:name="_Toc157440616"/>
      <w:bookmarkStart w:id="7223" w:name="_Toc160650360"/>
      <w:bookmarkStart w:id="7224" w:name="_Toc164928674"/>
      <w:bookmarkStart w:id="7225" w:name="_Toc168550537"/>
      <w:bookmarkStart w:id="7226" w:name="_Toc170118608"/>
      <w:bookmarkStart w:id="7227" w:name="_Toc209470690"/>
      <w:r w:rsidRPr="006D68AC">
        <w:t>6.14.5.1</w:t>
      </w:r>
      <w:r w:rsidRPr="006D68AC">
        <w:tab/>
        <w:t>General</w:t>
      </w:r>
      <w:bookmarkEnd w:id="7220"/>
      <w:bookmarkEnd w:id="7221"/>
      <w:bookmarkEnd w:id="7222"/>
      <w:bookmarkEnd w:id="7223"/>
      <w:bookmarkEnd w:id="7224"/>
      <w:bookmarkEnd w:id="7225"/>
      <w:bookmarkEnd w:id="7226"/>
      <w:bookmarkEnd w:id="7227"/>
    </w:p>
    <w:p w14:paraId="63F2BC42" w14:textId="77777777" w:rsidR="00B110B4" w:rsidRPr="006D68AC" w:rsidRDefault="00B110B4" w:rsidP="00B110B4">
      <w:pPr>
        <w:rPr>
          <w:noProof/>
        </w:rPr>
      </w:pPr>
      <w:bookmarkStart w:id="7228" w:name="_Toc157435062"/>
      <w:bookmarkStart w:id="7229" w:name="_Toc157436777"/>
      <w:bookmarkStart w:id="7230" w:name="_Toc157440617"/>
      <w:bookmarkStart w:id="7231"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Heading4"/>
        <w:rPr>
          <w:lang w:val="en-US"/>
        </w:rPr>
      </w:pPr>
      <w:bookmarkStart w:id="7232" w:name="_Toc164928675"/>
      <w:bookmarkStart w:id="7233" w:name="_Toc168550538"/>
      <w:bookmarkStart w:id="7234" w:name="_Toc170118609"/>
      <w:bookmarkStart w:id="7235" w:name="_Toc209470691"/>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7228"/>
      <w:bookmarkEnd w:id="7229"/>
      <w:bookmarkEnd w:id="7230"/>
      <w:bookmarkEnd w:id="7231"/>
      <w:bookmarkEnd w:id="7232"/>
      <w:bookmarkEnd w:id="7233"/>
      <w:bookmarkEnd w:id="7234"/>
      <w:bookmarkEnd w:id="7235"/>
    </w:p>
    <w:p w14:paraId="14DABEDD" w14:textId="652D0F4B" w:rsidR="00437C11" w:rsidRPr="006D68AC" w:rsidRDefault="00437C11" w:rsidP="00437C11">
      <w:pPr>
        <w:pStyle w:val="Heading5"/>
        <w:rPr>
          <w:noProof/>
          <w:lang w:val="en-US"/>
        </w:rPr>
      </w:pPr>
      <w:bookmarkStart w:id="7236" w:name="_Toc157435063"/>
      <w:bookmarkStart w:id="7237" w:name="_Toc157436778"/>
      <w:bookmarkStart w:id="7238" w:name="_Toc157440618"/>
      <w:bookmarkStart w:id="7239" w:name="_Toc160650362"/>
      <w:bookmarkStart w:id="7240" w:name="_Toc164928676"/>
      <w:bookmarkStart w:id="7241" w:name="_Toc168550539"/>
      <w:bookmarkStart w:id="7242" w:name="_Toc170118610"/>
      <w:bookmarkStart w:id="7243" w:name="_Toc209470692"/>
      <w:r w:rsidRPr="006D68AC">
        <w:t>6.14</w:t>
      </w:r>
      <w:r w:rsidRPr="006D68AC">
        <w:rPr>
          <w:lang w:val="en-US"/>
        </w:rPr>
        <w:t>.5.2</w:t>
      </w:r>
      <w:r w:rsidRPr="006D68AC">
        <w:rPr>
          <w:noProof/>
          <w:lang w:val="en-US"/>
        </w:rPr>
        <w:t>.1</w:t>
      </w:r>
      <w:r w:rsidRPr="006D68AC">
        <w:rPr>
          <w:noProof/>
          <w:lang w:val="en-US"/>
        </w:rPr>
        <w:tab/>
        <w:t>Description</w:t>
      </w:r>
      <w:bookmarkEnd w:id="7236"/>
      <w:bookmarkEnd w:id="7237"/>
      <w:bookmarkEnd w:id="7238"/>
      <w:bookmarkEnd w:id="7239"/>
      <w:bookmarkEnd w:id="7240"/>
      <w:bookmarkEnd w:id="7241"/>
      <w:bookmarkEnd w:id="7242"/>
      <w:bookmarkEnd w:id="7243"/>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Heading5"/>
        <w:rPr>
          <w:noProof/>
        </w:rPr>
      </w:pPr>
      <w:bookmarkStart w:id="7244" w:name="_Toc157435064"/>
      <w:bookmarkStart w:id="7245" w:name="_Toc157436779"/>
      <w:bookmarkStart w:id="7246" w:name="_Toc157440619"/>
      <w:bookmarkStart w:id="7247" w:name="_Toc160650363"/>
      <w:bookmarkStart w:id="7248" w:name="_Toc164928677"/>
      <w:bookmarkStart w:id="7249" w:name="_Toc168550540"/>
      <w:bookmarkStart w:id="7250" w:name="_Toc170118611"/>
      <w:bookmarkStart w:id="7251" w:name="_Toc209470693"/>
      <w:r w:rsidRPr="006D68AC">
        <w:t>6.14.5.2</w:t>
      </w:r>
      <w:r w:rsidRPr="006D68AC">
        <w:rPr>
          <w:noProof/>
        </w:rPr>
        <w:t>.2</w:t>
      </w:r>
      <w:r w:rsidRPr="006D68AC">
        <w:rPr>
          <w:noProof/>
        </w:rPr>
        <w:tab/>
        <w:t>Target URI</w:t>
      </w:r>
      <w:bookmarkEnd w:id="7244"/>
      <w:bookmarkEnd w:id="7245"/>
      <w:bookmarkEnd w:id="7246"/>
      <w:bookmarkEnd w:id="7247"/>
      <w:bookmarkEnd w:id="7248"/>
      <w:bookmarkEnd w:id="7249"/>
      <w:bookmarkEnd w:id="7250"/>
      <w:bookmarkEnd w:id="7251"/>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Heading5"/>
        <w:rPr>
          <w:noProof/>
        </w:rPr>
      </w:pPr>
      <w:bookmarkStart w:id="7252" w:name="_Toc157435065"/>
      <w:bookmarkStart w:id="7253" w:name="_Toc157436780"/>
      <w:bookmarkStart w:id="7254" w:name="_Toc157440620"/>
      <w:bookmarkStart w:id="7255" w:name="_Toc160650364"/>
      <w:bookmarkStart w:id="7256" w:name="_Toc164928678"/>
      <w:bookmarkStart w:id="7257" w:name="_Toc168550541"/>
      <w:bookmarkStart w:id="7258" w:name="_Toc170118612"/>
      <w:bookmarkStart w:id="7259" w:name="_Toc209470694"/>
      <w:r w:rsidRPr="006D68AC">
        <w:t>6.14.5.2</w:t>
      </w:r>
      <w:r w:rsidRPr="006D68AC">
        <w:rPr>
          <w:noProof/>
        </w:rPr>
        <w:t>.3</w:t>
      </w:r>
      <w:r w:rsidRPr="006D68AC">
        <w:rPr>
          <w:noProof/>
        </w:rPr>
        <w:tab/>
        <w:t>Standard Methods</w:t>
      </w:r>
      <w:bookmarkEnd w:id="7252"/>
      <w:bookmarkEnd w:id="7253"/>
      <w:bookmarkEnd w:id="7254"/>
      <w:bookmarkEnd w:id="7255"/>
      <w:bookmarkEnd w:id="7256"/>
      <w:bookmarkEnd w:id="7257"/>
      <w:bookmarkEnd w:id="7258"/>
      <w:bookmarkEnd w:id="7259"/>
    </w:p>
    <w:p w14:paraId="3538C503" w14:textId="419D9C6E" w:rsidR="00437C11" w:rsidRPr="006D68AC" w:rsidRDefault="00437C11" w:rsidP="000B7712">
      <w:pPr>
        <w:pStyle w:val="Heading6"/>
      </w:pPr>
      <w:bookmarkStart w:id="7260" w:name="_Toc157435066"/>
      <w:bookmarkStart w:id="7261" w:name="_Toc157436781"/>
      <w:bookmarkStart w:id="7262" w:name="_Toc157440621"/>
      <w:bookmarkStart w:id="7263" w:name="_Toc160650365"/>
      <w:bookmarkStart w:id="7264" w:name="_Toc164928679"/>
      <w:bookmarkStart w:id="7265" w:name="_Toc168550542"/>
      <w:bookmarkStart w:id="7266" w:name="_Toc170118613"/>
      <w:bookmarkStart w:id="7267" w:name="_Toc209470695"/>
      <w:r w:rsidRPr="006D68AC">
        <w:t>6.14.5.2.3.1</w:t>
      </w:r>
      <w:r w:rsidRPr="006D68AC">
        <w:tab/>
        <w:t>POST</w:t>
      </w:r>
      <w:bookmarkEnd w:id="7260"/>
      <w:bookmarkEnd w:id="7261"/>
      <w:bookmarkEnd w:id="7262"/>
      <w:bookmarkEnd w:id="7263"/>
      <w:bookmarkEnd w:id="7264"/>
      <w:bookmarkEnd w:id="7265"/>
      <w:bookmarkEnd w:id="7266"/>
      <w:bookmarkEnd w:id="7267"/>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Heading3"/>
      </w:pPr>
      <w:bookmarkStart w:id="7268" w:name="_Toc157435067"/>
      <w:bookmarkStart w:id="7269" w:name="_Toc157436782"/>
      <w:bookmarkStart w:id="7270" w:name="_Toc157440622"/>
      <w:bookmarkStart w:id="7271" w:name="_Toc160650366"/>
      <w:bookmarkStart w:id="7272" w:name="_Toc164928680"/>
      <w:bookmarkStart w:id="7273" w:name="_Toc168550543"/>
      <w:bookmarkStart w:id="7274" w:name="_Toc170118614"/>
      <w:bookmarkStart w:id="7275" w:name="_Toc209470696"/>
      <w:r w:rsidRPr="006D68AC">
        <w:t>6.14.6</w:t>
      </w:r>
      <w:r w:rsidRPr="006D68AC">
        <w:tab/>
        <w:t>Data Model</w:t>
      </w:r>
      <w:bookmarkEnd w:id="7268"/>
      <w:bookmarkEnd w:id="7269"/>
      <w:bookmarkEnd w:id="7270"/>
      <w:bookmarkEnd w:id="7271"/>
      <w:bookmarkEnd w:id="7272"/>
      <w:bookmarkEnd w:id="7273"/>
      <w:bookmarkEnd w:id="7274"/>
      <w:bookmarkEnd w:id="7275"/>
    </w:p>
    <w:p w14:paraId="7405CDBC" w14:textId="77777777" w:rsidR="00D3062E" w:rsidRPr="006D68AC" w:rsidRDefault="00D3062E" w:rsidP="001A28AB">
      <w:pPr>
        <w:pStyle w:val="Heading4"/>
        <w:rPr>
          <w:lang w:eastAsia="zh-CN"/>
        </w:rPr>
      </w:pPr>
      <w:bookmarkStart w:id="7276" w:name="_Toc157435068"/>
      <w:bookmarkStart w:id="7277" w:name="_Toc157436783"/>
      <w:bookmarkStart w:id="7278" w:name="_Toc157440623"/>
      <w:bookmarkStart w:id="7279" w:name="_Toc164928681"/>
      <w:bookmarkStart w:id="7280" w:name="_Toc168550544"/>
      <w:bookmarkStart w:id="7281" w:name="_Toc170118615"/>
      <w:bookmarkStart w:id="7282" w:name="_Toc209470697"/>
      <w:bookmarkStart w:id="7283" w:name="_Toc157435069"/>
      <w:bookmarkStart w:id="7284" w:name="_Toc157436784"/>
      <w:bookmarkStart w:id="7285" w:name="_Toc157440624"/>
      <w:r w:rsidRPr="006D68AC">
        <w:t>6.14.6</w:t>
      </w:r>
      <w:r w:rsidRPr="006D68AC">
        <w:rPr>
          <w:lang w:eastAsia="zh-CN"/>
        </w:rPr>
        <w:t>.1</w:t>
      </w:r>
      <w:r w:rsidRPr="006D68AC">
        <w:rPr>
          <w:lang w:eastAsia="zh-CN"/>
        </w:rPr>
        <w:tab/>
        <w:t>General</w:t>
      </w:r>
      <w:bookmarkEnd w:id="7276"/>
      <w:bookmarkEnd w:id="7277"/>
      <w:bookmarkEnd w:id="7278"/>
      <w:bookmarkEnd w:id="7279"/>
      <w:bookmarkEnd w:id="7280"/>
      <w:bookmarkEnd w:id="7281"/>
      <w:bookmarkEnd w:id="7282"/>
    </w:p>
    <w:p w14:paraId="0D77ED9A" w14:textId="77777777" w:rsidR="00B110B4" w:rsidRPr="006D68AC" w:rsidRDefault="00B110B4" w:rsidP="00B110B4">
      <w:pPr>
        <w:rPr>
          <w:lang w:eastAsia="zh-CN"/>
        </w:rPr>
      </w:pPr>
      <w:bookmarkStart w:id="7286"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7287" w:name="_PERM_MCCTEMPBM_CRPT98420291___4"/>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7288" w:name="_PERM_MCCTEMPBM_CRPT98420292___7"/>
            <w:bookmarkEnd w:id="7287"/>
            <w:r w:rsidRPr="006D68AC">
              <w:t>AlarmType</w:t>
            </w:r>
            <w:bookmarkEnd w:id="7288"/>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7289" w:name="_PERM_MCCTEMPBM_CRPT98420293___4"/>
            <w:r w:rsidRPr="006D68AC">
              <w:t>6.14.6.3.3</w:t>
            </w:r>
            <w:bookmarkEnd w:id="7289"/>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7290" w:name="_PERM_MCCTEMPBM_CRPT98420294___7"/>
            <w:r w:rsidRPr="006D68AC">
              <w:t>Represents the alarm type(s).</w:t>
            </w:r>
            <w:bookmarkEnd w:id="7290"/>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7291" w:name="_PERM_MCCTEMPBM_CRPT98420295___7"/>
            <w:r w:rsidRPr="006D68AC">
              <w:t>CorrelatedAlarm</w:t>
            </w:r>
            <w:bookmarkEnd w:id="7291"/>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7292" w:name="_PERM_MCCTEMPBM_CRPT98420296___4"/>
            <w:r w:rsidRPr="006D68AC">
              <w:t>6.14.6.2.6</w:t>
            </w:r>
            <w:bookmarkEnd w:id="7292"/>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7293" w:name="_PERM_MCCTEMPBM_CRPT98420297___7"/>
            <w:r w:rsidRPr="006D68AC">
              <w:t>Represents the correlated alarm information.</w:t>
            </w:r>
            <w:bookmarkEnd w:id="7293"/>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7294" w:name="_PERM_MCCTEMPBM_CRPT98420298___7"/>
            <w:r w:rsidRPr="006D68AC">
              <w:rPr>
                <w:lang w:eastAsia="zh-CN"/>
              </w:rPr>
              <w:t>FaultDiagInformation</w:t>
            </w:r>
            <w:bookmarkEnd w:id="7294"/>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7295" w:name="_PERM_MCCTEMPBM_CRPT98420299___4"/>
            <w:r w:rsidRPr="006D68AC">
              <w:t>6.14.6.2.7</w:t>
            </w:r>
            <w:bookmarkEnd w:id="7295"/>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7296" w:name="_PERM_MCCTEMPBM_CRPT98420300___7"/>
            <w:r w:rsidRPr="006D68AC">
              <w:t>Represents the fault diagnosis information.</w:t>
            </w:r>
            <w:bookmarkEnd w:id="7296"/>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7297" w:name="_PERM_MCCTEMPBM_CRPT98420301___7"/>
            <w:r w:rsidRPr="006D68AC">
              <w:t>F</w:t>
            </w:r>
            <w:r w:rsidRPr="006D68AC">
              <w:rPr>
                <w:rFonts w:hint="eastAsia"/>
                <w:lang w:eastAsia="zh-CN"/>
              </w:rPr>
              <w:t>au</w:t>
            </w:r>
            <w:r w:rsidRPr="006D68AC">
              <w:rPr>
                <w:lang w:eastAsia="zh-CN"/>
              </w:rPr>
              <w:t>lt</w:t>
            </w:r>
            <w:r w:rsidRPr="006D68AC">
              <w:t>DiagNotif</w:t>
            </w:r>
            <w:bookmarkEnd w:id="7297"/>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7298" w:name="_PERM_MCCTEMPBM_CRPT98420302___4"/>
            <w:r w:rsidRPr="006D68AC">
              <w:t>6.14.6.2.4</w:t>
            </w:r>
            <w:bookmarkEnd w:id="7298"/>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7299" w:name="_PERM_MCCTEMPBM_CRPT98420303___7"/>
            <w:r w:rsidRPr="006D68AC">
              <w:t xml:space="preserve">Represents a </w:t>
            </w:r>
            <w:r w:rsidRPr="006D68AC">
              <w:rPr>
                <w:lang w:eastAsia="fr-FR"/>
              </w:rPr>
              <w:t>Network Slice Fault Diagnosis</w:t>
            </w:r>
            <w:r w:rsidRPr="006D68AC">
              <w:t xml:space="preserve"> notification.</w:t>
            </w:r>
            <w:bookmarkEnd w:id="7299"/>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7300" w:name="_PERM_MCCTEMPBM_CRPT98420304___7"/>
            <w:r w:rsidRPr="006D68AC">
              <w:t>F</w:t>
            </w:r>
            <w:r w:rsidRPr="006D68AC">
              <w:rPr>
                <w:rFonts w:hint="eastAsia"/>
                <w:lang w:eastAsia="zh-CN"/>
              </w:rPr>
              <w:t>au</w:t>
            </w:r>
            <w:r w:rsidRPr="006D68AC">
              <w:rPr>
                <w:lang w:eastAsia="zh-CN"/>
              </w:rPr>
              <w:t>lt</w:t>
            </w:r>
            <w:r w:rsidRPr="006D68AC">
              <w:t>DiagSubsc</w:t>
            </w:r>
            <w:bookmarkEnd w:id="7300"/>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7301" w:name="_PERM_MCCTEMPBM_CRPT98420305___4"/>
            <w:r w:rsidRPr="006D68AC">
              <w:t>6.14.6.2.2</w:t>
            </w:r>
            <w:bookmarkEnd w:id="7301"/>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7302" w:name="_PERM_MCCTEMPBM_CRPT98420306___7"/>
            <w:r w:rsidRPr="006D68AC">
              <w:t xml:space="preserve">Represents a </w:t>
            </w:r>
            <w:r w:rsidRPr="006D68AC">
              <w:rPr>
                <w:lang w:eastAsia="fr-FR"/>
              </w:rPr>
              <w:t>Network Slice Fault Diagnosis</w:t>
            </w:r>
            <w:r w:rsidRPr="006D68AC">
              <w:t xml:space="preserve"> subscription.</w:t>
            </w:r>
            <w:bookmarkEnd w:id="7302"/>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7303" w:name="_PERM_MCCTEMPBM_CRPT98420307___7"/>
            <w:r w:rsidRPr="006D68AC">
              <w:t>F</w:t>
            </w:r>
            <w:r w:rsidRPr="006D68AC">
              <w:rPr>
                <w:rFonts w:hint="eastAsia"/>
                <w:lang w:eastAsia="zh-CN"/>
              </w:rPr>
              <w:t>au</w:t>
            </w:r>
            <w:r w:rsidRPr="006D68AC">
              <w:rPr>
                <w:lang w:eastAsia="zh-CN"/>
              </w:rPr>
              <w:t>lt</w:t>
            </w:r>
            <w:r w:rsidRPr="006D68AC">
              <w:t>DiagSubscPatch</w:t>
            </w:r>
            <w:bookmarkEnd w:id="7303"/>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7304" w:name="_PERM_MCCTEMPBM_CRPT98420308___4"/>
            <w:r w:rsidRPr="006D68AC">
              <w:t>6.14.6.2.3</w:t>
            </w:r>
            <w:bookmarkEnd w:id="7304"/>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7305"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7305"/>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7306" w:name="_PERM_MCCTEMPBM_CRPT98420310___7"/>
            <w:r w:rsidRPr="006D68AC">
              <w:t>FaultReportInfo</w:t>
            </w:r>
            <w:bookmarkEnd w:id="7306"/>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7307" w:name="_PERM_MCCTEMPBM_CRPT98420311___4"/>
            <w:r w:rsidRPr="006D68AC">
              <w:t>6.14.6.2.5</w:t>
            </w:r>
            <w:bookmarkEnd w:id="7307"/>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7308" w:name="_PERM_MCCTEMPBM_CRPT98420312___7"/>
            <w:r w:rsidRPr="006D68AC">
              <w:t xml:space="preserve">Represents the </w:t>
            </w:r>
            <w:r w:rsidRPr="006D68AC">
              <w:rPr>
                <w:kern w:val="2"/>
              </w:rPr>
              <w:t>report of the fault diagnosis information.</w:t>
            </w:r>
            <w:bookmarkEnd w:id="7308"/>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7309" w:name="_PERM_MCCTEMPBM_CRPT98420313___7"/>
            <w:r w:rsidRPr="006D68AC">
              <w:t>Priority</w:t>
            </w:r>
            <w:bookmarkEnd w:id="7309"/>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7310" w:name="_PERM_MCCTEMPBM_CRPT98420314___4"/>
            <w:r w:rsidRPr="006D68AC">
              <w:t>6.14.6.3.4</w:t>
            </w:r>
            <w:bookmarkEnd w:id="7310"/>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7311" w:name="_PERM_MCCTEMPBM_CRPT98420315___7"/>
            <w:r w:rsidRPr="006D68AC">
              <w:t>Represents the prioritization of the fault associated with the correlated alarm.</w:t>
            </w:r>
            <w:bookmarkEnd w:id="7311"/>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7312"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7313" w:name="_PERM_MCCTEMPBM_CRPT98420317___7"/>
            <w:bookmarkEnd w:id="7312"/>
            <w:r w:rsidRPr="006D68AC">
              <w:t>NetSliceId</w:t>
            </w:r>
            <w:bookmarkEnd w:id="7313"/>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7314" w:name="_PERM_MCCTEMPBM_CRPT98420318___4"/>
            <w:r w:rsidRPr="006D68AC">
              <w:t>6.3.6.2.15</w:t>
            </w:r>
            <w:bookmarkEnd w:id="7314"/>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7315" w:name="_PERM_MCCTEMPBM_CRPT98420319___7"/>
            <w:r w:rsidRPr="006D68AC">
              <w:t>Represents the identification information of a network slice.</w:t>
            </w:r>
            <w:bookmarkEnd w:id="7315"/>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7316" w:name="_PERM_MCCTEMPBM_CRPT98420320___7"/>
            <w:r w:rsidRPr="006D68AC">
              <w:t>SupportedFeatures</w:t>
            </w:r>
            <w:bookmarkEnd w:id="7316"/>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7317" w:name="_PERM_MCCTEMPBM_CRPT98420321___4"/>
            <w:r w:rsidRPr="006D68AC">
              <w:t>3GPP TS 29.571 [16]</w:t>
            </w:r>
            <w:bookmarkEnd w:id="7317"/>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7318" w:name="_PERM_MCCTEMPBM_CRPT98420322___7"/>
            <w:r w:rsidRPr="006D68AC">
              <w:t>Represents the list of supported feature(s) and used to negotiate the applicability of the optional features.</w:t>
            </w:r>
            <w:bookmarkEnd w:id="7318"/>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7319" w:name="_PERM_MCCTEMPBM_CRPT98420323___7"/>
            <w:r w:rsidRPr="006D68AC">
              <w:t>TimeWindow</w:t>
            </w:r>
            <w:bookmarkEnd w:id="7319"/>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7320" w:name="_PERM_MCCTEMPBM_CRPT98420324___4"/>
            <w:r w:rsidRPr="006D68AC">
              <w:t>3GPP TS 29.122 [2]</w:t>
            </w:r>
            <w:bookmarkEnd w:id="7320"/>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7321" w:name="_PERM_MCCTEMPBM_CRPT98420325___7"/>
            <w:r w:rsidRPr="006D68AC">
              <w:t>Represents a time window with a start time and an end time.</w:t>
            </w:r>
            <w:bookmarkEnd w:id="7321"/>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7322" w:name="_PERM_MCCTEMPBM_CRPT98420326___7"/>
            <w:r w:rsidRPr="006D68AC">
              <w:t>Uri</w:t>
            </w:r>
            <w:bookmarkEnd w:id="7322"/>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7323" w:name="_PERM_MCCTEMPBM_CRPT98420327___4"/>
            <w:r w:rsidRPr="006D68AC">
              <w:t>3GPP TS 29.122 [2]</w:t>
            </w:r>
            <w:bookmarkEnd w:id="7323"/>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7324" w:name="_PERM_MCCTEMPBM_CRPT98420328___7"/>
            <w:r w:rsidRPr="006D68AC">
              <w:t>Represents a URI.</w:t>
            </w:r>
            <w:bookmarkEnd w:id="7324"/>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Heading4"/>
        <w:rPr>
          <w:lang w:eastAsia="zh-CN"/>
        </w:rPr>
      </w:pPr>
      <w:bookmarkStart w:id="7325" w:name="_Toc164928682"/>
      <w:bookmarkStart w:id="7326" w:name="_Toc168550545"/>
      <w:bookmarkStart w:id="7327" w:name="_Toc170118616"/>
      <w:bookmarkStart w:id="7328" w:name="_Toc209470698"/>
      <w:r w:rsidRPr="006D68AC">
        <w:rPr>
          <w:lang w:eastAsia="zh-CN"/>
        </w:rPr>
        <w:t>6.14.6.2</w:t>
      </w:r>
      <w:r w:rsidRPr="006D68AC">
        <w:rPr>
          <w:lang w:eastAsia="zh-CN"/>
        </w:rPr>
        <w:tab/>
        <w:t>Structured data types</w:t>
      </w:r>
      <w:bookmarkEnd w:id="7283"/>
      <w:bookmarkEnd w:id="7284"/>
      <w:bookmarkEnd w:id="7285"/>
      <w:bookmarkEnd w:id="7286"/>
      <w:bookmarkEnd w:id="7325"/>
      <w:bookmarkEnd w:id="7326"/>
      <w:bookmarkEnd w:id="7327"/>
      <w:bookmarkEnd w:id="7328"/>
    </w:p>
    <w:p w14:paraId="4D7D3CA1" w14:textId="42C94A8D" w:rsidR="00437C11" w:rsidRPr="006D68AC" w:rsidRDefault="00437C11" w:rsidP="00437C11">
      <w:pPr>
        <w:pStyle w:val="Heading5"/>
        <w:rPr>
          <w:lang w:eastAsia="zh-CN"/>
        </w:rPr>
      </w:pPr>
      <w:bookmarkStart w:id="7329" w:name="_Toc157435070"/>
      <w:bookmarkStart w:id="7330" w:name="_Toc157436785"/>
      <w:bookmarkStart w:id="7331" w:name="_Toc157440625"/>
      <w:bookmarkStart w:id="7332" w:name="_Toc160650368"/>
      <w:bookmarkStart w:id="7333" w:name="_Toc164928683"/>
      <w:bookmarkStart w:id="7334" w:name="_Toc168550546"/>
      <w:bookmarkStart w:id="7335" w:name="_Toc170118617"/>
      <w:bookmarkStart w:id="7336" w:name="_Toc209470699"/>
      <w:r w:rsidRPr="006D68AC">
        <w:rPr>
          <w:lang w:eastAsia="zh-CN"/>
        </w:rPr>
        <w:t>6.14.6.2.1</w:t>
      </w:r>
      <w:r w:rsidRPr="006D68AC">
        <w:rPr>
          <w:lang w:eastAsia="zh-CN"/>
        </w:rPr>
        <w:tab/>
        <w:t>Introduction</w:t>
      </w:r>
      <w:bookmarkEnd w:id="7329"/>
      <w:bookmarkEnd w:id="7330"/>
      <w:bookmarkEnd w:id="7331"/>
      <w:bookmarkEnd w:id="7332"/>
      <w:bookmarkEnd w:id="7333"/>
      <w:bookmarkEnd w:id="7334"/>
      <w:bookmarkEnd w:id="7335"/>
      <w:bookmarkEnd w:id="7336"/>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Heading5"/>
      </w:pPr>
      <w:bookmarkStart w:id="7337" w:name="_Toc96843443"/>
      <w:bookmarkStart w:id="7338" w:name="_Toc96844418"/>
      <w:bookmarkStart w:id="7339" w:name="_Toc100739991"/>
      <w:bookmarkStart w:id="7340" w:name="_Toc129252564"/>
      <w:bookmarkStart w:id="7341" w:name="_Toc144024269"/>
      <w:bookmarkStart w:id="7342" w:name="_Toc148176982"/>
      <w:bookmarkStart w:id="7343" w:name="_Toc148359032"/>
      <w:bookmarkStart w:id="7344" w:name="_Toc157435071"/>
      <w:bookmarkStart w:id="7345" w:name="_Toc157436786"/>
      <w:bookmarkStart w:id="7346" w:name="_Toc157440626"/>
      <w:bookmarkStart w:id="7347" w:name="_Toc160650369"/>
      <w:bookmarkStart w:id="7348" w:name="_Toc164928684"/>
      <w:bookmarkStart w:id="7349" w:name="_Toc168550547"/>
      <w:bookmarkStart w:id="7350" w:name="_Toc170118618"/>
      <w:bookmarkStart w:id="7351" w:name="_Toc209470700"/>
      <w:bookmarkStart w:id="7352" w:name="_Toc157435072"/>
      <w:bookmarkStart w:id="7353" w:name="_Toc157436787"/>
      <w:bookmarkStart w:id="7354" w:name="_Toc157440627"/>
      <w:bookmarkStart w:id="7355" w:name="_Toc144024272"/>
      <w:bookmarkStart w:id="7356" w:name="_Toc148176985"/>
      <w:bookmarkStart w:id="7357" w:name="_Toc148359035"/>
      <w:r w:rsidRPr="006D68AC">
        <w:t>6.14.6.2.2</w:t>
      </w:r>
      <w:r w:rsidRPr="006D68AC">
        <w:tab/>
        <w:t xml:space="preserve">Type: </w:t>
      </w:r>
      <w:bookmarkEnd w:id="7337"/>
      <w:bookmarkEnd w:id="7338"/>
      <w:bookmarkEnd w:id="7339"/>
      <w:bookmarkEnd w:id="7340"/>
      <w:bookmarkEnd w:id="7341"/>
      <w:bookmarkEnd w:id="7342"/>
      <w:bookmarkEnd w:id="7343"/>
      <w:r w:rsidRPr="006D68AC">
        <w:t>F</w:t>
      </w:r>
      <w:r w:rsidRPr="006D68AC">
        <w:rPr>
          <w:rFonts w:hint="eastAsia"/>
          <w:lang w:eastAsia="zh-CN"/>
        </w:rPr>
        <w:t>au</w:t>
      </w:r>
      <w:r w:rsidRPr="006D68AC">
        <w:rPr>
          <w:lang w:eastAsia="zh-CN"/>
        </w:rPr>
        <w:t>lt</w:t>
      </w:r>
      <w:r w:rsidRPr="006D68AC">
        <w:t>DiagSubsc</w:t>
      </w:r>
      <w:bookmarkEnd w:id="7344"/>
      <w:bookmarkEnd w:id="7345"/>
      <w:bookmarkEnd w:id="7346"/>
      <w:bookmarkEnd w:id="7347"/>
      <w:bookmarkEnd w:id="7348"/>
      <w:bookmarkEnd w:id="7349"/>
      <w:bookmarkEnd w:id="7350"/>
      <w:bookmarkEnd w:id="7351"/>
    </w:p>
    <w:p w14:paraId="22734B93" w14:textId="77777777" w:rsidR="00B110B4" w:rsidRPr="006D68AC" w:rsidRDefault="00B110B4" w:rsidP="00C660C6">
      <w:pPr>
        <w:pStyle w:val="TH"/>
      </w:pPr>
      <w:bookmarkStart w:id="7358" w:name="_Toc160650370"/>
      <w:bookmarkStart w:id="7359" w:name="_Toc157435073"/>
      <w:bookmarkStart w:id="7360" w:name="_Toc157436788"/>
      <w:bookmarkStart w:id="7361" w:name="_Toc157440628"/>
      <w:bookmarkStart w:id="7362" w:name="_PERM_MCCTEMPBM_CRPT98420329___4"/>
      <w:bookmarkEnd w:id="7352"/>
      <w:bookmarkEnd w:id="7353"/>
      <w:bookmarkEnd w:id="7354"/>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7363" w:name="_PERM_MCCTEMPBM_CRPT98420331___4" w:colFirst="2" w:colLast="2"/>
            <w:bookmarkStart w:id="7364" w:name="_PERM_MCCTEMPBM_CRPT98420330___7" w:colFirst="0" w:colLast="0"/>
            <w:bookmarkEnd w:id="7362"/>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7365" w:name="_PERM_MCCTEMPBM_CRPT98420332___7"/>
            <w:r w:rsidRPr="006D68AC">
              <w:t>Contains the URI via which notifications shall be delivered.</w:t>
            </w:r>
            <w:bookmarkEnd w:id="7365"/>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7366" w:name="_PERM_MCCTEMPBM_CRPT98420334___4" w:colFirst="2" w:colLast="2"/>
            <w:bookmarkStart w:id="7367" w:name="_PERM_MCCTEMPBM_CRPT98420333___7" w:colFirst="0" w:colLast="0"/>
            <w:bookmarkEnd w:id="7363"/>
            <w:bookmarkEnd w:id="7364"/>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7368"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7368"/>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7369" w:name="_PERM_MCCTEMPBM_CRPT98420337___4" w:colFirst="2" w:colLast="2"/>
            <w:bookmarkStart w:id="7370" w:name="_PERM_MCCTEMPBM_CRPT98420336___7" w:colFirst="0" w:colLast="0"/>
            <w:bookmarkEnd w:id="7366"/>
            <w:bookmarkEnd w:id="7367"/>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7371" w:name="_PERM_MCCTEMPBM_CRPT98420338___7"/>
            <w:r w:rsidRPr="006D68AC">
              <w:t>Contains the list of the identifier(s) of the VAL UE(s)</w:t>
            </w:r>
            <w:r w:rsidRPr="006D68AC">
              <w:rPr>
                <w:kern w:val="2"/>
              </w:rPr>
              <w:t xml:space="preserve"> to which the subscription is related</w:t>
            </w:r>
            <w:r w:rsidRPr="006D68AC">
              <w:t>.</w:t>
            </w:r>
            <w:bookmarkEnd w:id="7371"/>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7372" w:name="_PERM_MCCTEMPBM_CRPT98420340___4" w:colFirst="2" w:colLast="2"/>
            <w:bookmarkStart w:id="7373" w:name="_PERM_MCCTEMPBM_CRPT98420339___7" w:colFirst="0" w:colLast="0"/>
            <w:bookmarkEnd w:id="7369"/>
            <w:bookmarkEnd w:id="7370"/>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7374" w:name="_PERM_MCCTEMPBM_CRPT98420341___7"/>
            <w:r w:rsidRPr="006D68AC">
              <w:t xml:space="preserve">Contains the fault diagnosis information </w:t>
            </w:r>
            <w:r w:rsidRPr="006D68AC">
              <w:rPr>
                <w:kern w:val="2"/>
              </w:rPr>
              <w:t>to which the subscription is related</w:t>
            </w:r>
            <w:r w:rsidRPr="006D68AC">
              <w:t>.</w:t>
            </w:r>
            <w:bookmarkEnd w:id="7374"/>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7375" w:name="_PERM_MCCTEMPBM_CRPT98420343___4" w:colFirst="2" w:colLast="2"/>
            <w:bookmarkStart w:id="7376" w:name="_PERM_MCCTEMPBM_CRPT98420342___7" w:colFirst="0" w:colLast="0"/>
            <w:bookmarkEnd w:id="7372"/>
            <w:bookmarkEnd w:id="7373"/>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7377" w:name="_PERM_MCCTEMPBM_CRPT98420344___7"/>
            <w:r w:rsidRPr="006D68AC">
              <w:t xml:space="preserve">Contains the identifier(s) of the network slice(s) </w:t>
            </w:r>
            <w:r w:rsidRPr="006D68AC">
              <w:rPr>
                <w:kern w:val="2"/>
              </w:rPr>
              <w:t>to be monitored</w:t>
            </w:r>
            <w:r w:rsidRPr="006D68AC">
              <w:t>.</w:t>
            </w:r>
            <w:bookmarkEnd w:id="7377"/>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7378" w:name="_PERM_MCCTEMPBM_CRPT98420346___4" w:colFirst="2" w:colLast="2"/>
            <w:bookmarkStart w:id="7379" w:name="_PERM_MCCTEMPBM_CRPT98420345___7" w:colFirst="0" w:colLast="0"/>
            <w:bookmarkStart w:id="7380" w:name="_PERM_MCCTEMPBM_CRPT98420347___7" w:colFirst="4" w:colLast="4"/>
            <w:bookmarkEnd w:id="7375"/>
            <w:bookmarkEnd w:id="7376"/>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7378"/>
      <w:bookmarkEnd w:id="7379"/>
      <w:bookmarkEnd w:id="7380"/>
    </w:tbl>
    <w:p w14:paraId="21239769" w14:textId="77777777" w:rsidR="00B110B4" w:rsidRPr="006D68AC" w:rsidRDefault="00B110B4" w:rsidP="00B110B4">
      <w:pPr>
        <w:rPr>
          <w:noProof/>
        </w:rPr>
      </w:pPr>
    </w:p>
    <w:p w14:paraId="64ACB4E8" w14:textId="77777777" w:rsidR="00D3062E" w:rsidRPr="006D68AC" w:rsidRDefault="00D3062E" w:rsidP="00D3062E">
      <w:pPr>
        <w:pStyle w:val="Heading5"/>
      </w:pPr>
      <w:bookmarkStart w:id="7381" w:name="_Toc164928685"/>
      <w:bookmarkStart w:id="7382" w:name="_Toc168550548"/>
      <w:bookmarkStart w:id="7383" w:name="_Toc170118619"/>
      <w:bookmarkStart w:id="7384" w:name="_Toc209470701"/>
      <w:r w:rsidRPr="006D68AC">
        <w:t>6.14.6.2.3</w:t>
      </w:r>
      <w:r w:rsidRPr="006D68AC">
        <w:tab/>
        <w:t>Type: F</w:t>
      </w:r>
      <w:r w:rsidRPr="006D68AC">
        <w:rPr>
          <w:rFonts w:hint="eastAsia"/>
          <w:lang w:eastAsia="zh-CN"/>
        </w:rPr>
        <w:t>au</w:t>
      </w:r>
      <w:r w:rsidRPr="006D68AC">
        <w:rPr>
          <w:lang w:eastAsia="zh-CN"/>
        </w:rPr>
        <w:t>lt</w:t>
      </w:r>
      <w:r w:rsidRPr="006D68AC">
        <w:t>DiagSubscPatch</w:t>
      </w:r>
      <w:bookmarkEnd w:id="7358"/>
      <w:bookmarkEnd w:id="7381"/>
      <w:bookmarkEnd w:id="7382"/>
      <w:bookmarkEnd w:id="7383"/>
      <w:bookmarkEnd w:id="7384"/>
    </w:p>
    <w:p w14:paraId="5168088E" w14:textId="77777777" w:rsidR="00B110B4" w:rsidRPr="006D68AC" w:rsidRDefault="00B110B4" w:rsidP="00C660C6">
      <w:pPr>
        <w:pStyle w:val="TH"/>
      </w:pPr>
      <w:bookmarkStart w:id="7385" w:name="_Toc160650371"/>
      <w:bookmarkStart w:id="7386" w:name="_PERM_MCCTEMPBM_CRPT98420348___4"/>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7387" w:name="_PERM_MCCTEMPBM_CRPT98420350___4" w:colFirst="2" w:colLast="2"/>
            <w:bookmarkStart w:id="7388" w:name="_PERM_MCCTEMPBM_CRPT98420349___7" w:colFirst="0" w:colLast="0"/>
            <w:bookmarkEnd w:id="7386"/>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7389" w:name="_PERM_MCCTEMPBM_CRPT98420351___7"/>
            <w:r w:rsidRPr="006D68AC">
              <w:t>Contains the updated URI via which notifications shall be delivered.</w:t>
            </w:r>
            <w:bookmarkEnd w:id="7389"/>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7390" w:name="_PERM_MCCTEMPBM_CRPT98420353___4" w:colFirst="2" w:colLast="2"/>
            <w:bookmarkStart w:id="7391" w:name="_PERM_MCCTEMPBM_CRPT98420352___7" w:colFirst="0" w:colLast="0"/>
            <w:bookmarkEnd w:id="7387"/>
            <w:bookmarkEnd w:id="7388"/>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7392" w:name="_PERM_MCCTEMPBM_CRPT98420354___7"/>
            <w:r w:rsidRPr="006D68AC">
              <w:t xml:space="preserve">Contains the updated fault diagnosis information </w:t>
            </w:r>
            <w:r w:rsidRPr="006D68AC">
              <w:rPr>
                <w:kern w:val="2"/>
              </w:rPr>
              <w:t>to which the subscription is related</w:t>
            </w:r>
            <w:r w:rsidRPr="006D68AC">
              <w:t>.</w:t>
            </w:r>
            <w:bookmarkEnd w:id="7392"/>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7393" w:name="_PERM_MCCTEMPBM_CRPT98420356___4" w:colFirst="2" w:colLast="2"/>
            <w:bookmarkStart w:id="7394" w:name="_PERM_MCCTEMPBM_CRPT98420355___7" w:colFirst="0" w:colLast="0"/>
            <w:bookmarkEnd w:id="7390"/>
            <w:bookmarkEnd w:id="7391"/>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7395" w:name="_PERM_MCCTEMPBM_CRPT98420357___7"/>
            <w:r w:rsidRPr="006D68AC">
              <w:t>Contains the updated list of the identifier(s) of the VAL UE(s)</w:t>
            </w:r>
            <w:r w:rsidRPr="006D68AC">
              <w:rPr>
                <w:kern w:val="2"/>
              </w:rPr>
              <w:t xml:space="preserve"> to which the subscription is related</w:t>
            </w:r>
            <w:r w:rsidRPr="006D68AC">
              <w:t>.</w:t>
            </w:r>
            <w:bookmarkEnd w:id="7395"/>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7396" w:name="_PERM_MCCTEMPBM_CRPT98420359___4" w:colFirst="2" w:colLast="2"/>
            <w:bookmarkStart w:id="7397" w:name="_PERM_MCCTEMPBM_CRPT98420358___7" w:colFirst="0" w:colLast="0"/>
            <w:bookmarkEnd w:id="7393"/>
            <w:bookmarkEnd w:id="7394"/>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7398" w:name="_PERM_MCCTEMPBM_CRPT98420360___7"/>
            <w:r w:rsidRPr="006D68AC">
              <w:t xml:space="preserve">Contains the updated identifier(s) of the network slice </w:t>
            </w:r>
            <w:r w:rsidRPr="006D68AC">
              <w:rPr>
                <w:kern w:val="2"/>
              </w:rPr>
              <w:t>to be monitored</w:t>
            </w:r>
            <w:r w:rsidRPr="006D68AC">
              <w:t>.</w:t>
            </w:r>
            <w:bookmarkEnd w:id="7398"/>
          </w:p>
        </w:tc>
        <w:tc>
          <w:tcPr>
            <w:tcW w:w="1307" w:type="dxa"/>
            <w:vAlign w:val="center"/>
          </w:tcPr>
          <w:p w14:paraId="0CA79379" w14:textId="77777777" w:rsidR="00B110B4" w:rsidRPr="006D68AC" w:rsidRDefault="00B110B4" w:rsidP="00C660C6">
            <w:pPr>
              <w:pStyle w:val="TAL"/>
              <w:rPr>
                <w:rFonts w:cs="Arial"/>
                <w:szCs w:val="18"/>
              </w:rPr>
            </w:pPr>
          </w:p>
        </w:tc>
      </w:tr>
      <w:bookmarkEnd w:id="7396"/>
      <w:bookmarkEnd w:id="7397"/>
    </w:tbl>
    <w:p w14:paraId="5F164854" w14:textId="77777777" w:rsidR="00B110B4" w:rsidRPr="006D68AC" w:rsidRDefault="00B110B4" w:rsidP="00B110B4">
      <w:pPr>
        <w:rPr>
          <w:lang w:val="en-US"/>
        </w:rPr>
      </w:pPr>
    </w:p>
    <w:p w14:paraId="04BCD2FE" w14:textId="1CC9250E" w:rsidR="00437C11" w:rsidRPr="006D68AC" w:rsidRDefault="00437C11" w:rsidP="00437C11">
      <w:pPr>
        <w:pStyle w:val="Heading5"/>
      </w:pPr>
      <w:bookmarkStart w:id="7399" w:name="_Toc164928686"/>
      <w:bookmarkStart w:id="7400" w:name="_Toc168550549"/>
      <w:bookmarkStart w:id="7401" w:name="_Toc170118620"/>
      <w:bookmarkStart w:id="7402" w:name="_Toc209470702"/>
      <w:r w:rsidRPr="006D68AC">
        <w:t>6.14.6.2.4</w:t>
      </w:r>
      <w:r w:rsidRPr="006D68AC">
        <w:tab/>
        <w:t xml:space="preserve">Type: </w:t>
      </w:r>
      <w:bookmarkEnd w:id="7355"/>
      <w:bookmarkEnd w:id="7356"/>
      <w:bookmarkEnd w:id="7357"/>
      <w:r w:rsidRPr="006D68AC">
        <w:t>F</w:t>
      </w:r>
      <w:r w:rsidRPr="006D68AC">
        <w:rPr>
          <w:rFonts w:hint="eastAsia"/>
          <w:lang w:eastAsia="zh-CN"/>
        </w:rPr>
        <w:t>au</w:t>
      </w:r>
      <w:r w:rsidRPr="006D68AC">
        <w:rPr>
          <w:lang w:eastAsia="zh-CN"/>
        </w:rPr>
        <w:t>lt</w:t>
      </w:r>
      <w:r w:rsidRPr="006D68AC">
        <w:t>DiagNotif</w:t>
      </w:r>
      <w:bookmarkEnd w:id="7359"/>
      <w:bookmarkEnd w:id="7360"/>
      <w:bookmarkEnd w:id="7361"/>
      <w:bookmarkEnd w:id="7385"/>
      <w:bookmarkEnd w:id="7399"/>
      <w:bookmarkEnd w:id="7400"/>
      <w:bookmarkEnd w:id="7401"/>
      <w:bookmarkEnd w:id="7402"/>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Heading5"/>
      </w:pPr>
      <w:bookmarkStart w:id="7403" w:name="_Toc157435074"/>
      <w:bookmarkStart w:id="7404" w:name="_Toc157436789"/>
      <w:bookmarkStart w:id="7405" w:name="_Toc157440629"/>
      <w:bookmarkStart w:id="7406" w:name="_Toc160650372"/>
      <w:bookmarkStart w:id="7407" w:name="_Toc164928687"/>
      <w:bookmarkStart w:id="7408" w:name="_Toc168550550"/>
      <w:bookmarkStart w:id="7409" w:name="_Toc170118621"/>
      <w:bookmarkStart w:id="7410" w:name="_Toc209470703"/>
      <w:r w:rsidRPr="006D68AC">
        <w:t>6.14.6.2.5</w:t>
      </w:r>
      <w:r w:rsidRPr="006D68AC">
        <w:tab/>
        <w:t>Type: FaultReportInfo</w:t>
      </w:r>
      <w:bookmarkEnd w:id="7403"/>
      <w:bookmarkEnd w:id="7404"/>
      <w:bookmarkEnd w:id="7405"/>
      <w:bookmarkEnd w:id="7406"/>
      <w:bookmarkEnd w:id="7407"/>
      <w:bookmarkEnd w:id="7408"/>
      <w:bookmarkEnd w:id="7409"/>
      <w:bookmarkEnd w:id="7410"/>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Heading5"/>
      </w:pPr>
      <w:bookmarkStart w:id="7411" w:name="_Toc157435075"/>
      <w:bookmarkStart w:id="7412" w:name="_Toc157436790"/>
      <w:bookmarkStart w:id="7413" w:name="_Toc157440630"/>
      <w:bookmarkStart w:id="7414" w:name="_Toc160650373"/>
      <w:bookmarkStart w:id="7415" w:name="_Toc164928688"/>
      <w:bookmarkStart w:id="7416" w:name="_Toc168550551"/>
      <w:bookmarkStart w:id="7417" w:name="_Toc170118622"/>
      <w:bookmarkStart w:id="7418" w:name="_Toc209470704"/>
      <w:r w:rsidRPr="006D68AC">
        <w:t>6.14.6.2.6</w:t>
      </w:r>
      <w:r w:rsidRPr="006D68AC">
        <w:tab/>
        <w:t>Type: CorrelatedAlarm</w:t>
      </w:r>
      <w:bookmarkEnd w:id="7411"/>
      <w:bookmarkEnd w:id="7412"/>
      <w:bookmarkEnd w:id="7413"/>
      <w:bookmarkEnd w:id="7414"/>
      <w:bookmarkEnd w:id="7415"/>
      <w:bookmarkEnd w:id="7416"/>
      <w:bookmarkEnd w:id="7417"/>
      <w:bookmarkEnd w:id="7418"/>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7419"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7419"/>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Heading5"/>
      </w:pPr>
      <w:r w:rsidRPr="0043052F">
        <w:t>6.14.6.2.7</w:t>
      </w:r>
      <w:r w:rsidRPr="0043052F">
        <w:tab/>
        <w:t>Type: FaultDiagInformation</w:t>
      </w:r>
    </w:p>
    <w:p w14:paraId="6675D247" w14:textId="77777777" w:rsidR="00B110B4" w:rsidRPr="006D68AC" w:rsidRDefault="00B110B4" w:rsidP="00C660C6">
      <w:pPr>
        <w:pStyle w:val="TH"/>
      </w:pPr>
      <w:bookmarkStart w:id="7420"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7421" w:name="_PERM_MCCTEMPBM_CRPT98420366___4" w:colFirst="2" w:colLast="2"/>
            <w:bookmarkStart w:id="7422" w:name="_PERM_MCCTEMPBM_CRPT98420365___7" w:colFirst="0" w:colLast="0"/>
            <w:bookmarkEnd w:id="7420"/>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7423" w:name="_PERM_MCCTEMPBM_CRPT98420367___7"/>
            <w:r w:rsidRPr="006D68AC">
              <w:t>Contains the monitoring time window of the subscription.</w:t>
            </w:r>
            <w:bookmarkEnd w:id="7423"/>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7424" w:name="_PERM_MCCTEMPBM_CRPT98420369___4" w:colFirst="2" w:colLast="2"/>
            <w:bookmarkStart w:id="7425" w:name="_PERM_MCCTEMPBM_CRPT98420368___7" w:colFirst="0" w:colLast="0"/>
            <w:bookmarkEnd w:id="7421"/>
            <w:bookmarkEnd w:id="7422"/>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7426" w:name="_PERM_MCCTEMPBM_CRPT98420370___7"/>
            <w:r w:rsidRPr="006D68AC">
              <w:t>Contains the correlated alarm type to which the subscription is related.</w:t>
            </w:r>
            <w:bookmarkEnd w:id="7426"/>
          </w:p>
        </w:tc>
        <w:tc>
          <w:tcPr>
            <w:tcW w:w="1307" w:type="dxa"/>
            <w:vAlign w:val="center"/>
          </w:tcPr>
          <w:p w14:paraId="18DB1E6A" w14:textId="77777777" w:rsidR="00B110B4" w:rsidRPr="006D68AC" w:rsidRDefault="00B110B4" w:rsidP="00C660C6">
            <w:pPr>
              <w:pStyle w:val="TAL"/>
              <w:rPr>
                <w:rFonts w:cs="Arial"/>
                <w:szCs w:val="18"/>
              </w:rPr>
            </w:pPr>
          </w:p>
        </w:tc>
      </w:tr>
      <w:bookmarkEnd w:id="7424"/>
      <w:bookmarkEnd w:id="7425"/>
    </w:tbl>
    <w:p w14:paraId="5F98308F" w14:textId="77777777" w:rsidR="00B110B4" w:rsidRPr="006D68AC" w:rsidRDefault="00B110B4" w:rsidP="00B110B4">
      <w:pPr>
        <w:rPr>
          <w:noProof/>
        </w:rPr>
      </w:pPr>
    </w:p>
    <w:p w14:paraId="1C228FBC" w14:textId="5CA7AEEE" w:rsidR="00437C11" w:rsidRPr="006D68AC" w:rsidRDefault="00437C11" w:rsidP="00437C11">
      <w:pPr>
        <w:pStyle w:val="Heading4"/>
        <w:rPr>
          <w:lang w:val="en-US"/>
        </w:rPr>
      </w:pPr>
      <w:bookmarkStart w:id="7427" w:name="_Toc157435076"/>
      <w:bookmarkStart w:id="7428" w:name="_Toc157436791"/>
      <w:bookmarkStart w:id="7429" w:name="_Toc157440631"/>
      <w:bookmarkStart w:id="7430" w:name="_Toc160650374"/>
      <w:bookmarkStart w:id="7431" w:name="_Toc164928689"/>
      <w:bookmarkStart w:id="7432" w:name="_Toc168550552"/>
      <w:bookmarkStart w:id="7433" w:name="_Toc170118623"/>
      <w:bookmarkStart w:id="7434" w:name="_Toc209470705"/>
      <w:r w:rsidRPr="006D68AC">
        <w:t>6.14</w:t>
      </w:r>
      <w:r w:rsidRPr="006D68AC">
        <w:rPr>
          <w:lang w:val="en-US"/>
        </w:rPr>
        <w:t>.6.3</w:t>
      </w:r>
      <w:r w:rsidRPr="006D68AC">
        <w:rPr>
          <w:lang w:val="en-US"/>
        </w:rPr>
        <w:tab/>
        <w:t>Simple data types and enumerations</w:t>
      </w:r>
      <w:bookmarkEnd w:id="7427"/>
      <w:bookmarkEnd w:id="7428"/>
      <w:bookmarkEnd w:id="7429"/>
      <w:bookmarkEnd w:id="7430"/>
      <w:bookmarkEnd w:id="7431"/>
      <w:bookmarkEnd w:id="7432"/>
      <w:bookmarkEnd w:id="7433"/>
      <w:bookmarkEnd w:id="7434"/>
    </w:p>
    <w:p w14:paraId="74F0F28A" w14:textId="25FED620" w:rsidR="00437C11" w:rsidRPr="006D68AC" w:rsidRDefault="00437C11" w:rsidP="00437C11">
      <w:pPr>
        <w:pStyle w:val="Heading5"/>
      </w:pPr>
      <w:bookmarkStart w:id="7435" w:name="_Toc157435077"/>
      <w:bookmarkStart w:id="7436" w:name="_Toc157436792"/>
      <w:bookmarkStart w:id="7437" w:name="_Toc157440632"/>
      <w:bookmarkStart w:id="7438" w:name="_Toc160650375"/>
      <w:bookmarkStart w:id="7439" w:name="_Toc164928690"/>
      <w:bookmarkStart w:id="7440" w:name="_Toc168550553"/>
      <w:bookmarkStart w:id="7441" w:name="_Toc170118624"/>
      <w:bookmarkStart w:id="7442" w:name="_Toc209470706"/>
      <w:r w:rsidRPr="006D68AC">
        <w:t>6.14.6.3.1</w:t>
      </w:r>
      <w:r w:rsidRPr="006D68AC">
        <w:tab/>
        <w:t>Introduction</w:t>
      </w:r>
      <w:bookmarkEnd w:id="7435"/>
      <w:bookmarkEnd w:id="7436"/>
      <w:bookmarkEnd w:id="7437"/>
      <w:bookmarkEnd w:id="7438"/>
      <w:bookmarkEnd w:id="7439"/>
      <w:bookmarkEnd w:id="7440"/>
      <w:bookmarkEnd w:id="7441"/>
      <w:bookmarkEnd w:id="7442"/>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Heading5"/>
      </w:pPr>
      <w:bookmarkStart w:id="7443" w:name="_Toc157435078"/>
      <w:bookmarkStart w:id="7444" w:name="_Toc157436793"/>
      <w:bookmarkStart w:id="7445" w:name="_Toc157440633"/>
      <w:bookmarkStart w:id="7446" w:name="_Toc160650376"/>
      <w:bookmarkStart w:id="7447" w:name="_Toc164928691"/>
      <w:bookmarkStart w:id="7448" w:name="_Toc168550554"/>
      <w:bookmarkStart w:id="7449" w:name="_Toc170118625"/>
      <w:bookmarkStart w:id="7450" w:name="_Toc209470707"/>
      <w:r w:rsidRPr="006D68AC">
        <w:t>6.14.6.3.2</w:t>
      </w:r>
      <w:r w:rsidRPr="006D68AC">
        <w:tab/>
        <w:t>Simple data types</w:t>
      </w:r>
      <w:bookmarkEnd w:id="7443"/>
      <w:bookmarkEnd w:id="7444"/>
      <w:bookmarkEnd w:id="7445"/>
      <w:bookmarkEnd w:id="7446"/>
      <w:bookmarkEnd w:id="7447"/>
      <w:bookmarkEnd w:id="7448"/>
      <w:bookmarkEnd w:id="7449"/>
      <w:bookmarkEnd w:id="7450"/>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Heading5"/>
      </w:pPr>
      <w:bookmarkStart w:id="7451" w:name="_Toc144024185"/>
      <w:bookmarkStart w:id="7452" w:name="_Toc148176898"/>
      <w:bookmarkStart w:id="7453" w:name="_Toc151379277"/>
      <w:bookmarkStart w:id="7454" w:name="_Toc151445458"/>
      <w:bookmarkStart w:id="7455" w:name="_Toc151536616"/>
      <w:bookmarkStart w:id="7456" w:name="_Toc164928692"/>
      <w:bookmarkStart w:id="7457" w:name="_Toc168550555"/>
      <w:bookmarkStart w:id="7458" w:name="_Toc170118626"/>
      <w:bookmarkStart w:id="7459" w:name="_Toc209470708"/>
      <w:r w:rsidRPr="006D68AC">
        <w:rPr>
          <w:noProof/>
          <w:lang w:eastAsia="zh-CN"/>
        </w:rPr>
        <w:t>6.14</w:t>
      </w:r>
      <w:r w:rsidRPr="006D68AC">
        <w:t>.6.3.3</w:t>
      </w:r>
      <w:r w:rsidRPr="006D68AC">
        <w:tab/>
        <w:t xml:space="preserve">Enumeration: </w:t>
      </w:r>
      <w:bookmarkEnd w:id="7451"/>
      <w:bookmarkEnd w:id="7452"/>
      <w:bookmarkEnd w:id="7453"/>
      <w:bookmarkEnd w:id="7454"/>
      <w:bookmarkEnd w:id="7455"/>
      <w:r w:rsidRPr="006D68AC">
        <w:t>AlarmType</w:t>
      </w:r>
      <w:bookmarkEnd w:id="7456"/>
      <w:bookmarkEnd w:id="7457"/>
      <w:bookmarkEnd w:id="7458"/>
      <w:bookmarkEnd w:id="7459"/>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Heading5"/>
      </w:pPr>
      <w:bookmarkStart w:id="7460" w:name="_Toc164928693"/>
      <w:bookmarkStart w:id="7461" w:name="_Toc168550556"/>
      <w:bookmarkStart w:id="7462" w:name="_Toc170118627"/>
      <w:bookmarkStart w:id="7463" w:name="_Toc209470709"/>
      <w:r w:rsidRPr="006D68AC">
        <w:rPr>
          <w:noProof/>
          <w:lang w:eastAsia="zh-CN"/>
        </w:rPr>
        <w:t>6.14</w:t>
      </w:r>
      <w:r w:rsidRPr="006D68AC">
        <w:t>.6.3.4</w:t>
      </w:r>
      <w:r w:rsidRPr="006D68AC">
        <w:tab/>
        <w:t>Enumeration: Priority</w:t>
      </w:r>
      <w:bookmarkEnd w:id="7460"/>
      <w:bookmarkEnd w:id="7461"/>
      <w:bookmarkEnd w:id="7462"/>
      <w:bookmarkEnd w:id="7463"/>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Heading4"/>
        <w:rPr>
          <w:lang w:val="en-US"/>
        </w:rPr>
      </w:pPr>
      <w:bookmarkStart w:id="7464" w:name="_Toc148176996"/>
      <w:bookmarkStart w:id="7465" w:name="_Toc148359046"/>
      <w:bookmarkStart w:id="7466" w:name="_Toc157435079"/>
      <w:bookmarkStart w:id="7467" w:name="_Toc157436794"/>
      <w:bookmarkStart w:id="7468" w:name="_Toc157440634"/>
      <w:bookmarkStart w:id="7469" w:name="_Toc160650377"/>
      <w:bookmarkStart w:id="7470" w:name="_Toc164928694"/>
      <w:bookmarkStart w:id="7471" w:name="_Toc168550557"/>
      <w:bookmarkStart w:id="7472" w:name="_Toc170118628"/>
      <w:bookmarkStart w:id="7473" w:name="_Toc209470710"/>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464"/>
      <w:bookmarkEnd w:id="7465"/>
      <w:bookmarkEnd w:id="7466"/>
      <w:bookmarkEnd w:id="7467"/>
      <w:bookmarkEnd w:id="7468"/>
      <w:bookmarkEnd w:id="7469"/>
      <w:bookmarkEnd w:id="7470"/>
      <w:bookmarkEnd w:id="7471"/>
      <w:bookmarkEnd w:id="7472"/>
      <w:bookmarkEnd w:id="7473"/>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Heading4"/>
      </w:pPr>
      <w:bookmarkStart w:id="7474" w:name="_Toc157435080"/>
      <w:bookmarkStart w:id="7475" w:name="_Toc157436795"/>
      <w:bookmarkStart w:id="7476" w:name="_Toc157440635"/>
      <w:bookmarkStart w:id="7477" w:name="_Toc160650378"/>
      <w:bookmarkStart w:id="7478" w:name="_Toc164928695"/>
      <w:bookmarkStart w:id="7479" w:name="_Toc168550558"/>
      <w:bookmarkStart w:id="7480" w:name="_Toc170118629"/>
      <w:bookmarkStart w:id="7481" w:name="_Toc209470711"/>
      <w:r w:rsidRPr="006D68AC">
        <w:t>6.14.6.5</w:t>
      </w:r>
      <w:r w:rsidRPr="006D68AC">
        <w:tab/>
        <w:t>Binary data</w:t>
      </w:r>
      <w:bookmarkEnd w:id="7474"/>
      <w:bookmarkEnd w:id="7475"/>
      <w:bookmarkEnd w:id="7476"/>
      <w:bookmarkEnd w:id="7477"/>
      <w:bookmarkEnd w:id="7478"/>
      <w:bookmarkEnd w:id="7479"/>
      <w:bookmarkEnd w:id="7480"/>
      <w:bookmarkEnd w:id="7481"/>
    </w:p>
    <w:p w14:paraId="1FEE1072" w14:textId="349D6AC6" w:rsidR="00437C11" w:rsidRPr="006D68AC" w:rsidRDefault="00437C11" w:rsidP="00437C11">
      <w:pPr>
        <w:pStyle w:val="Heading5"/>
      </w:pPr>
      <w:bookmarkStart w:id="7482" w:name="_Toc157435081"/>
      <w:bookmarkStart w:id="7483" w:name="_Toc157436796"/>
      <w:bookmarkStart w:id="7484" w:name="_Toc157440636"/>
      <w:bookmarkStart w:id="7485" w:name="_Toc160650379"/>
      <w:bookmarkStart w:id="7486" w:name="_Toc164928696"/>
      <w:bookmarkStart w:id="7487" w:name="_Toc168550559"/>
      <w:bookmarkStart w:id="7488" w:name="_Toc170118630"/>
      <w:bookmarkStart w:id="7489" w:name="_Toc209470712"/>
      <w:r w:rsidRPr="006D68AC">
        <w:t>6.14.6.5.1</w:t>
      </w:r>
      <w:r w:rsidRPr="006D68AC">
        <w:tab/>
        <w:t>Binary Data Types</w:t>
      </w:r>
      <w:bookmarkEnd w:id="7482"/>
      <w:bookmarkEnd w:id="7483"/>
      <w:bookmarkEnd w:id="7484"/>
      <w:bookmarkEnd w:id="7485"/>
      <w:bookmarkEnd w:id="7486"/>
      <w:bookmarkEnd w:id="7487"/>
      <w:bookmarkEnd w:id="7488"/>
      <w:bookmarkEnd w:id="7489"/>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Heading3"/>
        <w:rPr>
          <w:lang w:eastAsia="zh-CN"/>
        </w:rPr>
      </w:pPr>
      <w:bookmarkStart w:id="7490" w:name="_Toc85734359"/>
      <w:bookmarkStart w:id="7491" w:name="_Toc89431658"/>
      <w:bookmarkStart w:id="7492" w:name="_Toc97042470"/>
      <w:bookmarkStart w:id="7493" w:name="_Toc97045614"/>
      <w:bookmarkStart w:id="7494" w:name="_Toc97155359"/>
      <w:bookmarkStart w:id="7495" w:name="_Toc101521496"/>
      <w:bookmarkStart w:id="7496" w:name="_Toc120537608"/>
      <w:bookmarkStart w:id="7497" w:name="_Toc157435082"/>
      <w:bookmarkStart w:id="7498" w:name="_Toc157436797"/>
      <w:bookmarkStart w:id="7499" w:name="_Toc157440637"/>
      <w:bookmarkStart w:id="7500" w:name="_Toc160650380"/>
      <w:bookmarkStart w:id="7501" w:name="_Toc164928697"/>
      <w:bookmarkStart w:id="7502" w:name="_Toc168550560"/>
      <w:bookmarkStart w:id="7503" w:name="_Toc170118631"/>
      <w:bookmarkStart w:id="7504" w:name="_Toc209470713"/>
      <w:r w:rsidRPr="006D68AC">
        <w:t>6.14.7</w:t>
      </w:r>
      <w:r w:rsidRPr="006D68AC">
        <w:tab/>
        <w:t>Error Handling</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088E5F80" w14:textId="53DD44FA" w:rsidR="00437C11" w:rsidRPr="006D68AC" w:rsidRDefault="00437C11" w:rsidP="00437C11">
      <w:pPr>
        <w:pStyle w:val="Heading4"/>
      </w:pPr>
      <w:bookmarkStart w:id="7505" w:name="_Toc157435083"/>
      <w:bookmarkStart w:id="7506" w:name="_Toc157436798"/>
      <w:bookmarkStart w:id="7507" w:name="_Toc157440638"/>
      <w:bookmarkStart w:id="7508" w:name="_Toc160650381"/>
      <w:bookmarkStart w:id="7509" w:name="_Toc164928698"/>
      <w:bookmarkStart w:id="7510" w:name="_Toc168550561"/>
      <w:bookmarkStart w:id="7511" w:name="_Toc170118632"/>
      <w:bookmarkStart w:id="7512" w:name="_Toc209470714"/>
      <w:r w:rsidRPr="006D68AC">
        <w:t>6.14.7.1</w:t>
      </w:r>
      <w:r w:rsidRPr="006D68AC">
        <w:tab/>
        <w:t>General</w:t>
      </w:r>
      <w:bookmarkEnd w:id="7505"/>
      <w:bookmarkEnd w:id="7506"/>
      <w:bookmarkEnd w:id="7507"/>
      <w:bookmarkEnd w:id="7508"/>
      <w:bookmarkEnd w:id="7509"/>
      <w:bookmarkEnd w:id="7510"/>
      <w:bookmarkEnd w:id="7511"/>
      <w:bookmarkEnd w:id="7512"/>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Heading4"/>
      </w:pPr>
      <w:bookmarkStart w:id="7513" w:name="_Toc157435084"/>
      <w:bookmarkStart w:id="7514" w:name="_Toc157436799"/>
      <w:bookmarkStart w:id="7515" w:name="_Toc157440639"/>
      <w:bookmarkStart w:id="7516" w:name="_Toc160650382"/>
      <w:bookmarkStart w:id="7517" w:name="_Toc164928699"/>
      <w:bookmarkStart w:id="7518" w:name="_Toc168550562"/>
      <w:bookmarkStart w:id="7519" w:name="_Toc170118633"/>
      <w:bookmarkStart w:id="7520" w:name="_Toc209470715"/>
      <w:r w:rsidRPr="006D68AC">
        <w:t>6.14.7.2</w:t>
      </w:r>
      <w:r w:rsidRPr="006D68AC">
        <w:tab/>
        <w:t>Protocol Errors</w:t>
      </w:r>
      <w:bookmarkEnd w:id="7513"/>
      <w:bookmarkEnd w:id="7514"/>
      <w:bookmarkEnd w:id="7515"/>
      <w:bookmarkEnd w:id="7516"/>
      <w:bookmarkEnd w:id="7517"/>
      <w:bookmarkEnd w:id="7518"/>
      <w:bookmarkEnd w:id="7519"/>
      <w:bookmarkEnd w:id="752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Heading4"/>
      </w:pPr>
      <w:bookmarkStart w:id="7521" w:name="_Toc157435085"/>
      <w:bookmarkStart w:id="7522" w:name="_Toc157436800"/>
      <w:bookmarkStart w:id="7523" w:name="_Toc157440640"/>
      <w:bookmarkStart w:id="7524" w:name="_Toc160650383"/>
      <w:bookmarkStart w:id="7525" w:name="_Toc164928700"/>
      <w:bookmarkStart w:id="7526" w:name="_Toc168550563"/>
      <w:bookmarkStart w:id="7527" w:name="_Toc170118634"/>
      <w:bookmarkStart w:id="7528" w:name="_Toc209470716"/>
      <w:r w:rsidRPr="006D68AC">
        <w:t>6.14.7.3</w:t>
      </w:r>
      <w:r w:rsidRPr="006D68AC">
        <w:tab/>
        <w:t>Application Errors</w:t>
      </w:r>
      <w:bookmarkEnd w:id="7521"/>
      <w:bookmarkEnd w:id="7522"/>
      <w:bookmarkEnd w:id="7523"/>
      <w:bookmarkEnd w:id="7524"/>
      <w:bookmarkEnd w:id="7525"/>
      <w:bookmarkEnd w:id="7526"/>
      <w:bookmarkEnd w:id="7527"/>
      <w:bookmarkEnd w:id="7528"/>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Heading3"/>
        <w:rPr>
          <w:lang w:eastAsia="zh-CN"/>
        </w:rPr>
      </w:pPr>
      <w:bookmarkStart w:id="7529" w:name="_Toc67903564"/>
      <w:bookmarkStart w:id="7530" w:name="_Toc144311651"/>
      <w:bookmarkStart w:id="7531" w:name="_Toc157435086"/>
      <w:bookmarkStart w:id="7532" w:name="_Toc157436801"/>
      <w:bookmarkStart w:id="7533" w:name="_Toc157440641"/>
      <w:bookmarkStart w:id="7534" w:name="_Toc160650384"/>
      <w:bookmarkStart w:id="7535" w:name="_Toc164928701"/>
      <w:bookmarkStart w:id="7536" w:name="_Toc168550564"/>
      <w:bookmarkStart w:id="7537" w:name="_Toc170118635"/>
      <w:bookmarkStart w:id="7538" w:name="_Toc209470717"/>
      <w:r w:rsidRPr="006D68AC">
        <w:t>6.14.8</w:t>
      </w:r>
      <w:r w:rsidRPr="006D68AC">
        <w:rPr>
          <w:lang w:eastAsia="zh-CN"/>
        </w:rPr>
        <w:tab/>
        <w:t>Feature negotiation</w:t>
      </w:r>
      <w:bookmarkEnd w:id="7529"/>
      <w:bookmarkEnd w:id="7530"/>
      <w:bookmarkEnd w:id="7531"/>
      <w:bookmarkEnd w:id="7532"/>
      <w:bookmarkEnd w:id="7533"/>
      <w:bookmarkEnd w:id="7534"/>
      <w:bookmarkEnd w:id="7535"/>
      <w:bookmarkEnd w:id="7536"/>
      <w:bookmarkEnd w:id="7537"/>
      <w:bookmarkEnd w:id="7538"/>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Heading3"/>
      </w:pPr>
      <w:bookmarkStart w:id="7539" w:name="_Toc157435087"/>
      <w:bookmarkStart w:id="7540" w:name="_Toc157436802"/>
      <w:bookmarkStart w:id="7541" w:name="_Toc157440642"/>
      <w:bookmarkStart w:id="7542" w:name="_Toc160650385"/>
      <w:bookmarkStart w:id="7543" w:name="_Toc164928702"/>
      <w:bookmarkStart w:id="7544" w:name="_Toc168550565"/>
      <w:bookmarkStart w:id="7545" w:name="_Toc170118636"/>
      <w:bookmarkStart w:id="7546" w:name="_Toc209470718"/>
      <w:r w:rsidRPr="006D68AC">
        <w:t>6.14.9</w:t>
      </w:r>
      <w:r w:rsidRPr="006D68AC">
        <w:tab/>
        <w:t>Security</w:t>
      </w:r>
      <w:bookmarkEnd w:id="7539"/>
      <w:bookmarkEnd w:id="7540"/>
      <w:bookmarkEnd w:id="7541"/>
      <w:bookmarkEnd w:id="7542"/>
      <w:bookmarkEnd w:id="7543"/>
      <w:bookmarkEnd w:id="7544"/>
      <w:bookmarkEnd w:id="7545"/>
      <w:bookmarkEnd w:id="7546"/>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Heading2"/>
      </w:pPr>
      <w:bookmarkStart w:id="7547" w:name="_Toc160650386"/>
      <w:bookmarkStart w:id="7548" w:name="_Toc164928703"/>
      <w:bookmarkStart w:id="7549" w:name="_Toc168550566"/>
      <w:bookmarkStart w:id="7550" w:name="_Toc170118637"/>
      <w:bookmarkStart w:id="7551" w:name="_Toc209470719"/>
      <w:bookmarkStart w:id="7552" w:name="_Toc157435088"/>
      <w:bookmarkStart w:id="7553" w:name="_Toc157436803"/>
      <w:bookmarkStart w:id="7554" w:name="_Toc15744064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7547"/>
      <w:bookmarkEnd w:id="7548"/>
      <w:bookmarkEnd w:id="7549"/>
      <w:bookmarkEnd w:id="7550"/>
      <w:bookmarkEnd w:id="7551"/>
    </w:p>
    <w:p w14:paraId="51B24ABB" w14:textId="77777777" w:rsidR="00D3062E" w:rsidRPr="006D68AC" w:rsidRDefault="00D3062E" w:rsidP="00D3062E">
      <w:pPr>
        <w:pStyle w:val="Heading3"/>
      </w:pPr>
      <w:bookmarkStart w:id="7555" w:name="_Toc160650387"/>
      <w:bookmarkStart w:id="7556" w:name="_Toc164928704"/>
      <w:bookmarkStart w:id="7557" w:name="_Toc168550567"/>
      <w:bookmarkStart w:id="7558" w:name="_Toc170118638"/>
      <w:bookmarkStart w:id="7559" w:name="_Toc209470720"/>
      <w:r w:rsidRPr="006D68AC">
        <w:t>6.15.1</w:t>
      </w:r>
      <w:r w:rsidRPr="006D68AC">
        <w:tab/>
        <w:t>Introduction</w:t>
      </w:r>
      <w:bookmarkEnd w:id="7555"/>
      <w:bookmarkEnd w:id="7556"/>
      <w:bookmarkEnd w:id="7557"/>
      <w:bookmarkEnd w:id="7558"/>
      <w:bookmarkEnd w:id="7559"/>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Heading3"/>
      </w:pPr>
      <w:bookmarkStart w:id="7560" w:name="_Toc160650388"/>
      <w:bookmarkStart w:id="7561" w:name="_Toc164928705"/>
      <w:bookmarkStart w:id="7562" w:name="_Toc168550568"/>
      <w:bookmarkStart w:id="7563" w:name="_Toc170118639"/>
      <w:bookmarkStart w:id="7564" w:name="_Toc209470721"/>
      <w:r w:rsidRPr="006D68AC">
        <w:t>6.15.2</w:t>
      </w:r>
      <w:r w:rsidRPr="006D68AC">
        <w:tab/>
        <w:t>Usage of HTTP</w:t>
      </w:r>
      <w:bookmarkEnd w:id="7560"/>
      <w:bookmarkEnd w:id="7561"/>
      <w:bookmarkEnd w:id="7562"/>
      <w:bookmarkEnd w:id="7563"/>
      <w:bookmarkEnd w:id="7564"/>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Heading3"/>
      </w:pPr>
      <w:bookmarkStart w:id="7565" w:name="_Toc160650389"/>
      <w:bookmarkStart w:id="7566" w:name="_Toc164928706"/>
      <w:bookmarkStart w:id="7567" w:name="_Toc168550569"/>
      <w:bookmarkStart w:id="7568" w:name="_Toc170118640"/>
      <w:bookmarkStart w:id="7569" w:name="_Toc209470722"/>
      <w:r w:rsidRPr="006D68AC">
        <w:t>6.15.3</w:t>
      </w:r>
      <w:r w:rsidRPr="006D68AC">
        <w:tab/>
        <w:t>Resources</w:t>
      </w:r>
      <w:bookmarkEnd w:id="7565"/>
      <w:bookmarkEnd w:id="7566"/>
      <w:bookmarkEnd w:id="7567"/>
      <w:bookmarkEnd w:id="7568"/>
      <w:bookmarkEnd w:id="7569"/>
    </w:p>
    <w:p w14:paraId="022BD44B" w14:textId="77777777" w:rsidR="00D3062E" w:rsidRPr="006D68AC" w:rsidRDefault="00D3062E" w:rsidP="00D3062E">
      <w:pPr>
        <w:pStyle w:val="Heading4"/>
      </w:pPr>
      <w:bookmarkStart w:id="7570" w:name="_Toc160650390"/>
      <w:bookmarkStart w:id="7571" w:name="_Toc164928707"/>
      <w:bookmarkStart w:id="7572" w:name="_Toc168550570"/>
      <w:bookmarkStart w:id="7573" w:name="_Toc170118641"/>
      <w:bookmarkStart w:id="7574" w:name="_Toc209470723"/>
      <w:r w:rsidRPr="006D68AC">
        <w:t>6.15.3.1</w:t>
      </w:r>
      <w:r w:rsidRPr="006D68AC">
        <w:tab/>
        <w:t>Overview</w:t>
      </w:r>
      <w:bookmarkEnd w:id="7570"/>
      <w:bookmarkEnd w:id="7571"/>
      <w:bookmarkEnd w:id="7572"/>
      <w:bookmarkEnd w:id="7573"/>
      <w:bookmarkEnd w:id="7574"/>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7.85pt" o:ole="">
            <v:imagedata r:id="rId165" o:title=""/>
          </v:shape>
          <o:OLEObject Type="Embed" ProgID="Visio.Drawing.15" ShapeID="_x0000_i1105" DrawAspect="Content" ObjectID="_1820301981"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Heading4"/>
        <w:rPr>
          <w:lang w:val="en-US"/>
        </w:rPr>
      </w:pPr>
      <w:bookmarkStart w:id="7575" w:name="_Toc160650391"/>
      <w:bookmarkStart w:id="7576" w:name="_Toc164928708"/>
      <w:bookmarkStart w:id="7577" w:name="_Toc168550571"/>
      <w:bookmarkStart w:id="7578" w:name="_Toc170118642"/>
      <w:bookmarkStart w:id="7579" w:name="_Toc209470724"/>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7575"/>
      <w:bookmarkEnd w:id="7576"/>
      <w:bookmarkEnd w:id="7577"/>
      <w:bookmarkEnd w:id="7578"/>
      <w:bookmarkEnd w:id="7579"/>
    </w:p>
    <w:p w14:paraId="25E20A59" w14:textId="77777777" w:rsidR="00D3062E" w:rsidRPr="006D68AC" w:rsidRDefault="00D3062E" w:rsidP="00D3062E">
      <w:pPr>
        <w:pStyle w:val="Heading5"/>
      </w:pPr>
      <w:bookmarkStart w:id="7580" w:name="_Toc160650392"/>
      <w:bookmarkStart w:id="7581" w:name="_Toc164928709"/>
      <w:bookmarkStart w:id="7582" w:name="_Toc168550572"/>
      <w:bookmarkStart w:id="7583" w:name="_Toc170118643"/>
      <w:bookmarkStart w:id="7584" w:name="_Toc209470725"/>
      <w:r w:rsidRPr="006D68AC">
        <w:t>6.15.3.2.1</w:t>
      </w:r>
      <w:r w:rsidRPr="006D68AC">
        <w:tab/>
        <w:t>Description</w:t>
      </w:r>
      <w:bookmarkEnd w:id="7580"/>
      <w:bookmarkEnd w:id="7581"/>
      <w:bookmarkEnd w:id="7582"/>
      <w:bookmarkEnd w:id="7583"/>
      <w:bookmarkEnd w:id="758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Heading5"/>
        <w:rPr>
          <w:lang w:eastAsia="zh-CN"/>
        </w:rPr>
      </w:pPr>
      <w:bookmarkStart w:id="7585" w:name="_Toc160650393"/>
      <w:bookmarkStart w:id="7586" w:name="_Toc164928710"/>
      <w:bookmarkStart w:id="7587" w:name="_Toc168550573"/>
      <w:bookmarkStart w:id="7588" w:name="_Toc170118644"/>
      <w:bookmarkStart w:id="7589" w:name="_Toc209470726"/>
      <w:r w:rsidRPr="006D68AC">
        <w:t>6.15.3.2.2</w:t>
      </w:r>
      <w:r w:rsidRPr="006D68AC">
        <w:rPr>
          <w:lang w:eastAsia="zh-CN"/>
        </w:rPr>
        <w:tab/>
        <w:t>Resource Definition</w:t>
      </w:r>
      <w:bookmarkEnd w:id="7585"/>
      <w:bookmarkEnd w:id="7586"/>
      <w:bookmarkEnd w:id="7587"/>
      <w:bookmarkEnd w:id="7588"/>
      <w:bookmarkEnd w:id="7589"/>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Heading5"/>
        <w:rPr>
          <w:lang w:eastAsia="zh-CN"/>
        </w:rPr>
      </w:pPr>
      <w:bookmarkStart w:id="7590" w:name="_Toc160650394"/>
      <w:bookmarkStart w:id="7591" w:name="_Toc164928711"/>
      <w:bookmarkStart w:id="7592" w:name="_Toc168550574"/>
      <w:bookmarkStart w:id="7593" w:name="_Toc170118645"/>
      <w:bookmarkStart w:id="7594" w:name="_Toc209470727"/>
      <w:r w:rsidRPr="006D68AC">
        <w:rPr>
          <w:lang w:eastAsia="zh-CN"/>
        </w:rPr>
        <w:t>6.15.3.2.3</w:t>
      </w:r>
      <w:r w:rsidRPr="006D68AC">
        <w:rPr>
          <w:lang w:eastAsia="zh-CN"/>
        </w:rPr>
        <w:tab/>
        <w:t>Resource Standard Methods</w:t>
      </w:r>
      <w:bookmarkEnd w:id="7590"/>
      <w:bookmarkEnd w:id="7591"/>
      <w:bookmarkEnd w:id="7592"/>
      <w:bookmarkEnd w:id="7593"/>
      <w:bookmarkEnd w:id="7594"/>
    </w:p>
    <w:p w14:paraId="46FD160E" w14:textId="77777777" w:rsidR="00D3062E" w:rsidRPr="006D68AC" w:rsidRDefault="00D3062E" w:rsidP="00D3062E">
      <w:pPr>
        <w:pStyle w:val="Heading6"/>
        <w:rPr>
          <w:lang w:eastAsia="zh-CN"/>
        </w:rPr>
      </w:pPr>
      <w:bookmarkStart w:id="7595" w:name="_Toc160650395"/>
      <w:bookmarkStart w:id="7596" w:name="_Toc164928712"/>
      <w:bookmarkStart w:id="7597" w:name="_Toc168550575"/>
      <w:bookmarkStart w:id="7598" w:name="_Toc170118646"/>
      <w:bookmarkStart w:id="7599" w:name="_Toc209470728"/>
      <w:r w:rsidRPr="006D68AC">
        <w:rPr>
          <w:lang w:eastAsia="zh-CN"/>
        </w:rPr>
        <w:t>6.15.3.2.3.1</w:t>
      </w:r>
      <w:r w:rsidRPr="006D68AC">
        <w:rPr>
          <w:lang w:eastAsia="zh-CN"/>
        </w:rPr>
        <w:tab/>
        <w:t>POST</w:t>
      </w:r>
      <w:bookmarkEnd w:id="7595"/>
      <w:bookmarkEnd w:id="7596"/>
      <w:bookmarkEnd w:id="7597"/>
      <w:bookmarkEnd w:id="7598"/>
      <w:bookmarkEnd w:id="7599"/>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7600" w:name="_PERM_MCCTEMPBM_CRPT98420371___4"/>
            <w:r w:rsidRPr="006D68AC">
              <w:t>1</w:t>
            </w:r>
            <w:bookmarkEnd w:id="7600"/>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7601" w:name="_PERM_MCCTEMPBM_CRPT98420372___4"/>
            <w:r w:rsidRPr="006D68AC">
              <w:t>1</w:t>
            </w:r>
            <w:bookmarkEnd w:id="7601"/>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7602" w:name="_PERM_MCCTEMPBM_CRPT98420373___4"/>
            <w:r w:rsidRPr="006D68AC">
              <w:t>1</w:t>
            </w:r>
            <w:bookmarkEnd w:id="7602"/>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Heading5"/>
        <w:rPr>
          <w:lang w:eastAsia="zh-CN"/>
        </w:rPr>
      </w:pPr>
      <w:bookmarkStart w:id="7603" w:name="_Toc160650396"/>
      <w:bookmarkStart w:id="7604" w:name="_Toc164928713"/>
      <w:bookmarkStart w:id="7605" w:name="_Toc168550576"/>
      <w:bookmarkStart w:id="7606" w:name="_Toc170118647"/>
      <w:bookmarkStart w:id="7607" w:name="_Toc209470729"/>
      <w:r w:rsidRPr="006D68AC">
        <w:rPr>
          <w:lang w:eastAsia="zh-CN"/>
        </w:rPr>
        <w:t>6.15.3.2.4</w:t>
      </w:r>
      <w:r w:rsidRPr="006D68AC">
        <w:rPr>
          <w:lang w:eastAsia="zh-CN"/>
        </w:rPr>
        <w:tab/>
        <w:t>Resource Custom Operations</w:t>
      </w:r>
      <w:bookmarkEnd w:id="7603"/>
      <w:bookmarkEnd w:id="7604"/>
      <w:bookmarkEnd w:id="7605"/>
      <w:bookmarkEnd w:id="7606"/>
      <w:bookmarkEnd w:id="7607"/>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Heading4"/>
      </w:pPr>
      <w:bookmarkStart w:id="7608" w:name="_Toc160650397"/>
      <w:bookmarkStart w:id="7609" w:name="_Toc164928714"/>
      <w:bookmarkStart w:id="7610" w:name="_Toc168550577"/>
      <w:bookmarkStart w:id="7611" w:name="_Toc170118648"/>
      <w:bookmarkStart w:id="7612" w:name="_Toc209470730"/>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7608"/>
      <w:bookmarkEnd w:id="7609"/>
      <w:bookmarkEnd w:id="7610"/>
      <w:bookmarkEnd w:id="7611"/>
      <w:bookmarkEnd w:id="7612"/>
    </w:p>
    <w:p w14:paraId="6D833B1A" w14:textId="77777777" w:rsidR="00D3062E" w:rsidRPr="006D68AC" w:rsidRDefault="00D3062E" w:rsidP="00D3062E">
      <w:pPr>
        <w:pStyle w:val="Heading5"/>
        <w:rPr>
          <w:lang w:eastAsia="zh-CN"/>
        </w:rPr>
      </w:pPr>
      <w:bookmarkStart w:id="7613" w:name="_Toc160650398"/>
      <w:bookmarkStart w:id="7614" w:name="_Toc164928715"/>
      <w:bookmarkStart w:id="7615" w:name="_Toc168550578"/>
      <w:bookmarkStart w:id="7616" w:name="_Toc170118649"/>
      <w:bookmarkStart w:id="7617" w:name="_Toc209470731"/>
      <w:r w:rsidRPr="006D68AC">
        <w:t>6.15.3.3</w:t>
      </w:r>
      <w:r w:rsidRPr="006D68AC">
        <w:rPr>
          <w:lang w:eastAsia="zh-CN"/>
        </w:rPr>
        <w:t>.1</w:t>
      </w:r>
      <w:r w:rsidRPr="006D68AC">
        <w:rPr>
          <w:lang w:eastAsia="zh-CN"/>
        </w:rPr>
        <w:tab/>
        <w:t>Description</w:t>
      </w:r>
      <w:bookmarkEnd w:id="7613"/>
      <w:bookmarkEnd w:id="7614"/>
      <w:bookmarkEnd w:id="7615"/>
      <w:bookmarkEnd w:id="7616"/>
      <w:bookmarkEnd w:id="7617"/>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Heading5"/>
        <w:rPr>
          <w:lang w:eastAsia="zh-CN"/>
        </w:rPr>
      </w:pPr>
      <w:bookmarkStart w:id="7618" w:name="_Toc160650399"/>
      <w:bookmarkStart w:id="7619" w:name="_Toc164928716"/>
      <w:bookmarkStart w:id="7620" w:name="_Toc168550579"/>
      <w:bookmarkStart w:id="7621" w:name="_Toc170118650"/>
      <w:bookmarkStart w:id="7622" w:name="_Toc209470732"/>
      <w:r w:rsidRPr="006D68AC">
        <w:t>6.15.3.3</w:t>
      </w:r>
      <w:r w:rsidRPr="006D68AC">
        <w:rPr>
          <w:lang w:eastAsia="zh-CN"/>
        </w:rPr>
        <w:t>.2</w:t>
      </w:r>
      <w:r w:rsidRPr="006D68AC">
        <w:rPr>
          <w:lang w:eastAsia="zh-CN"/>
        </w:rPr>
        <w:tab/>
        <w:t>Resource Definition</w:t>
      </w:r>
      <w:bookmarkEnd w:id="7618"/>
      <w:bookmarkEnd w:id="7619"/>
      <w:bookmarkEnd w:id="7620"/>
      <w:bookmarkEnd w:id="7621"/>
      <w:bookmarkEnd w:id="7622"/>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Heading5"/>
        <w:rPr>
          <w:lang w:eastAsia="zh-CN"/>
        </w:rPr>
      </w:pPr>
      <w:bookmarkStart w:id="7623" w:name="_Toc160650400"/>
      <w:bookmarkStart w:id="7624" w:name="_Toc164928717"/>
      <w:bookmarkStart w:id="7625" w:name="_Toc168550580"/>
      <w:bookmarkStart w:id="7626" w:name="_Toc170118651"/>
      <w:bookmarkStart w:id="7627" w:name="_Toc209470733"/>
      <w:r w:rsidRPr="006D68AC">
        <w:t>6.15.3.3</w:t>
      </w:r>
      <w:r w:rsidRPr="006D68AC">
        <w:rPr>
          <w:lang w:eastAsia="zh-CN"/>
        </w:rPr>
        <w:t>.3</w:t>
      </w:r>
      <w:r w:rsidRPr="006D68AC">
        <w:rPr>
          <w:lang w:eastAsia="zh-CN"/>
        </w:rPr>
        <w:tab/>
        <w:t>Resource Standard Methods</w:t>
      </w:r>
      <w:bookmarkEnd w:id="7623"/>
      <w:bookmarkEnd w:id="7624"/>
      <w:bookmarkEnd w:id="7625"/>
      <w:bookmarkEnd w:id="7626"/>
      <w:bookmarkEnd w:id="7627"/>
    </w:p>
    <w:p w14:paraId="11FF1839" w14:textId="77777777" w:rsidR="00D3062E" w:rsidRPr="006D68AC" w:rsidRDefault="00D3062E" w:rsidP="00D3062E">
      <w:pPr>
        <w:pStyle w:val="Heading6"/>
      </w:pPr>
      <w:bookmarkStart w:id="7628" w:name="_Toc160650401"/>
      <w:bookmarkStart w:id="7629" w:name="_Toc164928718"/>
      <w:bookmarkStart w:id="7630" w:name="_Toc168550581"/>
      <w:bookmarkStart w:id="7631" w:name="_Toc170118652"/>
      <w:bookmarkStart w:id="7632" w:name="_Toc209470734"/>
      <w:r w:rsidRPr="006D68AC">
        <w:t>6.15.3.3</w:t>
      </w:r>
      <w:r w:rsidRPr="006D68AC">
        <w:rPr>
          <w:lang w:eastAsia="zh-CN"/>
        </w:rPr>
        <w:t>.3</w:t>
      </w:r>
      <w:r w:rsidRPr="006D68AC">
        <w:t>.1</w:t>
      </w:r>
      <w:r w:rsidRPr="006D68AC">
        <w:tab/>
        <w:t>GET</w:t>
      </w:r>
      <w:bookmarkEnd w:id="7628"/>
      <w:bookmarkEnd w:id="7629"/>
      <w:bookmarkEnd w:id="7630"/>
      <w:bookmarkEnd w:id="7631"/>
      <w:bookmarkEnd w:id="7632"/>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Heading6"/>
        <w:rPr>
          <w:lang w:eastAsia="zh-CN"/>
        </w:rPr>
      </w:pPr>
      <w:bookmarkStart w:id="7633" w:name="_Toc160650402"/>
      <w:bookmarkStart w:id="7634" w:name="_Toc164928719"/>
      <w:bookmarkStart w:id="7635" w:name="_Toc168550582"/>
      <w:bookmarkStart w:id="7636" w:name="_Toc170118653"/>
      <w:bookmarkStart w:id="7637" w:name="_Toc209470735"/>
      <w:r w:rsidRPr="006D68AC">
        <w:rPr>
          <w:lang w:eastAsia="zh-CN"/>
        </w:rPr>
        <w:t>6.15.3.3.3</w:t>
      </w:r>
      <w:r w:rsidRPr="006D68AC">
        <w:t>.2</w:t>
      </w:r>
      <w:r w:rsidRPr="006D68AC">
        <w:rPr>
          <w:lang w:eastAsia="zh-CN"/>
        </w:rPr>
        <w:tab/>
        <w:t>PUT</w:t>
      </w:r>
      <w:bookmarkEnd w:id="7633"/>
      <w:bookmarkEnd w:id="7634"/>
      <w:bookmarkEnd w:id="7635"/>
      <w:bookmarkEnd w:id="7636"/>
      <w:bookmarkEnd w:id="7637"/>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7638" w:name="_PERM_MCCTEMPBM_CRPT98420374___4"/>
            <w:r w:rsidRPr="006D68AC">
              <w:t>1</w:t>
            </w:r>
            <w:bookmarkEnd w:id="7638"/>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7639" w:name="_PERM_MCCTEMPBM_CRPT98420375___4"/>
            <w:r w:rsidRPr="006D68AC">
              <w:t>1</w:t>
            </w:r>
            <w:bookmarkEnd w:id="7639"/>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7640" w:name="_PERM_MCCTEMPBM_CRPT98420376___4"/>
            <w:r w:rsidRPr="006D68AC">
              <w:t>1</w:t>
            </w:r>
            <w:bookmarkEnd w:id="7640"/>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7641" w:name="_PERM_MCCTEMPBM_CRPT98420377___4"/>
            <w:r w:rsidRPr="006D68AC">
              <w:t>1</w:t>
            </w:r>
            <w:bookmarkEnd w:id="7641"/>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Heading6"/>
      </w:pPr>
      <w:bookmarkStart w:id="7642" w:name="_Toc160650403"/>
      <w:bookmarkStart w:id="7643" w:name="_Toc164928720"/>
      <w:bookmarkStart w:id="7644" w:name="_Toc168550583"/>
      <w:bookmarkStart w:id="7645" w:name="_Toc170118654"/>
      <w:bookmarkStart w:id="7646" w:name="_Toc209470736"/>
      <w:bookmarkStart w:id="7647" w:name="_Toc144024249"/>
      <w:r w:rsidRPr="006D68AC">
        <w:t>6.15.3.3.3.3</w:t>
      </w:r>
      <w:r w:rsidRPr="006D68AC">
        <w:tab/>
        <w:t>PATCH</w:t>
      </w:r>
      <w:bookmarkEnd w:id="7642"/>
      <w:bookmarkEnd w:id="7643"/>
      <w:bookmarkEnd w:id="7644"/>
      <w:bookmarkEnd w:id="7645"/>
      <w:bookmarkEnd w:id="7646"/>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Heading6"/>
      </w:pPr>
      <w:bookmarkStart w:id="7648" w:name="_Toc160650404"/>
      <w:bookmarkStart w:id="7649" w:name="_Toc164928721"/>
      <w:bookmarkStart w:id="7650" w:name="_Toc168550584"/>
      <w:bookmarkStart w:id="7651" w:name="_Toc170118655"/>
      <w:bookmarkStart w:id="7652" w:name="_Toc209470737"/>
      <w:r w:rsidRPr="006D68AC">
        <w:t>6.15.3.3.3.4</w:t>
      </w:r>
      <w:r w:rsidRPr="006D68AC">
        <w:tab/>
        <w:t>DELETE</w:t>
      </w:r>
      <w:bookmarkEnd w:id="7647"/>
      <w:bookmarkEnd w:id="7648"/>
      <w:bookmarkEnd w:id="7649"/>
      <w:bookmarkEnd w:id="7650"/>
      <w:bookmarkEnd w:id="7651"/>
      <w:bookmarkEnd w:id="7652"/>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Heading5"/>
        <w:rPr>
          <w:lang w:eastAsia="zh-CN"/>
        </w:rPr>
      </w:pPr>
      <w:bookmarkStart w:id="7653" w:name="_Toc160650405"/>
      <w:bookmarkStart w:id="7654" w:name="_Toc164928722"/>
      <w:bookmarkStart w:id="7655" w:name="_Toc168550585"/>
      <w:bookmarkStart w:id="7656" w:name="_Toc170118656"/>
      <w:bookmarkStart w:id="7657" w:name="_Toc209470738"/>
      <w:r w:rsidRPr="006D68AC">
        <w:t>6.15.3.3</w:t>
      </w:r>
      <w:r w:rsidRPr="006D68AC">
        <w:rPr>
          <w:lang w:eastAsia="zh-CN"/>
        </w:rPr>
        <w:t>.4</w:t>
      </w:r>
      <w:r w:rsidRPr="006D68AC">
        <w:rPr>
          <w:lang w:eastAsia="zh-CN"/>
        </w:rPr>
        <w:tab/>
        <w:t>Resource Custom Operations</w:t>
      </w:r>
      <w:bookmarkEnd w:id="7653"/>
      <w:bookmarkEnd w:id="7654"/>
      <w:bookmarkEnd w:id="7655"/>
      <w:bookmarkEnd w:id="7656"/>
      <w:bookmarkEnd w:id="7657"/>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Heading3"/>
      </w:pPr>
      <w:bookmarkStart w:id="7658" w:name="_Toc160650406"/>
      <w:bookmarkStart w:id="7659" w:name="_Toc164928723"/>
      <w:bookmarkStart w:id="7660" w:name="_Toc168550586"/>
      <w:bookmarkStart w:id="7661" w:name="_Toc170118657"/>
      <w:bookmarkStart w:id="7662" w:name="_Toc209470739"/>
      <w:r w:rsidRPr="006D68AC">
        <w:t>6.15.4</w:t>
      </w:r>
      <w:r w:rsidRPr="006D68AC">
        <w:tab/>
        <w:t>Custom Operations without associated resources</w:t>
      </w:r>
      <w:bookmarkEnd w:id="7658"/>
      <w:bookmarkEnd w:id="7659"/>
      <w:bookmarkEnd w:id="7660"/>
      <w:bookmarkEnd w:id="7661"/>
      <w:bookmarkEnd w:id="7662"/>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Heading3"/>
      </w:pPr>
      <w:bookmarkStart w:id="7663" w:name="_Toc160650407"/>
      <w:bookmarkStart w:id="7664" w:name="_Toc164928724"/>
      <w:bookmarkStart w:id="7665" w:name="_Toc168550587"/>
      <w:bookmarkStart w:id="7666" w:name="_Toc170118658"/>
      <w:bookmarkStart w:id="7667" w:name="_Toc209470740"/>
      <w:r w:rsidRPr="006D68AC">
        <w:t>6.15.5</w:t>
      </w:r>
      <w:r w:rsidRPr="006D68AC">
        <w:tab/>
        <w:t>Notifications</w:t>
      </w:r>
      <w:bookmarkEnd w:id="7663"/>
      <w:bookmarkEnd w:id="7664"/>
      <w:bookmarkEnd w:id="7665"/>
      <w:bookmarkEnd w:id="7666"/>
      <w:bookmarkEnd w:id="7667"/>
    </w:p>
    <w:p w14:paraId="1D9FE75C" w14:textId="77777777" w:rsidR="00D3062E" w:rsidRPr="006D68AC" w:rsidRDefault="00D3062E" w:rsidP="00D3062E">
      <w:pPr>
        <w:pStyle w:val="Heading4"/>
      </w:pPr>
      <w:bookmarkStart w:id="7668" w:name="_Toc160650408"/>
      <w:bookmarkStart w:id="7669" w:name="_Toc164928725"/>
      <w:bookmarkStart w:id="7670" w:name="_Toc168550588"/>
      <w:bookmarkStart w:id="7671" w:name="_Toc170118659"/>
      <w:bookmarkStart w:id="7672" w:name="_Toc209470741"/>
      <w:r w:rsidRPr="006D68AC">
        <w:t>6.15.5.1</w:t>
      </w:r>
      <w:r w:rsidRPr="006D68AC">
        <w:tab/>
        <w:t>General</w:t>
      </w:r>
      <w:bookmarkEnd w:id="7668"/>
      <w:bookmarkEnd w:id="7669"/>
      <w:bookmarkEnd w:id="7670"/>
      <w:bookmarkEnd w:id="7671"/>
      <w:bookmarkEnd w:id="7672"/>
    </w:p>
    <w:p w14:paraId="61061036" w14:textId="77777777" w:rsidR="00B110B4" w:rsidRPr="006D68AC" w:rsidRDefault="00B110B4" w:rsidP="00B110B4">
      <w:pPr>
        <w:rPr>
          <w:noProof/>
        </w:rPr>
      </w:pPr>
      <w:bookmarkStart w:id="7673"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Heading4"/>
        <w:rPr>
          <w:lang w:val="en-US"/>
        </w:rPr>
      </w:pPr>
      <w:bookmarkStart w:id="7674" w:name="_Toc164928726"/>
      <w:bookmarkStart w:id="7675" w:name="_Toc168550589"/>
      <w:bookmarkStart w:id="7676" w:name="_Toc170118660"/>
      <w:bookmarkStart w:id="7677" w:name="_Toc209470742"/>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7673"/>
      <w:bookmarkEnd w:id="7674"/>
      <w:bookmarkEnd w:id="7675"/>
      <w:bookmarkEnd w:id="7676"/>
      <w:bookmarkEnd w:id="7677"/>
    </w:p>
    <w:p w14:paraId="08BD2135" w14:textId="77777777" w:rsidR="00D3062E" w:rsidRPr="006D68AC" w:rsidRDefault="00D3062E" w:rsidP="00D3062E">
      <w:pPr>
        <w:pStyle w:val="Heading5"/>
        <w:rPr>
          <w:noProof/>
          <w:lang w:val="en-US"/>
        </w:rPr>
      </w:pPr>
      <w:bookmarkStart w:id="7678" w:name="_Toc160650410"/>
      <w:bookmarkStart w:id="7679" w:name="_Toc164928727"/>
      <w:bookmarkStart w:id="7680" w:name="_Toc168550590"/>
      <w:bookmarkStart w:id="7681" w:name="_Toc170118661"/>
      <w:bookmarkStart w:id="7682" w:name="_Toc209470743"/>
      <w:r w:rsidRPr="006D68AC">
        <w:t>6.15</w:t>
      </w:r>
      <w:r w:rsidRPr="006D68AC">
        <w:rPr>
          <w:lang w:val="en-US"/>
        </w:rPr>
        <w:t>.5.2</w:t>
      </w:r>
      <w:r w:rsidRPr="006D68AC">
        <w:rPr>
          <w:noProof/>
          <w:lang w:val="en-US"/>
        </w:rPr>
        <w:t>.1</w:t>
      </w:r>
      <w:r w:rsidRPr="006D68AC">
        <w:rPr>
          <w:noProof/>
          <w:lang w:val="en-US"/>
        </w:rPr>
        <w:tab/>
        <w:t>Description</w:t>
      </w:r>
      <w:bookmarkEnd w:id="7678"/>
      <w:bookmarkEnd w:id="7679"/>
      <w:bookmarkEnd w:id="7680"/>
      <w:bookmarkEnd w:id="7681"/>
      <w:bookmarkEnd w:id="7682"/>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Heading5"/>
        <w:rPr>
          <w:noProof/>
        </w:rPr>
      </w:pPr>
      <w:bookmarkStart w:id="7683" w:name="_Toc160650411"/>
      <w:bookmarkStart w:id="7684" w:name="_Toc164928728"/>
      <w:bookmarkStart w:id="7685" w:name="_Toc168550591"/>
      <w:bookmarkStart w:id="7686" w:name="_Toc170118662"/>
      <w:bookmarkStart w:id="7687" w:name="_Toc209470744"/>
      <w:r w:rsidRPr="006D68AC">
        <w:t>6.15.5.2</w:t>
      </w:r>
      <w:r w:rsidRPr="006D68AC">
        <w:rPr>
          <w:noProof/>
        </w:rPr>
        <w:t>.2</w:t>
      </w:r>
      <w:r w:rsidRPr="006D68AC">
        <w:rPr>
          <w:noProof/>
        </w:rPr>
        <w:tab/>
        <w:t>Target URI</w:t>
      </w:r>
      <w:bookmarkEnd w:id="7683"/>
      <w:bookmarkEnd w:id="7684"/>
      <w:bookmarkEnd w:id="7685"/>
      <w:bookmarkEnd w:id="7686"/>
      <w:bookmarkEnd w:id="7687"/>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Heading5"/>
        <w:rPr>
          <w:noProof/>
        </w:rPr>
      </w:pPr>
      <w:bookmarkStart w:id="7688" w:name="_Toc160650412"/>
      <w:bookmarkStart w:id="7689" w:name="_Toc164928729"/>
      <w:bookmarkStart w:id="7690" w:name="_Toc168550592"/>
      <w:bookmarkStart w:id="7691" w:name="_Toc170118663"/>
      <w:bookmarkStart w:id="7692" w:name="_Toc209470745"/>
      <w:r w:rsidRPr="006D68AC">
        <w:t>6.15.5.2</w:t>
      </w:r>
      <w:r w:rsidRPr="006D68AC">
        <w:rPr>
          <w:noProof/>
        </w:rPr>
        <w:t>.3</w:t>
      </w:r>
      <w:r w:rsidRPr="006D68AC">
        <w:rPr>
          <w:noProof/>
        </w:rPr>
        <w:tab/>
        <w:t>Standard Methods</w:t>
      </w:r>
      <w:bookmarkEnd w:id="7688"/>
      <w:bookmarkEnd w:id="7689"/>
      <w:bookmarkEnd w:id="7690"/>
      <w:bookmarkEnd w:id="7691"/>
      <w:bookmarkEnd w:id="7692"/>
    </w:p>
    <w:p w14:paraId="1473E1C7" w14:textId="77777777" w:rsidR="00D3062E" w:rsidRPr="006D68AC" w:rsidRDefault="00D3062E" w:rsidP="00D3062E">
      <w:pPr>
        <w:pStyle w:val="Heading6"/>
        <w:rPr>
          <w:noProof/>
        </w:rPr>
      </w:pPr>
      <w:bookmarkStart w:id="7693" w:name="_Toc160650413"/>
      <w:bookmarkStart w:id="7694" w:name="_Toc164928730"/>
      <w:bookmarkStart w:id="7695" w:name="_Toc168550593"/>
      <w:bookmarkStart w:id="7696" w:name="_Toc170118664"/>
      <w:bookmarkStart w:id="7697" w:name="_Toc209470746"/>
      <w:r w:rsidRPr="006D68AC">
        <w:t>6.15.5.2.3</w:t>
      </w:r>
      <w:r w:rsidRPr="006D68AC">
        <w:rPr>
          <w:noProof/>
        </w:rPr>
        <w:t>.1</w:t>
      </w:r>
      <w:r w:rsidRPr="006D68AC">
        <w:rPr>
          <w:noProof/>
        </w:rPr>
        <w:tab/>
        <w:t>POST</w:t>
      </w:r>
      <w:bookmarkEnd w:id="7693"/>
      <w:bookmarkEnd w:id="7694"/>
      <w:bookmarkEnd w:id="7695"/>
      <w:bookmarkEnd w:id="7696"/>
      <w:bookmarkEnd w:id="7697"/>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Heading3"/>
      </w:pPr>
      <w:bookmarkStart w:id="7698" w:name="_Toc160650414"/>
      <w:bookmarkStart w:id="7699" w:name="_Toc164928731"/>
      <w:bookmarkStart w:id="7700" w:name="_Toc168550594"/>
      <w:bookmarkStart w:id="7701" w:name="_Toc170118665"/>
      <w:bookmarkStart w:id="7702" w:name="_Toc209470747"/>
      <w:r w:rsidRPr="006D68AC">
        <w:t>6.15.6</w:t>
      </w:r>
      <w:r w:rsidRPr="006D68AC">
        <w:tab/>
        <w:t>Data Model</w:t>
      </w:r>
      <w:bookmarkEnd w:id="7698"/>
      <w:bookmarkEnd w:id="7699"/>
      <w:bookmarkEnd w:id="7700"/>
      <w:bookmarkEnd w:id="7701"/>
      <w:bookmarkEnd w:id="7702"/>
    </w:p>
    <w:p w14:paraId="2B074455" w14:textId="77777777" w:rsidR="00D3062E" w:rsidRPr="006D68AC" w:rsidRDefault="00D3062E" w:rsidP="00D3062E">
      <w:pPr>
        <w:pStyle w:val="Heading4"/>
        <w:rPr>
          <w:lang w:eastAsia="zh-CN"/>
        </w:rPr>
      </w:pPr>
      <w:bookmarkStart w:id="7703" w:name="_Toc160650415"/>
      <w:bookmarkStart w:id="7704" w:name="_Toc164928732"/>
      <w:bookmarkStart w:id="7705" w:name="_Toc168550595"/>
      <w:bookmarkStart w:id="7706" w:name="_Toc170118666"/>
      <w:bookmarkStart w:id="7707" w:name="_Toc209470748"/>
      <w:r w:rsidRPr="006D68AC">
        <w:t>6.15.6</w:t>
      </w:r>
      <w:r w:rsidRPr="006D68AC">
        <w:rPr>
          <w:lang w:eastAsia="zh-CN"/>
        </w:rPr>
        <w:t>.1</w:t>
      </w:r>
      <w:r w:rsidRPr="006D68AC">
        <w:rPr>
          <w:lang w:eastAsia="zh-CN"/>
        </w:rPr>
        <w:tab/>
        <w:t>General</w:t>
      </w:r>
      <w:bookmarkEnd w:id="7703"/>
      <w:bookmarkEnd w:id="7704"/>
      <w:bookmarkEnd w:id="7705"/>
      <w:bookmarkEnd w:id="7706"/>
      <w:bookmarkEnd w:id="7707"/>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7708" w:name="_PERM_MCCTEMPBM_CRPT98420379___7"/>
            <w:r w:rsidRPr="006D68AC">
              <w:t>NetSliceId</w:t>
            </w:r>
            <w:bookmarkEnd w:id="7708"/>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7709" w:name="_PERM_MCCTEMPBM_CRPT98420380___4"/>
            <w:r w:rsidRPr="006D68AC">
              <w:t>6.3.6.2.15</w:t>
            </w:r>
            <w:bookmarkEnd w:id="7709"/>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7710" w:name="_PERM_MCCTEMPBM_CRPT98420381___7"/>
            <w:r w:rsidRPr="006D68AC">
              <w:t>Represents the identification information of a network slice.</w:t>
            </w:r>
            <w:bookmarkEnd w:id="7710"/>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7711" w:name="_PERM_MCCTEMPBM_CRPT98420382___7"/>
            <w:r w:rsidRPr="006D68AC">
              <w:t>ServiceProfile</w:t>
            </w:r>
            <w:bookmarkEnd w:id="7711"/>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7712"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7712"/>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7713" w:name="_PERM_MCCTEMPBM_CRPT98420384___7"/>
            <w:r w:rsidRPr="006D68AC">
              <w:t>Represents the service profile containing the properties of the network slice related requirements.</w:t>
            </w:r>
            <w:bookmarkEnd w:id="7713"/>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7714" w:name="_PERM_MCCTEMPBM_CRPT98420385___4"/>
            <w:r w:rsidRPr="006D68AC">
              <w:t>3GPP TS 29.571 [16]</w:t>
            </w:r>
            <w:bookmarkEnd w:id="7714"/>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7715" w:name="_PERM_MCCTEMPBM_CRPT98420386___4"/>
            <w:r w:rsidRPr="006D68AC">
              <w:t>3GPP TS 29.122 [2]</w:t>
            </w:r>
            <w:bookmarkEnd w:id="7715"/>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Heading4"/>
        <w:rPr>
          <w:lang w:eastAsia="zh-CN"/>
        </w:rPr>
      </w:pPr>
      <w:bookmarkStart w:id="7716" w:name="_Toc160650416"/>
      <w:bookmarkStart w:id="7717" w:name="_Toc164928733"/>
      <w:bookmarkStart w:id="7718" w:name="_Toc168550596"/>
      <w:bookmarkStart w:id="7719" w:name="_Toc170118667"/>
      <w:bookmarkStart w:id="7720" w:name="_Toc209470749"/>
      <w:r w:rsidRPr="006D68AC">
        <w:rPr>
          <w:lang w:eastAsia="zh-CN"/>
        </w:rPr>
        <w:t>6.15.6.2</w:t>
      </w:r>
      <w:r w:rsidRPr="006D68AC">
        <w:rPr>
          <w:lang w:eastAsia="zh-CN"/>
        </w:rPr>
        <w:tab/>
        <w:t>Structured data types</w:t>
      </w:r>
      <w:bookmarkEnd w:id="7716"/>
      <w:bookmarkEnd w:id="7717"/>
      <w:bookmarkEnd w:id="7718"/>
      <w:bookmarkEnd w:id="7719"/>
      <w:bookmarkEnd w:id="7720"/>
    </w:p>
    <w:p w14:paraId="4253DC01" w14:textId="77777777" w:rsidR="00D3062E" w:rsidRPr="006D68AC" w:rsidRDefault="00D3062E" w:rsidP="00D3062E">
      <w:pPr>
        <w:pStyle w:val="Heading5"/>
        <w:rPr>
          <w:lang w:eastAsia="zh-CN"/>
        </w:rPr>
      </w:pPr>
      <w:bookmarkStart w:id="7721" w:name="_Toc160650417"/>
      <w:bookmarkStart w:id="7722" w:name="_Toc164928734"/>
      <w:bookmarkStart w:id="7723" w:name="_Toc168550597"/>
      <w:bookmarkStart w:id="7724" w:name="_Toc170118668"/>
      <w:bookmarkStart w:id="7725" w:name="_Toc209470750"/>
      <w:r w:rsidRPr="006D68AC">
        <w:rPr>
          <w:lang w:eastAsia="zh-CN"/>
        </w:rPr>
        <w:t>6.15.6.2.1</w:t>
      </w:r>
      <w:r w:rsidRPr="006D68AC">
        <w:rPr>
          <w:lang w:eastAsia="zh-CN"/>
        </w:rPr>
        <w:tab/>
        <w:t>Introduction</w:t>
      </w:r>
      <w:bookmarkEnd w:id="7721"/>
      <w:bookmarkEnd w:id="7722"/>
      <w:bookmarkEnd w:id="7723"/>
      <w:bookmarkEnd w:id="7724"/>
      <w:bookmarkEnd w:id="7725"/>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Heading5"/>
      </w:pPr>
      <w:bookmarkStart w:id="7726" w:name="_Toc160650418"/>
      <w:bookmarkStart w:id="7727" w:name="_Toc164928735"/>
      <w:bookmarkStart w:id="7728" w:name="_Toc168550598"/>
      <w:bookmarkStart w:id="7729" w:name="_Toc170118669"/>
      <w:bookmarkStart w:id="7730" w:name="_Toc209470751"/>
      <w:r w:rsidRPr="006D68AC">
        <w:t>6.15.6.2.2</w:t>
      </w:r>
      <w:r w:rsidRPr="006D68AC">
        <w:tab/>
        <w:t>Type: SliceReqVerAlignSubsc</w:t>
      </w:r>
      <w:bookmarkEnd w:id="7726"/>
      <w:bookmarkEnd w:id="7727"/>
      <w:bookmarkEnd w:id="7728"/>
      <w:bookmarkEnd w:id="7729"/>
      <w:bookmarkEnd w:id="7730"/>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Heading5"/>
      </w:pPr>
      <w:bookmarkStart w:id="7731" w:name="_Toc160650419"/>
      <w:bookmarkStart w:id="7732" w:name="_Toc164928736"/>
      <w:bookmarkStart w:id="7733" w:name="_Toc168550599"/>
      <w:bookmarkStart w:id="7734" w:name="_Toc170118670"/>
      <w:bookmarkStart w:id="7735" w:name="_Toc209470752"/>
      <w:r w:rsidRPr="006D68AC">
        <w:t>6.15.6.2.3</w:t>
      </w:r>
      <w:r w:rsidRPr="006D68AC">
        <w:tab/>
        <w:t>Type: SliceReqVerAlignSubscPatch</w:t>
      </w:r>
      <w:bookmarkEnd w:id="7731"/>
      <w:bookmarkEnd w:id="7732"/>
      <w:bookmarkEnd w:id="7733"/>
      <w:bookmarkEnd w:id="7734"/>
      <w:bookmarkEnd w:id="773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Heading5"/>
      </w:pPr>
      <w:bookmarkStart w:id="7736" w:name="_Toc160650420"/>
      <w:bookmarkStart w:id="7737" w:name="_Toc164928737"/>
      <w:bookmarkStart w:id="7738" w:name="_Toc168550600"/>
      <w:bookmarkStart w:id="7739" w:name="_Toc170118671"/>
      <w:bookmarkStart w:id="7740" w:name="_Toc209470753"/>
      <w:r w:rsidRPr="006D68AC">
        <w:t>6.15.6.2.4</w:t>
      </w:r>
      <w:r w:rsidRPr="006D68AC">
        <w:tab/>
        <w:t>Type: SliceReqVerAlignNotif</w:t>
      </w:r>
      <w:bookmarkEnd w:id="7736"/>
      <w:bookmarkEnd w:id="7737"/>
      <w:bookmarkEnd w:id="7738"/>
      <w:bookmarkEnd w:id="7739"/>
      <w:bookmarkEnd w:id="7740"/>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Heading4"/>
        <w:rPr>
          <w:lang w:val="en-US"/>
        </w:rPr>
      </w:pPr>
      <w:bookmarkStart w:id="7741" w:name="_Toc160650421"/>
      <w:bookmarkStart w:id="7742" w:name="_Toc164928738"/>
      <w:bookmarkStart w:id="7743" w:name="_Toc168550601"/>
      <w:bookmarkStart w:id="7744" w:name="_Toc170118672"/>
      <w:bookmarkStart w:id="7745" w:name="_Toc209470754"/>
      <w:r w:rsidRPr="006D68AC">
        <w:t>6.15</w:t>
      </w:r>
      <w:r w:rsidRPr="006D68AC">
        <w:rPr>
          <w:lang w:val="en-US"/>
        </w:rPr>
        <w:t>.6.3</w:t>
      </w:r>
      <w:r w:rsidRPr="006D68AC">
        <w:rPr>
          <w:lang w:val="en-US"/>
        </w:rPr>
        <w:tab/>
        <w:t>Simple data types and enumerations</w:t>
      </w:r>
      <w:bookmarkEnd w:id="7741"/>
      <w:bookmarkEnd w:id="7742"/>
      <w:bookmarkEnd w:id="7743"/>
      <w:bookmarkEnd w:id="7744"/>
      <w:bookmarkEnd w:id="7745"/>
    </w:p>
    <w:p w14:paraId="035C3B56" w14:textId="77777777" w:rsidR="00D3062E" w:rsidRPr="006D68AC" w:rsidRDefault="00D3062E" w:rsidP="00D3062E">
      <w:pPr>
        <w:pStyle w:val="Heading5"/>
      </w:pPr>
      <w:bookmarkStart w:id="7746" w:name="_Toc160650422"/>
      <w:bookmarkStart w:id="7747" w:name="_Toc164928739"/>
      <w:bookmarkStart w:id="7748" w:name="_Toc168550602"/>
      <w:bookmarkStart w:id="7749" w:name="_Toc170118673"/>
      <w:bookmarkStart w:id="7750" w:name="_Toc209470755"/>
      <w:r w:rsidRPr="006D68AC">
        <w:t>6.15.6.3.1</w:t>
      </w:r>
      <w:r w:rsidRPr="006D68AC">
        <w:tab/>
        <w:t>Introduction</w:t>
      </w:r>
      <w:bookmarkEnd w:id="7746"/>
      <w:bookmarkEnd w:id="7747"/>
      <w:bookmarkEnd w:id="7748"/>
      <w:bookmarkEnd w:id="7749"/>
      <w:bookmarkEnd w:id="7750"/>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Heading5"/>
      </w:pPr>
      <w:bookmarkStart w:id="7751" w:name="_Toc160650423"/>
      <w:bookmarkStart w:id="7752" w:name="_Toc164928740"/>
      <w:bookmarkStart w:id="7753" w:name="_Toc168550603"/>
      <w:bookmarkStart w:id="7754" w:name="_Toc170118674"/>
      <w:bookmarkStart w:id="7755" w:name="_Toc209470756"/>
      <w:r w:rsidRPr="006D68AC">
        <w:t>6.15.6.3.2</w:t>
      </w:r>
      <w:r w:rsidRPr="006D68AC">
        <w:tab/>
        <w:t>Simple data types</w:t>
      </w:r>
      <w:bookmarkEnd w:id="7751"/>
      <w:bookmarkEnd w:id="7752"/>
      <w:bookmarkEnd w:id="7753"/>
      <w:bookmarkEnd w:id="7754"/>
      <w:bookmarkEnd w:id="775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Heading4"/>
        <w:rPr>
          <w:lang w:val="en-US"/>
        </w:rPr>
      </w:pPr>
      <w:bookmarkStart w:id="7756" w:name="_Toc160650424"/>
      <w:bookmarkStart w:id="7757" w:name="_Toc164928741"/>
      <w:bookmarkStart w:id="7758" w:name="_Toc168550604"/>
      <w:bookmarkStart w:id="7759" w:name="_Toc170118675"/>
      <w:bookmarkStart w:id="7760" w:name="_Toc209470757"/>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756"/>
      <w:bookmarkEnd w:id="7757"/>
      <w:bookmarkEnd w:id="7758"/>
      <w:bookmarkEnd w:id="7759"/>
      <w:bookmarkEnd w:id="7760"/>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Heading4"/>
      </w:pPr>
      <w:bookmarkStart w:id="7761" w:name="_Toc160650425"/>
      <w:bookmarkStart w:id="7762" w:name="_Toc164928742"/>
      <w:bookmarkStart w:id="7763" w:name="_Toc168550605"/>
      <w:bookmarkStart w:id="7764" w:name="_Toc170118676"/>
      <w:bookmarkStart w:id="7765" w:name="_Toc209470758"/>
      <w:r w:rsidRPr="006D68AC">
        <w:t>6.15.6.5</w:t>
      </w:r>
      <w:r w:rsidRPr="006D68AC">
        <w:tab/>
        <w:t>Binary data</w:t>
      </w:r>
      <w:bookmarkEnd w:id="7761"/>
      <w:bookmarkEnd w:id="7762"/>
      <w:bookmarkEnd w:id="7763"/>
      <w:bookmarkEnd w:id="7764"/>
      <w:bookmarkEnd w:id="7765"/>
    </w:p>
    <w:p w14:paraId="3B84A530" w14:textId="77777777" w:rsidR="00D3062E" w:rsidRPr="006D68AC" w:rsidRDefault="00D3062E" w:rsidP="00D3062E">
      <w:pPr>
        <w:pStyle w:val="Heading5"/>
      </w:pPr>
      <w:bookmarkStart w:id="7766" w:name="_Toc160650426"/>
      <w:bookmarkStart w:id="7767" w:name="_Toc164928743"/>
      <w:bookmarkStart w:id="7768" w:name="_Toc168550606"/>
      <w:bookmarkStart w:id="7769" w:name="_Toc170118677"/>
      <w:bookmarkStart w:id="7770" w:name="_Toc209470759"/>
      <w:r w:rsidRPr="006D68AC">
        <w:t>6.15.6.5.1</w:t>
      </w:r>
      <w:r w:rsidRPr="006D68AC">
        <w:tab/>
        <w:t>Binary Data Types</w:t>
      </w:r>
      <w:bookmarkEnd w:id="7766"/>
      <w:bookmarkEnd w:id="7767"/>
      <w:bookmarkEnd w:id="7768"/>
      <w:bookmarkEnd w:id="7769"/>
      <w:bookmarkEnd w:id="7770"/>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Heading3"/>
        <w:rPr>
          <w:lang w:eastAsia="zh-CN"/>
        </w:rPr>
      </w:pPr>
      <w:bookmarkStart w:id="7771" w:name="_Toc160650427"/>
      <w:bookmarkStart w:id="7772" w:name="_Toc164928744"/>
      <w:bookmarkStart w:id="7773" w:name="_Toc168550607"/>
      <w:bookmarkStart w:id="7774" w:name="_Toc170118678"/>
      <w:bookmarkStart w:id="7775" w:name="_Toc209470760"/>
      <w:r w:rsidRPr="006D68AC">
        <w:t>6.15.7</w:t>
      </w:r>
      <w:r w:rsidRPr="006D68AC">
        <w:tab/>
        <w:t>Error Handling</w:t>
      </w:r>
      <w:bookmarkEnd w:id="7771"/>
      <w:bookmarkEnd w:id="7772"/>
      <w:bookmarkEnd w:id="7773"/>
      <w:bookmarkEnd w:id="7774"/>
      <w:bookmarkEnd w:id="7775"/>
    </w:p>
    <w:p w14:paraId="5F8ACD43" w14:textId="77777777" w:rsidR="00D3062E" w:rsidRPr="006D68AC" w:rsidRDefault="00D3062E" w:rsidP="00D3062E">
      <w:pPr>
        <w:pStyle w:val="Heading4"/>
      </w:pPr>
      <w:bookmarkStart w:id="7776" w:name="_Toc160650428"/>
      <w:bookmarkStart w:id="7777" w:name="_Toc164928745"/>
      <w:bookmarkStart w:id="7778" w:name="_Toc168550608"/>
      <w:bookmarkStart w:id="7779" w:name="_Toc170118679"/>
      <w:bookmarkStart w:id="7780" w:name="_Toc209470761"/>
      <w:r w:rsidRPr="006D68AC">
        <w:t>6.15.7.1</w:t>
      </w:r>
      <w:r w:rsidRPr="006D68AC">
        <w:tab/>
        <w:t>General</w:t>
      </w:r>
      <w:bookmarkEnd w:id="7776"/>
      <w:bookmarkEnd w:id="7777"/>
      <w:bookmarkEnd w:id="7778"/>
      <w:bookmarkEnd w:id="7779"/>
      <w:bookmarkEnd w:id="7780"/>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Heading4"/>
      </w:pPr>
      <w:bookmarkStart w:id="7781" w:name="_Toc160650429"/>
      <w:bookmarkStart w:id="7782" w:name="_Toc164928746"/>
      <w:bookmarkStart w:id="7783" w:name="_Toc168550609"/>
      <w:bookmarkStart w:id="7784" w:name="_Toc170118680"/>
      <w:bookmarkStart w:id="7785" w:name="_Toc209470762"/>
      <w:r w:rsidRPr="006D68AC">
        <w:t>6.15.7.2</w:t>
      </w:r>
      <w:r w:rsidRPr="006D68AC">
        <w:tab/>
        <w:t>Protocol Errors</w:t>
      </w:r>
      <w:bookmarkEnd w:id="7781"/>
      <w:bookmarkEnd w:id="7782"/>
      <w:bookmarkEnd w:id="7783"/>
      <w:bookmarkEnd w:id="7784"/>
      <w:bookmarkEnd w:id="778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Heading4"/>
      </w:pPr>
      <w:bookmarkStart w:id="7786" w:name="_Toc160650430"/>
      <w:bookmarkStart w:id="7787" w:name="_Toc164928747"/>
      <w:bookmarkStart w:id="7788" w:name="_Toc168550610"/>
      <w:bookmarkStart w:id="7789" w:name="_Toc170118681"/>
      <w:bookmarkStart w:id="7790" w:name="_Toc209470763"/>
      <w:r w:rsidRPr="006D68AC">
        <w:t>6.15.7.3</w:t>
      </w:r>
      <w:r w:rsidRPr="006D68AC">
        <w:tab/>
        <w:t>Application Errors</w:t>
      </w:r>
      <w:bookmarkEnd w:id="7786"/>
      <w:bookmarkEnd w:id="7787"/>
      <w:bookmarkEnd w:id="7788"/>
      <w:bookmarkEnd w:id="7789"/>
      <w:bookmarkEnd w:id="7790"/>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Heading3"/>
        <w:rPr>
          <w:lang w:eastAsia="zh-CN"/>
        </w:rPr>
      </w:pPr>
      <w:bookmarkStart w:id="7791" w:name="_Toc160650431"/>
      <w:bookmarkStart w:id="7792" w:name="_Toc164928748"/>
      <w:bookmarkStart w:id="7793" w:name="_Toc168550611"/>
      <w:bookmarkStart w:id="7794" w:name="_Toc170118682"/>
      <w:bookmarkStart w:id="7795" w:name="_Toc209470764"/>
      <w:r w:rsidRPr="006D68AC">
        <w:t>6.15.8</w:t>
      </w:r>
      <w:r w:rsidRPr="006D68AC">
        <w:rPr>
          <w:lang w:eastAsia="zh-CN"/>
        </w:rPr>
        <w:tab/>
        <w:t>Feature negotiation</w:t>
      </w:r>
      <w:bookmarkEnd w:id="7791"/>
      <w:bookmarkEnd w:id="7792"/>
      <w:bookmarkEnd w:id="7793"/>
      <w:bookmarkEnd w:id="7794"/>
      <w:bookmarkEnd w:id="779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Heading3"/>
      </w:pPr>
      <w:bookmarkStart w:id="7796" w:name="_Toc160650432"/>
      <w:bookmarkStart w:id="7797" w:name="_Toc164928749"/>
      <w:bookmarkStart w:id="7798" w:name="_Toc168550612"/>
      <w:bookmarkStart w:id="7799" w:name="_Toc170118683"/>
      <w:bookmarkStart w:id="7800" w:name="_Toc209470765"/>
      <w:r w:rsidRPr="006D68AC">
        <w:t>6.15.9</w:t>
      </w:r>
      <w:r w:rsidRPr="006D68AC">
        <w:tab/>
        <w:t>Security</w:t>
      </w:r>
      <w:bookmarkEnd w:id="7796"/>
      <w:bookmarkEnd w:id="7797"/>
      <w:bookmarkEnd w:id="7798"/>
      <w:bookmarkEnd w:id="7799"/>
      <w:bookmarkEnd w:id="7800"/>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Heading2"/>
      </w:pPr>
      <w:bookmarkStart w:id="7801" w:name="_Toc160650433"/>
      <w:bookmarkStart w:id="7802" w:name="_Toc164928750"/>
      <w:bookmarkStart w:id="7803" w:name="_Toc168550613"/>
      <w:bookmarkStart w:id="7804" w:name="_Toc170118684"/>
      <w:bookmarkStart w:id="7805" w:name="_Toc209470766"/>
      <w:r w:rsidRPr="006D68AC">
        <w:rPr>
          <w:noProof/>
          <w:lang w:eastAsia="zh-CN"/>
        </w:rPr>
        <w:t>6.16</w:t>
      </w:r>
      <w:r w:rsidRPr="006D68AC">
        <w:tab/>
      </w:r>
      <w:r w:rsidRPr="006D68AC">
        <w:rPr>
          <w:lang w:val="en-US"/>
        </w:rPr>
        <w:t>NSCE_NSInfoDelivery</w:t>
      </w:r>
      <w:r w:rsidRPr="006D68AC">
        <w:t xml:space="preserve"> API</w:t>
      </w:r>
      <w:bookmarkEnd w:id="7552"/>
      <w:bookmarkEnd w:id="7553"/>
      <w:bookmarkEnd w:id="7554"/>
      <w:bookmarkEnd w:id="7801"/>
      <w:bookmarkEnd w:id="7802"/>
      <w:bookmarkEnd w:id="7803"/>
      <w:bookmarkEnd w:id="7804"/>
      <w:bookmarkEnd w:id="7805"/>
    </w:p>
    <w:p w14:paraId="63E27122" w14:textId="6F3A862D" w:rsidR="00091209" w:rsidRPr="006D68AC" w:rsidRDefault="00091209" w:rsidP="00091209">
      <w:pPr>
        <w:pStyle w:val="Heading3"/>
      </w:pPr>
      <w:bookmarkStart w:id="7806" w:name="_Toc157435089"/>
      <w:bookmarkStart w:id="7807" w:name="_Toc157436804"/>
      <w:bookmarkStart w:id="7808" w:name="_Toc157440644"/>
      <w:bookmarkStart w:id="7809" w:name="_Toc160650434"/>
      <w:bookmarkStart w:id="7810" w:name="_Toc164928751"/>
      <w:bookmarkStart w:id="7811" w:name="_Toc168550614"/>
      <w:bookmarkStart w:id="7812" w:name="_Toc170118685"/>
      <w:bookmarkStart w:id="7813" w:name="_Toc209470767"/>
      <w:r w:rsidRPr="006D68AC">
        <w:rPr>
          <w:noProof/>
          <w:lang w:eastAsia="zh-CN"/>
        </w:rPr>
        <w:t>6.16</w:t>
      </w:r>
      <w:r w:rsidRPr="006D68AC">
        <w:t>.1</w:t>
      </w:r>
      <w:r w:rsidRPr="006D68AC">
        <w:tab/>
        <w:t>Introduction</w:t>
      </w:r>
      <w:bookmarkEnd w:id="7806"/>
      <w:bookmarkEnd w:id="7807"/>
      <w:bookmarkEnd w:id="7808"/>
      <w:bookmarkEnd w:id="7809"/>
      <w:bookmarkEnd w:id="7810"/>
      <w:bookmarkEnd w:id="7811"/>
      <w:bookmarkEnd w:id="7812"/>
      <w:bookmarkEnd w:id="7813"/>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Heading3"/>
      </w:pPr>
      <w:bookmarkStart w:id="7814" w:name="_Toc157435090"/>
      <w:bookmarkStart w:id="7815" w:name="_Toc157436805"/>
      <w:bookmarkStart w:id="7816" w:name="_Toc157440645"/>
      <w:bookmarkStart w:id="7817" w:name="_Toc160650435"/>
      <w:bookmarkStart w:id="7818" w:name="_Toc164928752"/>
      <w:bookmarkStart w:id="7819" w:name="_Toc168550615"/>
      <w:bookmarkStart w:id="7820" w:name="_Toc170118686"/>
      <w:bookmarkStart w:id="7821" w:name="_Toc209470768"/>
      <w:r w:rsidRPr="006D68AC">
        <w:rPr>
          <w:noProof/>
          <w:lang w:eastAsia="zh-CN"/>
        </w:rPr>
        <w:t>6.16</w:t>
      </w:r>
      <w:r w:rsidRPr="006D68AC">
        <w:t>.2</w:t>
      </w:r>
      <w:r w:rsidRPr="006D68AC">
        <w:tab/>
        <w:t>Usage of HTTP</w:t>
      </w:r>
      <w:bookmarkEnd w:id="7814"/>
      <w:bookmarkEnd w:id="7815"/>
      <w:bookmarkEnd w:id="7816"/>
      <w:bookmarkEnd w:id="7817"/>
      <w:bookmarkEnd w:id="7818"/>
      <w:bookmarkEnd w:id="7819"/>
      <w:bookmarkEnd w:id="7820"/>
      <w:bookmarkEnd w:id="7821"/>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Heading3"/>
      </w:pPr>
      <w:bookmarkStart w:id="7822" w:name="_Toc157435091"/>
      <w:bookmarkStart w:id="7823" w:name="_Toc157436806"/>
      <w:bookmarkStart w:id="7824" w:name="_Toc157440646"/>
      <w:bookmarkStart w:id="7825" w:name="_Toc160650436"/>
      <w:bookmarkStart w:id="7826" w:name="_Toc164928753"/>
      <w:bookmarkStart w:id="7827" w:name="_Toc168550616"/>
      <w:bookmarkStart w:id="7828" w:name="_Toc170118687"/>
      <w:bookmarkStart w:id="7829" w:name="_Toc209470769"/>
      <w:r w:rsidRPr="006D68AC">
        <w:rPr>
          <w:noProof/>
          <w:lang w:eastAsia="zh-CN"/>
        </w:rPr>
        <w:t>6.16</w:t>
      </w:r>
      <w:r w:rsidRPr="006D68AC">
        <w:t>.3</w:t>
      </w:r>
      <w:r w:rsidRPr="006D68AC">
        <w:tab/>
        <w:t>Resources</w:t>
      </w:r>
      <w:bookmarkEnd w:id="7822"/>
      <w:bookmarkEnd w:id="7823"/>
      <w:bookmarkEnd w:id="7824"/>
      <w:bookmarkEnd w:id="7825"/>
      <w:bookmarkEnd w:id="7826"/>
      <w:bookmarkEnd w:id="7827"/>
      <w:bookmarkEnd w:id="7828"/>
      <w:bookmarkEnd w:id="7829"/>
    </w:p>
    <w:p w14:paraId="18367A58" w14:textId="488A7696" w:rsidR="00091209" w:rsidRPr="006D68AC" w:rsidRDefault="00091209" w:rsidP="00091209">
      <w:pPr>
        <w:pStyle w:val="Heading4"/>
      </w:pPr>
      <w:bookmarkStart w:id="7830" w:name="_Toc157435092"/>
      <w:bookmarkStart w:id="7831" w:name="_Toc157436807"/>
      <w:bookmarkStart w:id="7832" w:name="_Toc157440647"/>
      <w:bookmarkStart w:id="7833" w:name="_Toc160650437"/>
      <w:bookmarkStart w:id="7834" w:name="_Toc164928754"/>
      <w:bookmarkStart w:id="7835" w:name="_Toc168550617"/>
      <w:bookmarkStart w:id="7836" w:name="_Toc170118688"/>
      <w:bookmarkStart w:id="7837" w:name="_Toc209470770"/>
      <w:r w:rsidRPr="006D68AC">
        <w:rPr>
          <w:noProof/>
          <w:lang w:eastAsia="zh-CN"/>
        </w:rPr>
        <w:t>6.16</w:t>
      </w:r>
      <w:r w:rsidRPr="006D68AC">
        <w:t>.3.1</w:t>
      </w:r>
      <w:r w:rsidRPr="006D68AC">
        <w:tab/>
        <w:t>Overview</w:t>
      </w:r>
      <w:bookmarkEnd w:id="7830"/>
      <w:bookmarkEnd w:id="7831"/>
      <w:bookmarkEnd w:id="7832"/>
      <w:bookmarkEnd w:id="7833"/>
      <w:bookmarkEnd w:id="7834"/>
      <w:bookmarkEnd w:id="7835"/>
      <w:bookmarkEnd w:id="7836"/>
      <w:bookmarkEnd w:id="7837"/>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45pt;height:185.95pt;mso-width-percent:0;mso-height-percent:0;mso-width-percent:0;mso-height-percent:0" o:ole="">
            <v:imagedata r:id="rId167" o:title=""/>
          </v:shape>
          <o:OLEObject Type="Embed" ProgID="Word.Document.8" ShapeID="_x0000_i1106" DrawAspect="Content" ObjectID="_1820301982"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Heading4"/>
      </w:pPr>
      <w:bookmarkStart w:id="7838" w:name="_Toc157435093"/>
      <w:bookmarkStart w:id="7839" w:name="_Toc157436808"/>
      <w:bookmarkStart w:id="7840" w:name="_Toc157440648"/>
      <w:bookmarkStart w:id="7841" w:name="_Toc160650438"/>
      <w:bookmarkStart w:id="7842" w:name="_Toc164928755"/>
      <w:bookmarkStart w:id="7843" w:name="_Toc168550618"/>
      <w:bookmarkStart w:id="7844" w:name="_Toc170118689"/>
      <w:bookmarkStart w:id="7845" w:name="_Toc209470771"/>
      <w:r w:rsidRPr="006D68AC">
        <w:rPr>
          <w:noProof/>
          <w:lang w:eastAsia="zh-CN"/>
        </w:rPr>
        <w:t>6.16</w:t>
      </w:r>
      <w:r w:rsidRPr="006D68AC">
        <w:t>.3.2</w:t>
      </w:r>
      <w:r w:rsidRPr="006D68AC">
        <w:tab/>
        <w:t>Resource: Network Slice Information Sets</w:t>
      </w:r>
      <w:bookmarkEnd w:id="7838"/>
      <w:bookmarkEnd w:id="7839"/>
      <w:bookmarkEnd w:id="7840"/>
      <w:bookmarkEnd w:id="7841"/>
      <w:bookmarkEnd w:id="7842"/>
      <w:bookmarkEnd w:id="7843"/>
      <w:bookmarkEnd w:id="7844"/>
      <w:bookmarkEnd w:id="7845"/>
    </w:p>
    <w:p w14:paraId="7C0D60B2" w14:textId="3178F70B" w:rsidR="00091209" w:rsidRPr="006D68AC" w:rsidRDefault="00091209" w:rsidP="00091209">
      <w:pPr>
        <w:pStyle w:val="Heading5"/>
      </w:pPr>
      <w:bookmarkStart w:id="7846" w:name="_Toc157435094"/>
      <w:bookmarkStart w:id="7847" w:name="_Toc157436809"/>
      <w:bookmarkStart w:id="7848" w:name="_Toc157440649"/>
      <w:bookmarkStart w:id="7849" w:name="_Toc160650439"/>
      <w:bookmarkStart w:id="7850" w:name="_Toc164928756"/>
      <w:bookmarkStart w:id="7851" w:name="_Toc168550619"/>
      <w:bookmarkStart w:id="7852" w:name="_Toc170118690"/>
      <w:bookmarkStart w:id="7853" w:name="_Toc209470772"/>
      <w:r w:rsidRPr="006D68AC">
        <w:rPr>
          <w:noProof/>
          <w:lang w:eastAsia="zh-CN"/>
        </w:rPr>
        <w:t>6.16</w:t>
      </w:r>
      <w:r w:rsidRPr="006D68AC">
        <w:t>.3.2.1</w:t>
      </w:r>
      <w:r w:rsidRPr="006D68AC">
        <w:tab/>
        <w:t>Description</w:t>
      </w:r>
      <w:bookmarkEnd w:id="7846"/>
      <w:bookmarkEnd w:id="7847"/>
      <w:bookmarkEnd w:id="7848"/>
      <w:bookmarkEnd w:id="7849"/>
      <w:bookmarkEnd w:id="7850"/>
      <w:bookmarkEnd w:id="7851"/>
      <w:bookmarkEnd w:id="7852"/>
      <w:bookmarkEnd w:id="785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Heading5"/>
      </w:pPr>
      <w:bookmarkStart w:id="7854" w:name="_Toc157435095"/>
      <w:bookmarkStart w:id="7855" w:name="_Toc157436810"/>
      <w:bookmarkStart w:id="7856" w:name="_Toc157440650"/>
      <w:bookmarkStart w:id="7857" w:name="_Toc160650440"/>
      <w:bookmarkStart w:id="7858" w:name="_Toc164928757"/>
      <w:bookmarkStart w:id="7859" w:name="_Toc168550620"/>
      <w:bookmarkStart w:id="7860" w:name="_Toc170118691"/>
      <w:bookmarkStart w:id="7861" w:name="_Toc209470773"/>
      <w:r w:rsidRPr="006D68AC">
        <w:rPr>
          <w:noProof/>
          <w:lang w:eastAsia="zh-CN"/>
        </w:rPr>
        <w:t>6.16</w:t>
      </w:r>
      <w:r w:rsidRPr="006D68AC">
        <w:t>.3.2.2</w:t>
      </w:r>
      <w:r w:rsidRPr="006D68AC">
        <w:tab/>
        <w:t>Resource Definition</w:t>
      </w:r>
      <w:bookmarkEnd w:id="7854"/>
      <w:bookmarkEnd w:id="7855"/>
      <w:bookmarkEnd w:id="7856"/>
      <w:bookmarkEnd w:id="7857"/>
      <w:bookmarkEnd w:id="7858"/>
      <w:bookmarkEnd w:id="7859"/>
      <w:bookmarkEnd w:id="7860"/>
      <w:bookmarkEnd w:id="7861"/>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7862"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7862"/>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Heading5"/>
      </w:pPr>
      <w:bookmarkStart w:id="7863" w:name="_Toc157435096"/>
      <w:bookmarkStart w:id="7864" w:name="_Toc157436811"/>
      <w:bookmarkStart w:id="7865" w:name="_Toc157440651"/>
      <w:bookmarkStart w:id="7866" w:name="_Toc160650441"/>
      <w:bookmarkStart w:id="7867" w:name="_Toc164928758"/>
      <w:bookmarkStart w:id="7868" w:name="_Toc168550621"/>
      <w:bookmarkStart w:id="7869" w:name="_Toc170118692"/>
      <w:bookmarkStart w:id="7870" w:name="_Toc209470774"/>
      <w:r w:rsidRPr="006D68AC">
        <w:rPr>
          <w:noProof/>
          <w:lang w:eastAsia="zh-CN"/>
        </w:rPr>
        <w:t>6.16</w:t>
      </w:r>
      <w:r w:rsidRPr="006D68AC">
        <w:t>.3.2.3</w:t>
      </w:r>
      <w:r w:rsidRPr="006D68AC">
        <w:tab/>
        <w:t>Resource Standard Methods</w:t>
      </w:r>
      <w:bookmarkEnd w:id="7863"/>
      <w:bookmarkEnd w:id="7864"/>
      <w:bookmarkEnd w:id="7865"/>
      <w:bookmarkEnd w:id="7866"/>
      <w:bookmarkEnd w:id="7867"/>
      <w:bookmarkEnd w:id="7868"/>
      <w:bookmarkEnd w:id="7869"/>
      <w:bookmarkEnd w:id="7870"/>
    </w:p>
    <w:p w14:paraId="446DE5DC" w14:textId="75DD974E" w:rsidR="00091209" w:rsidRPr="006D68AC" w:rsidRDefault="00091209" w:rsidP="000B7712">
      <w:pPr>
        <w:pStyle w:val="Heading6"/>
      </w:pPr>
      <w:bookmarkStart w:id="7871" w:name="_Toc157435097"/>
      <w:bookmarkStart w:id="7872" w:name="_Toc157436812"/>
      <w:bookmarkStart w:id="7873" w:name="_Toc157440652"/>
      <w:bookmarkStart w:id="7874" w:name="_Toc160650442"/>
      <w:bookmarkStart w:id="7875" w:name="_Toc164928759"/>
      <w:bookmarkStart w:id="7876" w:name="_Toc168550622"/>
      <w:bookmarkStart w:id="7877" w:name="_Toc170118693"/>
      <w:bookmarkStart w:id="7878" w:name="_Toc209470775"/>
      <w:r w:rsidRPr="006D68AC">
        <w:t>6.16.3.2.3.1</w:t>
      </w:r>
      <w:r w:rsidRPr="006D68AC">
        <w:tab/>
        <w:t>GET</w:t>
      </w:r>
      <w:bookmarkEnd w:id="7871"/>
      <w:bookmarkEnd w:id="7872"/>
      <w:bookmarkEnd w:id="7873"/>
      <w:bookmarkEnd w:id="7874"/>
      <w:bookmarkEnd w:id="7875"/>
      <w:bookmarkEnd w:id="7876"/>
      <w:bookmarkEnd w:id="7877"/>
      <w:bookmarkEnd w:id="787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SimSun"/>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SimSun"/>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SimSun"/>
        </w:rPr>
        <w:t>.3.2.3.1</w:t>
      </w:r>
      <w:r w:rsidRPr="006D68AC">
        <w:t>-2 and the response data structures and response codes specified in table </w:t>
      </w:r>
      <w:r w:rsidRPr="006D68AC">
        <w:rPr>
          <w:noProof/>
          <w:lang w:eastAsia="zh-CN"/>
        </w:rPr>
        <w:t>6.16</w:t>
      </w:r>
      <w:r w:rsidRPr="006D68AC">
        <w:rPr>
          <w:rFonts w:eastAsia="SimSun"/>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Heading5"/>
      </w:pPr>
      <w:bookmarkStart w:id="7879" w:name="_Toc157435098"/>
      <w:bookmarkStart w:id="7880" w:name="_Toc157436813"/>
      <w:bookmarkStart w:id="7881" w:name="_Toc157440653"/>
      <w:bookmarkStart w:id="7882" w:name="_Toc160650443"/>
      <w:bookmarkStart w:id="7883" w:name="_Toc164928760"/>
      <w:bookmarkStart w:id="7884" w:name="_Toc168550623"/>
      <w:bookmarkStart w:id="7885" w:name="_Toc170118694"/>
      <w:bookmarkStart w:id="7886" w:name="_Toc209470776"/>
      <w:r w:rsidRPr="006D68AC">
        <w:rPr>
          <w:noProof/>
          <w:lang w:eastAsia="zh-CN"/>
        </w:rPr>
        <w:t>6.16</w:t>
      </w:r>
      <w:r w:rsidRPr="006D68AC">
        <w:t>.3.2.4</w:t>
      </w:r>
      <w:r w:rsidRPr="006D68AC">
        <w:tab/>
        <w:t>Resource Custom Operations</w:t>
      </w:r>
      <w:bookmarkEnd w:id="7879"/>
      <w:bookmarkEnd w:id="7880"/>
      <w:bookmarkEnd w:id="7881"/>
      <w:bookmarkEnd w:id="7882"/>
      <w:bookmarkEnd w:id="7883"/>
      <w:bookmarkEnd w:id="7884"/>
      <w:bookmarkEnd w:id="7885"/>
      <w:bookmarkEnd w:id="7886"/>
    </w:p>
    <w:p w14:paraId="7FBD0AEA" w14:textId="0549FDF8" w:rsidR="00091209" w:rsidRPr="006D68AC" w:rsidRDefault="00091209" w:rsidP="000B7712">
      <w:pPr>
        <w:pStyle w:val="Heading6"/>
      </w:pPr>
      <w:bookmarkStart w:id="7887" w:name="_Toc157435099"/>
      <w:bookmarkStart w:id="7888" w:name="_Toc157436814"/>
      <w:bookmarkStart w:id="7889" w:name="_Toc157440654"/>
      <w:bookmarkStart w:id="7890" w:name="_Toc160650444"/>
      <w:bookmarkStart w:id="7891" w:name="_Toc164928761"/>
      <w:bookmarkStart w:id="7892" w:name="_Toc168550624"/>
      <w:bookmarkStart w:id="7893" w:name="_Toc170118695"/>
      <w:bookmarkStart w:id="7894" w:name="_Toc209470777"/>
      <w:r w:rsidRPr="006D68AC">
        <w:t>6.16.3.2.4.1</w:t>
      </w:r>
      <w:r w:rsidRPr="006D68AC">
        <w:tab/>
        <w:t>Overview</w:t>
      </w:r>
      <w:bookmarkEnd w:id="7887"/>
      <w:bookmarkEnd w:id="7888"/>
      <w:bookmarkEnd w:id="7889"/>
      <w:bookmarkEnd w:id="7890"/>
      <w:bookmarkEnd w:id="7891"/>
      <w:bookmarkEnd w:id="7892"/>
      <w:bookmarkEnd w:id="7893"/>
      <w:bookmarkEnd w:id="7894"/>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Heading6"/>
      </w:pPr>
      <w:bookmarkStart w:id="7895" w:name="_Toc157435100"/>
      <w:bookmarkStart w:id="7896" w:name="_Toc157436815"/>
      <w:bookmarkStart w:id="7897" w:name="_Toc157440655"/>
      <w:bookmarkStart w:id="7898" w:name="_Toc160650445"/>
      <w:bookmarkStart w:id="7899" w:name="_Toc164928762"/>
      <w:bookmarkStart w:id="7900" w:name="_Toc168550625"/>
      <w:bookmarkStart w:id="7901" w:name="_Toc170118696"/>
      <w:bookmarkStart w:id="7902" w:name="_Toc209470778"/>
      <w:r w:rsidRPr="006D68AC">
        <w:t>6.16.3.2.4.2</w:t>
      </w:r>
      <w:r w:rsidRPr="006D68AC">
        <w:tab/>
        <w:t>Operation: Deliver</w:t>
      </w:r>
      <w:bookmarkEnd w:id="7895"/>
      <w:bookmarkEnd w:id="7896"/>
      <w:bookmarkEnd w:id="7897"/>
      <w:bookmarkEnd w:id="7898"/>
      <w:bookmarkEnd w:id="7899"/>
      <w:bookmarkEnd w:id="7900"/>
      <w:bookmarkEnd w:id="7901"/>
      <w:bookmarkEnd w:id="7902"/>
    </w:p>
    <w:p w14:paraId="6D2C57FE" w14:textId="0D423372" w:rsidR="00091209" w:rsidRPr="006D68AC" w:rsidRDefault="00091209" w:rsidP="00CA1157">
      <w:pPr>
        <w:pStyle w:val="Heading7"/>
      </w:pPr>
      <w:bookmarkStart w:id="7903" w:name="_Toc157435101"/>
      <w:bookmarkStart w:id="7904" w:name="_Toc157436816"/>
      <w:bookmarkStart w:id="7905" w:name="_Toc157440656"/>
      <w:bookmarkStart w:id="7906" w:name="_Toc160650446"/>
      <w:bookmarkStart w:id="7907" w:name="_Toc170118697"/>
      <w:bookmarkStart w:id="7908" w:name="_Toc209470779"/>
      <w:r w:rsidRPr="006D68AC">
        <w:t>6.16.3.2.4.2.1</w:t>
      </w:r>
      <w:r w:rsidRPr="006D68AC">
        <w:tab/>
        <w:t>Description</w:t>
      </w:r>
      <w:bookmarkEnd w:id="7903"/>
      <w:bookmarkEnd w:id="7904"/>
      <w:bookmarkEnd w:id="7905"/>
      <w:bookmarkEnd w:id="7906"/>
      <w:bookmarkEnd w:id="7907"/>
      <w:bookmarkEnd w:id="7908"/>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Heading7"/>
        <w:rPr>
          <w:noProof/>
        </w:rPr>
      </w:pPr>
      <w:bookmarkStart w:id="7909" w:name="_Toc160650447"/>
      <w:bookmarkStart w:id="7910" w:name="_Toc170118698"/>
      <w:bookmarkStart w:id="7911" w:name="_Toc209470780"/>
      <w:bookmarkStart w:id="7912" w:name="_Toc157435103"/>
      <w:bookmarkStart w:id="7913" w:name="_Toc157436818"/>
      <w:bookmarkStart w:id="7914" w:name="_Toc157440658"/>
      <w:r w:rsidRPr="006D68AC">
        <w:rPr>
          <w:noProof/>
        </w:rPr>
        <w:t>6.16.3.2.4.2.2</w:t>
      </w:r>
      <w:r w:rsidRPr="006D68AC">
        <w:rPr>
          <w:noProof/>
        </w:rPr>
        <w:tab/>
        <w:t>Operation Definition</w:t>
      </w:r>
      <w:bookmarkEnd w:id="7909"/>
      <w:bookmarkEnd w:id="7910"/>
      <w:bookmarkEnd w:id="7911"/>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7915" w:name="_PERM_MCCTEMPBM_CRPT98420388___4"/>
            <w:r w:rsidRPr="006D68AC">
              <w:t>1</w:t>
            </w:r>
            <w:bookmarkEnd w:id="7915"/>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Heading3"/>
      </w:pPr>
      <w:bookmarkStart w:id="7916" w:name="_Toc160650448"/>
      <w:bookmarkStart w:id="7917" w:name="_Toc164928763"/>
      <w:bookmarkStart w:id="7918" w:name="_Toc168550626"/>
      <w:bookmarkStart w:id="7919" w:name="_Toc170118699"/>
      <w:bookmarkStart w:id="7920" w:name="_Toc209470781"/>
      <w:r w:rsidRPr="006D68AC">
        <w:rPr>
          <w:noProof/>
          <w:lang w:eastAsia="zh-CN"/>
        </w:rPr>
        <w:t>6.16</w:t>
      </w:r>
      <w:r w:rsidRPr="006D68AC">
        <w:t>.4</w:t>
      </w:r>
      <w:r w:rsidRPr="006D68AC">
        <w:tab/>
        <w:t>Custom Operations without associated resources</w:t>
      </w:r>
      <w:bookmarkEnd w:id="7912"/>
      <w:bookmarkEnd w:id="7913"/>
      <w:bookmarkEnd w:id="7914"/>
      <w:bookmarkEnd w:id="7916"/>
      <w:bookmarkEnd w:id="7917"/>
      <w:bookmarkEnd w:id="7918"/>
      <w:bookmarkEnd w:id="7919"/>
      <w:bookmarkEnd w:id="7920"/>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Heading3"/>
      </w:pPr>
      <w:bookmarkStart w:id="7921" w:name="_Toc157435104"/>
      <w:bookmarkStart w:id="7922" w:name="_Toc157436819"/>
      <w:bookmarkStart w:id="7923" w:name="_Toc157440659"/>
      <w:bookmarkStart w:id="7924" w:name="_Toc160650449"/>
      <w:bookmarkStart w:id="7925" w:name="_Toc164928764"/>
      <w:bookmarkStart w:id="7926" w:name="_Toc168550627"/>
      <w:bookmarkStart w:id="7927" w:name="_Toc170118700"/>
      <w:bookmarkStart w:id="7928" w:name="_Toc209470782"/>
      <w:r w:rsidRPr="006D68AC">
        <w:rPr>
          <w:noProof/>
          <w:lang w:eastAsia="zh-CN"/>
        </w:rPr>
        <w:t>6.16</w:t>
      </w:r>
      <w:r w:rsidRPr="006D68AC">
        <w:t>.5</w:t>
      </w:r>
      <w:r w:rsidRPr="006D68AC">
        <w:tab/>
        <w:t>Notifications</w:t>
      </w:r>
      <w:bookmarkEnd w:id="7921"/>
      <w:bookmarkEnd w:id="7922"/>
      <w:bookmarkEnd w:id="7923"/>
      <w:bookmarkEnd w:id="7924"/>
      <w:bookmarkEnd w:id="7925"/>
      <w:bookmarkEnd w:id="7926"/>
      <w:bookmarkEnd w:id="7927"/>
      <w:bookmarkEnd w:id="7928"/>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Heading3"/>
      </w:pPr>
      <w:bookmarkStart w:id="7929" w:name="_Toc157435105"/>
      <w:bookmarkStart w:id="7930" w:name="_Toc157436820"/>
      <w:bookmarkStart w:id="7931" w:name="_Toc157440660"/>
      <w:bookmarkStart w:id="7932" w:name="_Toc160650450"/>
      <w:bookmarkStart w:id="7933" w:name="_Toc164928765"/>
      <w:bookmarkStart w:id="7934" w:name="_Toc168550628"/>
      <w:bookmarkStart w:id="7935" w:name="_Toc170118701"/>
      <w:bookmarkStart w:id="7936" w:name="_Toc209470783"/>
      <w:r w:rsidRPr="006D68AC">
        <w:rPr>
          <w:noProof/>
          <w:lang w:eastAsia="zh-CN"/>
        </w:rPr>
        <w:t>6.16</w:t>
      </w:r>
      <w:r w:rsidRPr="006D68AC">
        <w:t>.6</w:t>
      </w:r>
      <w:r w:rsidRPr="006D68AC">
        <w:tab/>
        <w:t>Data Model</w:t>
      </w:r>
      <w:bookmarkEnd w:id="7929"/>
      <w:bookmarkEnd w:id="7930"/>
      <w:bookmarkEnd w:id="7931"/>
      <w:bookmarkEnd w:id="7932"/>
      <w:bookmarkEnd w:id="7933"/>
      <w:bookmarkEnd w:id="7934"/>
      <w:bookmarkEnd w:id="7935"/>
      <w:bookmarkEnd w:id="7936"/>
    </w:p>
    <w:p w14:paraId="227665EC" w14:textId="4BC4462F" w:rsidR="00091209" w:rsidRPr="006D68AC" w:rsidRDefault="00091209" w:rsidP="00091209">
      <w:pPr>
        <w:pStyle w:val="Heading4"/>
      </w:pPr>
      <w:bookmarkStart w:id="7937" w:name="_Toc157435106"/>
      <w:bookmarkStart w:id="7938" w:name="_Toc157436821"/>
      <w:bookmarkStart w:id="7939" w:name="_Toc157440661"/>
      <w:bookmarkStart w:id="7940" w:name="_Toc160650451"/>
      <w:bookmarkStart w:id="7941" w:name="_Toc164928766"/>
      <w:bookmarkStart w:id="7942" w:name="_Toc168550629"/>
      <w:bookmarkStart w:id="7943" w:name="_Toc170118702"/>
      <w:bookmarkStart w:id="7944" w:name="_Toc209470784"/>
      <w:r w:rsidRPr="006D68AC">
        <w:rPr>
          <w:noProof/>
          <w:lang w:eastAsia="zh-CN"/>
        </w:rPr>
        <w:t>6.16</w:t>
      </w:r>
      <w:r w:rsidRPr="006D68AC">
        <w:t>.6.1</w:t>
      </w:r>
      <w:r w:rsidRPr="006D68AC">
        <w:tab/>
        <w:t>General</w:t>
      </w:r>
      <w:bookmarkEnd w:id="7937"/>
      <w:bookmarkEnd w:id="7938"/>
      <w:bookmarkEnd w:id="7939"/>
      <w:bookmarkEnd w:id="7940"/>
      <w:bookmarkEnd w:id="7941"/>
      <w:bookmarkEnd w:id="7942"/>
      <w:bookmarkEnd w:id="7943"/>
      <w:bookmarkEnd w:id="7944"/>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Heading4"/>
        <w:rPr>
          <w:lang w:val="en-US"/>
        </w:rPr>
      </w:pPr>
      <w:bookmarkStart w:id="7945" w:name="_Toc157435107"/>
      <w:bookmarkStart w:id="7946" w:name="_Toc157436822"/>
      <w:bookmarkStart w:id="7947" w:name="_Toc157440662"/>
      <w:bookmarkStart w:id="7948" w:name="_Toc160650452"/>
      <w:bookmarkStart w:id="7949" w:name="_Toc164928767"/>
      <w:bookmarkStart w:id="7950" w:name="_Toc168550630"/>
      <w:bookmarkStart w:id="7951" w:name="_Toc170118703"/>
      <w:bookmarkStart w:id="7952" w:name="_Toc209470785"/>
      <w:r w:rsidRPr="006D68AC">
        <w:rPr>
          <w:noProof/>
          <w:lang w:eastAsia="zh-CN"/>
        </w:rPr>
        <w:t>6.16</w:t>
      </w:r>
      <w:r w:rsidRPr="006D68AC">
        <w:rPr>
          <w:lang w:val="en-US"/>
        </w:rPr>
        <w:t>.6.2</w:t>
      </w:r>
      <w:r w:rsidRPr="006D68AC">
        <w:rPr>
          <w:lang w:val="en-US"/>
        </w:rPr>
        <w:tab/>
        <w:t>Structured data types</w:t>
      </w:r>
      <w:bookmarkEnd w:id="7945"/>
      <w:bookmarkEnd w:id="7946"/>
      <w:bookmarkEnd w:id="7947"/>
      <w:bookmarkEnd w:id="7948"/>
      <w:bookmarkEnd w:id="7949"/>
      <w:bookmarkEnd w:id="7950"/>
      <w:bookmarkEnd w:id="7951"/>
      <w:bookmarkEnd w:id="7952"/>
    </w:p>
    <w:p w14:paraId="6FC6B418" w14:textId="08F176D6" w:rsidR="00091209" w:rsidRPr="006D68AC" w:rsidRDefault="00091209" w:rsidP="00091209">
      <w:pPr>
        <w:pStyle w:val="Heading5"/>
      </w:pPr>
      <w:bookmarkStart w:id="7953" w:name="_Toc157435108"/>
      <w:bookmarkStart w:id="7954" w:name="_Toc157436823"/>
      <w:bookmarkStart w:id="7955" w:name="_Toc157440663"/>
      <w:bookmarkStart w:id="7956" w:name="_Toc160650453"/>
      <w:bookmarkStart w:id="7957" w:name="_Toc164928768"/>
      <w:bookmarkStart w:id="7958" w:name="_Toc168550631"/>
      <w:bookmarkStart w:id="7959" w:name="_Toc170118704"/>
      <w:bookmarkStart w:id="7960" w:name="_Toc209470786"/>
      <w:r w:rsidRPr="006D68AC">
        <w:rPr>
          <w:noProof/>
          <w:lang w:eastAsia="zh-CN"/>
        </w:rPr>
        <w:t>6.16</w:t>
      </w:r>
      <w:r w:rsidRPr="006D68AC">
        <w:t>.6.2.1</w:t>
      </w:r>
      <w:r w:rsidRPr="006D68AC">
        <w:tab/>
        <w:t>Introduction</w:t>
      </w:r>
      <w:bookmarkEnd w:id="7953"/>
      <w:bookmarkEnd w:id="7954"/>
      <w:bookmarkEnd w:id="7955"/>
      <w:bookmarkEnd w:id="7956"/>
      <w:bookmarkEnd w:id="7957"/>
      <w:bookmarkEnd w:id="7958"/>
      <w:bookmarkEnd w:id="7959"/>
      <w:bookmarkEnd w:id="7960"/>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Heading5"/>
      </w:pPr>
      <w:bookmarkStart w:id="7961" w:name="_Toc157435109"/>
      <w:bookmarkStart w:id="7962" w:name="_Toc157436824"/>
      <w:bookmarkStart w:id="7963" w:name="_Toc157440664"/>
      <w:bookmarkStart w:id="7964" w:name="_Toc160650454"/>
      <w:bookmarkStart w:id="7965" w:name="_Toc164928769"/>
      <w:bookmarkStart w:id="7966" w:name="_Toc168550632"/>
      <w:bookmarkStart w:id="7967" w:name="_Toc170118705"/>
      <w:bookmarkStart w:id="7968" w:name="_Toc209470787"/>
      <w:r w:rsidRPr="006D68AC">
        <w:rPr>
          <w:noProof/>
          <w:lang w:eastAsia="zh-CN"/>
        </w:rPr>
        <w:t>6.16</w:t>
      </w:r>
      <w:r w:rsidRPr="006D68AC">
        <w:t>.6.2.2</w:t>
      </w:r>
      <w:r w:rsidRPr="006D68AC">
        <w:tab/>
        <w:t>Type: NSInfoRetResp</w:t>
      </w:r>
      <w:bookmarkEnd w:id="7961"/>
      <w:bookmarkEnd w:id="7962"/>
      <w:bookmarkEnd w:id="7963"/>
      <w:bookmarkEnd w:id="7964"/>
      <w:bookmarkEnd w:id="7965"/>
      <w:bookmarkEnd w:id="7966"/>
      <w:bookmarkEnd w:id="7967"/>
      <w:bookmarkEnd w:id="7968"/>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Heading5"/>
      </w:pPr>
      <w:bookmarkStart w:id="7969" w:name="_Toc157435110"/>
      <w:bookmarkStart w:id="7970" w:name="_Toc157436825"/>
      <w:bookmarkStart w:id="7971" w:name="_Toc157440665"/>
      <w:bookmarkStart w:id="7972" w:name="_Toc160650455"/>
      <w:bookmarkStart w:id="7973" w:name="_Toc164928770"/>
      <w:bookmarkStart w:id="7974" w:name="_Toc168550633"/>
      <w:bookmarkStart w:id="7975" w:name="_Toc170118706"/>
      <w:bookmarkStart w:id="7976" w:name="_Toc209470788"/>
      <w:r w:rsidRPr="006D68AC">
        <w:rPr>
          <w:noProof/>
          <w:lang w:eastAsia="zh-CN"/>
        </w:rPr>
        <w:t>6.16</w:t>
      </w:r>
      <w:r w:rsidRPr="006D68AC">
        <w:t>.6.2.3</w:t>
      </w:r>
      <w:r w:rsidRPr="006D68AC">
        <w:tab/>
        <w:t>Type: NSInfoDelReq</w:t>
      </w:r>
      <w:bookmarkEnd w:id="7969"/>
      <w:bookmarkEnd w:id="7970"/>
      <w:bookmarkEnd w:id="7971"/>
      <w:bookmarkEnd w:id="7972"/>
      <w:bookmarkEnd w:id="7973"/>
      <w:bookmarkEnd w:id="7974"/>
      <w:bookmarkEnd w:id="7975"/>
      <w:bookmarkEnd w:id="7976"/>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Heading5"/>
      </w:pPr>
      <w:bookmarkStart w:id="7977" w:name="_Toc157435111"/>
      <w:bookmarkStart w:id="7978" w:name="_Toc157436826"/>
      <w:bookmarkStart w:id="7979" w:name="_Toc157440666"/>
      <w:bookmarkStart w:id="7980" w:name="_Toc160650456"/>
      <w:bookmarkStart w:id="7981" w:name="_Toc164928771"/>
      <w:bookmarkStart w:id="7982" w:name="_Toc168550634"/>
      <w:bookmarkStart w:id="7983" w:name="_Toc170118707"/>
      <w:bookmarkStart w:id="7984" w:name="_Toc209470789"/>
      <w:r w:rsidRPr="006D68AC">
        <w:rPr>
          <w:noProof/>
          <w:lang w:eastAsia="zh-CN"/>
        </w:rPr>
        <w:t>6.16</w:t>
      </w:r>
      <w:r w:rsidRPr="006D68AC">
        <w:t>.6.2.4</w:t>
      </w:r>
      <w:r w:rsidRPr="006D68AC">
        <w:tab/>
        <w:t>Type: NSInfoSet</w:t>
      </w:r>
      <w:bookmarkEnd w:id="7977"/>
      <w:bookmarkEnd w:id="7978"/>
      <w:bookmarkEnd w:id="7979"/>
      <w:bookmarkEnd w:id="7980"/>
      <w:bookmarkEnd w:id="7981"/>
      <w:bookmarkEnd w:id="7982"/>
      <w:bookmarkEnd w:id="7983"/>
      <w:bookmarkEnd w:id="7984"/>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Heading5"/>
      </w:pPr>
      <w:bookmarkStart w:id="7985" w:name="_Toc157435112"/>
      <w:bookmarkStart w:id="7986" w:name="_Toc157436827"/>
      <w:bookmarkStart w:id="7987" w:name="_Toc157440667"/>
      <w:bookmarkStart w:id="7988" w:name="_Toc160650457"/>
      <w:bookmarkStart w:id="7989" w:name="_Toc164928772"/>
      <w:bookmarkStart w:id="7990" w:name="_Toc168550635"/>
      <w:bookmarkStart w:id="7991" w:name="_Toc170118708"/>
      <w:bookmarkStart w:id="7992" w:name="_Toc209470790"/>
      <w:r w:rsidRPr="006D68AC">
        <w:rPr>
          <w:noProof/>
          <w:lang w:eastAsia="zh-CN"/>
        </w:rPr>
        <w:t>6.16</w:t>
      </w:r>
      <w:r w:rsidRPr="006D68AC">
        <w:t>.6.2.5</w:t>
      </w:r>
      <w:r w:rsidRPr="006D68AC">
        <w:tab/>
        <w:t>Type: ServArea</w:t>
      </w:r>
      <w:bookmarkEnd w:id="7985"/>
      <w:bookmarkEnd w:id="7986"/>
      <w:bookmarkEnd w:id="7987"/>
      <w:bookmarkEnd w:id="7988"/>
      <w:bookmarkEnd w:id="7989"/>
      <w:bookmarkEnd w:id="7990"/>
      <w:bookmarkEnd w:id="7991"/>
      <w:bookmarkEnd w:id="7992"/>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Heading4"/>
        <w:rPr>
          <w:lang w:val="en-US"/>
        </w:rPr>
      </w:pPr>
      <w:bookmarkStart w:id="7993" w:name="_Toc157435113"/>
      <w:bookmarkStart w:id="7994" w:name="_Toc157436828"/>
      <w:bookmarkStart w:id="7995" w:name="_Toc157440668"/>
      <w:bookmarkStart w:id="7996" w:name="_Toc160650458"/>
      <w:bookmarkStart w:id="7997" w:name="_Toc164928773"/>
      <w:bookmarkStart w:id="7998" w:name="_Toc168550636"/>
      <w:bookmarkStart w:id="7999" w:name="_Toc170118709"/>
      <w:bookmarkStart w:id="8000" w:name="_Toc209470791"/>
      <w:r w:rsidRPr="006D68AC">
        <w:rPr>
          <w:noProof/>
          <w:lang w:eastAsia="zh-CN"/>
        </w:rPr>
        <w:t>6.16</w:t>
      </w:r>
      <w:r w:rsidRPr="006D68AC">
        <w:rPr>
          <w:lang w:val="en-US"/>
        </w:rPr>
        <w:t>.6.3</w:t>
      </w:r>
      <w:r w:rsidRPr="006D68AC">
        <w:rPr>
          <w:lang w:val="en-US"/>
        </w:rPr>
        <w:tab/>
        <w:t>Simple data types and enumerations</w:t>
      </w:r>
      <w:bookmarkEnd w:id="7993"/>
      <w:bookmarkEnd w:id="7994"/>
      <w:bookmarkEnd w:id="7995"/>
      <w:bookmarkEnd w:id="7996"/>
      <w:bookmarkEnd w:id="7997"/>
      <w:bookmarkEnd w:id="7998"/>
      <w:bookmarkEnd w:id="7999"/>
      <w:bookmarkEnd w:id="8000"/>
    </w:p>
    <w:p w14:paraId="0B63C819" w14:textId="594876EA" w:rsidR="00091209" w:rsidRPr="006D68AC" w:rsidRDefault="00091209" w:rsidP="00091209">
      <w:pPr>
        <w:pStyle w:val="Heading5"/>
      </w:pPr>
      <w:bookmarkStart w:id="8001" w:name="_Toc157435114"/>
      <w:bookmarkStart w:id="8002" w:name="_Toc157436829"/>
      <w:bookmarkStart w:id="8003" w:name="_Toc157440669"/>
      <w:bookmarkStart w:id="8004" w:name="_Toc160650459"/>
      <w:bookmarkStart w:id="8005" w:name="_Toc164928774"/>
      <w:bookmarkStart w:id="8006" w:name="_Toc168550637"/>
      <w:bookmarkStart w:id="8007" w:name="_Toc170118710"/>
      <w:bookmarkStart w:id="8008" w:name="_Toc209470792"/>
      <w:r w:rsidRPr="006D68AC">
        <w:rPr>
          <w:noProof/>
          <w:lang w:eastAsia="zh-CN"/>
        </w:rPr>
        <w:t>6.16</w:t>
      </w:r>
      <w:r w:rsidRPr="006D68AC">
        <w:t>.6.3.1</w:t>
      </w:r>
      <w:r w:rsidRPr="006D68AC">
        <w:tab/>
        <w:t>Introduction</w:t>
      </w:r>
      <w:bookmarkEnd w:id="8001"/>
      <w:bookmarkEnd w:id="8002"/>
      <w:bookmarkEnd w:id="8003"/>
      <w:bookmarkEnd w:id="8004"/>
      <w:bookmarkEnd w:id="8005"/>
      <w:bookmarkEnd w:id="8006"/>
      <w:bookmarkEnd w:id="8007"/>
      <w:bookmarkEnd w:id="8008"/>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Heading5"/>
      </w:pPr>
      <w:bookmarkStart w:id="8009" w:name="_Toc157435115"/>
      <w:bookmarkStart w:id="8010" w:name="_Toc157436830"/>
      <w:bookmarkStart w:id="8011" w:name="_Toc157440670"/>
      <w:bookmarkStart w:id="8012" w:name="_Toc160650460"/>
      <w:bookmarkStart w:id="8013" w:name="_Toc164928775"/>
      <w:bookmarkStart w:id="8014" w:name="_Toc168550638"/>
      <w:bookmarkStart w:id="8015" w:name="_Toc170118711"/>
      <w:bookmarkStart w:id="8016" w:name="_Toc209470793"/>
      <w:r w:rsidRPr="006D68AC">
        <w:rPr>
          <w:noProof/>
          <w:lang w:eastAsia="zh-CN"/>
        </w:rPr>
        <w:t>6.16</w:t>
      </w:r>
      <w:r w:rsidRPr="006D68AC">
        <w:t>.6.3.2</w:t>
      </w:r>
      <w:r w:rsidRPr="006D68AC">
        <w:tab/>
        <w:t>Simple data types</w:t>
      </w:r>
      <w:bookmarkEnd w:id="8009"/>
      <w:bookmarkEnd w:id="8010"/>
      <w:bookmarkEnd w:id="8011"/>
      <w:bookmarkEnd w:id="8012"/>
      <w:bookmarkEnd w:id="8013"/>
      <w:bookmarkEnd w:id="8014"/>
      <w:bookmarkEnd w:id="8015"/>
      <w:bookmarkEnd w:id="8016"/>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Heading5"/>
      </w:pPr>
      <w:bookmarkStart w:id="8017" w:name="_Toc157435116"/>
      <w:bookmarkStart w:id="8018" w:name="_Toc157436831"/>
      <w:bookmarkStart w:id="8019" w:name="_Toc157440671"/>
      <w:bookmarkStart w:id="8020" w:name="_Toc160650461"/>
      <w:bookmarkStart w:id="8021" w:name="_Toc164928776"/>
      <w:bookmarkStart w:id="8022" w:name="_Toc168550639"/>
      <w:bookmarkStart w:id="8023" w:name="_Toc170118712"/>
      <w:bookmarkStart w:id="8024" w:name="_Toc209470794"/>
      <w:bookmarkStart w:id="8025" w:name="_Toc157435117"/>
      <w:bookmarkStart w:id="8026" w:name="_Toc157436832"/>
      <w:bookmarkStart w:id="8027" w:name="_Toc157440672"/>
      <w:r w:rsidRPr="006D68AC">
        <w:rPr>
          <w:noProof/>
          <w:lang w:eastAsia="zh-CN"/>
        </w:rPr>
        <w:t>6.16</w:t>
      </w:r>
      <w:r w:rsidRPr="006D68AC">
        <w:t>.6.3.3</w:t>
      </w:r>
      <w:r w:rsidRPr="006D68AC">
        <w:tab/>
        <w:t>Enumeration: ReqSliceInfo</w:t>
      </w:r>
      <w:bookmarkEnd w:id="8017"/>
      <w:bookmarkEnd w:id="8018"/>
      <w:bookmarkEnd w:id="8019"/>
      <w:bookmarkEnd w:id="8020"/>
      <w:bookmarkEnd w:id="8021"/>
      <w:bookmarkEnd w:id="8022"/>
      <w:bookmarkEnd w:id="8023"/>
      <w:bookmarkEnd w:id="8024"/>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Heading4"/>
        <w:rPr>
          <w:lang w:val="en-US"/>
        </w:rPr>
      </w:pPr>
      <w:bookmarkStart w:id="8028" w:name="_Toc160650462"/>
      <w:bookmarkStart w:id="8029" w:name="_Toc164928777"/>
      <w:bookmarkStart w:id="8030" w:name="_Toc168550640"/>
      <w:bookmarkStart w:id="8031" w:name="_Toc170118713"/>
      <w:bookmarkStart w:id="8032" w:name="_Toc209470795"/>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25"/>
      <w:bookmarkEnd w:id="8026"/>
      <w:bookmarkEnd w:id="8027"/>
      <w:bookmarkEnd w:id="8028"/>
      <w:bookmarkEnd w:id="8029"/>
      <w:bookmarkEnd w:id="8030"/>
      <w:bookmarkEnd w:id="8031"/>
      <w:bookmarkEnd w:id="8032"/>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Heading4"/>
      </w:pPr>
      <w:bookmarkStart w:id="8033" w:name="_Toc157435118"/>
      <w:bookmarkStart w:id="8034" w:name="_Toc157436833"/>
      <w:bookmarkStart w:id="8035" w:name="_Toc157440673"/>
      <w:bookmarkStart w:id="8036" w:name="_Toc160650463"/>
      <w:bookmarkStart w:id="8037" w:name="_Toc164928778"/>
      <w:bookmarkStart w:id="8038" w:name="_Toc168550641"/>
      <w:bookmarkStart w:id="8039" w:name="_Toc170118714"/>
      <w:bookmarkStart w:id="8040" w:name="_Toc209470796"/>
      <w:r w:rsidRPr="006D68AC">
        <w:rPr>
          <w:noProof/>
          <w:lang w:eastAsia="zh-CN"/>
        </w:rPr>
        <w:t>6.16</w:t>
      </w:r>
      <w:r w:rsidRPr="006D68AC">
        <w:t>.6.5</w:t>
      </w:r>
      <w:r w:rsidRPr="006D68AC">
        <w:tab/>
        <w:t>Binary data</w:t>
      </w:r>
      <w:bookmarkEnd w:id="8033"/>
      <w:bookmarkEnd w:id="8034"/>
      <w:bookmarkEnd w:id="8035"/>
      <w:bookmarkEnd w:id="8036"/>
      <w:bookmarkEnd w:id="8037"/>
      <w:bookmarkEnd w:id="8038"/>
      <w:bookmarkEnd w:id="8039"/>
      <w:bookmarkEnd w:id="8040"/>
    </w:p>
    <w:p w14:paraId="398A97B4" w14:textId="35476DA5" w:rsidR="00091209" w:rsidRPr="006D68AC" w:rsidRDefault="00091209" w:rsidP="00091209">
      <w:pPr>
        <w:pStyle w:val="Heading5"/>
      </w:pPr>
      <w:bookmarkStart w:id="8041" w:name="_Toc157435119"/>
      <w:bookmarkStart w:id="8042" w:name="_Toc157436834"/>
      <w:bookmarkStart w:id="8043" w:name="_Toc157440674"/>
      <w:bookmarkStart w:id="8044" w:name="_Toc160650464"/>
      <w:bookmarkStart w:id="8045" w:name="_Toc164928779"/>
      <w:bookmarkStart w:id="8046" w:name="_Toc168550642"/>
      <w:bookmarkStart w:id="8047" w:name="_Toc170118715"/>
      <w:bookmarkStart w:id="8048" w:name="_Toc209470797"/>
      <w:r w:rsidRPr="006D68AC">
        <w:rPr>
          <w:noProof/>
          <w:lang w:eastAsia="zh-CN"/>
        </w:rPr>
        <w:t>6.16</w:t>
      </w:r>
      <w:r w:rsidRPr="006D68AC">
        <w:t>.6.5.1</w:t>
      </w:r>
      <w:r w:rsidRPr="006D68AC">
        <w:tab/>
        <w:t>Binary Data Types</w:t>
      </w:r>
      <w:bookmarkEnd w:id="8041"/>
      <w:bookmarkEnd w:id="8042"/>
      <w:bookmarkEnd w:id="8043"/>
      <w:bookmarkEnd w:id="8044"/>
      <w:bookmarkEnd w:id="8045"/>
      <w:bookmarkEnd w:id="8046"/>
      <w:bookmarkEnd w:id="8047"/>
      <w:bookmarkEnd w:id="8048"/>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Heading3"/>
      </w:pPr>
      <w:bookmarkStart w:id="8049" w:name="_Toc157435120"/>
      <w:bookmarkStart w:id="8050" w:name="_Toc157436835"/>
      <w:bookmarkStart w:id="8051" w:name="_Toc157440675"/>
      <w:bookmarkStart w:id="8052" w:name="_Toc160650465"/>
      <w:bookmarkStart w:id="8053" w:name="_Toc164928780"/>
      <w:bookmarkStart w:id="8054" w:name="_Toc168550643"/>
      <w:bookmarkStart w:id="8055" w:name="_Toc170118716"/>
      <w:bookmarkStart w:id="8056" w:name="_Toc209470798"/>
      <w:r w:rsidRPr="006D68AC">
        <w:rPr>
          <w:noProof/>
          <w:lang w:eastAsia="zh-CN"/>
        </w:rPr>
        <w:t>6.16</w:t>
      </w:r>
      <w:r w:rsidRPr="006D68AC">
        <w:t>.7</w:t>
      </w:r>
      <w:r w:rsidRPr="006D68AC">
        <w:tab/>
        <w:t>Error Handling</w:t>
      </w:r>
      <w:bookmarkEnd w:id="8049"/>
      <w:bookmarkEnd w:id="8050"/>
      <w:bookmarkEnd w:id="8051"/>
      <w:bookmarkEnd w:id="8052"/>
      <w:bookmarkEnd w:id="8053"/>
      <w:bookmarkEnd w:id="8054"/>
      <w:bookmarkEnd w:id="8055"/>
      <w:bookmarkEnd w:id="8056"/>
    </w:p>
    <w:p w14:paraId="07A3537C" w14:textId="712A72B8" w:rsidR="00091209" w:rsidRPr="006D68AC" w:rsidRDefault="00091209" w:rsidP="00091209">
      <w:pPr>
        <w:pStyle w:val="Heading4"/>
      </w:pPr>
      <w:bookmarkStart w:id="8057" w:name="_Toc157435121"/>
      <w:bookmarkStart w:id="8058" w:name="_Toc157436836"/>
      <w:bookmarkStart w:id="8059" w:name="_Toc157440676"/>
      <w:bookmarkStart w:id="8060" w:name="_Toc160650466"/>
      <w:bookmarkStart w:id="8061" w:name="_Toc164928781"/>
      <w:bookmarkStart w:id="8062" w:name="_Toc168550644"/>
      <w:bookmarkStart w:id="8063" w:name="_Toc170118717"/>
      <w:bookmarkStart w:id="8064" w:name="_Toc209470799"/>
      <w:r w:rsidRPr="006D68AC">
        <w:rPr>
          <w:noProof/>
          <w:lang w:eastAsia="zh-CN"/>
        </w:rPr>
        <w:t>6.16</w:t>
      </w:r>
      <w:r w:rsidRPr="006D68AC">
        <w:t>.7.1</w:t>
      </w:r>
      <w:r w:rsidRPr="006D68AC">
        <w:tab/>
        <w:t>General</w:t>
      </w:r>
      <w:bookmarkEnd w:id="8057"/>
      <w:bookmarkEnd w:id="8058"/>
      <w:bookmarkEnd w:id="8059"/>
      <w:bookmarkEnd w:id="8060"/>
      <w:bookmarkEnd w:id="8061"/>
      <w:bookmarkEnd w:id="8062"/>
      <w:bookmarkEnd w:id="8063"/>
      <w:bookmarkEnd w:id="8064"/>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Heading4"/>
      </w:pPr>
      <w:bookmarkStart w:id="8065" w:name="_Toc157435122"/>
      <w:bookmarkStart w:id="8066" w:name="_Toc157436837"/>
      <w:bookmarkStart w:id="8067" w:name="_Toc157440677"/>
      <w:bookmarkStart w:id="8068" w:name="_Toc160650467"/>
      <w:bookmarkStart w:id="8069" w:name="_Toc164928782"/>
      <w:bookmarkStart w:id="8070" w:name="_Toc168550645"/>
      <w:bookmarkStart w:id="8071" w:name="_Toc170118718"/>
      <w:bookmarkStart w:id="8072" w:name="_Toc209470800"/>
      <w:r w:rsidRPr="006D68AC">
        <w:rPr>
          <w:noProof/>
          <w:lang w:eastAsia="zh-CN"/>
        </w:rPr>
        <w:t>6.16</w:t>
      </w:r>
      <w:r w:rsidRPr="006D68AC">
        <w:t>.7.2</w:t>
      </w:r>
      <w:r w:rsidRPr="006D68AC">
        <w:tab/>
        <w:t>Protocol Errors</w:t>
      </w:r>
      <w:bookmarkEnd w:id="8065"/>
      <w:bookmarkEnd w:id="8066"/>
      <w:bookmarkEnd w:id="8067"/>
      <w:bookmarkEnd w:id="8068"/>
      <w:bookmarkEnd w:id="8069"/>
      <w:bookmarkEnd w:id="8070"/>
      <w:bookmarkEnd w:id="8071"/>
      <w:bookmarkEnd w:id="8072"/>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Heading4"/>
      </w:pPr>
      <w:bookmarkStart w:id="8073" w:name="_Toc157435123"/>
      <w:bookmarkStart w:id="8074" w:name="_Toc157436838"/>
      <w:bookmarkStart w:id="8075" w:name="_Toc157440678"/>
      <w:bookmarkStart w:id="8076" w:name="_Toc160650468"/>
      <w:bookmarkStart w:id="8077" w:name="_Toc164928783"/>
      <w:bookmarkStart w:id="8078" w:name="_Toc168550646"/>
      <w:bookmarkStart w:id="8079" w:name="_Toc170118719"/>
      <w:bookmarkStart w:id="8080" w:name="_Toc209470801"/>
      <w:r w:rsidRPr="006D68AC">
        <w:rPr>
          <w:noProof/>
          <w:lang w:eastAsia="zh-CN"/>
        </w:rPr>
        <w:t>6.16</w:t>
      </w:r>
      <w:r w:rsidRPr="006D68AC">
        <w:t>.7.3</w:t>
      </w:r>
      <w:r w:rsidRPr="006D68AC">
        <w:tab/>
        <w:t>Application Errors</w:t>
      </w:r>
      <w:bookmarkEnd w:id="8073"/>
      <w:bookmarkEnd w:id="8074"/>
      <w:bookmarkEnd w:id="8075"/>
      <w:bookmarkEnd w:id="8076"/>
      <w:bookmarkEnd w:id="8077"/>
      <w:bookmarkEnd w:id="8078"/>
      <w:bookmarkEnd w:id="8079"/>
      <w:bookmarkEnd w:id="8080"/>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Heading3"/>
        <w:rPr>
          <w:lang w:eastAsia="zh-CN"/>
        </w:rPr>
      </w:pPr>
      <w:bookmarkStart w:id="8081" w:name="_Toc157435124"/>
      <w:bookmarkStart w:id="8082" w:name="_Toc157436839"/>
      <w:bookmarkStart w:id="8083" w:name="_Toc157440679"/>
      <w:bookmarkStart w:id="8084" w:name="_Toc160650469"/>
      <w:bookmarkStart w:id="8085" w:name="_Toc164928784"/>
      <w:bookmarkStart w:id="8086" w:name="_Toc168550647"/>
      <w:bookmarkStart w:id="8087" w:name="_Toc170118720"/>
      <w:bookmarkStart w:id="8088" w:name="_Toc209470802"/>
      <w:r w:rsidRPr="006D68AC">
        <w:rPr>
          <w:noProof/>
          <w:lang w:eastAsia="zh-CN"/>
        </w:rPr>
        <w:t>6.16</w:t>
      </w:r>
      <w:r w:rsidRPr="006D68AC">
        <w:t>.8</w:t>
      </w:r>
      <w:r w:rsidRPr="006D68AC">
        <w:rPr>
          <w:lang w:eastAsia="zh-CN"/>
        </w:rPr>
        <w:tab/>
        <w:t>Feature negotiation</w:t>
      </w:r>
      <w:bookmarkEnd w:id="8081"/>
      <w:bookmarkEnd w:id="8082"/>
      <w:bookmarkEnd w:id="8083"/>
      <w:bookmarkEnd w:id="8084"/>
      <w:bookmarkEnd w:id="8085"/>
      <w:bookmarkEnd w:id="8086"/>
      <w:bookmarkEnd w:id="8087"/>
      <w:bookmarkEnd w:id="8088"/>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Heading3"/>
      </w:pPr>
      <w:bookmarkStart w:id="8089" w:name="_Toc157435125"/>
      <w:bookmarkStart w:id="8090" w:name="_Toc157436840"/>
      <w:bookmarkStart w:id="8091" w:name="_Toc157440680"/>
      <w:bookmarkStart w:id="8092" w:name="_Toc160650470"/>
      <w:bookmarkStart w:id="8093" w:name="_Toc164928785"/>
      <w:bookmarkStart w:id="8094" w:name="_Toc168550648"/>
      <w:bookmarkStart w:id="8095" w:name="_Toc170118721"/>
      <w:bookmarkStart w:id="8096" w:name="_Toc209470803"/>
      <w:r w:rsidRPr="006D68AC">
        <w:rPr>
          <w:noProof/>
          <w:lang w:eastAsia="zh-CN"/>
        </w:rPr>
        <w:t>6.16</w:t>
      </w:r>
      <w:r w:rsidRPr="006D68AC">
        <w:t>.9</w:t>
      </w:r>
      <w:r w:rsidRPr="006D68AC">
        <w:tab/>
        <w:t>Security</w:t>
      </w:r>
      <w:bookmarkEnd w:id="8089"/>
      <w:bookmarkEnd w:id="8090"/>
      <w:bookmarkEnd w:id="8091"/>
      <w:bookmarkEnd w:id="8092"/>
      <w:bookmarkEnd w:id="8093"/>
      <w:bookmarkEnd w:id="8094"/>
      <w:bookmarkEnd w:id="8095"/>
      <w:bookmarkEnd w:id="8096"/>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Heading2"/>
        <w:rPr>
          <w:lang w:eastAsia="zh-CN"/>
        </w:rPr>
      </w:pPr>
      <w:bookmarkStart w:id="8097" w:name="_Toc164928786"/>
      <w:bookmarkStart w:id="8098" w:name="_Toc168550649"/>
      <w:bookmarkStart w:id="8099" w:name="_Toc170118722"/>
      <w:bookmarkStart w:id="8100" w:name="_Toc209470804"/>
      <w:bookmarkStart w:id="8101" w:name="_Toc157435126"/>
      <w:bookmarkStart w:id="8102" w:name="_Toc157436841"/>
      <w:bookmarkStart w:id="8103" w:name="_Toc157440681"/>
      <w:bookmarkStart w:id="8104" w:name="_Toc160650471"/>
      <w:r w:rsidRPr="006D68AC">
        <w:rPr>
          <w:lang w:eastAsia="zh-CN"/>
        </w:rPr>
        <w:t>6.17</w:t>
      </w:r>
      <w:r w:rsidRPr="006D68AC">
        <w:rPr>
          <w:lang w:eastAsia="zh-CN"/>
        </w:rPr>
        <w:tab/>
        <w:t>Void</w:t>
      </w:r>
      <w:bookmarkEnd w:id="8097"/>
      <w:bookmarkEnd w:id="8098"/>
      <w:bookmarkEnd w:id="8099"/>
      <w:bookmarkEnd w:id="8100"/>
    </w:p>
    <w:p w14:paraId="3A4DEFA6" w14:textId="2060D6CA" w:rsidR="00016DAC" w:rsidRPr="006D68AC" w:rsidRDefault="00016DAC" w:rsidP="00016DAC">
      <w:pPr>
        <w:pStyle w:val="Heading2"/>
        <w:rPr>
          <w:lang w:eastAsia="zh-CN"/>
        </w:rPr>
      </w:pPr>
      <w:bookmarkStart w:id="8105" w:name="_Toc164928787"/>
      <w:bookmarkStart w:id="8106" w:name="_Toc168550650"/>
      <w:bookmarkStart w:id="8107" w:name="_Toc170118723"/>
      <w:bookmarkStart w:id="8108" w:name="_Toc209470805"/>
      <w:r w:rsidRPr="006D68AC">
        <w:rPr>
          <w:lang w:eastAsia="zh-CN"/>
        </w:rPr>
        <w:t>6.18</w:t>
      </w:r>
      <w:r w:rsidRPr="006D68AC">
        <w:rPr>
          <w:lang w:eastAsia="zh-CN"/>
        </w:rPr>
        <w:tab/>
      </w:r>
      <w:r w:rsidRPr="006D68AC">
        <w:t>NSCE_NSAllocation API</w:t>
      </w:r>
      <w:bookmarkEnd w:id="8101"/>
      <w:bookmarkEnd w:id="8102"/>
      <w:bookmarkEnd w:id="8103"/>
      <w:bookmarkEnd w:id="8104"/>
      <w:bookmarkEnd w:id="8105"/>
      <w:bookmarkEnd w:id="8106"/>
      <w:bookmarkEnd w:id="8107"/>
      <w:bookmarkEnd w:id="8108"/>
    </w:p>
    <w:p w14:paraId="5AEF9070" w14:textId="0CAF86DB" w:rsidR="00016DAC" w:rsidRPr="006D68AC" w:rsidRDefault="00016DAC" w:rsidP="00016DAC">
      <w:pPr>
        <w:pStyle w:val="Heading3"/>
        <w:rPr>
          <w:lang w:eastAsia="zh-CN"/>
        </w:rPr>
      </w:pPr>
      <w:bookmarkStart w:id="8109" w:name="_Toc157435127"/>
      <w:bookmarkStart w:id="8110" w:name="_Toc157436842"/>
      <w:bookmarkStart w:id="8111" w:name="_Toc157440682"/>
      <w:bookmarkStart w:id="8112" w:name="_Toc160650472"/>
      <w:bookmarkStart w:id="8113" w:name="_Toc164928788"/>
      <w:bookmarkStart w:id="8114" w:name="_Toc168550651"/>
      <w:bookmarkStart w:id="8115" w:name="_Toc170118724"/>
      <w:bookmarkStart w:id="8116" w:name="_Toc209470806"/>
      <w:r w:rsidRPr="006D68AC">
        <w:rPr>
          <w:lang w:eastAsia="zh-CN"/>
        </w:rPr>
        <w:t>6.18.1</w:t>
      </w:r>
      <w:r w:rsidRPr="006D68AC">
        <w:rPr>
          <w:lang w:eastAsia="zh-CN"/>
        </w:rPr>
        <w:tab/>
        <w:t>Introduction</w:t>
      </w:r>
      <w:bookmarkEnd w:id="8109"/>
      <w:bookmarkEnd w:id="8110"/>
      <w:bookmarkEnd w:id="8111"/>
      <w:bookmarkEnd w:id="8112"/>
      <w:bookmarkEnd w:id="8113"/>
      <w:bookmarkEnd w:id="8114"/>
      <w:bookmarkEnd w:id="8115"/>
      <w:bookmarkEnd w:id="8116"/>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Heading3"/>
      </w:pPr>
      <w:bookmarkStart w:id="8117" w:name="_Toc157435128"/>
      <w:bookmarkStart w:id="8118" w:name="_Toc157436843"/>
      <w:bookmarkStart w:id="8119" w:name="_Toc157440683"/>
      <w:bookmarkStart w:id="8120" w:name="_Toc160650473"/>
      <w:bookmarkStart w:id="8121" w:name="_Toc164928789"/>
      <w:bookmarkStart w:id="8122" w:name="_Toc168550652"/>
      <w:bookmarkStart w:id="8123" w:name="_Toc170118725"/>
      <w:bookmarkStart w:id="8124" w:name="_Toc209470807"/>
      <w:r w:rsidRPr="006D68AC">
        <w:rPr>
          <w:noProof/>
          <w:lang w:eastAsia="zh-CN"/>
        </w:rPr>
        <w:t>6.18</w:t>
      </w:r>
      <w:r w:rsidRPr="006D68AC">
        <w:t>.2</w:t>
      </w:r>
      <w:r w:rsidRPr="006D68AC">
        <w:tab/>
        <w:t>Usage of HTTP</w:t>
      </w:r>
      <w:bookmarkEnd w:id="8117"/>
      <w:bookmarkEnd w:id="8118"/>
      <w:bookmarkEnd w:id="8119"/>
      <w:bookmarkEnd w:id="8120"/>
      <w:bookmarkEnd w:id="8121"/>
      <w:bookmarkEnd w:id="8122"/>
      <w:bookmarkEnd w:id="8123"/>
      <w:bookmarkEnd w:id="8124"/>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Heading3"/>
        <w:rPr>
          <w:lang w:eastAsia="zh-CN"/>
        </w:rPr>
      </w:pPr>
      <w:bookmarkStart w:id="8125" w:name="_Toc157435129"/>
      <w:bookmarkStart w:id="8126" w:name="_Toc157436844"/>
      <w:bookmarkStart w:id="8127" w:name="_Toc157440684"/>
      <w:bookmarkStart w:id="8128" w:name="_Toc160650474"/>
      <w:bookmarkStart w:id="8129" w:name="_Toc164928790"/>
      <w:bookmarkStart w:id="8130" w:name="_Toc168550653"/>
      <w:bookmarkStart w:id="8131" w:name="_Toc170118726"/>
      <w:bookmarkStart w:id="8132" w:name="_Toc209470808"/>
      <w:r w:rsidRPr="006D68AC">
        <w:rPr>
          <w:lang w:eastAsia="zh-CN"/>
        </w:rPr>
        <w:t>6.18.3</w:t>
      </w:r>
      <w:r w:rsidRPr="006D68AC">
        <w:rPr>
          <w:lang w:eastAsia="zh-CN"/>
        </w:rPr>
        <w:tab/>
        <w:t>Resources</w:t>
      </w:r>
      <w:bookmarkEnd w:id="8125"/>
      <w:bookmarkEnd w:id="8126"/>
      <w:bookmarkEnd w:id="8127"/>
      <w:bookmarkEnd w:id="8128"/>
      <w:bookmarkEnd w:id="8129"/>
      <w:bookmarkEnd w:id="8130"/>
      <w:bookmarkEnd w:id="8131"/>
      <w:bookmarkEnd w:id="8132"/>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Heading3"/>
        <w:rPr>
          <w:lang w:eastAsia="zh-CN"/>
        </w:rPr>
      </w:pPr>
      <w:bookmarkStart w:id="8133" w:name="_Toc157435130"/>
      <w:bookmarkStart w:id="8134" w:name="_Toc157436845"/>
      <w:bookmarkStart w:id="8135" w:name="_Toc157440685"/>
      <w:bookmarkStart w:id="8136" w:name="_Toc160650475"/>
      <w:bookmarkStart w:id="8137" w:name="_Toc164928791"/>
      <w:bookmarkStart w:id="8138" w:name="_Toc168550654"/>
      <w:bookmarkStart w:id="8139" w:name="_Toc170118727"/>
      <w:bookmarkStart w:id="8140" w:name="_Toc209470809"/>
      <w:r w:rsidRPr="006D68AC">
        <w:rPr>
          <w:lang w:eastAsia="zh-CN"/>
        </w:rPr>
        <w:t>6.18.4</w:t>
      </w:r>
      <w:r w:rsidRPr="006D68AC">
        <w:rPr>
          <w:lang w:eastAsia="zh-CN"/>
        </w:rPr>
        <w:tab/>
      </w:r>
      <w:r w:rsidRPr="006D68AC">
        <w:t>Custom Operations without associated resources</w:t>
      </w:r>
      <w:bookmarkEnd w:id="8133"/>
      <w:bookmarkEnd w:id="8134"/>
      <w:bookmarkEnd w:id="8135"/>
      <w:bookmarkEnd w:id="8136"/>
      <w:bookmarkEnd w:id="8137"/>
      <w:bookmarkEnd w:id="8138"/>
      <w:bookmarkEnd w:id="8139"/>
      <w:bookmarkEnd w:id="8140"/>
    </w:p>
    <w:p w14:paraId="4FFECF41" w14:textId="7C889E03" w:rsidR="00016DAC" w:rsidRPr="006D68AC" w:rsidRDefault="00016DAC" w:rsidP="00B13605">
      <w:pPr>
        <w:pStyle w:val="Heading4"/>
        <w:rPr>
          <w:lang w:eastAsia="zh-CN"/>
        </w:rPr>
      </w:pPr>
      <w:bookmarkStart w:id="8141" w:name="_Toc157435131"/>
      <w:bookmarkStart w:id="8142" w:name="_Toc157436846"/>
      <w:bookmarkStart w:id="8143" w:name="_Toc157440686"/>
      <w:bookmarkStart w:id="8144" w:name="_Toc160650476"/>
      <w:bookmarkStart w:id="8145" w:name="_Toc164928792"/>
      <w:bookmarkStart w:id="8146" w:name="_Toc168550655"/>
      <w:bookmarkStart w:id="8147" w:name="_Toc170118728"/>
      <w:bookmarkStart w:id="8148" w:name="_Toc209470810"/>
      <w:r w:rsidRPr="006D68AC">
        <w:rPr>
          <w:lang w:eastAsia="zh-CN"/>
        </w:rPr>
        <w:t>6.18.4.1</w:t>
      </w:r>
      <w:r w:rsidRPr="006D68AC">
        <w:rPr>
          <w:lang w:eastAsia="zh-CN"/>
        </w:rPr>
        <w:tab/>
        <w:t>Overview</w:t>
      </w:r>
      <w:bookmarkEnd w:id="8141"/>
      <w:bookmarkEnd w:id="8142"/>
      <w:bookmarkEnd w:id="8143"/>
      <w:bookmarkEnd w:id="8144"/>
      <w:bookmarkEnd w:id="8145"/>
      <w:bookmarkEnd w:id="8146"/>
      <w:bookmarkEnd w:id="8147"/>
      <w:bookmarkEnd w:id="8148"/>
    </w:p>
    <w:p w14:paraId="7D61CC9F" w14:textId="77777777" w:rsidR="00016DAC" w:rsidRPr="006D68AC" w:rsidRDefault="00016DAC" w:rsidP="00016DAC">
      <w:pPr>
        <w:rPr>
          <w:color w:val="000000"/>
          <w:lang w:eastAsia="zh-CN"/>
        </w:rPr>
      </w:pPr>
      <w:bookmarkStart w:id="8149"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8149"/>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7" type="#_x0000_t75" alt="" style="width:481.45pt;height:95.85pt;mso-width-percent:0;mso-height-percent:0;mso-width-percent:0;mso-height-percent:0" o:ole="">
            <v:imagedata r:id="rId169" o:title=""/>
          </v:shape>
          <o:OLEObject Type="Embed" ProgID="Word.Document.8" ShapeID="_x0000_i1107" DrawAspect="Content" ObjectID="_1820301983"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Heading4"/>
        <w:rPr>
          <w:lang w:eastAsia="zh-CN"/>
        </w:rPr>
      </w:pPr>
      <w:bookmarkStart w:id="8150" w:name="_Toc157435132"/>
      <w:bookmarkStart w:id="8151" w:name="_Toc157436847"/>
      <w:bookmarkStart w:id="8152" w:name="_Toc157440687"/>
      <w:bookmarkStart w:id="8153" w:name="_Toc160650477"/>
      <w:bookmarkStart w:id="8154" w:name="_Toc164928793"/>
      <w:bookmarkStart w:id="8155" w:name="_Toc168550656"/>
      <w:bookmarkStart w:id="8156" w:name="_Toc170118729"/>
      <w:bookmarkStart w:id="8157" w:name="_Toc209470811"/>
      <w:r w:rsidRPr="006D68AC">
        <w:rPr>
          <w:lang w:eastAsia="zh-CN"/>
        </w:rPr>
        <w:t>6.18.4.2</w:t>
      </w:r>
      <w:r w:rsidRPr="006D68AC">
        <w:rPr>
          <w:lang w:eastAsia="zh-CN"/>
        </w:rPr>
        <w:tab/>
        <w:t>Operation: Request</w:t>
      </w:r>
      <w:bookmarkEnd w:id="8150"/>
      <w:bookmarkEnd w:id="8151"/>
      <w:bookmarkEnd w:id="8152"/>
      <w:bookmarkEnd w:id="8153"/>
      <w:bookmarkEnd w:id="8154"/>
      <w:bookmarkEnd w:id="8155"/>
      <w:bookmarkEnd w:id="8156"/>
      <w:bookmarkEnd w:id="8157"/>
    </w:p>
    <w:p w14:paraId="5AF7E8AC" w14:textId="0D6CF68B" w:rsidR="00016DAC" w:rsidRPr="006D68AC" w:rsidRDefault="00016DAC" w:rsidP="00B13605">
      <w:pPr>
        <w:pStyle w:val="Heading5"/>
        <w:rPr>
          <w:lang w:eastAsia="zh-CN"/>
        </w:rPr>
      </w:pPr>
      <w:bookmarkStart w:id="8158" w:name="_Toc157435133"/>
      <w:bookmarkStart w:id="8159" w:name="_Toc157436848"/>
      <w:bookmarkStart w:id="8160" w:name="_Toc157440688"/>
      <w:bookmarkStart w:id="8161" w:name="_Toc160650478"/>
      <w:bookmarkStart w:id="8162" w:name="_Toc164928794"/>
      <w:bookmarkStart w:id="8163" w:name="_Toc168550657"/>
      <w:bookmarkStart w:id="8164" w:name="_Toc170118730"/>
      <w:bookmarkStart w:id="8165" w:name="_Toc209470812"/>
      <w:r w:rsidRPr="006D68AC">
        <w:rPr>
          <w:lang w:eastAsia="zh-CN"/>
        </w:rPr>
        <w:t>6.18.4.2.1</w:t>
      </w:r>
      <w:r w:rsidRPr="006D68AC">
        <w:rPr>
          <w:lang w:eastAsia="zh-CN"/>
        </w:rPr>
        <w:tab/>
        <w:t>Description</w:t>
      </w:r>
      <w:bookmarkEnd w:id="8158"/>
      <w:bookmarkEnd w:id="8159"/>
      <w:bookmarkEnd w:id="8160"/>
      <w:bookmarkEnd w:id="8161"/>
      <w:bookmarkEnd w:id="8162"/>
      <w:bookmarkEnd w:id="8163"/>
      <w:bookmarkEnd w:id="8164"/>
      <w:bookmarkEnd w:id="8165"/>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Heading5"/>
        <w:rPr>
          <w:lang w:eastAsia="zh-CN"/>
        </w:rPr>
      </w:pPr>
      <w:bookmarkStart w:id="8166" w:name="_Toc157435134"/>
      <w:bookmarkStart w:id="8167" w:name="_Toc157436849"/>
      <w:bookmarkStart w:id="8168" w:name="_Toc157440689"/>
      <w:bookmarkStart w:id="8169" w:name="_Toc160650479"/>
      <w:bookmarkStart w:id="8170" w:name="_Toc164928795"/>
      <w:bookmarkStart w:id="8171" w:name="_Toc168550658"/>
      <w:bookmarkStart w:id="8172" w:name="_Toc170118731"/>
      <w:bookmarkStart w:id="8173" w:name="_Toc209470813"/>
      <w:r w:rsidRPr="006D68AC">
        <w:rPr>
          <w:lang w:eastAsia="zh-CN"/>
        </w:rPr>
        <w:t>6.18.4.2.2</w:t>
      </w:r>
      <w:r w:rsidRPr="006D68AC">
        <w:rPr>
          <w:lang w:eastAsia="zh-CN"/>
        </w:rPr>
        <w:tab/>
        <w:t>Operation Definition</w:t>
      </w:r>
      <w:bookmarkEnd w:id="8166"/>
      <w:bookmarkEnd w:id="8167"/>
      <w:bookmarkEnd w:id="8168"/>
      <w:bookmarkEnd w:id="8169"/>
      <w:bookmarkEnd w:id="8170"/>
      <w:bookmarkEnd w:id="8171"/>
      <w:bookmarkEnd w:id="8172"/>
      <w:bookmarkEnd w:id="8173"/>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DengXian"/>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DengXian"/>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DengXian"/>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DengXian"/>
          <w:lang w:eastAsia="zh-CN"/>
        </w:rPr>
      </w:pPr>
    </w:p>
    <w:p w14:paraId="2012102C" w14:textId="4605BF73" w:rsidR="00016DAC" w:rsidRPr="006D68AC" w:rsidRDefault="00016DAC" w:rsidP="00B13605">
      <w:pPr>
        <w:pStyle w:val="Heading3"/>
        <w:rPr>
          <w:lang w:eastAsia="zh-CN"/>
        </w:rPr>
      </w:pPr>
      <w:bookmarkStart w:id="8174" w:name="_Toc157435135"/>
      <w:bookmarkStart w:id="8175" w:name="_Toc157436850"/>
      <w:bookmarkStart w:id="8176" w:name="_Toc157440690"/>
      <w:bookmarkStart w:id="8177" w:name="_Toc160650480"/>
      <w:bookmarkStart w:id="8178" w:name="_Toc164928796"/>
      <w:bookmarkStart w:id="8179" w:name="_Toc168550659"/>
      <w:bookmarkStart w:id="8180" w:name="_Toc170118732"/>
      <w:bookmarkStart w:id="8181" w:name="_Toc209470814"/>
      <w:r w:rsidRPr="006D68AC">
        <w:rPr>
          <w:lang w:eastAsia="zh-CN"/>
        </w:rPr>
        <w:t>6.18.5</w:t>
      </w:r>
      <w:r w:rsidRPr="006D68AC">
        <w:rPr>
          <w:lang w:eastAsia="zh-CN"/>
        </w:rPr>
        <w:tab/>
        <w:t>Notifications</w:t>
      </w:r>
      <w:bookmarkEnd w:id="8174"/>
      <w:bookmarkEnd w:id="8175"/>
      <w:bookmarkEnd w:id="8176"/>
      <w:bookmarkEnd w:id="8177"/>
      <w:bookmarkEnd w:id="8178"/>
      <w:bookmarkEnd w:id="8179"/>
      <w:bookmarkEnd w:id="8180"/>
      <w:bookmarkEnd w:id="8181"/>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Heading3"/>
        <w:rPr>
          <w:lang w:eastAsia="zh-CN"/>
        </w:rPr>
      </w:pPr>
      <w:bookmarkStart w:id="8182" w:name="_Toc157435136"/>
      <w:bookmarkStart w:id="8183" w:name="_Toc157436851"/>
      <w:bookmarkStart w:id="8184" w:name="_Toc157440691"/>
      <w:bookmarkStart w:id="8185" w:name="_Toc160650481"/>
      <w:bookmarkStart w:id="8186" w:name="_Toc164928797"/>
      <w:bookmarkStart w:id="8187" w:name="_Toc168550660"/>
      <w:bookmarkStart w:id="8188" w:name="_Toc170118733"/>
      <w:bookmarkStart w:id="8189" w:name="_Toc209470815"/>
      <w:r w:rsidRPr="006D68AC">
        <w:rPr>
          <w:lang w:eastAsia="zh-CN"/>
        </w:rPr>
        <w:t>6.18.6</w:t>
      </w:r>
      <w:r w:rsidRPr="006D68AC">
        <w:rPr>
          <w:lang w:eastAsia="zh-CN"/>
        </w:rPr>
        <w:tab/>
        <w:t>Data Model</w:t>
      </w:r>
      <w:bookmarkEnd w:id="8182"/>
      <w:bookmarkEnd w:id="8183"/>
      <w:bookmarkEnd w:id="8184"/>
      <w:bookmarkEnd w:id="8185"/>
      <w:bookmarkEnd w:id="8186"/>
      <w:bookmarkEnd w:id="8187"/>
      <w:bookmarkEnd w:id="8188"/>
      <w:bookmarkEnd w:id="8189"/>
    </w:p>
    <w:p w14:paraId="7E5AB125" w14:textId="77777777" w:rsidR="002E2250" w:rsidRPr="006D68AC" w:rsidRDefault="002E2250" w:rsidP="002E2250">
      <w:pPr>
        <w:pStyle w:val="Heading4"/>
        <w:rPr>
          <w:lang w:eastAsia="zh-CN"/>
        </w:rPr>
      </w:pPr>
      <w:bookmarkStart w:id="8190" w:name="_Toc157435137"/>
      <w:bookmarkStart w:id="8191" w:name="_Toc157436852"/>
      <w:bookmarkStart w:id="8192" w:name="_Toc157440692"/>
      <w:bookmarkStart w:id="8193" w:name="_Toc160650482"/>
      <w:bookmarkStart w:id="8194" w:name="_Toc164928798"/>
      <w:bookmarkStart w:id="8195" w:name="_Toc168550661"/>
      <w:bookmarkStart w:id="8196" w:name="_Toc170118734"/>
      <w:bookmarkStart w:id="8197" w:name="_Toc209470816"/>
      <w:bookmarkStart w:id="8198" w:name="_Toc157435138"/>
      <w:bookmarkStart w:id="8199" w:name="_Toc157436853"/>
      <w:bookmarkStart w:id="8200" w:name="_Toc157440693"/>
      <w:r w:rsidRPr="006D68AC">
        <w:rPr>
          <w:lang w:eastAsia="zh-CN"/>
        </w:rPr>
        <w:t>6.18.6.1</w:t>
      </w:r>
      <w:r w:rsidRPr="006D68AC">
        <w:rPr>
          <w:lang w:eastAsia="zh-CN"/>
        </w:rPr>
        <w:tab/>
        <w:t>General</w:t>
      </w:r>
      <w:bookmarkEnd w:id="8190"/>
      <w:bookmarkEnd w:id="8191"/>
      <w:bookmarkEnd w:id="8192"/>
      <w:bookmarkEnd w:id="8193"/>
      <w:bookmarkEnd w:id="8194"/>
      <w:bookmarkEnd w:id="8195"/>
      <w:bookmarkEnd w:id="8196"/>
      <w:bookmarkEnd w:id="8197"/>
    </w:p>
    <w:p w14:paraId="1D3A2994" w14:textId="77777777" w:rsidR="00F5485E" w:rsidRPr="006D68AC" w:rsidRDefault="00F5485E" w:rsidP="00F5485E">
      <w:pPr>
        <w:rPr>
          <w:lang w:eastAsia="zh-CN"/>
        </w:rPr>
      </w:pPr>
      <w:bookmarkStart w:id="8201"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8202" w:name="_PERM_MCCTEMPBM_CRPT98420390___4"/>
            <w:r w:rsidRPr="006D68AC">
              <w:t>6.18.6.2.2</w:t>
            </w:r>
            <w:bookmarkEnd w:id="8202"/>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8203" w:name="_PERM_MCCTEMPBM_CRPT98420391___4"/>
            <w:r w:rsidRPr="006D68AC">
              <w:t>6.18.6.2.3</w:t>
            </w:r>
            <w:bookmarkEnd w:id="8203"/>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8204" w:name="_Toc164928799"/>
      <w:bookmarkStart w:id="8205" w:name="_Toc168550662"/>
      <w:bookmarkStart w:id="8206" w:name="_Toc170118735"/>
      <w:bookmarkStart w:id="8207" w:name="_Toc209470817"/>
    </w:p>
    <w:p w14:paraId="56E60279" w14:textId="16BB4A83" w:rsidR="00016DAC" w:rsidRPr="006D68AC" w:rsidRDefault="00016DAC" w:rsidP="00B13605">
      <w:pPr>
        <w:pStyle w:val="Heading4"/>
        <w:rPr>
          <w:lang w:eastAsia="zh-CN"/>
        </w:rPr>
      </w:pPr>
      <w:r w:rsidRPr="006D68AC">
        <w:rPr>
          <w:lang w:eastAsia="zh-CN"/>
        </w:rPr>
        <w:t>6.18.6.2</w:t>
      </w:r>
      <w:r w:rsidRPr="006D68AC">
        <w:rPr>
          <w:lang w:eastAsia="zh-CN"/>
        </w:rPr>
        <w:tab/>
        <w:t>Structured Data Types</w:t>
      </w:r>
      <w:bookmarkEnd w:id="8198"/>
      <w:bookmarkEnd w:id="8199"/>
      <w:bookmarkEnd w:id="8200"/>
      <w:bookmarkEnd w:id="8201"/>
      <w:bookmarkEnd w:id="8204"/>
      <w:bookmarkEnd w:id="8205"/>
      <w:bookmarkEnd w:id="8206"/>
      <w:bookmarkEnd w:id="8207"/>
    </w:p>
    <w:p w14:paraId="50F9C455" w14:textId="0EB7EDFB" w:rsidR="00016DAC" w:rsidRPr="006D68AC" w:rsidRDefault="00016DAC" w:rsidP="00B13605">
      <w:pPr>
        <w:pStyle w:val="Heading5"/>
        <w:rPr>
          <w:lang w:eastAsia="zh-CN"/>
        </w:rPr>
      </w:pPr>
      <w:bookmarkStart w:id="8208" w:name="_Toc157435139"/>
      <w:bookmarkStart w:id="8209" w:name="_Toc157436854"/>
      <w:bookmarkStart w:id="8210" w:name="_Toc157440694"/>
      <w:bookmarkStart w:id="8211" w:name="_Toc160650484"/>
      <w:bookmarkStart w:id="8212" w:name="_Toc164928800"/>
      <w:bookmarkStart w:id="8213" w:name="_Toc168550663"/>
      <w:bookmarkStart w:id="8214" w:name="_Toc170118736"/>
      <w:bookmarkStart w:id="8215" w:name="_Toc209470818"/>
      <w:r w:rsidRPr="006D68AC">
        <w:rPr>
          <w:lang w:eastAsia="zh-CN"/>
        </w:rPr>
        <w:t>6.18.6.2.1</w:t>
      </w:r>
      <w:r w:rsidRPr="006D68AC">
        <w:rPr>
          <w:lang w:eastAsia="zh-CN"/>
        </w:rPr>
        <w:tab/>
        <w:t>Introduction</w:t>
      </w:r>
      <w:bookmarkEnd w:id="8208"/>
      <w:bookmarkEnd w:id="8209"/>
      <w:bookmarkEnd w:id="8210"/>
      <w:bookmarkEnd w:id="8211"/>
      <w:bookmarkEnd w:id="8212"/>
      <w:bookmarkEnd w:id="8213"/>
      <w:bookmarkEnd w:id="8214"/>
      <w:bookmarkEnd w:id="8215"/>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Heading5"/>
        <w:rPr>
          <w:lang w:eastAsia="zh-CN"/>
        </w:rPr>
      </w:pPr>
      <w:bookmarkStart w:id="8216" w:name="_Toc157435140"/>
      <w:bookmarkStart w:id="8217" w:name="_Toc157436855"/>
      <w:bookmarkStart w:id="8218" w:name="_Toc157440695"/>
      <w:bookmarkStart w:id="8219" w:name="_Toc160650485"/>
      <w:bookmarkStart w:id="8220" w:name="_Toc164928801"/>
      <w:bookmarkStart w:id="8221" w:name="_Toc168550664"/>
      <w:bookmarkStart w:id="8222" w:name="_Toc170118737"/>
      <w:bookmarkStart w:id="8223" w:name="_Toc209470819"/>
      <w:bookmarkStart w:id="8224" w:name="_Toc157435141"/>
      <w:bookmarkStart w:id="8225" w:name="_Toc157436856"/>
      <w:bookmarkStart w:id="8226" w:name="_Toc157440696"/>
      <w:r w:rsidRPr="006D68AC">
        <w:rPr>
          <w:lang w:eastAsia="zh-CN"/>
        </w:rPr>
        <w:t>6.18.6.2.2</w:t>
      </w:r>
      <w:r w:rsidRPr="006D68AC">
        <w:rPr>
          <w:lang w:eastAsia="zh-CN"/>
        </w:rPr>
        <w:tab/>
        <w:t xml:space="preserve">Type: </w:t>
      </w:r>
      <w:r w:rsidRPr="006D68AC">
        <w:t>NwSliceAllocReq</w:t>
      </w:r>
      <w:bookmarkEnd w:id="8216"/>
      <w:bookmarkEnd w:id="8217"/>
      <w:bookmarkEnd w:id="8218"/>
      <w:bookmarkEnd w:id="8219"/>
      <w:bookmarkEnd w:id="8220"/>
      <w:bookmarkEnd w:id="8221"/>
      <w:bookmarkEnd w:id="8222"/>
      <w:bookmarkEnd w:id="8223"/>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Heading5"/>
        <w:rPr>
          <w:lang w:eastAsia="zh-CN"/>
        </w:rPr>
      </w:pPr>
      <w:bookmarkStart w:id="8227" w:name="_Toc160650486"/>
      <w:bookmarkStart w:id="8228" w:name="_Toc164928802"/>
      <w:bookmarkStart w:id="8229" w:name="_Toc168550665"/>
      <w:bookmarkStart w:id="8230" w:name="_Toc170118738"/>
      <w:bookmarkStart w:id="8231" w:name="_Toc209470820"/>
      <w:r w:rsidRPr="006D68AC">
        <w:rPr>
          <w:lang w:eastAsia="zh-CN"/>
        </w:rPr>
        <w:t>6.18.6.2.3</w:t>
      </w:r>
      <w:r w:rsidRPr="006D68AC">
        <w:rPr>
          <w:lang w:eastAsia="zh-CN"/>
        </w:rPr>
        <w:tab/>
        <w:t xml:space="preserve">Type: </w:t>
      </w:r>
      <w:r w:rsidRPr="006D68AC">
        <w:t>NwSliceAllocResp</w:t>
      </w:r>
      <w:bookmarkEnd w:id="8224"/>
      <w:bookmarkEnd w:id="8225"/>
      <w:bookmarkEnd w:id="8226"/>
      <w:bookmarkEnd w:id="8227"/>
      <w:bookmarkEnd w:id="8228"/>
      <w:bookmarkEnd w:id="8229"/>
      <w:bookmarkEnd w:id="8230"/>
      <w:bookmarkEnd w:id="8231"/>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Heading4"/>
        <w:rPr>
          <w:lang w:eastAsia="zh-CN"/>
        </w:rPr>
      </w:pPr>
      <w:bookmarkStart w:id="8232" w:name="_Toc157435142"/>
      <w:bookmarkStart w:id="8233" w:name="_Toc157436857"/>
      <w:bookmarkStart w:id="8234" w:name="_Toc157440697"/>
      <w:bookmarkStart w:id="8235" w:name="_Toc160650487"/>
      <w:bookmarkStart w:id="8236" w:name="_Toc164928803"/>
      <w:bookmarkStart w:id="8237" w:name="_Toc168550666"/>
      <w:bookmarkStart w:id="8238" w:name="_Toc170118739"/>
      <w:bookmarkStart w:id="8239" w:name="_Toc209470821"/>
      <w:r w:rsidRPr="006D68AC">
        <w:rPr>
          <w:lang w:eastAsia="zh-CN"/>
        </w:rPr>
        <w:t>6.18.6.3</w:t>
      </w:r>
      <w:r w:rsidRPr="006D68AC">
        <w:rPr>
          <w:lang w:eastAsia="zh-CN"/>
        </w:rPr>
        <w:tab/>
        <w:t>Simple data types and enumerations</w:t>
      </w:r>
      <w:bookmarkEnd w:id="8232"/>
      <w:bookmarkEnd w:id="8233"/>
      <w:bookmarkEnd w:id="8234"/>
      <w:bookmarkEnd w:id="8235"/>
      <w:bookmarkEnd w:id="8236"/>
      <w:bookmarkEnd w:id="8237"/>
      <w:bookmarkEnd w:id="8238"/>
      <w:bookmarkEnd w:id="8239"/>
    </w:p>
    <w:p w14:paraId="5253A1DA" w14:textId="46935F55" w:rsidR="00016DAC" w:rsidRPr="006D68AC" w:rsidRDefault="00016DAC" w:rsidP="00016DAC">
      <w:pPr>
        <w:pStyle w:val="Heading5"/>
      </w:pPr>
      <w:bookmarkStart w:id="8240" w:name="_Toc157435143"/>
      <w:bookmarkStart w:id="8241" w:name="_Toc157436858"/>
      <w:bookmarkStart w:id="8242" w:name="_Toc157440698"/>
      <w:bookmarkStart w:id="8243" w:name="_Toc160650488"/>
      <w:bookmarkStart w:id="8244" w:name="_Toc164928804"/>
      <w:bookmarkStart w:id="8245" w:name="_Toc168550667"/>
      <w:bookmarkStart w:id="8246" w:name="_Toc170118740"/>
      <w:bookmarkStart w:id="8247" w:name="_Toc209470822"/>
      <w:r w:rsidRPr="006D68AC">
        <w:rPr>
          <w:noProof/>
          <w:lang w:eastAsia="zh-CN"/>
        </w:rPr>
        <w:t>6.18</w:t>
      </w:r>
      <w:r w:rsidRPr="006D68AC">
        <w:t>.6.3.1</w:t>
      </w:r>
      <w:r w:rsidRPr="006D68AC">
        <w:tab/>
        <w:t>Introduction</w:t>
      </w:r>
      <w:bookmarkEnd w:id="8240"/>
      <w:bookmarkEnd w:id="8241"/>
      <w:bookmarkEnd w:id="8242"/>
      <w:bookmarkEnd w:id="8243"/>
      <w:bookmarkEnd w:id="8244"/>
      <w:bookmarkEnd w:id="8245"/>
      <w:bookmarkEnd w:id="8246"/>
      <w:bookmarkEnd w:id="8247"/>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Heading5"/>
      </w:pPr>
      <w:bookmarkStart w:id="8248" w:name="_Toc157435144"/>
      <w:bookmarkStart w:id="8249" w:name="_Toc157436859"/>
      <w:bookmarkStart w:id="8250" w:name="_Toc157440699"/>
      <w:bookmarkStart w:id="8251" w:name="_Toc160650489"/>
      <w:bookmarkStart w:id="8252" w:name="_Toc164928805"/>
      <w:bookmarkStart w:id="8253" w:name="_Toc168550668"/>
      <w:bookmarkStart w:id="8254" w:name="_Toc170118741"/>
      <w:bookmarkStart w:id="8255" w:name="_Toc209470823"/>
      <w:r w:rsidRPr="006D68AC">
        <w:rPr>
          <w:noProof/>
          <w:lang w:eastAsia="zh-CN"/>
        </w:rPr>
        <w:t>6.18</w:t>
      </w:r>
      <w:r w:rsidRPr="006D68AC">
        <w:t>.6.3.2</w:t>
      </w:r>
      <w:r w:rsidRPr="006D68AC">
        <w:tab/>
        <w:t>Simple data types</w:t>
      </w:r>
      <w:bookmarkEnd w:id="8248"/>
      <w:bookmarkEnd w:id="8249"/>
      <w:bookmarkEnd w:id="8250"/>
      <w:bookmarkEnd w:id="8251"/>
      <w:bookmarkEnd w:id="8252"/>
      <w:bookmarkEnd w:id="8253"/>
      <w:bookmarkEnd w:id="8254"/>
      <w:bookmarkEnd w:id="8255"/>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Heading4"/>
        <w:rPr>
          <w:lang w:val="en-US"/>
        </w:rPr>
      </w:pPr>
      <w:bookmarkStart w:id="8256" w:name="_Toc164928806"/>
      <w:bookmarkStart w:id="8257" w:name="_Toc168550669"/>
      <w:bookmarkStart w:id="8258" w:name="_Toc170118742"/>
      <w:bookmarkStart w:id="8259" w:name="_Toc209470824"/>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256"/>
      <w:bookmarkEnd w:id="8257"/>
      <w:bookmarkEnd w:id="8258"/>
      <w:bookmarkEnd w:id="8259"/>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Heading4"/>
      </w:pPr>
      <w:bookmarkStart w:id="8260" w:name="_Toc164928807"/>
      <w:bookmarkStart w:id="8261" w:name="_Toc168550670"/>
      <w:bookmarkStart w:id="8262" w:name="_Toc170118743"/>
      <w:bookmarkStart w:id="8263" w:name="_Toc209470825"/>
      <w:r w:rsidRPr="006D68AC">
        <w:rPr>
          <w:noProof/>
          <w:lang w:eastAsia="zh-CN"/>
        </w:rPr>
        <w:t>6.18</w:t>
      </w:r>
      <w:r w:rsidRPr="006D68AC">
        <w:t>.6.5</w:t>
      </w:r>
      <w:r w:rsidRPr="006D68AC">
        <w:tab/>
        <w:t>Binary data</w:t>
      </w:r>
      <w:bookmarkEnd w:id="8260"/>
      <w:bookmarkEnd w:id="8261"/>
      <w:bookmarkEnd w:id="8262"/>
      <w:bookmarkEnd w:id="8263"/>
    </w:p>
    <w:p w14:paraId="682941BA" w14:textId="77777777" w:rsidR="00B110B4" w:rsidRPr="006D68AC" w:rsidRDefault="00B110B4" w:rsidP="00B110B4">
      <w:pPr>
        <w:pStyle w:val="Heading5"/>
      </w:pPr>
      <w:bookmarkStart w:id="8264" w:name="_Toc164928808"/>
      <w:bookmarkStart w:id="8265" w:name="_Toc168550671"/>
      <w:bookmarkStart w:id="8266" w:name="_Toc170118744"/>
      <w:bookmarkStart w:id="8267" w:name="_Toc209470826"/>
      <w:r w:rsidRPr="006D68AC">
        <w:rPr>
          <w:noProof/>
          <w:lang w:eastAsia="zh-CN"/>
        </w:rPr>
        <w:t>6.18</w:t>
      </w:r>
      <w:r w:rsidRPr="006D68AC">
        <w:t>.6.5.1</w:t>
      </w:r>
      <w:r w:rsidRPr="006D68AC">
        <w:tab/>
        <w:t>Binary Data Types</w:t>
      </w:r>
      <w:bookmarkEnd w:id="8264"/>
      <w:bookmarkEnd w:id="8265"/>
      <w:bookmarkEnd w:id="8266"/>
      <w:bookmarkEnd w:id="8267"/>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Heading3"/>
        <w:rPr>
          <w:lang w:eastAsia="zh-CN"/>
        </w:rPr>
      </w:pPr>
      <w:bookmarkStart w:id="8268" w:name="_Toc157435145"/>
      <w:bookmarkStart w:id="8269" w:name="_Toc157436860"/>
      <w:bookmarkStart w:id="8270" w:name="_Toc157440700"/>
      <w:bookmarkStart w:id="8271" w:name="_Toc160650490"/>
      <w:bookmarkStart w:id="8272" w:name="_Toc164928809"/>
      <w:bookmarkStart w:id="8273" w:name="_Toc168550672"/>
      <w:bookmarkStart w:id="8274" w:name="_Toc170118745"/>
      <w:bookmarkStart w:id="8275" w:name="_Toc209470827"/>
      <w:r w:rsidRPr="006D68AC">
        <w:rPr>
          <w:lang w:eastAsia="zh-CN"/>
        </w:rPr>
        <w:t>6.18.7</w:t>
      </w:r>
      <w:r w:rsidRPr="006D68AC">
        <w:rPr>
          <w:lang w:eastAsia="zh-CN"/>
        </w:rPr>
        <w:tab/>
        <w:t>Error Handling</w:t>
      </w:r>
      <w:bookmarkEnd w:id="8268"/>
      <w:bookmarkEnd w:id="8269"/>
      <w:bookmarkEnd w:id="8270"/>
      <w:bookmarkEnd w:id="8271"/>
      <w:bookmarkEnd w:id="8272"/>
      <w:bookmarkEnd w:id="8273"/>
      <w:bookmarkEnd w:id="8274"/>
      <w:bookmarkEnd w:id="8275"/>
    </w:p>
    <w:p w14:paraId="63A7EBBE" w14:textId="1998C8CD" w:rsidR="00016DAC" w:rsidRPr="006D68AC" w:rsidRDefault="00016DAC" w:rsidP="00B13605">
      <w:pPr>
        <w:pStyle w:val="Heading4"/>
      </w:pPr>
      <w:bookmarkStart w:id="8276" w:name="_Toc157435146"/>
      <w:bookmarkStart w:id="8277" w:name="_Toc157436861"/>
      <w:bookmarkStart w:id="8278" w:name="_Toc157440701"/>
      <w:bookmarkStart w:id="8279" w:name="_Toc160650491"/>
      <w:bookmarkStart w:id="8280" w:name="_Toc164928810"/>
      <w:bookmarkStart w:id="8281" w:name="_Toc168550673"/>
      <w:bookmarkStart w:id="8282" w:name="_Toc170118746"/>
      <w:bookmarkStart w:id="8283" w:name="_Toc209470828"/>
      <w:r w:rsidRPr="006D68AC">
        <w:rPr>
          <w:lang w:eastAsia="zh-CN"/>
        </w:rPr>
        <w:t>6.18.7.1</w:t>
      </w:r>
      <w:r w:rsidRPr="006D68AC">
        <w:tab/>
        <w:t>General</w:t>
      </w:r>
      <w:bookmarkEnd w:id="8276"/>
      <w:bookmarkEnd w:id="8277"/>
      <w:bookmarkEnd w:id="8278"/>
      <w:bookmarkEnd w:id="8279"/>
      <w:bookmarkEnd w:id="8280"/>
      <w:bookmarkEnd w:id="8281"/>
      <w:bookmarkEnd w:id="8282"/>
      <w:bookmarkEnd w:id="8283"/>
    </w:p>
    <w:p w14:paraId="3EB3BF67" w14:textId="77777777" w:rsidR="00F5485E" w:rsidRPr="006D68AC" w:rsidRDefault="00F5485E" w:rsidP="00F5485E">
      <w:bookmarkStart w:id="8284" w:name="_Toc157435147"/>
      <w:bookmarkStart w:id="8285" w:name="_Toc157436862"/>
      <w:bookmarkStart w:id="8286" w:name="_Toc157440702"/>
      <w:bookmarkStart w:id="8287"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Heading4"/>
      </w:pPr>
      <w:bookmarkStart w:id="8288" w:name="_Toc164928811"/>
      <w:bookmarkStart w:id="8289" w:name="_Toc168550674"/>
      <w:bookmarkStart w:id="8290" w:name="_Toc170118747"/>
      <w:bookmarkStart w:id="8291" w:name="_Toc209470829"/>
      <w:r w:rsidRPr="006D68AC">
        <w:rPr>
          <w:lang w:eastAsia="zh-CN"/>
        </w:rPr>
        <w:t>6.18.7.2</w:t>
      </w:r>
      <w:r w:rsidRPr="006D68AC">
        <w:tab/>
        <w:t>Protocol Errors</w:t>
      </w:r>
      <w:bookmarkEnd w:id="8284"/>
      <w:bookmarkEnd w:id="8285"/>
      <w:bookmarkEnd w:id="8286"/>
      <w:bookmarkEnd w:id="8287"/>
      <w:bookmarkEnd w:id="8288"/>
      <w:bookmarkEnd w:id="8289"/>
      <w:bookmarkEnd w:id="8290"/>
      <w:bookmarkEnd w:id="829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Heading4"/>
      </w:pPr>
      <w:bookmarkStart w:id="8292" w:name="_Toc157435148"/>
      <w:bookmarkStart w:id="8293" w:name="_Toc157436863"/>
      <w:bookmarkStart w:id="8294" w:name="_Toc157440703"/>
      <w:bookmarkStart w:id="8295" w:name="_Toc160650493"/>
      <w:bookmarkStart w:id="8296" w:name="_Toc164928812"/>
      <w:bookmarkStart w:id="8297" w:name="_Toc168550675"/>
      <w:bookmarkStart w:id="8298" w:name="_Toc170118748"/>
      <w:bookmarkStart w:id="8299" w:name="_Toc209470830"/>
      <w:r w:rsidRPr="006D68AC">
        <w:rPr>
          <w:lang w:eastAsia="zh-CN"/>
        </w:rPr>
        <w:t>6.18.7.3</w:t>
      </w:r>
      <w:r w:rsidRPr="006D68AC">
        <w:tab/>
        <w:t>Application Errors</w:t>
      </w:r>
      <w:bookmarkEnd w:id="8292"/>
      <w:bookmarkEnd w:id="8293"/>
      <w:bookmarkEnd w:id="8294"/>
      <w:bookmarkEnd w:id="8295"/>
      <w:bookmarkEnd w:id="8296"/>
      <w:bookmarkEnd w:id="8297"/>
      <w:bookmarkEnd w:id="8298"/>
      <w:bookmarkEnd w:id="8299"/>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Heading3"/>
        <w:rPr>
          <w:lang w:eastAsia="zh-CN"/>
        </w:rPr>
      </w:pPr>
      <w:bookmarkStart w:id="8300" w:name="_Toc157435149"/>
      <w:bookmarkStart w:id="8301" w:name="_Toc157436864"/>
      <w:bookmarkStart w:id="8302" w:name="_Toc157440704"/>
      <w:bookmarkStart w:id="8303" w:name="_Toc160650494"/>
      <w:bookmarkStart w:id="8304" w:name="_Toc164928813"/>
      <w:bookmarkStart w:id="8305" w:name="_Toc168550676"/>
      <w:bookmarkStart w:id="8306" w:name="_Toc170118749"/>
      <w:bookmarkStart w:id="8307" w:name="_Toc209470831"/>
      <w:r w:rsidRPr="006D68AC">
        <w:rPr>
          <w:lang w:eastAsia="zh-CN"/>
        </w:rPr>
        <w:t>6.18.8</w:t>
      </w:r>
      <w:r w:rsidRPr="006D68AC">
        <w:rPr>
          <w:lang w:eastAsia="zh-CN"/>
        </w:rPr>
        <w:tab/>
        <w:t>Feature Negotiation</w:t>
      </w:r>
      <w:bookmarkEnd w:id="8300"/>
      <w:bookmarkEnd w:id="8301"/>
      <w:bookmarkEnd w:id="8302"/>
      <w:bookmarkEnd w:id="8303"/>
      <w:bookmarkEnd w:id="8304"/>
      <w:bookmarkEnd w:id="8305"/>
      <w:bookmarkEnd w:id="8306"/>
      <w:bookmarkEnd w:id="830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8308"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8308"/>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Heading3"/>
      </w:pPr>
      <w:bookmarkStart w:id="8309" w:name="_Toc157435150"/>
      <w:bookmarkStart w:id="8310" w:name="_Toc157436865"/>
      <w:bookmarkStart w:id="8311" w:name="_Toc157440705"/>
      <w:bookmarkStart w:id="8312" w:name="_Toc160650495"/>
      <w:bookmarkStart w:id="8313" w:name="_Toc164928814"/>
      <w:bookmarkStart w:id="8314" w:name="_Toc168550677"/>
      <w:bookmarkStart w:id="8315" w:name="_Toc170118750"/>
      <w:bookmarkStart w:id="8316" w:name="_Toc209470832"/>
      <w:r w:rsidRPr="006D68AC">
        <w:rPr>
          <w:noProof/>
          <w:lang w:eastAsia="zh-CN"/>
        </w:rPr>
        <w:t>6.</w:t>
      </w:r>
      <w:r w:rsidRPr="006D68AC">
        <w:rPr>
          <w:lang w:eastAsia="zh-CN"/>
        </w:rPr>
        <w:t>18</w:t>
      </w:r>
      <w:r w:rsidRPr="006D68AC">
        <w:t>.9</w:t>
      </w:r>
      <w:r w:rsidRPr="006D68AC">
        <w:tab/>
        <w:t>Security</w:t>
      </w:r>
      <w:bookmarkEnd w:id="8309"/>
      <w:bookmarkEnd w:id="8310"/>
      <w:bookmarkEnd w:id="8311"/>
      <w:bookmarkEnd w:id="8312"/>
      <w:bookmarkEnd w:id="8313"/>
      <w:bookmarkEnd w:id="8314"/>
      <w:bookmarkEnd w:id="8315"/>
      <w:bookmarkEnd w:id="8316"/>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Heading1"/>
      </w:pPr>
      <w:r w:rsidRPr="006D68AC">
        <w:br w:type="page"/>
      </w:r>
      <w:bookmarkStart w:id="8317" w:name="_Toc96843459"/>
      <w:bookmarkStart w:id="8318" w:name="_Toc96844434"/>
      <w:bookmarkStart w:id="8319" w:name="_Toc100740007"/>
      <w:bookmarkStart w:id="8320" w:name="_Toc104332874"/>
      <w:bookmarkStart w:id="8321" w:name="_Toc157435151"/>
      <w:bookmarkStart w:id="8322" w:name="_Toc157436866"/>
      <w:bookmarkStart w:id="8323" w:name="_Toc157440706"/>
      <w:bookmarkStart w:id="8324" w:name="_Toc160650496"/>
      <w:bookmarkStart w:id="8325" w:name="_Toc164928815"/>
      <w:bookmarkStart w:id="8326" w:name="_Toc168550678"/>
      <w:bookmarkStart w:id="8327" w:name="_Toc170118751"/>
      <w:bookmarkStart w:id="8328" w:name="_Toc209470833"/>
      <w:bookmarkStart w:id="8329" w:name="_Toc510696650"/>
      <w:bookmarkStart w:id="8330" w:name="_Toc35971450"/>
      <w:r w:rsidR="001C4032" w:rsidRPr="006D68AC">
        <w:t>7</w:t>
      </w:r>
      <w:r w:rsidR="001C4032" w:rsidRPr="006D68AC">
        <w:tab/>
        <w:t>Using Common API Framework</w:t>
      </w:r>
      <w:bookmarkEnd w:id="8317"/>
      <w:bookmarkEnd w:id="8318"/>
      <w:bookmarkEnd w:id="8319"/>
      <w:bookmarkEnd w:id="8320"/>
      <w:bookmarkEnd w:id="8321"/>
      <w:bookmarkEnd w:id="8322"/>
      <w:bookmarkEnd w:id="8323"/>
      <w:bookmarkEnd w:id="8324"/>
      <w:bookmarkEnd w:id="8325"/>
      <w:bookmarkEnd w:id="8326"/>
      <w:bookmarkEnd w:id="8327"/>
      <w:bookmarkEnd w:id="8328"/>
    </w:p>
    <w:p w14:paraId="35252184" w14:textId="77777777" w:rsidR="00ED591F" w:rsidRPr="006D68AC" w:rsidRDefault="00ED591F" w:rsidP="00ED591F">
      <w:pPr>
        <w:rPr>
          <w:noProof/>
          <w:lang w:eastAsia="zh-CN"/>
        </w:rPr>
      </w:pPr>
      <w:bookmarkStart w:id="8331" w:name="_Toc144024293"/>
      <w:bookmarkStart w:id="8332" w:name="_Toc24868675"/>
      <w:bookmarkStart w:id="8333" w:name="_Toc34154180"/>
      <w:bookmarkStart w:id="8334" w:name="_Toc36041124"/>
      <w:bookmarkStart w:id="8335" w:name="_Toc36041437"/>
      <w:bookmarkStart w:id="8336" w:name="_Toc43196714"/>
      <w:bookmarkStart w:id="8337" w:name="_Toc43481484"/>
      <w:bookmarkStart w:id="8338" w:name="_Toc45134761"/>
      <w:bookmarkStart w:id="8339" w:name="_Toc51189293"/>
      <w:bookmarkStart w:id="8340" w:name="_Toc51763969"/>
      <w:bookmarkStart w:id="8341" w:name="_Toc57206201"/>
      <w:bookmarkStart w:id="8342" w:name="_Toc59019542"/>
      <w:bookmarkStart w:id="8343" w:name="_Toc68170215"/>
      <w:bookmarkStart w:id="8344" w:name="_Toc73433953"/>
      <w:bookmarkStart w:id="8345" w:name="_Toc73436001"/>
      <w:bookmarkStart w:id="8346" w:name="_Toc73437408"/>
      <w:bookmarkStart w:id="8347" w:name="_Toc75351818"/>
      <w:bookmarkStart w:id="8348" w:name="_Toc83230096"/>
      <w:bookmarkStart w:id="8349" w:name="_Toc85528264"/>
      <w:bookmarkStart w:id="8350" w:name="_Toc90649889"/>
      <w:bookmarkStart w:id="8351" w:name="_Toc96843460"/>
      <w:bookmarkStart w:id="8352" w:name="_Toc96844435"/>
      <w:bookmarkStart w:id="8353" w:name="_Toc100740008"/>
      <w:bookmarkStart w:id="8354" w:name="_Toc104332875"/>
      <w:r w:rsidRPr="006D68AC">
        <w:t xml:space="preserve">The provisions of clause 8 of 3GPP TS 29.549 [15] shall apply for the NSCE Server </w:t>
      </w:r>
      <w:r w:rsidRPr="006D68AC">
        <w:rPr>
          <w:noProof/>
          <w:lang w:eastAsia="zh-CN"/>
        </w:rPr>
        <w:t>APIs defined in this specification.</w:t>
      </w:r>
    </w:p>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14:paraId="4A4D6361" w14:textId="7EBE3BEF" w:rsidR="008A6D4A" w:rsidRPr="006D68AC" w:rsidRDefault="001C4032" w:rsidP="00B655DA">
      <w:pPr>
        <w:pStyle w:val="Heading8"/>
      </w:pPr>
      <w:r w:rsidRPr="006D68AC">
        <w:br w:type="page"/>
      </w:r>
      <w:bookmarkStart w:id="8355" w:name="_Toc157435152"/>
      <w:bookmarkStart w:id="8356" w:name="_Toc157436867"/>
      <w:bookmarkStart w:id="8357" w:name="_Toc157440707"/>
      <w:bookmarkStart w:id="8358" w:name="_Toc160650497"/>
      <w:bookmarkStart w:id="8359" w:name="_Toc170118752"/>
      <w:bookmarkStart w:id="8360" w:name="_Toc209470834"/>
      <w:r w:rsidR="008A6D4A" w:rsidRPr="006D68AC">
        <w:t>Annex A (normative):</w:t>
      </w:r>
      <w:r w:rsidR="008A6D4A" w:rsidRPr="006D68AC">
        <w:br/>
        <w:t>OpenAPI specification</w:t>
      </w:r>
      <w:bookmarkEnd w:id="8329"/>
      <w:bookmarkEnd w:id="8330"/>
      <w:bookmarkEnd w:id="8355"/>
      <w:bookmarkEnd w:id="8356"/>
      <w:bookmarkEnd w:id="8357"/>
      <w:bookmarkEnd w:id="8358"/>
      <w:bookmarkEnd w:id="8359"/>
      <w:bookmarkEnd w:id="8360"/>
    </w:p>
    <w:p w14:paraId="03FBDDDC" w14:textId="77777777" w:rsidR="006E186B" w:rsidRPr="006D68AC" w:rsidRDefault="006E186B" w:rsidP="003C2A5F">
      <w:pPr>
        <w:pStyle w:val="Heading1"/>
      </w:pPr>
      <w:bookmarkStart w:id="8361" w:name="_Toc510696651"/>
      <w:bookmarkStart w:id="8362" w:name="_Toc35971451"/>
      <w:bookmarkStart w:id="8363" w:name="_Toc157435153"/>
      <w:bookmarkStart w:id="8364" w:name="_Toc157436868"/>
      <w:bookmarkStart w:id="8365" w:name="_Toc157440708"/>
      <w:bookmarkStart w:id="8366" w:name="_Toc160650498"/>
      <w:bookmarkStart w:id="8367" w:name="_Toc164928816"/>
      <w:bookmarkStart w:id="8368" w:name="_Toc168550679"/>
      <w:bookmarkStart w:id="8369" w:name="_Toc170118753"/>
      <w:bookmarkStart w:id="8370" w:name="_Toc209470835"/>
      <w:bookmarkStart w:id="8371" w:name="_Toc510696653"/>
      <w:r w:rsidRPr="006D68AC">
        <w:t>A.1</w:t>
      </w:r>
      <w:r w:rsidRPr="006D68AC">
        <w:tab/>
        <w:t>General</w:t>
      </w:r>
      <w:bookmarkEnd w:id="8361"/>
      <w:bookmarkEnd w:id="8362"/>
      <w:bookmarkEnd w:id="8363"/>
      <w:bookmarkEnd w:id="8364"/>
      <w:bookmarkEnd w:id="8365"/>
      <w:bookmarkEnd w:id="8366"/>
      <w:bookmarkEnd w:id="8367"/>
      <w:bookmarkEnd w:id="8368"/>
      <w:bookmarkEnd w:id="8369"/>
      <w:bookmarkEnd w:id="8370"/>
    </w:p>
    <w:p w14:paraId="707AF585" w14:textId="331D9E4D" w:rsidR="006E186B" w:rsidRPr="006D68AC" w:rsidRDefault="006E186B" w:rsidP="006E186B">
      <w:r w:rsidRPr="006D68AC">
        <w:t>This Annex specifies the formal definition of the API(s) defined in the present specification. It consists of OpenAPI specifications in YAML format.</w:t>
      </w:r>
    </w:p>
    <w:p w14:paraId="3829DCCA" w14:textId="77777777" w:rsidR="006E186B" w:rsidRPr="006D68AC" w:rsidRDefault="006E186B" w:rsidP="006E186B">
      <w:r w:rsidRPr="006D68AC">
        <w:t>This Annex takes precedence when being discrepant to other parts of the specification with respect to the encoding of information elements and methods within the API(s).</w:t>
      </w:r>
    </w:p>
    <w:p w14:paraId="3907F365" w14:textId="77777777" w:rsidR="006E186B" w:rsidRPr="006D68AC" w:rsidRDefault="006E186B" w:rsidP="006E186B">
      <w:pPr>
        <w:pStyle w:val="NO"/>
      </w:pPr>
      <w:r w:rsidRPr="006D68AC">
        <w:t>NOTE 1:</w:t>
      </w:r>
      <w:r w:rsidRPr="006D68AC">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6D68AC" w:rsidRDefault="006E186B" w:rsidP="006E186B">
      <w:r w:rsidRPr="006D68AC">
        <w:t>Informative copies of the OpenAPI specification files contained in this 3GPP Technical Specification are available on a Git-based repository that uses the GitLab software version control system (see clause 5.3.1 of 3GPP TS 29.501 [</w:t>
      </w:r>
      <w:r w:rsidR="00020E4A" w:rsidRPr="006D68AC">
        <w:t>3</w:t>
      </w:r>
      <w:r w:rsidRPr="006D68AC">
        <w:t>] and clause 5B of 3GPP TR 21.900 [</w:t>
      </w:r>
      <w:r w:rsidR="00020E4A" w:rsidRPr="006D68AC">
        <w:t>5</w:t>
      </w:r>
      <w:r w:rsidRPr="006D68AC">
        <w:t>]).</w:t>
      </w:r>
    </w:p>
    <w:p w14:paraId="4282A28F" w14:textId="618291CF" w:rsidR="006E186B" w:rsidRPr="006D68AC" w:rsidRDefault="00FA3620" w:rsidP="003C2A5F">
      <w:pPr>
        <w:pStyle w:val="Heading1"/>
        <w:rPr>
          <w:rFonts w:eastAsiaTheme="minorEastAsia"/>
          <w:lang w:eastAsia="zh-CN"/>
        </w:rPr>
      </w:pPr>
      <w:r w:rsidRPr="006D68AC">
        <w:br w:type="page"/>
      </w:r>
      <w:bookmarkStart w:id="8372" w:name="_Toc157435154"/>
      <w:bookmarkStart w:id="8373" w:name="_Toc157436869"/>
      <w:bookmarkStart w:id="8374" w:name="_Toc157440709"/>
      <w:bookmarkStart w:id="8375" w:name="_Toc160650499"/>
      <w:bookmarkStart w:id="8376" w:name="_Toc164928817"/>
      <w:bookmarkStart w:id="8377" w:name="_Toc168550680"/>
      <w:bookmarkStart w:id="8378" w:name="_Toc170118754"/>
      <w:bookmarkStart w:id="8379" w:name="_Toc209470836"/>
      <w:r w:rsidR="006E186B" w:rsidRPr="006D68AC">
        <w:t>A.2</w:t>
      </w:r>
      <w:r w:rsidR="006E186B" w:rsidRPr="006D68AC">
        <w:tab/>
      </w:r>
      <w:r w:rsidR="00D3062E" w:rsidRPr="006D68AC">
        <w:t>NSCE_SliceApiManagement</w:t>
      </w:r>
      <w:r w:rsidR="006E186B" w:rsidRPr="006D68AC">
        <w:t xml:space="preserve"> API</w:t>
      </w:r>
      <w:bookmarkEnd w:id="8372"/>
      <w:bookmarkEnd w:id="8373"/>
      <w:bookmarkEnd w:id="8374"/>
      <w:bookmarkEnd w:id="8375"/>
      <w:bookmarkEnd w:id="8376"/>
      <w:bookmarkEnd w:id="8377"/>
      <w:bookmarkEnd w:id="8378"/>
      <w:bookmarkEnd w:id="837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9957BDB"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r w:rsidR="00C9735D" w:rsidRPr="006D68AC">
        <w:rPr>
          <w:lang w:val="fr-FR"/>
        </w:rPr>
        <w:t>-alpha.1</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24070CE3" w:rsidR="00192AD6" w:rsidRPr="006D68AC" w:rsidRDefault="00192AD6" w:rsidP="00192AD6">
      <w:pPr>
        <w:pStyle w:val="PL"/>
      </w:pPr>
      <w:r w:rsidRPr="006D68AC">
        <w:t xml:space="preserve">    3GPP TS 29.435 V1</w:t>
      </w:r>
      <w:r w:rsidR="00C9735D" w:rsidRPr="006D68AC">
        <w:t>9</w:t>
      </w:r>
      <w:r w:rsidRPr="006D68AC">
        <w:t>.</w:t>
      </w:r>
      <w:r w:rsidR="00C9735D" w:rsidRPr="006D68AC">
        <w:t>2</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DengXian"/>
        </w:rPr>
      </w:pPr>
      <w:r w:rsidRPr="006D68AC">
        <w:rPr>
          <w:rFonts w:eastAsia="DengXian"/>
        </w:rPr>
        <w:t>paths:</w:t>
      </w:r>
    </w:p>
    <w:p w14:paraId="4D984A54" w14:textId="77777777" w:rsidR="00192AD6" w:rsidRPr="006D68AC" w:rsidRDefault="00192AD6" w:rsidP="00192AD6">
      <w:pPr>
        <w:pStyle w:val="PL"/>
        <w:rPr>
          <w:rFonts w:eastAsia="DengXian"/>
        </w:rPr>
      </w:pPr>
      <w:r w:rsidRPr="006D68AC">
        <w:rPr>
          <w:rFonts w:eastAsia="DengXian"/>
        </w:rPr>
        <w:t xml:space="preserve">  /configurations:</w:t>
      </w:r>
    </w:p>
    <w:p w14:paraId="666852F4" w14:textId="77777777" w:rsidR="00192AD6" w:rsidRPr="006D68AC" w:rsidRDefault="00192AD6" w:rsidP="00192AD6">
      <w:pPr>
        <w:pStyle w:val="PL"/>
        <w:rPr>
          <w:rFonts w:eastAsia="DengXian"/>
        </w:rPr>
      </w:pPr>
      <w:r w:rsidRPr="006D68AC">
        <w:rPr>
          <w:rFonts w:eastAsia="DengXian"/>
        </w:rPr>
        <w:t xml:space="preserve">    post:</w:t>
      </w:r>
    </w:p>
    <w:p w14:paraId="4B433DB2" w14:textId="77777777" w:rsidR="00192AD6" w:rsidRPr="006D68AC" w:rsidRDefault="00192AD6" w:rsidP="00192AD6">
      <w:pPr>
        <w:pStyle w:val="PL"/>
        <w:rPr>
          <w:rFonts w:eastAsia="DengXian"/>
        </w:rPr>
      </w:pPr>
      <w:r w:rsidRPr="006D68AC">
        <w:rPr>
          <w:rFonts w:eastAsia="DengXian"/>
        </w:rPr>
        <w:t xml:space="preserve">      summary: Request the creation of a new Slice API </w:t>
      </w:r>
      <w:r w:rsidRPr="006D68AC">
        <w:t>Configuration</w:t>
      </w:r>
      <w:r w:rsidRPr="006D68AC">
        <w:rPr>
          <w:rFonts w:eastAsia="DengXian"/>
        </w:rPr>
        <w:t>.</w:t>
      </w:r>
    </w:p>
    <w:p w14:paraId="6DA2B472" w14:textId="77777777" w:rsidR="00192AD6" w:rsidRPr="006D68AC" w:rsidRDefault="00192AD6" w:rsidP="00192AD6">
      <w:pPr>
        <w:pStyle w:val="PL"/>
        <w:rPr>
          <w:rFonts w:eastAsia="DengXian"/>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DengXian"/>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DengXian"/>
        </w:rPr>
      </w:pPr>
      <w:r w:rsidRPr="006D68AC">
        <w:rPr>
          <w:rFonts w:eastAsia="DengXian"/>
          <w:lang w:val="en-US"/>
        </w:rPr>
        <w:t xml:space="preserve">      </w:t>
      </w:r>
      <w:r w:rsidRPr="006D68AC">
        <w:rPr>
          <w:rFonts w:eastAsia="DengXian"/>
        </w:rPr>
        <w:t>requestBody:</w:t>
      </w:r>
    </w:p>
    <w:p w14:paraId="14DA045F" w14:textId="77777777" w:rsidR="00192AD6" w:rsidRPr="006D68AC" w:rsidRDefault="00192AD6" w:rsidP="00192AD6">
      <w:pPr>
        <w:pStyle w:val="PL"/>
        <w:rPr>
          <w:rFonts w:eastAsia="DengXian"/>
        </w:rPr>
      </w:pPr>
      <w:r w:rsidRPr="006D68AC">
        <w:rPr>
          <w:rFonts w:eastAsia="DengXian"/>
        </w:rPr>
        <w:t xml:space="preserve">        required: true</w:t>
      </w:r>
    </w:p>
    <w:p w14:paraId="0AE66B42" w14:textId="77777777" w:rsidR="00192AD6" w:rsidRPr="006D68AC" w:rsidRDefault="00192AD6" w:rsidP="00192AD6">
      <w:pPr>
        <w:pStyle w:val="PL"/>
        <w:rPr>
          <w:rFonts w:eastAsia="DengXian"/>
        </w:rPr>
      </w:pPr>
      <w:r w:rsidRPr="006D68AC">
        <w:rPr>
          <w:rFonts w:eastAsia="DengXian"/>
        </w:rPr>
        <w:t xml:space="preserve">        content:</w:t>
      </w:r>
    </w:p>
    <w:p w14:paraId="44AD860A" w14:textId="77777777" w:rsidR="00192AD6" w:rsidRPr="006D68AC" w:rsidRDefault="00192AD6" w:rsidP="00192AD6">
      <w:pPr>
        <w:pStyle w:val="PL"/>
        <w:rPr>
          <w:rFonts w:eastAsia="DengXian"/>
        </w:rPr>
      </w:pPr>
      <w:r w:rsidRPr="006D68AC">
        <w:rPr>
          <w:rFonts w:eastAsia="DengXian"/>
        </w:rPr>
        <w:t xml:space="preserve">          application/json:</w:t>
      </w:r>
    </w:p>
    <w:p w14:paraId="4FFBF6E9" w14:textId="77777777" w:rsidR="00192AD6" w:rsidRPr="006D68AC" w:rsidRDefault="00192AD6" w:rsidP="00192AD6">
      <w:pPr>
        <w:pStyle w:val="PL"/>
        <w:rPr>
          <w:rFonts w:eastAsia="DengXian"/>
        </w:rPr>
      </w:pPr>
      <w:r w:rsidRPr="006D68AC">
        <w:rPr>
          <w:rFonts w:eastAsia="DengXian"/>
        </w:rPr>
        <w:t xml:space="preserve">            schema:</w:t>
      </w:r>
    </w:p>
    <w:p w14:paraId="103C3B37" w14:textId="77777777" w:rsidR="00192AD6" w:rsidRPr="006D68AC" w:rsidRDefault="00192AD6" w:rsidP="00192AD6">
      <w:pPr>
        <w:pStyle w:val="PL"/>
        <w:rPr>
          <w:rFonts w:eastAsia="DengXian"/>
        </w:rPr>
      </w:pPr>
      <w:r w:rsidRPr="006D68AC">
        <w:rPr>
          <w:rFonts w:eastAsia="DengXian"/>
        </w:rPr>
        <w:t xml:space="preserve">              $ref: '#/components/schemas/</w:t>
      </w:r>
      <w:r w:rsidRPr="006D68AC">
        <w:t>SliceAPIConfig</w:t>
      </w:r>
      <w:r w:rsidRPr="006D68AC">
        <w:rPr>
          <w:rFonts w:eastAsia="DengXian"/>
        </w:rPr>
        <w:t>'</w:t>
      </w:r>
    </w:p>
    <w:p w14:paraId="71B8560A" w14:textId="77777777" w:rsidR="00192AD6" w:rsidRPr="006D68AC" w:rsidRDefault="00192AD6" w:rsidP="00192AD6">
      <w:pPr>
        <w:pStyle w:val="PL"/>
        <w:rPr>
          <w:rFonts w:eastAsia="DengXian"/>
        </w:rPr>
      </w:pPr>
      <w:r w:rsidRPr="006D68AC">
        <w:rPr>
          <w:rFonts w:eastAsia="DengXian"/>
        </w:rPr>
        <w:t xml:space="preserve">      responses:</w:t>
      </w:r>
    </w:p>
    <w:p w14:paraId="47C9AC27" w14:textId="77777777" w:rsidR="00192AD6" w:rsidRPr="006D68AC" w:rsidRDefault="00192AD6" w:rsidP="00192AD6">
      <w:pPr>
        <w:pStyle w:val="PL"/>
      </w:pPr>
      <w:r w:rsidRPr="006D68AC">
        <w:rPr>
          <w:rFonts w:eastAsia="DengXian"/>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DengXian"/>
        </w:rPr>
      </w:pPr>
      <w:r w:rsidRPr="006D68AC">
        <w:rPr>
          <w:rFonts w:eastAsia="DengXian"/>
        </w:rPr>
        <w:t xml:space="preserve">        '400':</w:t>
      </w:r>
    </w:p>
    <w:p w14:paraId="2010DBC0"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41CB1DA8" w14:textId="77777777" w:rsidR="00192AD6" w:rsidRPr="006D68AC" w:rsidRDefault="00192AD6" w:rsidP="00192AD6">
      <w:pPr>
        <w:pStyle w:val="PL"/>
        <w:rPr>
          <w:rFonts w:eastAsia="DengXian"/>
        </w:rPr>
      </w:pPr>
      <w:r w:rsidRPr="006D68AC">
        <w:rPr>
          <w:rFonts w:eastAsia="DengXian"/>
        </w:rPr>
        <w:t xml:space="preserve">        '401':</w:t>
      </w:r>
    </w:p>
    <w:p w14:paraId="283D85C2"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B412124" w14:textId="77777777" w:rsidR="00192AD6" w:rsidRPr="006D68AC" w:rsidRDefault="00192AD6" w:rsidP="00192AD6">
      <w:pPr>
        <w:pStyle w:val="PL"/>
        <w:rPr>
          <w:rFonts w:eastAsia="DengXian"/>
        </w:rPr>
      </w:pPr>
      <w:r w:rsidRPr="006D68AC">
        <w:rPr>
          <w:rFonts w:eastAsia="DengXian"/>
        </w:rPr>
        <w:t xml:space="preserve">        '403':</w:t>
      </w:r>
    </w:p>
    <w:p w14:paraId="6CA14EB9"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355F796" w14:textId="77777777" w:rsidR="00192AD6" w:rsidRPr="006D68AC" w:rsidRDefault="00192AD6" w:rsidP="00192AD6">
      <w:pPr>
        <w:pStyle w:val="PL"/>
        <w:rPr>
          <w:rFonts w:eastAsia="DengXian"/>
        </w:rPr>
      </w:pPr>
      <w:r w:rsidRPr="006D68AC">
        <w:rPr>
          <w:rFonts w:eastAsia="DengXian"/>
        </w:rPr>
        <w:t xml:space="preserve">        '404':</w:t>
      </w:r>
    </w:p>
    <w:p w14:paraId="1407EA05"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DengXian"/>
        </w:rPr>
      </w:pPr>
      <w:r w:rsidRPr="006D68AC">
        <w:rPr>
          <w:rFonts w:eastAsia="DengXian"/>
        </w:rPr>
        <w:t xml:space="preserve">        '429':</w:t>
      </w:r>
    </w:p>
    <w:p w14:paraId="0EE4F983"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0144CE31" w14:textId="77777777" w:rsidR="00192AD6" w:rsidRPr="006D68AC" w:rsidRDefault="00192AD6" w:rsidP="00192AD6">
      <w:pPr>
        <w:pStyle w:val="PL"/>
        <w:rPr>
          <w:rFonts w:eastAsia="DengXian"/>
        </w:rPr>
      </w:pPr>
      <w:r w:rsidRPr="006D68AC">
        <w:rPr>
          <w:rFonts w:eastAsia="DengXian"/>
        </w:rPr>
        <w:t xml:space="preserve">        '500':</w:t>
      </w:r>
    </w:p>
    <w:p w14:paraId="47A6D8BC"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66D58135" w14:textId="77777777" w:rsidR="00192AD6" w:rsidRPr="006D68AC" w:rsidRDefault="00192AD6" w:rsidP="00192AD6">
      <w:pPr>
        <w:pStyle w:val="PL"/>
        <w:rPr>
          <w:rFonts w:eastAsia="DengXian"/>
        </w:rPr>
      </w:pPr>
      <w:r w:rsidRPr="006D68AC">
        <w:rPr>
          <w:rFonts w:eastAsia="DengXian"/>
        </w:rPr>
        <w:t xml:space="preserve">        '503':</w:t>
      </w:r>
    </w:p>
    <w:p w14:paraId="27CABC8D"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27B02F16" w14:textId="77777777" w:rsidR="00192AD6" w:rsidRPr="006D68AC" w:rsidRDefault="00192AD6" w:rsidP="00192AD6">
      <w:pPr>
        <w:pStyle w:val="PL"/>
        <w:rPr>
          <w:rFonts w:eastAsia="DengXian"/>
        </w:rPr>
      </w:pPr>
      <w:r w:rsidRPr="006D68AC">
        <w:rPr>
          <w:rFonts w:eastAsia="DengXian"/>
        </w:rPr>
        <w:t xml:space="preserve">        default:</w:t>
      </w:r>
    </w:p>
    <w:p w14:paraId="2D0B2BDF"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retrieve an existing Individual </w:t>
      </w:r>
      <w:r w:rsidRPr="006D68AC">
        <w:rPr>
          <w:rFonts w:eastAsia="DengXian"/>
        </w:rPr>
        <w:t>Slice API</w:t>
      </w:r>
      <w:r w:rsidRPr="006D68AC">
        <w:rPr>
          <w:lang w:val="en-US"/>
        </w:rPr>
        <w:t xml:space="preserve"> </w:t>
      </w:r>
      <w:r w:rsidRPr="006D68AC">
        <w:rPr>
          <w:rFonts w:eastAsia="DengXian"/>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DengXian"/>
        </w:rPr>
        <w:t xml:space="preserve">Slice API </w:t>
      </w:r>
      <w:r w:rsidRPr="006D68AC">
        <w:rPr>
          <w:rFonts w:eastAsia="DengXian"/>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delete an existing Individual </w:t>
      </w:r>
      <w:r w:rsidRPr="006D68AC">
        <w:rPr>
          <w:rFonts w:eastAsia="DengXian"/>
        </w:rPr>
        <w:t>Slice API</w:t>
      </w:r>
      <w:r w:rsidRPr="006D68AC">
        <w:rPr>
          <w:lang w:val="en-US"/>
        </w:rPr>
        <w:t xml:space="preserve"> </w:t>
      </w:r>
      <w:r w:rsidRPr="006D68AC">
        <w:rPr>
          <w:rFonts w:eastAsia="DengXian"/>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Slice API</w:t>
      </w:r>
      <w:r w:rsidRPr="006D68AC">
        <w:rPr>
          <w:lang w:val="en-US"/>
        </w:rPr>
        <w:t xml:space="preserve"> </w:t>
      </w:r>
      <w:r w:rsidRPr="006D68AC">
        <w:rPr>
          <w:rFonts w:eastAsia="DengXian"/>
          <w:lang w:val="en-US"/>
        </w:rPr>
        <w:t xml:space="preserve">Configuration </w:t>
      </w:r>
      <w:r w:rsidRPr="006D68AC">
        <w:rPr>
          <w:rFonts w:eastAsia="DengXian"/>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DengXian"/>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DengXian"/>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DengXian"/>
        </w:rPr>
      </w:pPr>
      <w:r w:rsidRPr="006D68AC">
        <w:rPr>
          <w:rFonts w:eastAsia="DengXian"/>
        </w:rPr>
        <w:t xml:space="preserve">        '400':</w:t>
      </w:r>
    </w:p>
    <w:p w14:paraId="3A38D0AF"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30AA90AF" w14:textId="77777777" w:rsidR="00192AD6" w:rsidRPr="006D68AC" w:rsidRDefault="00192AD6" w:rsidP="00192AD6">
      <w:pPr>
        <w:pStyle w:val="PL"/>
        <w:rPr>
          <w:rFonts w:eastAsia="DengXian"/>
        </w:rPr>
      </w:pPr>
      <w:r w:rsidRPr="006D68AC">
        <w:rPr>
          <w:rFonts w:eastAsia="DengXian"/>
        </w:rPr>
        <w:t xml:space="preserve">        '401':</w:t>
      </w:r>
    </w:p>
    <w:p w14:paraId="1A7D4B84"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3C6B46F" w14:textId="77777777" w:rsidR="00192AD6" w:rsidRPr="006D68AC" w:rsidRDefault="00192AD6" w:rsidP="00192AD6">
      <w:pPr>
        <w:pStyle w:val="PL"/>
        <w:rPr>
          <w:rFonts w:eastAsia="DengXian"/>
        </w:rPr>
      </w:pPr>
      <w:r w:rsidRPr="006D68AC">
        <w:rPr>
          <w:rFonts w:eastAsia="DengXian"/>
        </w:rPr>
        <w:t xml:space="preserve">        '403':</w:t>
      </w:r>
    </w:p>
    <w:p w14:paraId="0904E9FC"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1C910BFE" w14:textId="77777777" w:rsidR="00192AD6" w:rsidRPr="006D68AC" w:rsidRDefault="00192AD6" w:rsidP="00192AD6">
      <w:pPr>
        <w:pStyle w:val="PL"/>
        <w:rPr>
          <w:rFonts w:eastAsia="DengXian"/>
        </w:rPr>
      </w:pPr>
      <w:r w:rsidRPr="006D68AC">
        <w:rPr>
          <w:rFonts w:eastAsia="DengXian"/>
        </w:rPr>
        <w:t xml:space="preserve">        '404':</w:t>
      </w:r>
    </w:p>
    <w:p w14:paraId="0385BF88"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DengXian"/>
        </w:rPr>
      </w:pPr>
      <w:r w:rsidRPr="006D68AC">
        <w:rPr>
          <w:rFonts w:eastAsia="DengXian"/>
        </w:rPr>
        <w:t xml:space="preserve">        '429':</w:t>
      </w:r>
    </w:p>
    <w:p w14:paraId="4CE80FC2"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7DB16442" w14:textId="77777777" w:rsidR="00192AD6" w:rsidRPr="006D68AC" w:rsidRDefault="00192AD6" w:rsidP="00192AD6">
      <w:pPr>
        <w:pStyle w:val="PL"/>
        <w:rPr>
          <w:rFonts w:eastAsia="DengXian"/>
        </w:rPr>
      </w:pPr>
      <w:r w:rsidRPr="006D68AC">
        <w:rPr>
          <w:rFonts w:eastAsia="DengXian"/>
        </w:rPr>
        <w:t xml:space="preserve">        '500':</w:t>
      </w:r>
    </w:p>
    <w:p w14:paraId="19602F91"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1A0D7D42" w14:textId="77777777" w:rsidR="00192AD6" w:rsidRPr="006D68AC" w:rsidRDefault="00192AD6" w:rsidP="00192AD6">
      <w:pPr>
        <w:pStyle w:val="PL"/>
        <w:rPr>
          <w:rFonts w:eastAsia="DengXian"/>
        </w:rPr>
      </w:pPr>
      <w:r w:rsidRPr="006D68AC">
        <w:rPr>
          <w:rFonts w:eastAsia="DengXian"/>
        </w:rPr>
        <w:t xml:space="preserve">        '503':</w:t>
      </w:r>
    </w:p>
    <w:p w14:paraId="128B0D91"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7B943D2D" w14:textId="77777777" w:rsidR="00192AD6" w:rsidRPr="006D68AC" w:rsidRDefault="00192AD6" w:rsidP="00192AD6">
      <w:pPr>
        <w:pStyle w:val="PL"/>
        <w:rPr>
          <w:rFonts w:eastAsia="DengXian"/>
        </w:rPr>
      </w:pPr>
      <w:r w:rsidRPr="006D68AC">
        <w:rPr>
          <w:rFonts w:eastAsia="DengXian"/>
        </w:rPr>
        <w:t xml:space="preserve">        default:</w:t>
      </w:r>
    </w:p>
    <w:p w14:paraId="00FBEED2"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DengXian"/>
        </w:rPr>
      </w:pPr>
      <w:r w:rsidRPr="006D68AC">
        <w:rPr>
          <w:rFonts w:eastAsia="DengXian"/>
        </w:rPr>
        <w:t xml:space="preserve">  /invoke:</w:t>
      </w:r>
    </w:p>
    <w:p w14:paraId="5D20587C" w14:textId="77777777" w:rsidR="00192AD6" w:rsidRPr="006D68AC" w:rsidRDefault="00192AD6" w:rsidP="00192AD6">
      <w:pPr>
        <w:pStyle w:val="PL"/>
        <w:rPr>
          <w:rFonts w:eastAsia="DengXian"/>
        </w:rPr>
      </w:pPr>
      <w:r w:rsidRPr="006D68AC">
        <w:rPr>
          <w:rFonts w:eastAsia="DengXian"/>
        </w:rPr>
        <w:t xml:space="preserve">    post:</w:t>
      </w:r>
    </w:p>
    <w:p w14:paraId="3CEF7AD1" w14:textId="77777777" w:rsidR="00192AD6" w:rsidRPr="006D68AC" w:rsidRDefault="00192AD6" w:rsidP="00192AD6">
      <w:pPr>
        <w:pStyle w:val="PL"/>
        <w:rPr>
          <w:lang w:eastAsia="es-ES"/>
        </w:rPr>
      </w:pPr>
      <w:r w:rsidRPr="006D68AC">
        <w:rPr>
          <w:rFonts w:eastAsia="DengXian"/>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DengXian"/>
        </w:rPr>
      </w:pPr>
      <w:r w:rsidRPr="006D68AC">
        <w:rPr>
          <w:lang w:val="en-US" w:eastAsia="es-ES"/>
        </w:rPr>
        <w:t xml:space="preserve">        - Slice API Invocation Request</w:t>
      </w:r>
    </w:p>
    <w:p w14:paraId="2B2C6B2D" w14:textId="77777777" w:rsidR="00192AD6" w:rsidRPr="006D68AC" w:rsidRDefault="00192AD6" w:rsidP="00192AD6">
      <w:pPr>
        <w:pStyle w:val="PL"/>
        <w:rPr>
          <w:rFonts w:eastAsia="DengXian"/>
        </w:rPr>
      </w:pPr>
      <w:r w:rsidRPr="006D68AC">
        <w:rPr>
          <w:rFonts w:eastAsia="DengXian"/>
        </w:rPr>
        <w:t xml:space="preserve">      requestBody:</w:t>
      </w:r>
    </w:p>
    <w:p w14:paraId="62186E58" w14:textId="77777777" w:rsidR="00192AD6" w:rsidRPr="006D68AC" w:rsidRDefault="00192AD6" w:rsidP="00192AD6">
      <w:pPr>
        <w:pStyle w:val="PL"/>
        <w:rPr>
          <w:rFonts w:eastAsia="DengXian"/>
        </w:rPr>
      </w:pPr>
      <w:r w:rsidRPr="006D68AC">
        <w:rPr>
          <w:rFonts w:eastAsia="DengXian"/>
        </w:rPr>
        <w:t xml:space="preserve">        required: true</w:t>
      </w:r>
    </w:p>
    <w:p w14:paraId="5E4E0D5E" w14:textId="77777777" w:rsidR="00192AD6" w:rsidRPr="006D68AC" w:rsidRDefault="00192AD6" w:rsidP="00192AD6">
      <w:pPr>
        <w:pStyle w:val="PL"/>
        <w:rPr>
          <w:rFonts w:eastAsia="DengXian"/>
        </w:rPr>
      </w:pPr>
      <w:r w:rsidRPr="006D68AC">
        <w:rPr>
          <w:rFonts w:eastAsia="DengXian"/>
        </w:rPr>
        <w:t xml:space="preserve">        content:</w:t>
      </w:r>
    </w:p>
    <w:p w14:paraId="7363C276" w14:textId="77777777" w:rsidR="00192AD6" w:rsidRPr="006D68AC" w:rsidRDefault="00192AD6" w:rsidP="00192AD6">
      <w:pPr>
        <w:pStyle w:val="PL"/>
        <w:rPr>
          <w:rFonts w:eastAsia="DengXian"/>
        </w:rPr>
      </w:pPr>
      <w:r w:rsidRPr="006D68AC">
        <w:rPr>
          <w:rFonts w:eastAsia="DengXian"/>
        </w:rPr>
        <w:t xml:space="preserve">          application/json:</w:t>
      </w:r>
    </w:p>
    <w:p w14:paraId="5528179C" w14:textId="77777777" w:rsidR="00192AD6" w:rsidRPr="006D68AC" w:rsidRDefault="00192AD6" w:rsidP="00192AD6">
      <w:pPr>
        <w:pStyle w:val="PL"/>
        <w:rPr>
          <w:rFonts w:eastAsia="DengXian"/>
        </w:rPr>
      </w:pPr>
      <w:r w:rsidRPr="006D68AC">
        <w:rPr>
          <w:rFonts w:eastAsia="DengXian"/>
        </w:rPr>
        <w:t xml:space="preserve">            schema:</w:t>
      </w:r>
    </w:p>
    <w:p w14:paraId="7E1EA77D" w14:textId="77777777" w:rsidR="00192AD6" w:rsidRPr="006D68AC" w:rsidRDefault="00192AD6" w:rsidP="00192AD6">
      <w:pPr>
        <w:pStyle w:val="PL"/>
        <w:rPr>
          <w:rFonts w:eastAsia="DengXian"/>
        </w:rPr>
      </w:pPr>
      <w:r w:rsidRPr="006D68AC">
        <w:rPr>
          <w:rFonts w:eastAsia="DengXian"/>
        </w:rPr>
        <w:t xml:space="preserve">              $ref: '#/components/schemas/</w:t>
      </w:r>
      <w:r w:rsidRPr="006D68AC">
        <w:rPr>
          <w:lang w:eastAsia="zh-CN"/>
        </w:rPr>
        <w:t>InvokeReq</w:t>
      </w:r>
      <w:r w:rsidRPr="006D68AC">
        <w:rPr>
          <w:rFonts w:eastAsia="DengXian"/>
        </w:rPr>
        <w:t>'</w:t>
      </w:r>
    </w:p>
    <w:p w14:paraId="790C7538" w14:textId="77777777" w:rsidR="00192AD6" w:rsidRPr="006D68AC" w:rsidRDefault="00192AD6" w:rsidP="00192AD6">
      <w:pPr>
        <w:pStyle w:val="PL"/>
        <w:rPr>
          <w:rFonts w:eastAsia="DengXian"/>
        </w:rPr>
      </w:pPr>
      <w:r w:rsidRPr="006D68AC">
        <w:rPr>
          <w:rFonts w:eastAsia="DengXian"/>
        </w:rPr>
        <w:t xml:space="preserve">      responses:</w:t>
      </w:r>
    </w:p>
    <w:p w14:paraId="6DF9EDA3" w14:textId="77777777" w:rsidR="00192AD6" w:rsidRPr="006D68AC" w:rsidRDefault="00192AD6" w:rsidP="00192AD6">
      <w:pPr>
        <w:pStyle w:val="PL"/>
        <w:rPr>
          <w:rFonts w:eastAsia="DengXian"/>
        </w:rPr>
      </w:pPr>
      <w:r w:rsidRPr="006D68AC">
        <w:rPr>
          <w:rFonts w:eastAsia="DengXian"/>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DengXian"/>
        </w:rPr>
      </w:pPr>
      <w:r w:rsidRPr="006D68AC">
        <w:rPr>
          <w:rFonts w:eastAsia="DengXian"/>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DengXian"/>
        </w:rPr>
      </w:pPr>
      <w:r w:rsidRPr="006D68AC">
        <w:t xml:space="preserve">          $ref: 'TS29122_CommonData.yaml#/components/responses/308'</w:t>
      </w:r>
    </w:p>
    <w:p w14:paraId="1D5E2CA6" w14:textId="77777777" w:rsidR="00192AD6" w:rsidRPr="006D68AC" w:rsidRDefault="00192AD6" w:rsidP="00192AD6">
      <w:pPr>
        <w:pStyle w:val="PL"/>
        <w:rPr>
          <w:rFonts w:eastAsia="DengXian"/>
        </w:rPr>
      </w:pPr>
      <w:r w:rsidRPr="006D68AC">
        <w:rPr>
          <w:rFonts w:eastAsia="DengXian"/>
        </w:rPr>
        <w:t xml:space="preserve">        '400':</w:t>
      </w:r>
    </w:p>
    <w:p w14:paraId="40E3A0B7"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77996B99" w14:textId="77777777" w:rsidR="00192AD6" w:rsidRPr="006D68AC" w:rsidRDefault="00192AD6" w:rsidP="00192AD6">
      <w:pPr>
        <w:pStyle w:val="PL"/>
        <w:rPr>
          <w:rFonts w:eastAsia="DengXian"/>
        </w:rPr>
      </w:pPr>
      <w:r w:rsidRPr="006D68AC">
        <w:rPr>
          <w:rFonts w:eastAsia="DengXian"/>
        </w:rPr>
        <w:t xml:space="preserve">        '401':</w:t>
      </w:r>
    </w:p>
    <w:p w14:paraId="53C1D04E"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4D6126C3" w14:textId="77777777" w:rsidR="00192AD6" w:rsidRPr="006D68AC" w:rsidRDefault="00192AD6" w:rsidP="00192AD6">
      <w:pPr>
        <w:pStyle w:val="PL"/>
        <w:rPr>
          <w:rFonts w:eastAsia="DengXian"/>
        </w:rPr>
      </w:pPr>
      <w:r w:rsidRPr="006D68AC">
        <w:rPr>
          <w:rFonts w:eastAsia="DengXian"/>
        </w:rPr>
        <w:t xml:space="preserve">        '403':</w:t>
      </w:r>
    </w:p>
    <w:p w14:paraId="2318EC4B"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E2DD0D7" w14:textId="77777777" w:rsidR="00192AD6" w:rsidRPr="006D68AC" w:rsidRDefault="00192AD6" w:rsidP="00192AD6">
      <w:pPr>
        <w:pStyle w:val="PL"/>
        <w:rPr>
          <w:rFonts w:eastAsia="DengXian"/>
        </w:rPr>
      </w:pPr>
      <w:r w:rsidRPr="006D68AC">
        <w:rPr>
          <w:rFonts w:eastAsia="DengXian"/>
        </w:rPr>
        <w:t xml:space="preserve">        '404':</w:t>
      </w:r>
    </w:p>
    <w:p w14:paraId="0EB1888C"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4BD01E6D" w14:textId="77777777" w:rsidR="00192AD6" w:rsidRPr="006D68AC" w:rsidRDefault="00192AD6" w:rsidP="00192AD6">
      <w:pPr>
        <w:pStyle w:val="PL"/>
        <w:rPr>
          <w:rFonts w:eastAsia="DengXian"/>
        </w:rPr>
      </w:pPr>
      <w:r w:rsidRPr="006D68AC">
        <w:rPr>
          <w:rFonts w:eastAsia="DengXian"/>
        </w:rPr>
        <w:t xml:space="preserve">        '411':</w:t>
      </w:r>
    </w:p>
    <w:p w14:paraId="0A2C24F3" w14:textId="77777777" w:rsidR="00192AD6" w:rsidRPr="006D68AC" w:rsidRDefault="00192AD6" w:rsidP="00192AD6">
      <w:pPr>
        <w:pStyle w:val="PL"/>
        <w:rPr>
          <w:rFonts w:eastAsia="DengXian"/>
        </w:rPr>
      </w:pPr>
      <w:r w:rsidRPr="006D68AC">
        <w:rPr>
          <w:rFonts w:eastAsia="DengXian"/>
        </w:rPr>
        <w:t xml:space="preserve">          $ref: 'TS29122_CommonData.yaml#/components/responses/411'</w:t>
      </w:r>
    </w:p>
    <w:p w14:paraId="5A924096" w14:textId="77777777" w:rsidR="00192AD6" w:rsidRPr="006D68AC" w:rsidRDefault="00192AD6" w:rsidP="00192AD6">
      <w:pPr>
        <w:pStyle w:val="PL"/>
        <w:rPr>
          <w:rFonts w:eastAsia="DengXian"/>
        </w:rPr>
      </w:pPr>
      <w:r w:rsidRPr="006D68AC">
        <w:rPr>
          <w:rFonts w:eastAsia="DengXian"/>
        </w:rPr>
        <w:t xml:space="preserve">        '413':</w:t>
      </w:r>
    </w:p>
    <w:p w14:paraId="37C4B12E" w14:textId="77777777" w:rsidR="00192AD6" w:rsidRPr="006D68AC" w:rsidRDefault="00192AD6" w:rsidP="00192AD6">
      <w:pPr>
        <w:pStyle w:val="PL"/>
        <w:rPr>
          <w:rFonts w:eastAsia="DengXian"/>
        </w:rPr>
      </w:pPr>
      <w:r w:rsidRPr="006D68AC">
        <w:rPr>
          <w:rFonts w:eastAsia="DengXian"/>
        </w:rPr>
        <w:t xml:space="preserve">          $ref: 'TS29122_CommonData.yaml#/components/responses/413'</w:t>
      </w:r>
    </w:p>
    <w:p w14:paraId="0FCE00C3" w14:textId="77777777" w:rsidR="00192AD6" w:rsidRPr="006D68AC" w:rsidRDefault="00192AD6" w:rsidP="00192AD6">
      <w:pPr>
        <w:pStyle w:val="PL"/>
        <w:rPr>
          <w:rFonts w:eastAsia="DengXian"/>
        </w:rPr>
      </w:pPr>
      <w:r w:rsidRPr="006D68AC">
        <w:rPr>
          <w:rFonts w:eastAsia="DengXian"/>
        </w:rPr>
        <w:t xml:space="preserve">        '415':</w:t>
      </w:r>
    </w:p>
    <w:p w14:paraId="6D000484" w14:textId="77777777" w:rsidR="00192AD6" w:rsidRPr="006D68AC" w:rsidRDefault="00192AD6" w:rsidP="00192AD6">
      <w:pPr>
        <w:pStyle w:val="PL"/>
        <w:rPr>
          <w:rFonts w:eastAsia="DengXian"/>
        </w:rPr>
      </w:pPr>
      <w:r w:rsidRPr="006D68AC">
        <w:rPr>
          <w:rFonts w:eastAsia="DengXian"/>
        </w:rPr>
        <w:t xml:space="preserve">          $ref: 'TS29122_CommonData.yaml#/components/responses/415'</w:t>
      </w:r>
    </w:p>
    <w:p w14:paraId="34BA2754" w14:textId="77777777" w:rsidR="00192AD6" w:rsidRPr="006D68AC" w:rsidRDefault="00192AD6" w:rsidP="00192AD6">
      <w:pPr>
        <w:pStyle w:val="PL"/>
        <w:rPr>
          <w:rFonts w:eastAsia="DengXian"/>
        </w:rPr>
      </w:pPr>
      <w:r w:rsidRPr="006D68AC">
        <w:rPr>
          <w:rFonts w:eastAsia="DengXian"/>
        </w:rPr>
        <w:t xml:space="preserve">        '429':</w:t>
      </w:r>
    </w:p>
    <w:p w14:paraId="6483803B"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23DB328C" w14:textId="77777777" w:rsidR="00192AD6" w:rsidRPr="006D68AC" w:rsidRDefault="00192AD6" w:rsidP="00192AD6">
      <w:pPr>
        <w:pStyle w:val="PL"/>
        <w:rPr>
          <w:rFonts w:eastAsia="DengXian"/>
        </w:rPr>
      </w:pPr>
      <w:r w:rsidRPr="006D68AC">
        <w:rPr>
          <w:rFonts w:eastAsia="DengXian"/>
        </w:rPr>
        <w:t xml:space="preserve">        '500':</w:t>
      </w:r>
    </w:p>
    <w:p w14:paraId="2B2EF9E8"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4435F2FA" w14:textId="77777777" w:rsidR="00192AD6" w:rsidRPr="006D68AC" w:rsidRDefault="00192AD6" w:rsidP="00192AD6">
      <w:pPr>
        <w:pStyle w:val="PL"/>
        <w:rPr>
          <w:rFonts w:eastAsia="DengXian"/>
        </w:rPr>
      </w:pPr>
      <w:r w:rsidRPr="006D68AC">
        <w:rPr>
          <w:rFonts w:eastAsia="DengXian"/>
        </w:rPr>
        <w:t xml:space="preserve">        '503':</w:t>
      </w:r>
    </w:p>
    <w:p w14:paraId="64B7356A"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6389001E" w14:textId="77777777" w:rsidR="00192AD6" w:rsidRPr="006D68AC" w:rsidRDefault="00192AD6" w:rsidP="00192AD6">
      <w:pPr>
        <w:pStyle w:val="PL"/>
        <w:rPr>
          <w:rFonts w:eastAsia="DengXian"/>
        </w:rPr>
      </w:pPr>
      <w:r w:rsidRPr="006D68AC">
        <w:rPr>
          <w:rFonts w:eastAsia="DengXian"/>
        </w:rPr>
        <w:t xml:space="preserve">        default:</w:t>
      </w:r>
    </w:p>
    <w:p w14:paraId="19D66C39"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DengXian"/>
        </w:rPr>
      </w:pPr>
      <w:r w:rsidRPr="006D68AC">
        <w:rPr>
          <w:rFonts w:eastAsia="DengXian"/>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DengXian"/>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DengXian"/>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DengXian"/>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DengXian"/>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Heading1"/>
        <w:rPr>
          <w:rFonts w:eastAsiaTheme="minorEastAsia"/>
          <w:lang w:eastAsia="zh-CN"/>
        </w:rPr>
      </w:pPr>
      <w:bookmarkStart w:id="8380" w:name="_Toc35971453"/>
      <w:r w:rsidRPr="006D68AC">
        <w:br w:type="page"/>
      </w:r>
      <w:bookmarkStart w:id="8381" w:name="_Toc157435155"/>
      <w:bookmarkStart w:id="8382" w:name="_Toc157436870"/>
      <w:bookmarkStart w:id="8383" w:name="_Toc157440710"/>
      <w:bookmarkStart w:id="8384" w:name="_Toc160650500"/>
      <w:bookmarkStart w:id="8385" w:name="_Toc164928818"/>
      <w:bookmarkStart w:id="8386" w:name="_Toc168550681"/>
      <w:bookmarkStart w:id="8387" w:name="_Toc170118755"/>
      <w:bookmarkStart w:id="8388" w:name="_Toc209470837"/>
      <w:r w:rsidR="008A6D4A" w:rsidRPr="006D68AC">
        <w:t>A.3</w:t>
      </w:r>
      <w:r w:rsidR="008A6D4A" w:rsidRPr="006D68AC">
        <w:tab/>
      </w:r>
      <w:r w:rsidR="00D3062E" w:rsidRPr="006D68AC">
        <w:t>NSCE_NetSliceLifeCycleMngt</w:t>
      </w:r>
      <w:r w:rsidR="008A6D4A" w:rsidRPr="006D68AC">
        <w:t xml:space="preserve"> API</w:t>
      </w:r>
      <w:bookmarkEnd w:id="8371"/>
      <w:bookmarkEnd w:id="8380"/>
      <w:bookmarkEnd w:id="8381"/>
      <w:bookmarkEnd w:id="8382"/>
      <w:bookmarkEnd w:id="8383"/>
      <w:bookmarkEnd w:id="8384"/>
      <w:bookmarkEnd w:id="8385"/>
      <w:bookmarkEnd w:id="8386"/>
      <w:bookmarkEnd w:id="8387"/>
      <w:bookmarkEnd w:id="8388"/>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182A57CE"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0-alpha.1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1828CFAF" w:rsidR="00C42A1F" w:rsidRPr="006D68AC" w:rsidRDefault="00C42A1F" w:rsidP="00C42A1F">
      <w:pPr>
        <w:pStyle w:val="PL"/>
      </w:pPr>
      <w:r w:rsidRPr="006D68AC">
        <w:t xml:space="preserve">    3GPP TS 29.435 </w:t>
      </w:r>
      <w:r w:rsidR="00C9735D" w:rsidRPr="006D68AC">
        <w:t>V19</w:t>
      </w:r>
      <w:r w:rsidRPr="006D68AC">
        <w:t>.2.0;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DengXian"/>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SimSun" w:hAnsi="SimSun" w:cs="SimSun"/>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DengXian"/>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DengXian"/>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DengXian"/>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DengXian"/>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DengXian"/>
        </w:rPr>
      </w:pPr>
      <w:r w:rsidRPr="006D68AC">
        <w:rPr>
          <w:rFonts w:eastAsia="DengXian"/>
        </w:rPr>
        <w:t xml:space="preserve">          minItems: 1</w:t>
      </w:r>
    </w:p>
    <w:p w14:paraId="57E2C0FF" w14:textId="77777777" w:rsidR="00C42A1F" w:rsidRPr="006D68AC" w:rsidRDefault="00C42A1F" w:rsidP="00C42A1F">
      <w:pPr>
        <w:pStyle w:val="PL"/>
        <w:rPr>
          <w:rFonts w:eastAsia="SimSun"/>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DengXian"/>
        </w:rPr>
      </w:pPr>
      <w:r w:rsidRPr="006D68AC">
        <w:rPr>
          <w:rFonts w:eastAsia="DengXian"/>
        </w:rPr>
        <w:t xml:space="preserve">          minItems: 1</w:t>
      </w:r>
    </w:p>
    <w:p w14:paraId="0157D70F" w14:textId="77777777" w:rsidR="00C42A1F" w:rsidRPr="006D68AC" w:rsidRDefault="00C42A1F" w:rsidP="00C42A1F">
      <w:pPr>
        <w:pStyle w:val="PL"/>
        <w:rPr>
          <w:rFonts w:eastAsia="SimSun"/>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SimSun"/>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SimSun"/>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DengXian"/>
        </w:rPr>
      </w:pPr>
      <w:r w:rsidRPr="006D68AC">
        <w:rPr>
          <w:rFonts w:eastAsia="DengXian"/>
        </w:rPr>
        <w:t xml:space="preserve">          minProperties: 1</w:t>
      </w:r>
    </w:p>
    <w:p w14:paraId="0C1BF458" w14:textId="77777777" w:rsidR="00C42A1F" w:rsidRPr="006D68AC" w:rsidRDefault="00C42A1F" w:rsidP="00C42A1F">
      <w:pPr>
        <w:pStyle w:val="PL"/>
        <w:rPr>
          <w:rFonts w:eastAsia="SimSun"/>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SimSun"/>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DengXian"/>
        </w:rPr>
      </w:pPr>
      <w:r w:rsidRPr="006D68AC">
        <w:rPr>
          <w:rFonts w:eastAsia="DengXian"/>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SimSun"/>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DengXian"/>
        </w:rPr>
      </w:pPr>
      <w:r w:rsidRPr="006D68AC">
        <w:rPr>
          <w:rFonts w:eastAsia="DengXian"/>
        </w:rPr>
        <w:t xml:space="preserve">          minItems: 1</w:t>
      </w:r>
    </w:p>
    <w:p w14:paraId="326FDB6E"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SimSun"/>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DengXian"/>
        </w:rPr>
      </w:pPr>
      <w:r w:rsidRPr="006D68AC">
        <w:rPr>
          <w:rFonts w:eastAsia="DengXian"/>
        </w:rPr>
        <w:t xml:space="preserve">          minItems: 1</w:t>
      </w:r>
    </w:p>
    <w:p w14:paraId="7B6BA8E7" w14:textId="77777777" w:rsidR="00C42A1F" w:rsidRPr="006D68AC" w:rsidRDefault="00C42A1F" w:rsidP="00C42A1F">
      <w:pPr>
        <w:pStyle w:val="PL"/>
        <w:rPr>
          <w:rFonts w:eastAsia="SimSun"/>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SimSun"/>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DengXian"/>
        </w:rPr>
      </w:pPr>
      <w:r w:rsidRPr="006D68AC">
        <w:rPr>
          <w:rFonts w:eastAsia="DengXian"/>
        </w:rPr>
        <w:t xml:space="preserve">          minItems: 1</w:t>
      </w:r>
    </w:p>
    <w:p w14:paraId="23FC8886" w14:textId="77777777" w:rsidR="00C42A1F" w:rsidRPr="006D68AC" w:rsidRDefault="00C42A1F" w:rsidP="00C42A1F">
      <w:pPr>
        <w:pStyle w:val="PL"/>
        <w:rPr>
          <w:rFonts w:eastAsia="SimSun"/>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SimSun"/>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DengXian"/>
        </w:rPr>
      </w:pPr>
      <w:r w:rsidRPr="006D68AC">
        <w:rPr>
          <w:rFonts w:eastAsia="DengXian"/>
        </w:rPr>
        <w:t xml:space="preserve">          minItems: 1</w:t>
      </w:r>
    </w:p>
    <w:p w14:paraId="6D727B27"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SimSun"/>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SimSun"/>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SimSun"/>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Heading1"/>
      </w:pPr>
      <w:bookmarkStart w:id="8389" w:name="_Toc151743492"/>
      <w:bookmarkStart w:id="8390" w:name="_Toc157435156"/>
      <w:bookmarkStart w:id="8391" w:name="_Toc157436871"/>
      <w:bookmarkStart w:id="8392" w:name="_Toc157440711"/>
      <w:bookmarkStart w:id="8393" w:name="_Toc160650501"/>
      <w:bookmarkStart w:id="8394" w:name="_Toc164928819"/>
      <w:bookmarkStart w:id="8395" w:name="_Toc168550682"/>
      <w:bookmarkStart w:id="8396" w:name="_Toc170118756"/>
      <w:bookmarkStart w:id="8397" w:name="_Toc209470838"/>
      <w:bookmarkStart w:id="8398" w:name="_Toc151566343"/>
      <w:bookmarkStart w:id="8399" w:name="_Toc157435157"/>
      <w:bookmarkStart w:id="8400" w:name="_Toc157436872"/>
      <w:bookmarkStart w:id="8401" w:name="_Toc157440712"/>
      <w:r w:rsidRPr="006D68AC">
        <w:t>A.4</w:t>
      </w:r>
      <w:r w:rsidRPr="006D68AC">
        <w:tab/>
        <w:t>NSCE_PolicyManagement API</w:t>
      </w:r>
      <w:bookmarkEnd w:id="8389"/>
      <w:bookmarkEnd w:id="8390"/>
      <w:bookmarkEnd w:id="8391"/>
      <w:bookmarkEnd w:id="8392"/>
      <w:bookmarkEnd w:id="8393"/>
      <w:bookmarkEnd w:id="8394"/>
      <w:bookmarkEnd w:id="8395"/>
      <w:bookmarkEnd w:id="8396"/>
      <w:bookmarkEnd w:id="8397"/>
    </w:p>
    <w:p w14:paraId="49BD42CC" w14:textId="77777777" w:rsidR="001E1E3A" w:rsidRPr="006D68AC" w:rsidRDefault="001E1E3A" w:rsidP="001E1E3A">
      <w:pPr>
        <w:pStyle w:val="PL"/>
      </w:pPr>
      <w:bookmarkStart w:id="8402"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70B42059" w:rsidR="001E1E3A" w:rsidRPr="006D68AC" w:rsidRDefault="001E1E3A" w:rsidP="001E1E3A">
      <w:pPr>
        <w:pStyle w:val="PL"/>
      </w:pPr>
      <w:r w:rsidRPr="006D68AC">
        <w:t xml:space="preserve">  version: 1.</w:t>
      </w:r>
      <w:r w:rsidR="00266455" w:rsidRPr="006D68AC">
        <w:t>1</w:t>
      </w:r>
      <w:r w:rsidRPr="006D68AC">
        <w:t>.0</w:t>
      </w:r>
      <w:r w:rsidR="00266455" w:rsidRPr="006D68AC">
        <w:t>-alpha.</w:t>
      </w:r>
      <w:r w:rsidR="00C9735D" w:rsidRPr="006D68AC">
        <w:t>2</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32B7F7CB" w:rsidR="001E1E3A" w:rsidRPr="006D68AC" w:rsidRDefault="001E1E3A" w:rsidP="001E1E3A">
      <w:pPr>
        <w:pStyle w:val="PL"/>
        <w:rPr>
          <w:lang w:eastAsia="en-US"/>
        </w:rPr>
      </w:pPr>
      <w:r w:rsidRPr="006D68AC">
        <w:t xml:space="preserve">    3GPP TS 29.435 </w:t>
      </w:r>
      <w:r w:rsidR="00266455" w:rsidRPr="006D68AC">
        <w:t>V19</w:t>
      </w:r>
      <w:r w:rsidRPr="006D68AC">
        <w:t>.</w:t>
      </w:r>
      <w:r w:rsidR="00C9735D" w:rsidRPr="006D68AC">
        <w:rPr>
          <w:lang w:eastAsia="zh-CN"/>
        </w:rPr>
        <w:t>2</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DengXian"/>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DengXian"/>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DengXian"/>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DengXian"/>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DengXian"/>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DengXian"/>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DengXian"/>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DengXian"/>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DengXian"/>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DengXian"/>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2AB7F1F"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150A12C"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Heading1"/>
      </w:pPr>
      <w:bookmarkStart w:id="8403" w:name="_Toc164928820"/>
      <w:bookmarkStart w:id="8404" w:name="_Toc168550683"/>
      <w:bookmarkStart w:id="8405" w:name="_Toc170118757"/>
      <w:bookmarkStart w:id="8406" w:name="_Toc209470839"/>
      <w:r w:rsidRPr="006D68AC">
        <w:t>A.5</w:t>
      </w:r>
      <w:r w:rsidRPr="006D68AC">
        <w:tab/>
        <w:t>NSCE_NSOptimization API</w:t>
      </w:r>
      <w:bookmarkEnd w:id="8398"/>
      <w:bookmarkEnd w:id="8399"/>
      <w:bookmarkEnd w:id="8400"/>
      <w:bookmarkEnd w:id="8401"/>
      <w:bookmarkEnd w:id="8402"/>
      <w:bookmarkEnd w:id="8403"/>
      <w:bookmarkEnd w:id="8404"/>
      <w:bookmarkEnd w:id="8405"/>
      <w:bookmarkEnd w:id="8406"/>
    </w:p>
    <w:p w14:paraId="4203E7F5" w14:textId="77777777" w:rsidR="00B110B4" w:rsidRPr="006D68AC" w:rsidRDefault="00B110B4" w:rsidP="007D4E32">
      <w:pPr>
        <w:pStyle w:val="PL"/>
        <w:rPr>
          <w:lang w:val="en-US" w:eastAsia="zh-CN"/>
        </w:rPr>
      </w:pPr>
      <w:bookmarkStart w:id="8407" w:name="_Toc157435158"/>
      <w:bookmarkStart w:id="8408" w:name="_Toc157436873"/>
      <w:bookmarkStart w:id="8409" w:name="_Toc157440713"/>
      <w:bookmarkStart w:id="8410" w:name="_Toc160650503"/>
      <w:bookmarkStart w:id="8411" w:name="_Toc157435159"/>
      <w:bookmarkStart w:id="8412" w:name="_Toc157436874"/>
      <w:bookmarkStart w:id="8413" w:name="_Toc157440714"/>
      <w:bookmarkStart w:id="8414" w:name="_Toc157435160"/>
      <w:bookmarkStart w:id="8415" w:name="_Toc157436875"/>
      <w:bookmarkStart w:id="8416"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1DF73EC6" w:rsidR="00B110B4" w:rsidRPr="006D68AC" w:rsidRDefault="00B110B4" w:rsidP="007D4E32">
      <w:pPr>
        <w:pStyle w:val="PL"/>
        <w:rPr>
          <w:lang w:val="en-US" w:eastAsia="zh-CN"/>
        </w:rPr>
      </w:pPr>
      <w:r w:rsidRPr="007D4E32">
        <w:t xml:space="preserve">  version: 1.</w:t>
      </w:r>
      <w:r w:rsidR="00C9735D" w:rsidRPr="007D4E32">
        <w:t>1</w:t>
      </w:r>
      <w:r w:rsidRPr="007D4E32">
        <w:t>.0</w:t>
      </w:r>
      <w:r w:rsidR="00C9735D" w:rsidRPr="007D4E32">
        <w:t>-alpha.1</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2936A5AD"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C9735D" w:rsidRPr="006D68AC">
        <w:rPr>
          <w:rFonts w:eastAsiaTheme="minorEastAsia"/>
          <w:noProof/>
          <w:lang w:eastAsia="zh-CN"/>
        </w:rPr>
        <w:t>2</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8417"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8417"/>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8418"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8418"/>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8419" w:name="_PERM_MCCTEMPBM_CRPT98420399___7"/>
      <w:r w:rsidRPr="006D68AC">
        <w:rPr>
          <w:noProof/>
          <w:lang w:eastAsia="es-ES"/>
        </w:rPr>
        <w:t xml:space="preserve">      summary: Request the partially update of an existing Individual Network Slice Optimization Subscription resource.</w:t>
      </w:r>
    </w:p>
    <w:bookmarkEnd w:id="8419"/>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8420"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8420"/>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8421"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8421"/>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8422"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Heading1"/>
        <w:rPr>
          <w:rFonts w:eastAsiaTheme="minorEastAsia"/>
          <w:lang w:val="en-US" w:eastAsia="zh-CN"/>
        </w:rPr>
      </w:pPr>
      <w:bookmarkStart w:id="8423" w:name="_Toc164928821"/>
      <w:bookmarkStart w:id="8424" w:name="_Toc168550684"/>
      <w:bookmarkStart w:id="8425" w:name="_Toc170118758"/>
      <w:bookmarkStart w:id="8426" w:name="_Toc209470840"/>
      <w:bookmarkEnd w:id="8422"/>
      <w:r w:rsidRPr="006D68AC">
        <w:t>A.6</w:t>
      </w:r>
      <w:r w:rsidRPr="006D68AC">
        <w:tab/>
      </w:r>
      <w:r w:rsidR="004C6933" w:rsidRPr="006D68AC">
        <w:rPr>
          <w:lang w:val="en-US"/>
        </w:rPr>
        <w:t>NSCE_ManagementServiceDiscovery API</w:t>
      </w:r>
      <w:bookmarkEnd w:id="8423"/>
      <w:bookmarkEnd w:id="8424"/>
      <w:bookmarkEnd w:id="8425"/>
      <w:bookmarkEnd w:id="8426"/>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DengXian"/>
        </w:rPr>
      </w:pPr>
      <w:r w:rsidRPr="006D68AC">
        <w:rPr>
          <w:rFonts w:eastAsia="DengXian"/>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DengXian"/>
        </w:rPr>
      </w:pPr>
      <w:r w:rsidRPr="006D68AC">
        <w:rPr>
          <w:rFonts w:eastAsia="DengXian"/>
        </w:rPr>
        <w:t xml:space="preserve">          type: array</w:t>
      </w:r>
    </w:p>
    <w:p w14:paraId="15555A6B" w14:textId="77777777" w:rsidR="00276254" w:rsidRPr="006D68AC" w:rsidRDefault="00276254" w:rsidP="00276254">
      <w:pPr>
        <w:pStyle w:val="PL"/>
        <w:rPr>
          <w:rFonts w:eastAsia="DengXian"/>
        </w:rPr>
      </w:pPr>
      <w:r w:rsidRPr="006D68AC">
        <w:rPr>
          <w:rFonts w:eastAsia="DengXian"/>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DengXian"/>
        </w:rPr>
      </w:pPr>
      <w:r w:rsidRPr="006D68AC">
        <w:rPr>
          <w:rFonts w:eastAsia="DengXian"/>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DengXian"/>
        </w:rPr>
      </w:pPr>
      <w:r w:rsidRPr="006D68AC">
        <w:rPr>
          <w:rFonts w:eastAsia="DengXian"/>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DengXian"/>
        </w:rPr>
      </w:pPr>
      <w:r w:rsidRPr="006D68AC">
        <w:rPr>
          <w:rFonts w:eastAsia="DengXian"/>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DengXian"/>
        </w:rPr>
      </w:pPr>
      <w:r w:rsidRPr="006D68AC">
        <w:rPr>
          <w:rFonts w:eastAsia="DengXian"/>
        </w:rPr>
        <w:t xml:space="preserve">          type: array</w:t>
      </w:r>
    </w:p>
    <w:p w14:paraId="3C7A0065" w14:textId="77777777" w:rsidR="00276254" w:rsidRPr="006D68AC" w:rsidRDefault="00276254" w:rsidP="00276254">
      <w:pPr>
        <w:pStyle w:val="PL"/>
        <w:rPr>
          <w:rFonts w:eastAsia="DengXian"/>
        </w:rPr>
      </w:pPr>
      <w:r w:rsidRPr="006D68AC">
        <w:rPr>
          <w:rFonts w:eastAsia="DengXian"/>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DengXian"/>
        </w:rPr>
      </w:pPr>
      <w:r w:rsidRPr="006D68AC">
        <w:rPr>
          <w:rFonts w:eastAsia="DengXian"/>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DengXian"/>
        </w:rPr>
      </w:pPr>
      <w:r w:rsidRPr="006D68AC">
        <w:rPr>
          <w:rFonts w:eastAsia="DengXian"/>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DengXian"/>
        </w:rPr>
      </w:pPr>
      <w:r w:rsidRPr="006D68AC">
        <w:rPr>
          <w:rFonts w:eastAsia="DengXian"/>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Heading1"/>
      </w:pPr>
      <w:bookmarkStart w:id="8427" w:name="_Toc164928822"/>
      <w:bookmarkStart w:id="8428" w:name="_Toc168550685"/>
      <w:bookmarkStart w:id="8429" w:name="_Toc170118759"/>
      <w:bookmarkStart w:id="8430" w:name="_Toc209470841"/>
      <w:r w:rsidRPr="006D68AC">
        <w:t>A.7</w:t>
      </w:r>
      <w:r w:rsidRPr="006D68AC">
        <w:tab/>
      </w:r>
      <w:r w:rsidRPr="006D68AC">
        <w:rPr>
          <w:lang w:val="en-US"/>
        </w:rPr>
        <w:t>NSCE_PerfMonitoring</w:t>
      </w:r>
      <w:r w:rsidRPr="006D68AC">
        <w:t xml:space="preserve"> API</w:t>
      </w:r>
      <w:bookmarkEnd w:id="8407"/>
      <w:bookmarkEnd w:id="8408"/>
      <w:bookmarkEnd w:id="8409"/>
      <w:bookmarkEnd w:id="8410"/>
      <w:bookmarkEnd w:id="8427"/>
      <w:bookmarkEnd w:id="8428"/>
      <w:bookmarkEnd w:id="8429"/>
      <w:bookmarkEnd w:id="8430"/>
    </w:p>
    <w:p w14:paraId="49EC84DF" w14:textId="77777777" w:rsidR="00B110B4" w:rsidRPr="006D68AC" w:rsidRDefault="00B110B4" w:rsidP="00B110B4">
      <w:pPr>
        <w:pStyle w:val="PL"/>
      </w:pPr>
      <w:bookmarkStart w:id="8431"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DengXian"/>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DengXian"/>
        </w:rPr>
      </w:pPr>
      <w:r w:rsidRPr="006D68AC">
        <w:rPr>
          <w:rFonts w:eastAsia="DengXian"/>
        </w:rPr>
        <w:t xml:space="preserve">          This string provides forward-compatibility with future extensions to the enumeration</w:t>
      </w:r>
    </w:p>
    <w:p w14:paraId="563A4737" w14:textId="77777777" w:rsidR="00B110B4" w:rsidRPr="006D68AC" w:rsidRDefault="00B110B4" w:rsidP="00B110B4">
      <w:pPr>
        <w:pStyle w:val="PL"/>
        <w:rPr>
          <w:rFonts w:eastAsia="DengXian"/>
        </w:rPr>
      </w:pPr>
      <w:r w:rsidRPr="006D68AC">
        <w:rPr>
          <w:rFonts w:eastAsia="DengXian"/>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Heading1"/>
      </w:pPr>
      <w:bookmarkStart w:id="8432" w:name="_Toc164928823"/>
      <w:bookmarkStart w:id="8433" w:name="_Toc168550686"/>
      <w:bookmarkStart w:id="8434" w:name="_Toc170118760"/>
      <w:bookmarkStart w:id="8435" w:name="_Toc209470842"/>
      <w:r w:rsidRPr="006D68AC">
        <w:t>A.8</w:t>
      </w:r>
      <w:r w:rsidRPr="006D68AC">
        <w:rPr>
          <w:rFonts w:hint="eastAsia"/>
        </w:rPr>
        <w:tab/>
      </w:r>
      <w:r w:rsidRPr="006D68AC">
        <w:t>NSCE_InfoCollection API</w:t>
      </w:r>
      <w:bookmarkEnd w:id="8411"/>
      <w:bookmarkEnd w:id="8412"/>
      <w:bookmarkEnd w:id="8413"/>
      <w:bookmarkEnd w:id="8431"/>
      <w:bookmarkEnd w:id="8432"/>
      <w:bookmarkEnd w:id="8433"/>
      <w:bookmarkEnd w:id="8434"/>
      <w:bookmarkEnd w:id="8435"/>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39DD75CE"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0-alpha.1</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77777777" w:rsidR="001E1E3A" w:rsidRPr="006D68AC" w:rsidRDefault="001E1E3A" w:rsidP="001E1E3A">
      <w:pPr>
        <w:pStyle w:val="PL"/>
        <w:spacing w:line="200" w:lineRule="exact"/>
      </w:pPr>
      <w:r w:rsidRPr="006D68AC">
        <w:t xml:space="preserve">    © &lt;2024&gt;,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3118EDD5" w:rsidR="001E1E3A" w:rsidRPr="006D68AC" w:rsidRDefault="001E1E3A" w:rsidP="001E1E3A">
      <w:pPr>
        <w:pStyle w:val="PL"/>
      </w:pPr>
      <w:r w:rsidRPr="006D68AC">
        <w:t xml:space="preserve">    3GPP TS 29.435 </w:t>
      </w:r>
      <w:r w:rsidR="00266455" w:rsidRPr="006D68AC">
        <w:t>V19</w:t>
      </w:r>
      <w:r w:rsidRPr="006D68AC">
        <w:t>.</w:t>
      </w:r>
      <w:r w:rsidR="00266455" w:rsidRPr="006D68AC">
        <w:rPr>
          <w:lang w:eastAsia="zh-CN"/>
        </w:rPr>
        <w:t>1</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DengXian"/>
        </w:rPr>
      </w:pPr>
      <w:r w:rsidRPr="006D68AC">
        <w:rPr>
          <w:rFonts w:eastAsia="DengXian"/>
        </w:rPr>
        <w:t xml:space="preserve">          type: array</w:t>
      </w:r>
    </w:p>
    <w:p w14:paraId="0921A4A9" w14:textId="77777777" w:rsidR="001E1E3A" w:rsidRPr="006D68AC" w:rsidRDefault="001E1E3A" w:rsidP="001E1E3A">
      <w:pPr>
        <w:pStyle w:val="PL"/>
        <w:rPr>
          <w:rFonts w:eastAsia="DengXian"/>
        </w:rPr>
      </w:pPr>
      <w:r w:rsidRPr="006D68AC">
        <w:rPr>
          <w:rFonts w:eastAsia="DengXian"/>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DengXian"/>
        </w:rPr>
      </w:pPr>
      <w:r w:rsidRPr="006D68AC">
        <w:rPr>
          <w:rFonts w:eastAsia="DengXian"/>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DengXian"/>
        </w:rPr>
      </w:pPr>
      <w:r w:rsidRPr="006D68AC">
        <w:rPr>
          <w:rFonts w:eastAsia="DengXian"/>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8436" w:name="_PERM_MCCTEMPBM_CRPT98420409___7"/>
      <w:r w:rsidRPr="006D68AC">
        <w:rPr>
          <w:noProof/>
          <w:lang w:val="en-US" w:eastAsia="es-ES"/>
        </w:rPr>
        <w:t xml:space="preserve">        netSliceId:</w:t>
      </w:r>
    </w:p>
    <w:bookmarkEnd w:id="8436"/>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DengXian"/>
        </w:rPr>
      </w:pPr>
      <w:r w:rsidRPr="006D68AC">
        <w:rPr>
          <w:rFonts w:eastAsia="DengXian"/>
        </w:rPr>
        <w:t xml:space="preserve">          type: array</w:t>
      </w:r>
    </w:p>
    <w:p w14:paraId="26005AEA" w14:textId="77777777" w:rsidR="001E1E3A" w:rsidRPr="006D68AC" w:rsidRDefault="001E1E3A" w:rsidP="001E1E3A">
      <w:pPr>
        <w:pStyle w:val="PL"/>
        <w:rPr>
          <w:rFonts w:eastAsia="DengXian"/>
        </w:rPr>
      </w:pPr>
      <w:r w:rsidRPr="006D68AC">
        <w:rPr>
          <w:rFonts w:eastAsia="DengXian"/>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DengXian"/>
        </w:rPr>
      </w:pPr>
      <w:r w:rsidRPr="006D68AC">
        <w:rPr>
          <w:rFonts w:eastAsia="DengXian"/>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Heading1"/>
        <w:rPr>
          <w:rFonts w:eastAsiaTheme="minorEastAsia"/>
          <w:lang w:eastAsia="zh-CN"/>
        </w:rPr>
      </w:pPr>
      <w:bookmarkStart w:id="8437" w:name="_Toc160650505"/>
      <w:bookmarkStart w:id="8438" w:name="_Toc164928824"/>
      <w:bookmarkStart w:id="8439" w:name="_Toc168550687"/>
      <w:bookmarkStart w:id="8440" w:name="_Toc170118761"/>
      <w:bookmarkStart w:id="8441" w:name="_Toc209470843"/>
      <w:r w:rsidRPr="006D68AC">
        <w:rPr>
          <w:lang w:val="en-US"/>
        </w:rPr>
        <w:t>A</w:t>
      </w:r>
      <w:r w:rsidRPr="006D68AC">
        <w:t>.9</w:t>
      </w:r>
      <w:r w:rsidRPr="006D68AC">
        <w:tab/>
        <w:t>NSCE_ServiceContinuity API</w:t>
      </w:r>
      <w:bookmarkEnd w:id="8437"/>
      <w:bookmarkEnd w:id="8438"/>
      <w:bookmarkEnd w:id="8439"/>
      <w:bookmarkEnd w:id="8440"/>
      <w:bookmarkEnd w:id="8441"/>
    </w:p>
    <w:p w14:paraId="3141AAFB" w14:textId="77777777" w:rsidR="00C42A1F" w:rsidRPr="006D68AC" w:rsidRDefault="00C42A1F" w:rsidP="00C42A1F">
      <w:pPr>
        <w:pStyle w:val="PL"/>
      </w:pPr>
      <w:bookmarkStart w:id="8442" w:name="_Toc160650506"/>
      <w:bookmarkStart w:id="8443" w:name="_Toc164928825"/>
      <w:bookmarkStart w:id="8444" w:name="_Toc168550688"/>
      <w:bookmarkStart w:id="8445"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4885896" w:rsidR="00C42A1F" w:rsidRPr="006D68AC" w:rsidRDefault="00C42A1F" w:rsidP="00C42A1F">
      <w:pPr>
        <w:pStyle w:val="PL"/>
      </w:pPr>
      <w:r w:rsidRPr="006D68AC">
        <w:t xml:space="preserve">  version: 1.</w:t>
      </w:r>
      <w:r w:rsidR="00C9735D" w:rsidRPr="006D68AC">
        <w:t>1</w:t>
      </w:r>
      <w:r w:rsidRPr="006D68AC">
        <w:t>.</w:t>
      </w:r>
      <w:r w:rsidR="00C9735D" w:rsidRPr="006D68AC">
        <w:t>0-alpha.1</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CDDCD1A" w:rsidR="00C42A1F" w:rsidRPr="006D68AC" w:rsidRDefault="00C42A1F" w:rsidP="00C42A1F">
      <w:pPr>
        <w:pStyle w:val="PL"/>
        <w:rPr>
          <w:lang w:eastAsia="en-US"/>
        </w:rPr>
      </w:pPr>
      <w:r w:rsidRPr="006D68AC">
        <w:t xml:space="preserve">    3GPP TS 29.435 </w:t>
      </w:r>
      <w:r w:rsidR="00C9735D" w:rsidRPr="006D68AC">
        <w:t>V19</w:t>
      </w:r>
      <w:r w:rsidRPr="006D68AC">
        <w:t>.2.0;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8446"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8446"/>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DengXian"/>
          <w:lang w:eastAsia="en-US"/>
        </w:rPr>
      </w:pPr>
      <w:r w:rsidRPr="006D68AC">
        <w:rPr>
          <w:rFonts w:eastAsia="DengXian"/>
        </w:rPr>
        <w:t xml:space="preserve">          This string provides forward-compatibility with future extensions to the enumeration</w:t>
      </w:r>
    </w:p>
    <w:p w14:paraId="0C9B20EE" w14:textId="77777777" w:rsidR="00C42A1F" w:rsidRPr="006D68AC" w:rsidRDefault="00C42A1F" w:rsidP="00C42A1F">
      <w:pPr>
        <w:pStyle w:val="PL"/>
        <w:rPr>
          <w:rFonts w:eastAsia="DengXian"/>
        </w:rPr>
      </w:pPr>
      <w:r w:rsidRPr="006D68AC">
        <w:rPr>
          <w:rFonts w:eastAsia="DengXian"/>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Heading1"/>
      </w:pPr>
      <w:bookmarkStart w:id="8447" w:name="_Toc209470844"/>
      <w:r w:rsidRPr="006D68AC">
        <w:t>A.10</w:t>
      </w:r>
      <w:r w:rsidRPr="006D68AC">
        <w:tab/>
        <w:t>NSCE_MultiSlicesOptimization API</w:t>
      </w:r>
      <w:bookmarkEnd w:id="8442"/>
      <w:bookmarkEnd w:id="8443"/>
      <w:bookmarkEnd w:id="8444"/>
      <w:bookmarkEnd w:id="8445"/>
      <w:bookmarkEnd w:id="8447"/>
    </w:p>
    <w:p w14:paraId="056EE3D6" w14:textId="77777777" w:rsidR="00311EA5" w:rsidRPr="006D68AC" w:rsidRDefault="00311EA5" w:rsidP="00311EA5">
      <w:pPr>
        <w:pStyle w:val="PL"/>
        <w:rPr>
          <w:rFonts w:eastAsia="DengXian"/>
          <w:lang w:val="en-US" w:eastAsia="zh-CN"/>
        </w:rPr>
      </w:pPr>
      <w:r w:rsidRPr="006D68AC">
        <w:rPr>
          <w:rFonts w:eastAsia="DengXian"/>
        </w:rPr>
        <w:t>openapi: 3.0.0</w:t>
      </w:r>
    </w:p>
    <w:p w14:paraId="0A272C56" w14:textId="77777777" w:rsidR="00311EA5" w:rsidRPr="006D68AC" w:rsidRDefault="00311EA5" w:rsidP="00311EA5">
      <w:pPr>
        <w:pStyle w:val="PL"/>
        <w:rPr>
          <w:rFonts w:eastAsia="DengXian"/>
        </w:rPr>
      </w:pPr>
    </w:p>
    <w:p w14:paraId="1BDC9D6F" w14:textId="77777777" w:rsidR="00311EA5" w:rsidRPr="006D68AC" w:rsidRDefault="00311EA5" w:rsidP="00311EA5">
      <w:pPr>
        <w:pStyle w:val="PL"/>
        <w:rPr>
          <w:rFonts w:eastAsia="DengXian"/>
        </w:rPr>
      </w:pPr>
      <w:r w:rsidRPr="006D68AC">
        <w:rPr>
          <w:rFonts w:eastAsia="DengXian"/>
        </w:rPr>
        <w:t>info:</w:t>
      </w:r>
    </w:p>
    <w:p w14:paraId="79907C05" w14:textId="77777777" w:rsidR="00311EA5" w:rsidRPr="006D68AC" w:rsidRDefault="00311EA5" w:rsidP="00311EA5">
      <w:pPr>
        <w:pStyle w:val="PL"/>
      </w:pPr>
      <w:r w:rsidRPr="006D68AC">
        <w:rPr>
          <w:rFonts w:eastAsia="DengXian"/>
        </w:rPr>
        <w:t xml:space="preserve">  title: </w:t>
      </w:r>
      <w:r w:rsidRPr="006D68AC">
        <w:t>NSCE Server Multiple Slices Optimization Service</w:t>
      </w:r>
    </w:p>
    <w:p w14:paraId="36F2BDB5" w14:textId="34120BEE" w:rsidR="00311EA5" w:rsidRPr="006D68AC" w:rsidRDefault="00311EA5" w:rsidP="00311EA5">
      <w:pPr>
        <w:pStyle w:val="PL"/>
      </w:pPr>
      <w:r w:rsidRPr="006D68AC">
        <w:rPr>
          <w:rFonts w:eastAsia="DengXian"/>
        </w:rPr>
        <w:t xml:space="preserve">  version: 1.</w:t>
      </w:r>
      <w:r w:rsidR="00C9735D" w:rsidRPr="006D68AC">
        <w:rPr>
          <w:rFonts w:eastAsia="DengXian"/>
        </w:rPr>
        <w:t>1</w:t>
      </w:r>
      <w:r w:rsidRPr="006D68AC">
        <w:rPr>
          <w:rFonts w:eastAsia="DengXian"/>
        </w:rPr>
        <w:t>.0</w:t>
      </w:r>
      <w:r w:rsidR="00C9735D" w:rsidRPr="006D68AC">
        <w:rPr>
          <w:rFonts w:eastAsia="DengXian"/>
        </w:rPr>
        <w:t>-alpha.1</w:t>
      </w:r>
    </w:p>
    <w:p w14:paraId="1964A631" w14:textId="77777777" w:rsidR="00311EA5" w:rsidRPr="006D68AC" w:rsidRDefault="00311EA5" w:rsidP="00311EA5">
      <w:pPr>
        <w:pStyle w:val="PL"/>
        <w:rPr>
          <w:rFonts w:eastAsia="DengXian"/>
        </w:rPr>
      </w:pPr>
      <w:r w:rsidRPr="006D68AC">
        <w:rPr>
          <w:rFonts w:eastAsia="DengXian"/>
        </w:rPr>
        <w:t xml:space="preserve">  description: |</w:t>
      </w:r>
    </w:p>
    <w:p w14:paraId="45486CAF" w14:textId="77777777" w:rsidR="00311EA5" w:rsidRPr="006D68AC" w:rsidRDefault="00311EA5" w:rsidP="00311EA5">
      <w:pPr>
        <w:pStyle w:val="PL"/>
        <w:rPr>
          <w:rFonts w:eastAsia="DengXian"/>
          <w:lang w:eastAsia="zh-CN"/>
        </w:rPr>
      </w:pPr>
      <w:r w:rsidRPr="006D68AC">
        <w:rPr>
          <w:rFonts w:eastAsia="DengXian"/>
        </w:rPr>
        <w:t xml:space="preserve">    </w:t>
      </w:r>
      <w:r w:rsidRPr="006D68AC">
        <w:t>NSCE Server Multiple Slices Optimization Service</w:t>
      </w:r>
      <w:r w:rsidRPr="006D68AC">
        <w:rPr>
          <w:rFonts w:eastAsia="DengXian"/>
        </w:rPr>
        <w:t xml:space="preserve">.  </w:t>
      </w:r>
    </w:p>
    <w:p w14:paraId="067E48F9" w14:textId="336066C1" w:rsidR="00311EA5" w:rsidRPr="006D68AC" w:rsidRDefault="00311EA5" w:rsidP="00311EA5">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DengXian"/>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298796DA"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DengXian"/>
        </w:rPr>
      </w:pPr>
      <w:r w:rsidRPr="006D68AC">
        <w:rPr>
          <w:lang w:val="en-US" w:eastAsia="es-ES"/>
        </w:rPr>
        <w:t xml:space="preserve">  - oAuth2ClientCredentials: []</w:t>
      </w:r>
    </w:p>
    <w:p w14:paraId="4F7E2249" w14:textId="77777777" w:rsidR="00311EA5" w:rsidRPr="006D68AC" w:rsidRDefault="00311EA5" w:rsidP="00311EA5">
      <w:pPr>
        <w:pStyle w:val="PL"/>
        <w:rPr>
          <w:rFonts w:eastAsia="DengXian"/>
        </w:rPr>
      </w:pPr>
    </w:p>
    <w:p w14:paraId="34F61992" w14:textId="77777777" w:rsidR="00311EA5" w:rsidRPr="006D68AC" w:rsidRDefault="00311EA5" w:rsidP="00311EA5">
      <w:pPr>
        <w:pStyle w:val="PL"/>
        <w:rPr>
          <w:rFonts w:eastAsia="DengXian"/>
        </w:rPr>
      </w:pPr>
      <w:r w:rsidRPr="006D68AC">
        <w:rPr>
          <w:rFonts w:eastAsia="DengXian"/>
        </w:rPr>
        <w:t>paths:</w:t>
      </w:r>
    </w:p>
    <w:p w14:paraId="603FC1B7" w14:textId="77777777" w:rsidR="00311EA5" w:rsidRPr="006D68AC" w:rsidRDefault="00311EA5" w:rsidP="00311EA5">
      <w:pPr>
        <w:pStyle w:val="PL"/>
        <w:rPr>
          <w:rFonts w:eastAsia="DengXian"/>
        </w:rPr>
      </w:pPr>
      <w:r w:rsidRPr="006D68AC">
        <w:rPr>
          <w:rFonts w:eastAsia="DengXian"/>
        </w:rPr>
        <w:t xml:space="preserve">  /request:</w:t>
      </w:r>
    </w:p>
    <w:p w14:paraId="08F774DB" w14:textId="77777777" w:rsidR="00311EA5" w:rsidRPr="006D68AC" w:rsidRDefault="00311EA5" w:rsidP="00311EA5">
      <w:pPr>
        <w:pStyle w:val="PL"/>
        <w:rPr>
          <w:rFonts w:eastAsia="DengXian"/>
          <w:lang w:val="en-US" w:eastAsia="zh-CN"/>
        </w:rPr>
      </w:pPr>
      <w:r w:rsidRPr="006D68AC">
        <w:rPr>
          <w:rFonts w:eastAsia="DengXian"/>
        </w:rPr>
        <w:t xml:space="preserve">    post:</w:t>
      </w:r>
    </w:p>
    <w:p w14:paraId="184AB434" w14:textId="77777777" w:rsidR="00311EA5" w:rsidRPr="006D68AC" w:rsidRDefault="00311EA5" w:rsidP="00311EA5">
      <w:pPr>
        <w:pStyle w:val="PL"/>
        <w:rPr>
          <w:rFonts w:eastAsia="DengXian"/>
          <w:lang w:eastAsia="zh-CN"/>
        </w:rPr>
      </w:pPr>
      <w:r w:rsidRPr="006D68AC">
        <w:rPr>
          <w:rFonts w:eastAsia="DengXian"/>
        </w:rPr>
        <w:t xml:space="preserve">      summary: Request multiple slices optimization.</w:t>
      </w:r>
    </w:p>
    <w:p w14:paraId="04EFDCAD"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DengXian"/>
        </w:rPr>
      </w:pPr>
      <w:r w:rsidRPr="006D68AC">
        <w:rPr>
          <w:lang w:val="en-US" w:eastAsia="es-ES"/>
        </w:rPr>
        <w:t xml:space="preserve">        -</w:t>
      </w:r>
      <w:r w:rsidRPr="006D68AC">
        <w:rPr>
          <w:rFonts w:hint="eastAsia"/>
          <w:lang w:val="en-US" w:eastAsia="zh-CN"/>
        </w:rPr>
        <w:t xml:space="preserve"> M</w:t>
      </w:r>
      <w:r w:rsidRPr="006D68AC">
        <w:rPr>
          <w:rFonts w:eastAsia="DengXian"/>
        </w:rPr>
        <w:t xml:space="preserve">ultiple </w:t>
      </w:r>
      <w:r w:rsidRPr="006D68AC">
        <w:rPr>
          <w:rFonts w:eastAsia="DengXian" w:hint="eastAsia"/>
          <w:lang w:eastAsia="zh-CN"/>
        </w:rPr>
        <w:t>S</w:t>
      </w:r>
      <w:r w:rsidRPr="006D68AC">
        <w:rPr>
          <w:rFonts w:eastAsia="DengXian"/>
        </w:rPr>
        <w:t>lices Optimization</w:t>
      </w:r>
      <w:r w:rsidRPr="006D68AC">
        <w:t xml:space="preserve"> Request</w:t>
      </w:r>
    </w:p>
    <w:p w14:paraId="58884807" w14:textId="77777777" w:rsidR="00311EA5" w:rsidRPr="006D68AC" w:rsidRDefault="00311EA5" w:rsidP="00311EA5">
      <w:pPr>
        <w:pStyle w:val="PL"/>
        <w:rPr>
          <w:rFonts w:eastAsia="DengXian"/>
        </w:rPr>
      </w:pPr>
      <w:r w:rsidRPr="006D68AC">
        <w:rPr>
          <w:rFonts w:eastAsia="DengXian"/>
        </w:rPr>
        <w:t xml:space="preserve">      requestBody:</w:t>
      </w:r>
    </w:p>
    <w:p w14:paraId="7F400ADB" w14:textId="77777777" w:rsidR="00311EA5" w:rsidRPr="006D68AC" w:rsidRDefault="00311EA5" w:rsidP="00311EA5">
      <w:pPr>
        <w:pStyle w:val="PL"/>
        <w:rPr>
          <w:rFonts w:eastAsia="DengXian"/>
        </w:rPr>
      </w:pPr>
      <w:r w:rsidRPr="006D68AC">
        <w:rPr>
          <w:rFonts w:eastAsia="DengXian"/>
        </w:rPr>
        <w:t xml:space="preserve">        required: true</w:t>
      </w:r>
    </w:p>
    <w:p w14:paraId="56ED7D5A" w14:textId="77777777" w:rsidR="00311EA5" w:rsidRPr="006D68AC" w:rsidRDefault="00311EA5" w:rsidP="00311EA5">
      <w:pPr>
        <w:pStyle w:val="PL"/>
        <w:rPr>
          <w:rFonts w:eastAsia="DengXian"/>
        </w:rPr>
      </w:pPr>
      <w:r w:rsidRPr="006D68AC">
        <w:rPr>
          <w:rFonts w:eastAsia="DengXian"/>
        </w:rPr>
        <w:t xml:space="preserve">        content:</w:t>
      </w:r>
    </w:p>
    <w:p w14:paraId="6FEEC108" w14:textId="77777777" w:rsidR="00311EA5" w:rsidRPr="006D68AC" w:rsidRDefault="00311EA5" w:rsidP="00311EA5">
      <w:pPr>
        <w:pStyle w:val="PL"/>
        <w:rPr>
          <w:rFonts w:eastAsia="DengXian"/>
        </w:rPr>
      </w:pPr>
      <w:r w:rsidRPr="006D68AC">
        <w:rPr>
          <w:rFonts w:eastAsia="DengXian"/>
        </w:rPr>
        <w:t xml:space="preserve">          application/json:</w:t>
      </w:r>
    </w:p>
    <w:p w14:paraId="357039DB" w14:textId="77777777" w:rsidR="00311EA5" w:rsidRPr="006D68AC" w:rsidRDefault="00311EA5" w:rsidP="00311EA5">
      <w:pPr>
        <w:pStyle w:val="PL"/>
        <w:rPr>
          <w:rFonts w:eastAsia="DengXian"/>
        </w:rPr>
      </w:pPr>
      <w:r w:rsidRPr="006D68AC">
        <w:rPr>
          <w:rFonts w:eastAsia="DengXian"/>
        </w:rPr>
        <w:t xml:space="preserve">            schema:</w:t>
      </w:r>
    </w:p>
    <w:p w14:paraId="2D685A68" w14:textId="77777777" w:rsidR="00311EA5" w:rsidRPr="006D68AC" w:rsidRDefault="00311EA5" w:rsidP="00311EA5">
      <w:pPr>
        <w:pStyle w:val="PL"/>
        <w:rPr>
          <w:rFonts w:eastAsia="DengXian"/>
        </w:rPr>
      </w:pPr>
      <w:r w:rsidRPr="006D68AC">
        <w:rPr>
          <w:rFonts w:eastAsia="DengXian"/>
        </w:rPr>
        <w:t xml:space="preserve">              $ref: '#/components/schemas/MultiSlicesOptReq'</w:t>
      </w:r>
    </w:p>
    <w:p w14:paraId="17610513" w14:textId="77777777" w:rsidR="00311EA5" w:rsidRPr="006D68AC" w:rsidRDefault="00311EA5" w:rsidP="00311EA5">
      <w:pPr>
        <w:pStyle w:val="PL"/>
        <w:rPr>
          <w:rFonts w:eastAsia="DengXian"/>
        </w:rPr>
      </w:pPr>
      <w:r w:rsidRPr="006D68AC">
        <w:rPr>
          <w:rFonts w:eastAsia="DengXian"/>
        </w:rPr>
        <w:t xml:space="preserve">      responses:</w:t>
      </w:r>
    </w:p>
    <w:p w14:paraId="000C73B6" w14:textId="77777777" w:rsidR="00311EA5" w:rsidRPr="006D68AC" w:rsidRDefault="00311EA5" w:rsidP="00311EA5">
      <w:pPr>
        <w:pStyle w:val="PL"/>
      </w:pPr>
      <w:r w:rsidRPr="006D68AC">
        <w:rPr>
          <w:rFonts w:eastAsia="DengXian"/>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DengXian"/>
        </w:rPr>
      </w:pPr>
      <w:r w:rsidRPr="006D68AC">
        <w:rPr>
          <w:rFonts w:eastAsia="DengXian"/>
        </w:rPr>
        <w:t xml:space="preserve">        '400':</w:t>
      </w:r>
    </w:p>
    <w:p w14:paraId="329C29E2"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2BFFA389" w14:textId="77777777" w:rsidR="00311EA5" w:rsidRPr="006D68AC" w:rsidRDefault="00311EA5" w:rsidP="00311EA5">
      <w:pPr>
        <w:pStyle w:val="PL"/>
        <w:rPr>
          <w:rFonts w:eastAsia="DengXian"/>
        </w:rPr>
      </w:pPr>
      <w:r w:rsidRPr="006D68AC">
        <w:rPr>
          <w:rFonts w:eastAsia="DengXian"/>
        </w:rPr>
        <w:t xml:space="preserve">        '401':</w:t>
      </w:r>
    </w:p>
    <w:p w14:paraId="09318FD8"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4D681979" w14:textId="77777777" w:rsidR="00311EA5" w:rsidRPr="006D68AC" w:rsidRDefault="00311EA5" w:rsidP="00311EA5">
      <w:pPr>
        <w:pStyle w:val="PL"/>
        <w:rPr>
          <w:rFonts w:eastAsia="DengXian"/>
        </w:rPr>
      </w:pPr>
      <w:r w:rsidRPr="006D68AC">
        <w:rPr>
          <w:rFonts w:eastAsia="DengXian"/>
        </w:rPr>
        <w:t xml:space="preserve">        '403':</w:t>
      </w:r>
    </w:p>
    <w:p w14:paraId="2DA62627" w14:textId="77777777" w:rsidR="00311EA5" w:rsidRPr="006D68AC" w:rsidRDefault="00311EA5" w:rsidP="00311EA5">
      <w:pPr>
        <w:pStyle w:val="PL"/>
        <w:rPr>
          <w:rFonts w:eastAsia="DengXian"/>
        </w:rPr>
      </w:pPr>
      <w:r w:rsidRPr="006D68AC">
        <w:rPr>
          <w:rFonts w:eastAsia="DengXian"/>
        </w:rPr>
        <w:t xml:space="preserve">          $ref: 'TS29122_CommonData.yaml#/components/responses/403'</w:t>
      </w:r>
    </w:p>
    <w:p w14:paraId="5A126EEC" w14:textId="77777777" w:rsidR="00311EA5" w:rsidRPr="006D68AC" w:rsidRDefault="00311EA5" w:rsidP="00311EA5">
      <w:pPr>
        <w:pStyle w:val="PL"/>
        <w:rPr>
          <w:rFonts w:eastAsia="DengXian"/>
        </w:rPr>
      </w:pPr>
      <w:r w:rsidRPr="006D68AC">
        <w:rPr>
          <w:rFonts w:eastAsia="DengXian"/>
        </w:rPr>
        <w:t xml:space="preserve">        '404':</w:t>
      </w:r>
    </w:p>
    <w:p w14:paraId="10363BE3"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DengXian"/>
        </w:rPr>
      </w:pPr>
      <w:r w:rsidRPr="006D68AC">
        <w:rPr>
          <w:rFonts w:eastAsia="DengXian"/>
        </w:rPr>
        <w:t xml:space="preserve">        '429':</w:t>
      </w:r>
    </w:p>
    <w:p w14:paraId="28FBE956"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3334C20" w14:textId="77777777" w:rsidR="00311EA5" w:rsidRPr="006D68AC" w:rsidRDefault="00311EA5" w:rsidP="00311EA5">
      <w:pPr>
        <w:pStyle w:val="PL"/>
        <w:rPr>
          <w:rFonts w:eastAsia="DengXian"/>
          <w:lang w:eastAsia="zh-CN"/>
        </w:rPr>
      </w:pPr>
      <w:r w:rsidRPr="006D68AC">
        <w:rPr>
          <w:rFonts w:eastAsia="DengXian"/>
        </w:rPr>
        <w:t xml:space="preserve">        '500':</w:t>
      </w:r>
    </w:p>
    <w:p w14:paraId="41FC5732"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08A9DE67" w14:textId="77777777" w:rsidR="00311EA5" w:rsidRPr="006D68AC" w:rsidRDefault="00311EA5" w:rsidP="00311EA5">
      <w:pPr>
        <w:pStyle w:val="PL"/>
        <w:rPr>
          <w:rFonts w:eastAsia="DengXian"/>
        </w:rPr>
      </w:pPr>
      <w:r w:rsidRPr="006D68AC">
        <w:rPr>
          <w:rFonts w:eastAsia="DengXian"/>
        </w:rPr>
        <w:t xml:space="preserve">        '503':</w:t>
      </w:r>
    </w:p>
    <w:p w14:paraId="77C5C299"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78C755B9" w14:textId="77777777" w:rsidR="00311EA5" w:rsidRPr="006D68AC" w:rsidRDefault="00311EA5" w:rsidP="00311EA5">
      <w:pPr>
        <w:pStyle w:val="PL"/>
        <w:rPr>
          <w:rFonts w:eastAsia="DengXian"/>
        </w:rPr>
      </w:pPr>
      <w:r w:rsidRPr="006D68AC">
        <w:rPr>
          <w:rFonts w:eastAsia="DengXian"/>
        </w:rPr>
        <w:t xml:space="preserve">        default:</w:t>
      </w:r>
    </w:p>
    <w:p w14:paraId="12309B03"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6DB77EDB" w14:textId="77777777" w:rsidR="00311EA5" w:rsidRPr="006D68AC" w:rsidRDefault="00311EA5" w:rsidP="00311EA5">
      <w:pPr>
        <w:pStyle w:val="PL"/>
        <w:rPr>
          <w:rFonts w:eastAsia="DengXian"/>
        </w:rPr>
      </w:pPr>
    </w:p>
    <w:p w14:paraId="338A7D50" w14:textId="77777777" w:rsidR="00311EA5" w:rsidRPr="006D68AC" w:rsidRDefault="00311EA5" w:rsidP="00311EA5">
      <w:pPr>
        <w:pStyle w:val="PL"/>
        <w:rPr>
          <w:rFonts w:eastAsia="DengXian"/>
        </w:rPr>
      </w:pPr>
      <w:r w:rsidRPr="006D68AC">
        <w:rPr>
          <w:rFonts w:eastAsia="DengXian"/>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DengXian"/>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Heading1"/>
      </w:pPr>
      <w:bookmarkStart w:id="8448" w:name="_Toc160650507"/>
      <w:bookmarkStart w:id="8449" w:name="_Toc164928826"/>
      <w:bookmarkStart w:id="8450" w:name="_Toc168550689"/>
      <w:bookmarkStart w:id="8451" w:name="_Toc170118763"/>
      <w:bookmarkStart w:id="8452" w:name="_Toc209470845"/>
      <w:bookmarkStart w:id="8453" w:name="_Toc157435161"/>
      <w:bookmarkStart w:id="8454" w:name="_Toc157436876"/>
      <w:bookmarkStart w:id="8455" w:name="_Toc157440716"/>
      <w:bookmarkEnd w:id="8414"/>
      <w:bookmarkEnd w:id="8415"/>
      <w:bookmarkEnd w:id="8416"/>
      <w:r w:rsidRPr="006D68AC">
        <w:t>A.11</w:t>
      </w:r>
      <w:r w:rsidRPr="006D68AC">
        <w:tab/>
      </w:r>
      <w:r w:rsidRPr="006D68AC">
        <w:rPr>
          <w:lang w:val="en-US"/>
        </w:rPr>
        <w:t>NSCE_NetworkSliceAdaptation</w:t>
      </w:r>
      <w:r w:rsidRPr="006D68AC">
        <w:t xml:space="preserve"> API</w:t>
      </w:r>
      <w:bookmarkEnd w:id="8448"/>
      <w:bookmarkEnd w:id="8449"/>
      <w:bookmarkEnd w:id="8450"/>
      <w:bookmarkEnd w:id="8451"/>
      <w:bookmarkEnd w:id="8452"/>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DengXian"/>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DengXian"/>
        </w:rPr>
      </w:pPr>
      <w:r w:rsidRPr="006D68AC">
        <w:rPr>
          <w:rFonts w:eastAsia="DengXian"/>
        </w:rPr>
        <w:t xml:space="preserve">  /request:</w:t>
      </w:r>
    </w:p>
    <w:p w14:paraId="1B3C7CF4" w14:textId="77777777" w:rsidR="00311EA5" w:rsidRPr="006D68AC" w:rsidRDefault="00311EA5" w:rsidP="00311EA5">
      <w:pPr>
        <w:pStyle w:val="PL"/>
        <w:rPr>
          <w:rFonts w:eastAsia="DengXian"/>
        </w:rPr>
      </w:pPr>
      <w:r w:rsidRPr="006D68AC">
        <w:rPr>
          <w:rFonts w:eastAsia="DengXian"/>
        </w:rPr>
        <w:t xml:space="preserve">    post:</w:t>
      </w:r>
    </w:p>
    <w:p w14:paraId="7A924B8B" w14:textId="77777777" w:rsidR="00311EA5" w:rsidRPr="006D68AC" w:rsidRDefault="00311EA5" w:rsidP="00311EA5">
      <w:pPr>
        <w:pStyle w:val="PL"/>
        <w:rPr>
          <w:rFonts w:eastAsia="DengXian"/>
        </w:rPr>
      </w:pPr>
      <w:r w:rsidRPr="006D68AC">
        <w:rPr>
          <w:rFonts w:eastAsia="DengXian"/>
        </w:rPr>
        <w:t xml:space="preserve">      summary: Request network slice adaptation.</w:t>
      </w:r>
    </w:p>
    <w:p w14:paraId="59690875"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DengXian"/>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DengXian"/>
        </w:rPr>
      </w:pPr>
      <w:r w:rsidRPr="006D68AC">
        <w:rPr>
          <w:rFonts w:eastAsia="DengXian"/>
        </w:rPr>
        <w:t xml:space="preserve">      requestBody:</w:t>
      </w:r>
    </w:p>
    <w:p w14:paraId="1EF887B1" w14:textId="77777777" w:rsidR="00311EA5" w:rsidRPr="006D68AC" w:rsidRDefault="00311EA5" w:rsidP="00311EA5">
      <w:pPr>
        <w:pStyle w:val="PL"/>
        <w:rPr>
          <w:rFonts w:eastAsia="DengXian"/>
        </w:rPr>
      </w:pPr>
      <w:r w:rsidRPr="006D68AC">
        <w:rPr>
          <w:rFonts w:eastAsia="DengXian"/>
        </w:rPr>
        <w:t xml:space="preserve">        required: true</w:t>
      </w:r>
    </w:p>
    <w:p w14:paraId="3F7A491F" w14:textId="77777777" w:rsidR="00311EA5" w:rsidRPr="006D68AC" w:rsidRDefault="00311EA5" w:rsidP="00311EA5">
      <w:pPr>
        <w:pStyle w:val="PL"/>
        <w:rPr>
          <w:rFonts w:eastAsia="DengXian"/>
        </w:rPr>
      </w:pPr>
      <w:r w:rsidRPr="006D68AC">
        <w:rPr>
          <w:rFonts w:eastAsia="DengXian"/>
        </w:rPr>
        <w:t xml:space="preserve">        content:</w:t>
      </w:r>
    </w:p>
    <w:p w14:paraId="51541077" w14:textId="77777777" w:rsidR="00311EA5" w:rsidRPr="006D68AC" w:rsidRDefault="00311EA5" w:rsidP="00311EA5">
      <w:pPr>
        <w:pStyle w:val="PL"/>
        <w:rPr>
          <w:rFonts w:eastAsia="DengXian"/>
        </w:rPr>
      </w:pPr>
      <w:r w:rsidRPr="006D68AC">
        <w:rPr>
          <w:rFonts w:eastAsia="DengXian"/>
        </w:rPr>
        <w:t xml:space="preserve">          application/json:</w:t>
      </w:r>
    </w:p>
    <w:p w14:paraId="210875C8" w14:textId="77777777" w:rsidR="00311EA5" w:rsidRPr="006D68AC" w:rsidRDefault="00311EA5" w:rsidP="00311EA5">
      <w:pPr>
        <w:pStyle w:val="PL"/>
        <w:rPr>
          <w:rFonts w:eastAsia="DengXian"/>
        </w:rPr>
      </w:pPr>
      <w:r w:rsidRPr="006D68AC">
        <w:rPr>
          <w:rFonts w:eastAsia="DengXian"/>
        </w:rPr>
        <w:t xml:space="preserve">            schema:</w:t>
      </w:r>
    </w:p>
    <w:p w14:paraId="5C9B373F" w14:textId="77777777" w:rsidR="00311EA5" w:rsidRPr="006D68AC" w:rsidRDefault="00311EA5" w:rsidP="00311EA5">
      <w:pPr>
        <w:pStyle w:val="PL"/>
        <w:rPr>
          <w:rFonts w:eastAsia="DengXian"/>
        </w:rPr>
      </w:pPr>
      <w:r w:rsidRPr="006D68AC">
        <w:rPr>
          <w:rFonts w:eastAsia="DengXian"/>
        </w:rPr>
        <w:t xml:space="preserve">              $ref: '#/components/schemas/NwSliceAdptInfo'</w:t>
      </w:r>
    </w:p>
    <w:p w14:paraId="49A35190" w14:textId="77777777" w:rsidR="00311EA5" w:rsidRPr="006D68AC" w:rsidRDefault="00311EA5" w:rsidP="00311EA5">
      <w:pPr>
        <w:pStyle w:val="PL"/>
        <w:rPr>
          <w:rFonts w:eastAsia="DengXian"/>
        </w:rPr>
      </w:pPr>
      <w:r w:rsidRPr="006D68AC">
        <w:rPr>
          <w:rFonts w:eastAsia="DengXian"/>
        </w:rPr>
        <w:t xml:space="preserve">      responses:</w:t>
      </w:r>
    </w:p>
    <w:p w14:paraId="197CEDD0" w14:textId="77777777" w:rsidR="00311EA5" w:rsidRPr="006D68AC" w:rsidRDefault="00311EA5" w:rsidP="00311EA5">
      <w:pPr>
        <w:pStyle w:val="PL"/>
        <w:rPr>
          <w:rFonts w:eastAsia="DengXian"/>
        </w:rPr>
      </w:pPr>
      <w:r w:rsidRPr="006D68AC">
        <w:rPr>
          <w:rFonts w:eastAsia="DengXian"/>
        </w:rPr>
        <w:t xml:space="preserve">        '204':</w:t>
      </w:r>
    </w:p>
    <w:p w14:paraId="68BBF8A3" w14:textId="77777777" w:rsidR="00311EA5" w:rsidRPr="006D68AC" w:rsidRDefault="00311EA5" w:rsidP="00311EA5">
      <w:pPr>
        <w:pStyle w:val="PL"/>
        <w:rPr>
          <w:rFonts w:eastAsia="DengXian"/>
          <w:lang w:val="en-US"/>
        </w:rPr>
      </w:pPr>
      <w:r w:rsidRPr="006D68AC">
        <w:rPr>
          <w:rFonts w:eastAsia="DengXian"/>
        </w:rPr>
        <w:t xml:space="preserve">          description: </w:t>
      </w:r>
      <w:r w:rsidRPr="006D68AC">
        <w:rPr>
          <w:rFonts w:eastAsia="DengXian"/>
          <w:lang w:val="en-US"/>
        </w:rPr>
        <w:t>&gt;</w:t>
      </w:r>
    </w:p>
    <w:p w14:paraId="0E3E6846" w14:textId="079B2AE9" w:rsidR="00311EA5" w:rsidRPr="006D68AC" w:rsidRDefault="00311EA5" w:rsidP="00311EA5">
      <w:pPr>
        <w:pStyle w:val="PL"/>
        <w:rPr>
          <w:rFonts w:eastAsia="DengXian"/>
        </w:rPr>
      </w:pPr>
      <w:r w:rsidRPr="006D68AC">
        <w:rPr>
          <w:rFonts w:eastAsia="DengXian"/>
        </w:rPr>
        <w:t xml:space="preserve">            No Content. </w:t>
      </w:r>
      <w:r w:rsidRPr="006D68AC">
        <w:t>The network slice adaptation request is successfully received and processed</w:t>
      </w:r>
      <w:r w:rsidRPr="006D68AC">
        <w:rPr>
          <w:rFonts w:eastAsia="DengXian"/>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DengXian"/>
        </w:rPr>
      </w:pPr>
      <w:r w:rsidRPr="006D68AC">
        <w:rPr>
          <w:rFonts w:eastAsia="DengXian"/>
        </w:rPr>
        <w:t xml:space="preserve">        '400':</w:t>
      </w:r>
    </w:p>
    <w:p w14:paraId="6A69C35A"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767834E0" w14:textId="77777777" w:rsidR="00311EA5" w:rsidRPr="006D68AC" w:rsidRDefault="00311EA5" w:rsidP="00311EA5">
      <w:pPr>
        <w:pStyle w:val="PL"/>
        <w:rPr>
          <w:rFonts w:eastAsia="DengXian"/>
        </w:rPr>
      </w:pPr>
      <w:r w:rsidRPr="006D68AC">
        <w:rPr>
          <w:rFonts w:eastAsia="DengXian"/>
        </w:rPr>
        <w:t xml:space="preserve">        '401':</w:t>
      </w:r>
    </w:p>
    <w:p w14:paraId="7C9165C4"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70F9FBB9" w14:textId="77777777" w:rsidR="00311EA5" w:rsidRPr="006D68AC" w:rsidRDefault="00311EA5" w:rsidP="00311EA5">
      <w:pPr>
        <w:pStyle w:val="PL"/>
        <w:rPr>
          <w:rFonts w:eastAsia="DengXian"/>
        </w:rPr>
      </w:pPr>
      <w:r w:rsidRPr="006D68AC">
        <w:rPr>
          <w:rFonts w:eastAsia="DengXian"/>
        </w:rPr>
        <w:t xml:space="preserve">        '403':</w:t>
      </w:r>
    </w:p>
    <w:p w14:paraId="413ADB39" w14:textId="77777777" w:rsidR="00311EA5" w:rsidRPr="006D68AC" w:rsidRDefault="00311EA5" w:rsidP="00311EA5">
      <w:pPr>
        <w:pStyle w:val="PL"/>
        <w:rPr>
          <w:lang w:eastAsia="zh-CN"/>
        </w:rPr>
      </w:pPr>
      <w:r w:rsidRPr="006D68AC">
        <w:rPr>
          <w:rFonts w:eastAsia="DengXian"/>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DengXian"/>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DengXian"/>
          <w:lang w:val="en-US"/>
        </w:rPr>
      </w:pPr>
      <w:r w:rsidRPr="006D68AC">
        <w:rPr>
          <w:rFonts w:eastAsia="DengXian"/>
          <w:lang w:val="en-US"/>
        </w:rPr>
        <w:t xml:space="preserve">          content:</w:t>
      </w:r>
    </w:p>
    <w:p w14:paraId="23468AAF" w14:textId="77777777" w:rsidR="00311EA5" w:rsidRPr="006D68AC" w:rsidRDefault="00311EA5" w:rsidP="00311EA5">
      <w:pPr>
        <w:pStyle w:val="PL"/>
        <w:rPr>
          <w:rFonts w:eastAsia="DengXian"/>
          <w:lang w:val="en-US"/>
        </w:rPr>
      </w:pPr>
      <w:r w:rsidRPr="006D68AC">
        <w:rPr>
          <w:rFonts w:eastAsia="DengXian"/>
          <w:lang w:val="en-US"/>
        </w:rPr>
        <w:t xml:space="preserve">            application/problem+json:</w:t>
      </w:r>
    </w:p>
    <w:p w14:paraId="6443120C" w14:textId="77777777" w:rsidR="00311EA5" w:rsidRPr="006D68AC" w:rsidRDefault="00311EA5" w:rsidP="00311EA5">
      <w:pPr>
        <w:pStyle w:val="PL"/>
        <w:rPr>
          <w:rFonts w:eastAsia="DengXian"/>
          <w:lang w:val="en-US"/>
        </w:rPr>
      </w:pPr>
      <w:r w:rsidRPr="006D68AC">
        <w:rPr>
          <w:rFonts w:eastAsia="DengXian"/>
          <w:lang w:val="en-US"/>
        </w:rPr>
        <w:t xml:space="preserve">              schema:</w:t>
      </w:r>
    </w:p>
    <w:p w14:paraId="7C183238" w14:textId="77777777" w:rsidR="00311EA5" w:rsidRPr="006D68AC" w:rsidRDefault="00311EA5" w:rsidP="00311EA5">
      <w:pPr>
        <w:pStyle w:val="PL"/>
      </w:pPr>
      <w:r w:rsidRPr="006D68AC">
        <w:rPr>
          <w:rFonts w:eastAsia="DengXian"/>
          <w:lang w:val="en-US"/>
        </w:rPr>
        <w:t xml:space="preserve">                $ref: '#/components/schemas/</w:t>
      </w:r>
      <w:r w:rsidRPr="006D68AC">
        <w:rPr>
          <w:lang w:eastAsia="zh-CN"/>
        </w:rPr>
        <w:t>ProblemDetailsSliceAdapt</w:t>
      </w:r>
      <w:r w:rsidRPr="006D68AC">
        <w:rPr>
          <w:rFonts w:eastAsia="DengXian"/>
          <w:lang w:val="en-US"/>
        </w:rPr>
        <w:t>'</w:t>
      </w:r>
    </w:p>
    <w:p w14:paraId="36E2370A" w14:textId="77777777" w:rsidR="00311EA5" w:rsidRPr="006D68AC" w:rsidRDefault="00311EA5" w:rsidP="00311EA5">
      <w:pPr>
        <w:pStyle w:val="PL"/>
        <w:rPr>
          <w:rFonts w:eastAsia="DengXian"/>
        </w:rPr>
      </w:pPr>
      <w:r w:rsidRPr="006D68AC">
        <w:rPr>
          <w:rFonts w:eastAsia="DengXian"/>
        </w:rPr>
        <w:t xml:space="preserve">        '404':</w:t>
      </w:r>
    </w:p>
    <w:p w14:paraId="1F6659F2"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DengXian"/>
        </w:rPr>
      </w:pPr>
      <w:r w:rsidRPr="006D68AC">
        <w:rPr>
          <w:rFonts w:eastAsia="DengXian"/>
        </w:rPr>
        <w:t xml:space="preserve">        '429':</w:t>
      </w:r>
    </w:p>
    <w:p w14:paraId="6A80EDA7"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F2A0AAA" w14:textId="77777777" w:rsidR="00311EA5" w:rsidRPr="006D68AC" w:rsidRDefault="00311EA5" w:rsidP="00311EA5">
      <w:pPr>
        <w:pStyle w:val="PL"/>
        <w:rPr>
          <w:rFonts w:eastAsia="DengXian"/>
        </w:rPr>
      </w:pPr>
      <w:r w:rsidRPr="006D68AC">
        <w:rPr>
          <w:rFonts w:eastAsia="DengXian"/>
        </w:rPr>
        <w:t xml:space="preserve">        '500':</w:t>
      </w:r>
    </w:p>
    <w:p w14:paraId="3AE80449"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71F926FA" w14:textId="77777777" w:rsidR="00311EA5" w:rsidRPr="006D68AC" w:rsidRDefault="00311EA5" w:rsidP="00311EA5">
      <w:pPr>
        <w:pStyle w:val="PL"/>
        <w:rPr>
          <w:rFonts w:eastAsia="DengXian"/>
        </w:rPr>
      </w:pPr>
      <w:r w:rsidRPr="006D68AC">
        <w:rPr>
          <w:rFonts w:eastAsia="DengXian"/>
        </w:rPr>
        <w:t xml:space="preserve">        '503':</w:t>
      </w:r>
    </w:p>
    <w:p w14:paraId="7E594971"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4263615F" w14:textId="77777777" w:rsidR="00311EA5" w:rsidRPr="006D68AC" w:rsidRDefault="00311EA5" w:rsidP="00311EA5">
      <w:pPr>
        <w:pStyle w:val="PL"/>
        <w:rPr>
          <w:rFonts w:eastAsia="DengXian"/>
        </w:rPr>
      </w:pPr>
      <w:r w:rsidRPr="006D68AC">
        <w:rPr>
          <w:rFonts w:eastAsia="DengXian"/>
        </w:rPr>
        <w:t xml:space="preserve">        default:</w:t>
      </w:r>
    </w:p>
    <w:p w14:paraId="799B53F2"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DengXian"/>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DengXian"/>
        </w:rPr>
      </w:pPr>
    </w:p>
    <w:p w14:paraId="16614885" w14:textId="77777777" w:rsidR="00311EA5" w:rsidRPr="006D68AC" w:rsidRDefault="00311EA5" w:rsidP="00311EA5">
      <w:pPr>
        <w:pStyle w:val="PL"/>
        <w:rPr>
          <w:rFonts w:eastAsia="DengXian"/>
        </w:rPr>
      </w:pPr>
      <w:r w:rsidRPr="006D68AC">
        <w:rPr>
          <w:rFonts w:eastAsia="DengXian"/>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DengXian"/>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DengXian"/>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Heading1"/>
      </w:pPr>
      <w:bookmarkStart w:id="8456" w:name="_Toc160650508"/>
      <w:bookmarkStart w:id="8457" w:name="_Toc164928827"/>
      <w:bookmarkStart w:id="8458" w:name="_Toc168550690"/>
      <w:bookmarkStart w:id="8459" w:name="_Toc170118764"/>
      <w:bookmarkStart w:id="8460" w:name="_Toc209470846"/>
      <w:r w:rsidRPr="006D68AC">
        <w:t>A.12</w:t>
      </w:r>
      <w:r w:rsidRPr="006D68AC">
        <w:tab/>
      </w:r>
      <w:r w:rsidRPr="006D68AC">
        <w:rPr>
          <w:lang w:val="en-US"/>
        </w:rPr>
        <w:t>NSCE_SliceCommService</w:t>
      </w:r>
      <w:r w:rsidRPr="006D68AC">
        <w:t xml:space="preserve"> API</w:t>
      </w:r>
      <w:bookmarkEnd w:id="8453"/>
      <w:bookmarkEnd w:id="8454"/>
      <w:bookmarkEnd w:id="8455"/>
      <w:bookmarkEnd w:id="8456"/>
      <w:bookmarkEnd w:id="8457"/>
      <w:bookmarkEnd w:id="8458"/>
      <w:bookmarkEnd w:id="8459"/>
      <w:bookmarkEnd w:id="8460"/>
    </w:p>
    <w:p w14:paraId="4ACFC235" w14:textId="77777777" w:rsidR="00B110B4" w:rsidRPr="006D68AC" w:rsidRDefault="00B110B4" w:rsidP="00B110B4">
      <w:pPr>
        <w:pStyle w:val="PL"/>
      </w:pPr>
      <w:bookmarkStart w:id="8461" w:name="_Toc160650509"/>
      <w:bookmarkStart w:id="8462" w:name="_Toc85492934"/>
      <w:bookmarkStart w:id="8463" w:name="_Toc90661694"/>
      <w:bookmarkStart w:id="8464" w:name="_Toc138755414"/>
      <w:bookmarkStart w:id="8465" w:name="_Toc151886399"/>
      <w:bookmarkStart w:id="8466" w:name="_Toc152076464"/>
      <w:bookmarkStart w:id="8467" w:name="_Toc153794180"/>
      <w:bookmarkStart w:id="8468" w:name="_Toc157435162"/>
      <w:bookmarkStart w:id="8469" w:name="_Toc157436877"/>
      <w:bookmarkStart w:id="8470"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3732ED8B" w:rsidR="00B110B4" w:rsidRPr="006D68AC" w:rsidRDefault="00B110B4" w:rsidP="00B110B4">
      <w:pPr>
        <w:pStyle w:val="PL"/>
      </w:pPr>
      <w:r w:rsidRPr="006D68AC">
        <w:t xml:space="preserve">  version: 1.</w:t>
      </w:r>
      <w:r w:rsidR="00C9735D" w:rsidRPr="006D68AC">
        <w:t>1</w:t>
      </w:r>
      <w:r w:rsidRPr="006D68AC">
        <w:t>.0</w:t>
      </w:r>
      <w:r w:rsidR="00C9735D" w:rsidRPr="006D68AC">
        <w:t>-alpha.1</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3F4463AC"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ＭＳ 明朝"/>
        </w:rPr>
        <w:t>TS28541_SliceNrm.yaml</w:t>
      </w:r>
      <w:r w:rsidRPr="007D4E32">
        <w:t>#/components/schemas/ServiceProfile'</w:t>
      </w:r>
    </w:p>
    <w:p w14:paraId="61914F4C" w14:textId="77777777" w:rsidR="00B110B4" w:rsidRPr="006D68AC" w:rsidRDefault="00B110B4" w:rsidP="00B110B4">
      <w:pPr>
        <w:pStyle w:val="PL"/>
        <w:rPr>
          <w:rFonts w:eastAsia="DengXian"/>
        </w:rPr>
      </w:pPr>
      <w:r w:rsidRPr="006D68AC">
        <w:rPr>
          <w:rFonts w:eastAsia="DengXian"/>
        </w:rPr>
        <w:t xml:space="preserve">      anyOf:</w:t>
      </w:r>
    </w:p>
    <w:p w14:paraId="1E9C056E" w14:textId="77777777" w:rsidR="00B110B4" w:rsidRPr="006D68AC" w:rsidRDefault="00B110B4" w:rsidP="00B110B4">
      <w:pPr>
        <w:pStyle w:val="PL"/>
        <w:rPr>
          <w:rFonts w:eastAsia="DengXian"/>
        </w:rPr>
      </w:pPr>
      <w:r w:rsidRPr="006D68AC">
        <w:rPr>
          <w:rFonts w:eastAsia="DengXian"/>
        </w:rPr>
        <w:t xml:space="preserve">        - required: [</w:t>
      </w:r>
      <w:r w:rsidRPr="006D68AC">
        <w:t>snssai</w:t>
      </w:r>
      <w:r w:rsidRPr="006D68AC">
        <w:rPr>
          <w:rFonts w:eastAsia="DengXian"/>
        </w:rPr>
        <w:t>]</w:t>
      </w:r>
    </w:p>
    <w:p w14:paraId="6289193C" w14:textId="77777777" w:rsidR="00B110B4" w:rsidRPr="006D68AC" w:rsidRDefault="00B110B4" w:rsidP="00B110B4">
      <w:pPr>
        <w:pStyle w:val="PL"/>
        <w:rPr>
          <w:rFonts w:eastAsia="DengXian"/>
        </w:rPr>
      </w:pPr>
      <w:r w:rsidRPr="006D68AC">
        <w:rPr>
          <w:rFonts w:eastAsia="DengXian"/>
        </w:rPr>
        <w:t xml:space="preserve">        - required: [</w:t>
      </w:r>
      <w:r w:rsidRPr="006D68AC">
        <w:t>attributes</w:t>
      </w:r>
      <w:r w:rsidRPr="006D68AC">
        <w:rPr>
          <w:rFonts w:eastAsia="DengXian"/>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Heading1"/>
      </w:pPr>
      <w:bookmarkStart w:id="8471" w:name="_Toc164928828"/>
      <w:bookmarkStart w:id="8472" w:name="_Toc168550691"/>
      <w:bookmarkStart w:id="8473" w:name="_Toc170118765"/>
      <w:bookmarkStart w:id="8474" w:name="_Toc209470847"/>
      <w:r w:rsidRPr="006D68AC">
        <w:t>A.13</w:t>
      </w:r>
      <w:r w:rsidRPr="006D68AC">
        <w:tab/>
        <w:t>NSCE_InterPLMNContinuity API</w:t>
      </w:r>
      <w:bookmarkEnd w:id="8461"/>
      <w:bookmarkEnd w:id="8471"/>
      <w:bookmarkEnd w:id="8472"/>
      <w:bookmarkEnd w:id="8473"/>
      <w:bookmarkEnd w:id="8474"/>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DengXian"/>
        </w:rPr>
      </w:pPr>
      <w:r w:rsidRPr="006D68AC">
        <w:rPr>
          <w:rFonts w:eastAsia="DengXian"/>
        </w:rPr>
        <w:t xml:space="preserve">          This string provides forward-compatibility with future extensions to the enumeration</w:t>
      </w:r>
    </w:p>
    <w:p w14:paraId="41CAF4D7" w14:textId="77777777" w:rsidR="00D3062E" w:rsidRPr="006D68AC" w:rsidRDefault="00D3062E" w:rsidP="00D3062E">
      <w:pPr>
        <w:pStyle w:val="PL"/>
        <w:rPr>
          <w:rFonts w:eastAsia="DengXian"/>
        </w:rPr>
      </w:pPr>
      <w:r w:rsidRPr="006D68AC">
        <w:rPr>
          <w:rFonts w:eastAsia="DengXian"/>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Heading1"/>
      </w:pPr>
      <w:bookmarkStart w:id="8475" w:name="_Toc160650510"/>
      <w:bookmarkStart w:id="8476" w:name="_Toc164928829"/>
      <w:bookmarkStart w:id="8477" w:name="_Toc168550692"/>
      <w:bookmarkStart w:id="8478" w:name="_Toc170118766"/>
      <w:bookmarkStart w:id="8479" w:name="_Toc209470848"/>
      <w:r w:rsidRPr="006D68AC">
        <w:t>A.14</w:t>
      </w:r>
      <w:r w:rsidRPr="006D68AC">
        <w:tab/>
        <w:t>NSCE_NSDiagnostics API</w:t>
      </w:r>
      <w:bookmarkEnd w:id="8462"/>
      <w:bookmarkEnd w:id="8463"/>
      <w:bookmarkEnd w:id="8464"/>
      <w:bookmarkEnd w:id="8465"/>
      <w:bookmarkEnd w:id="8466"/>
      <w:bookmarkEnd w:id="8467"/>
      <w:bookmarkEnd w:id="8468"/>
      <w:bookmarkEnd w:id="8469"/>
      <w:bookmarkEnd w:id="8470"/>
      <w:bookmarkEnd w:id="8475"/>
      <w:bookmarkEnd w:id="8476"/>
      <w:bookmarkEnd w:id="8477"/>
      <w:bookmarkEnd w:id="8478"/>
      <w:bookmarkEnd w:id="8479"/>
    </w:p>
    <w:p w14:paraId="3160BE51" w14:textId="77777777" w:rsidR="002E2250" w:rsidRPr="006D68AC" w:rsidRDefault="002E2250" w:rsidP="002E2250">
      <w:pPr>
        <w:pStyle w:val="PL"/>
        <w:rPr>
          <w:rFonts w:eastAsia="DengXian"/>
        </w:rPr>
      </w:pPr>
      <w:r w:rsidRPr="006D68AC">
        <w:rPr>
          <w:rFonts w:eastAsia="DengXian"/>
        </w:rPr>
        <w:t>openapi: 3.0.0</w:t>
      </w:r>
    </w:p>
    <w:p w14:paraId="6771EDD5" w14:textId="77777777" w:rsidR="002E2250" w:rsidRPr="006D68AC" w:rsidRDefault="002E2250" w:rsidP="002E2250">
      <w:pPr>
        <w:pStyle w:val="PL"/>
        <w:rPr>
          <w:rFonts w:eastAsia="DengXian"/>
        </w:rPr>
      </w:pPr>
    </w:p>
    <w:p w14:paraId="18BDFE5D" w14:textId="77777777" w:rsidR="002E2250" w:rsidRPr="006D68AC" w:rsidRDefault="002E2250" w:rsidP="002E2250">
      <w:pPr>
        <w:pStyle w:val="PL"/>
        <w:rPr>
          <w:rFonts w:eastAsia="DengXian"/>
        </w:rPr>
      </w:pPr>
      <w:r w:rsidRPr="006D68AC">
        <w:rPr>
          <w:rFonts w:eastAsia="DengXian"/>
        </w:rPr>
        <w:t>info:</w:t>
      </w:r>
    </w:p>
    <w:p w14:paraId="4BD40489" w14:textId="77777777" w:rsidR="002E2250" w:rsidRPr="006D68AC" w:rsidRDefault="002E2250" w:rsidP="002E2250">
      <w:pPr>
        <w:pStyle w:val="PL"/>
        <w:rPr>
          <w:rFonts w:eastAsia="DengXian"/>
        </w:rPr>
      </w:pPr>
      <w:r w:rsidRPr="006D68AC">
        <w:rPr>
          <w:rFonts w:eastAsia="DengXian"/>
        </w:rPr>
        <w:t xml:space="preserve">  title: </w:t>
      </w:r>
      <w:r w:rsidRPr="006D68AC">
        <w:t>NSCE Server Network Slice Diagnostics Service</w:t>
      </w:r>
    </w:p>
    <w:p w14:paraId="1FBED1F0" w14:textId="200511A2"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r w:rsidR="00C9735D" w:rsidRPr="006D68AC">
        <w:rPr>
          <w:rFonts w:eastAsia="DengXian"/>
        </w:rPr>
        <w:t>-alpha.1</w:t>
      </w:r>
    </w:p>
    <w:p w14:paraId="7688B9AD" w14:textId="77777777" w:rsidR="002E2250" w:rsidRPr="006D68AC" w:rsidRDefault="002E2250" w:rsidP="002E2250">
      <w:pPr>
        <w:pStyle w:val="PL"/>
        <w:rPr>
          <w:rFonts w:eastAsia="DengXian"/>
        </w:rPr>
      </w:pPr>
      <w:r w:rsidRPr="006D68AC">
        <w:rPr>
          <w:rFonts w:eastAsia="DengXian"/>
        </w:rPr>
        <w:t xml:space="preserve">  description: |</w:t>
      </w:r>
    </w:p>
    <w:p w14:paraId="76482BB6" w14:textId="77777777" w:rsidR="002E2250" w:rsidRPr="006D68AC" w:rsidRDefault="002E2250" w:rsidP="002E2250">
      <w:pPr>
        <w:pStyle w:val="PL"/>
        <w:rPr>
          <w:rFonts w:eastAsia="DengXian"/>
        </w:rPr>
      </w:pPr>
      <w:r w:rsidRPr="006D68AC">
        <w:rPr>
          <w:rFonts w:eastAsia="DengXian"/>
        </w:rPr>
        <w:t xml:space="preserve">    </w:t>
      </w:r>
      <w:r w:rsidRPr="006D68AC">
        <w:t>NSCE Server Network Slice Diagnostics Service</w:t>
      </w:r>
      <w:r w:rsidRPr="006D68AC">
        <w:rPr>
          <w:rFonts w:eastAsia="DengXian"/>
        </w:rPr>
        <w:t xml:space="preserve">.  </w:t>
      </w:r>
    </w:p>
    <w:p w14:paraId="49C1EDB6" w14:textId="7D822CDE"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2FC93E0D" w14:textId="77777777" w:rsidR="002E2250" w:rsidRPr="006D68AC" w:rsidRDefault="002E2250" w:rsidP="002E2250">
      <w:pPr>
        <w:pStyle w:val="PL"/>
        <w:rPr>
          <w:rFonts w:eastAsia="DengXian"/>
        </w:rPr>
      </w:pPr>
      <w:r w:rsidRPr="006D68AC">
        <w:rPr>
          <w:rFonts w:eastAsia="DengXian"/>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46BCCF3F"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DengXian"/>
        </w:rPr>
      </w:pPr>
      <w:r w:rsidRPr="006D68AC">
        <w:rPr>
          <w:lang w:val="en-US" w:eastAsia="es-ES"/>
        </w:rPr>
        <w:t xml:space="preserve">  - oAuth2ClientCredentials: []</w:t>
      </w:r>
    </w:p>
    <w:p w14:paraId="2BBB42C9" w14:textId="77777777" w:rsidR="002E2250" w:rsidRPr="006D68AC" w:rsidRDefault="002E2250" w:rsidP="002E2250">
      <w:pPr>
        <w:pStyle w:val="PL"/>
        <w:rPr>
          <w:rFonts w:eastAsia="DengXian"/>
        </w:rPr>
      </w:pPr>
    </w:p>
    <w:p w14:paraId="49FDD8B5" w14:textId="77777777" w:rsidR="002E2250" w:rsidRPr="006D68AC" w:rsidRDefault="002E2250" w:rsidP="002E2250">
      <w:pPr>
        <w:pStyle w:val="PL"/>
        <w:rPr>
          <w:rFonts w:eastAsia="DengXian"/>
        </w:rPr>
      </w:pPr>
      <w:r w:rsidRPr="006D68AC">
        <w:rPr>
          <w:rFonts w:eastAsia="DengXian"/>
        </w:rPr>
        <w:t>paths:</w:t>
      </w:r>
    </w:p>
    <w:p w14:paraId="2A6F80BB" w14:textId="77777777" w:rsidR="002E2250" w:rsidRPr="006D68AC" w:rsidRDefault="002E2250" w:rsidP="002E2250">
      <w:pPr>
        <w:pStyle w:val="PL"/>
        <w:rPr>
          <w:rFonts w:eastAsia="DengXian"/>
        </w:rPr>
      </w:pPr>
      <w:r w:rsidRPr="006D68AC">
        <w:rPr>
          <w:rFonts w:eastAsia="DengXian"/>
        </w:rPr>
        <w:t xml:space="preserve">  /request:</w:t>
      </w:r>
    </w:p>
    <w:p w14:paraId="12AA4BC5" w14:textId="77777777" w:rsidR="002E2250" w:rsidRPr="006D68AC" w:rsidRDefault="002E2250" w:rsidP="002E2250">
      <w:pPr>
        <w:pStyle w:val="PL"/>
        <w:rPr>
          <w:rFonts w:eastAsia="DengXian"/>
        </w:rPr>
      </w:pPr>
      <w:r w:rsidRPr="006D68AC">
        <w:rPr>
          <w:rFonts w:eastAsia="DengXian"/>
        </w:rPr>
        <w:t xml:space="preserve">    post:</w:t>
      </w:r>
    </w:p>
    <w:p w14:paraId="2A298322" w14:textId="77777777" w:rsidR="002E2250" w:rsidRPr="006D68AC" w:rsidRDefault="002E2250" w:rsidP="002E2250">
      <w:pPr>
        <w:pStyle w:val="PL"/>
        <w:rPr>
          <w:rFonts w:eastAsia="DengXian"/>
        </w:rPr>
      </w:pPr>
      <w:r w:rsidRPr="006D68AC">
        <w:rPr>
          <w:rFonts w:eastAsia="DengXian"/>
        </w:rPr>
        <w:t xml:space="preserve">      summary: Request network slice diagnostics information.</w:t>
      </w:r>
    </w:p>
    <w:p w14:paraId="15987C88"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DengXian"/>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DengXian"/>
        </w:rPr>
      </w:pPr>
      <w:r w:rsidRPr="006D68AC">
        <w:rPr>
          <w:rFonts w:eastAsia="DengXian"/>
        </w:rPr>
        <w:t xml:space="preserve">      requestBody:</w:t>
      </w:r>
    </w:p>
    <w:p w14:paraId="1780D96B" w14:textId="77777777" w:rsidR="002E2250" w:rsidRPr="006D68AC" w:rsidRDefault="002E2250" w:rsidP="002E2250">
      <w:pPr>
        <w:pStyle w:val="PL"/>
        <w:rPr>
          <w:rFonts w:eastAsia="DengXian"/>
        </w:rPr>
      </w:pPr>
      <w:r w:rsidRPr="006D68AC">
        <w:rPr>
          <w:rFonts w:eastAsia="DengXian"/>
        </w:rPr>
        <w:t xml:space="preserve">        required: true</w:t>
      </w:r>
    </w:p>
    <w:p w14:paraId="4521A80D" w14:textId="77777777" w:rsidR="002E2250" w:rsidRPr="006D68AC" w:rsidRDefault="002E2250" w:rsidP="002E2250">
      <w:pPr>
        <w:pStyle w:val="PL"/>
        <w:rPr>
          <w:rFonts w:eastAsia="DengXian"/>
        </w:rPr>
      </w:pPr>
      <w:r w:rsidRPr="006D68AC">
        <w:rPr>
          <w:rFonts w:eastAsia="DengXian"/>
        </w:rPr>
        <w:t xml:space="preserve">        content:</w:t>
      </w:r>
    </w:p>
    <w:p w14:paraId="3738CDD2" w14:textId="77777777" w:rsidR="002E2250" w:rsidRPr="006D68AC" w:rsidRDefault="002E2250" w:rsidP="002E2250">
      <w:pPr>
        <w:pStyle w:val="PL"/>
        <w:rPr>
          <w:rFonts w:eastAsia="DengXian"/>
        </w:rPr>
      </w:pPr>
      <w:r w:rsidRPr="006D68AC">
        <w:rPr>
          <w:rFonts w:eastAsia="DengXian"/>
        </w:rPr>
        <w:t xml:space="preserve">          application/json:</w:t>
      </w:r>
    </w:p>
    <w:p w14:paraId="193CB5A0" w14:textId="77777777" w:rsidR="002E2250" w:rsidRPr="006D68AC" w:rsidRDefault="002E2250" w:rsidP="002E2250">
      <w:pPr>
        <w:pStyle w:val="PL"/>
        <w:rPr>
          <w:rFonts w:eastAsia="DengXian"/>
        </w:rPr>
      </w:pPr>
      <w:r w:rsidRPr="006D68AC">
        <w:rPr>
          <w:rFonts w:eastAsia="DengXian"/>
        </w:rPr>
        <w:t xml:space="preserve">            schema:</w:t>
      </w:r>
    </w:p>
    <w:p w14:paraId="491087C7" w14:textId="77777777" w:rsidR="002E2250" w:rsidRPr="006D68AC" w:rsidRDefault="002E2250" w:rsidP="002E2250">
      <w:pPr>
        <w:pStyle w:val="PL"/>
        <w:rPr>
          <w:rFonts w:eastAsia="DengXian"/>
        </w:rPr>
      </w:pPr>
      <w:r w:rsidRPr="006D68AC">
        <w:rPr>
          <w:rFonts w:eastAsia="DengXian"/>
        </w:rPr>
        <w:t xml:space="preserve">              $ref: '#/components/schemas/NwSliceDiagReq'</w:t>
      </w:r>
    </w:p>
    <w:p w14:paraId="1A35B02B" w14:textId="77777777" w:rsidR="002E2250" w:rsidRPr="006D68AC" w:rsidRDefault="002E2250" w:rsidP="002E2250">
      <w:pPr>
        <w:pStyle w:val="PL"/>
        <w:rPr>
          <w:rFonts w:eastAsia="DengXian"/>
        </w:rPr>
      </w:pPr>
      <w:r w:rsidRPr="006D68AC">
        <w:rPr>
          <w:rFonts w:eastAsia="DengXian"/>
        </w:rPr>
        <w:t xml:space="preserve">      responses:</w:t>
      </w:r>
    </w:p>
    <w:p w14:paraId="18B4110E" w14:textId="77777777" w:rsidR="002E2250" w:rsidRPr="006D68AC" w:rsidRDefault="002E2250" w:rsidP="002E2250">
      <w:pPr>
        <w:pStyle w:val="PL"/>
      </w:pPr>
      <w:r w:rsidRPr="006D68AC">
        <w:rPr>
          <w:rFonts w:eastAsia="DengXian"/>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DengXian"/>
        </w:rPr>
      </w:pPr>
      <w:r w:rsidRPr="006D68AC">
        <w:rPr>
          <w:rFonts w:eastAsia="DengXian"/>
        </w:rPr>
        <w:t xml:space="preserve">        '400':</w:t>
      </w:r>
    </w:p>
    <w:p w14:paraId="18971DC6"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85DFE48" w14:textId="77777777" w:rsidR="002E2250" w:rsidRPr="006D68AC" w:rsidRDefault="002E2250" w:rsidP="002E2250">
      <w:pPr>
        <w:pStyle w:val="PL"/>
        <w:rPr>
          <w:rFonts w:eastAsia="DengXian"/>
        </w:rPr>
      </w:pPr>
      <w:r w:rsidRPr="006D68AC">
        <w:rPr>
          <w:rFonts w:eastAsia="DengXian"/>
        </w:rPr>
        <w:t xml:space="preserve">        '401':</w:t>
      </w:r>
    </w:p>
    <w:p w14:paraId="48F109B1"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620D96C0" w14:textId="77777777" w:rsidR="002E2250" w:rsidRPr="006D68AC" w:rsidRDefault="002E2250" w:rsidP="002E2250">
      <w:pPr>
        <w:pStyle w:val="PL"/>
        <w:rPr>
          <w:rFonts w:eastAsia="DengXian"/>
        </w:rPr>
      </w:pPr>
      <w:r w:rsidRPr="006D68AC">
        <w:rPr>
          <w:rFonts w:eastAsia="DengXian"/>
        </w:rPr>
        <w:t xml:space="preserve">        '403':</w:t>
      </w:r>
    </w:p>
    <w:p w14:paraId="3E5D4095"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1A835F22" w14:textId="77777777" w:rsidR="002E2250" w:rsidRPr="006D68AC" w:rsidRDefault="002E2250" w:rsidP="002E2250">
      <w:pPr>
        <w:pStyle w:val="PL"/>
        <w:rPr>
          <w:rFonts w:eastAsia="DengXian"/>
        </w:rPr>
      </w:pPr>
      <w:r w:rsidRPr="006D68AC">
        <w:rPr>
          <w:rFonts w:eastAsia="DengXian"/>
        </w:rPr>
        <w:t xml:space="preserve">        '404':</w:t>
      </w:r>
    </w:p>
    <w:p w14:paraId="3CE56E5F"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DengXian"/>
        </w:rPr>
      </w:pPr>
      <w:r w:rsidRPr="006D68AC">
        <w:rPr>
          <w:rFonts w:eastAsia="DengXian"/>
        </w:rPr>
        <w:t xml:space="preserve">        '429':</w:t>
      </w:r>
    </w:p>
    <w:p w14:paraId="78769EE4"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79BA7D8C" w14:textId="77777777" w:rsidR="002E2250" w:rsidRPr="006D68AC" w:rsidRDefault="002E2250" w:rsidP="002E2250">
      <w:pPr>
        <w:pStyle w:val="PL"/>
        <w:rPr>
          <w:rFonts w:eastAsia="DengXian"/>
        </w:rPr>
      </w:pPr>
      <w:r w:rsidRPr="006D68AC">
        <w:rPr>
          <w:rFonts w:eastAsia="DengXian"/>
        </w:rPr>
        <w:t xml:space="preserve">        '500':</w:t>
      </w:r>
    </w:p>
    <w:p w14:paraId="026F5348"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3DAA888" w14:textId="77777777" w:rsidR="002E2250" w:rsidRPr="006D68AC" w:rsidRDefault="002E2250" w:rsidP="002E2250">
      <w:pPr>
        <w:pStyle w:val="PL"/>
        <w:rPr>
          <w:rFonts w:eastAsia="DengXian"/>
        </w:rPr>
      </w:pPr>
      <w:r w:rsidRPr="006D68AC">
        <w:rPr>
          <w:rFonts w:eastAsia="DengXian"/>
        </w:rPr>
        <w:t xml:space="preserve">        '503':</w:t>
      </w:r>
    </w:p>
    <w:p w14:paraId="768025C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D370361" w14:textId="77777777" w:rsidR="002E2250" w:rsidRPr="006D68AC" w:rsidRDefault="002E2250" w:rsidP="002E2250">
      <w:pPr>
        <w:pStyle w:val="PL"/>
        <w:rPr>
          <w:rFonts w:eastAsia="DengXian"/>
        </w:rPr>
      </w:pPr>
      <w:r w:rsidRPr="006D68AC">
        <w:rPr>
          <w:rFonts w:eastAsia="DengXian"/>
        </w:rPr>
        <w:t xml:space="preserve">        default:</w:t>
      </w:r>
    </w:p>
    <w:p w14:paraId="328969BE"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5CAA7F21" w14:textId="77777777" w:rsidR="002E2250" w:rsidRPr="006D68AC" w:rsidRDefault="002E2250" w:rsidP="002E2250">
      <w:pPr>
        <w:pStyle w:val="PL"/>
        <w:rPr>
          <w:rFonts w:eastAsia="DengXian"/>
        </w:rPr>
      </w:pPr>
    </w:p>
    <w:p w14:paraId="13DBFE6A" w14:textId="77777777" w:rsidR="002E2250" w:rsidRPr="006D68AC" w:rsidRDefault="002E2250" w:rsidP="002E2250">
      <w:pPr>
        <w:pStyle w:val="PL"/>
        <w:rPr>
          <w:rFonts w:eastAsia="DengXian"/>
        </w:rPr>
      </w:pPr>
      <w:r w:rsidRPr="006D68AC">
        <w:rPr>
          <w:rFonts w:eastAsia="DengXian"/>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DengXian"/>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DengXian"/>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DengXian"/>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DengXian"/>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DengXian"/>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Heading1"/>
      </w:pPr>
      <w:r w:rsidRPr="006D68AC">
        <w:br w:type="page"/>
      </w:r>
      <w:bookmarkStart w:id="8480" w:name="_Toc164928830"/>
      <w:bookmarkStart w:id="8481" w:name="_Toc168550693"/>
      <w:bookmarkStart w:id="8482" w:name="_Toc170118767"/>
      <w:bookmarkStart w:id="8483" w:name="_Toc209470849"/>
      <w:bookmarkStart w:id="8484" w:name="_Toc157435164"/>
      <w:bookmarkStart w:id="8485" w:name="_Toc157436879"/>
      <w:bookmarkStart w:id="8486" w:name="_Toc157440719"/>
      <w:bookmarkStart w:id="8487" w:name="_Toc157435165"/>
      <w:bookmarkStart w:id="8488" w:name="_Toc157436880"/>
      <w:bookmarkStart w:id="8489" w:name="_Toc157440720"/>
      <w:r w:rsidR="00D3062E" w:rsidRPr="006D68AC">
        <w:t>A.15</w:t>
      </w:r>
      <w:r w:rsidR="00D3062E" w:rsidRPr="006D68AC">
        <w:tab/>
        <w:t>NSCE_FaultDiagnosis API</w:t>
      </w:r>
      <w:bookmarkEnd w:id="8480"/>
      <w:bookmarkEnd w:id="8481"/>
      <w:bookmarkEnd w:id="8482"/>
      <w:bookmarkEnd w:id="8483"/>
    </w:p>
    <w:p w14:paraId="5AA7EA52" w14:textId="77777777" w:rsidR="00B110B4" w:rsidRPr="006D68AC" w:rsidRDefault="00B110B4" w:rsidP="007D4E32">
      <w:pPr>
        <w:pStyle w:val="PL"/>
        <w:rPr>
          <w:lang w:val="en-US" w:eastAsia="zh-CN"/>
        </w:rPr>
      </w:pPr>
      <w:bookmarkStart w:id="8490"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8490"/>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8491"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8491"/>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8492"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8492"/>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8493"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DengXian"/>
        </w:rPr>
      </w:pPr>
      <w:r w:rsidRPr="007D4E32">
        <w:rPr>
          <w:rFonts w:eastAsia="DengXian"/>
        </w:rPr>
        <w:t xml:space="preserve">          This string provides forward-compatibility with future extensions to the enumeration</w:t>
      </w:r>
    </w:p>
    <w:p w14:paraId="0A1A7948" w14:textId="77777777" w:rsidR="00B110B4" w:rsidRPr="007D4E32" w:rsidRDefault="00B110B4" w:rsidP="007D4E32">
      <w:pPr>
        <w:pStyle w:val="PL"/>
        <w:rPr>
          <w:rFonts w:eastAsia="DengXian"/>
        </w:rPr>
      </w:pPr>
      <w:r w:rsidRPr="007D4E32">
        <w:rPr>
          <w:rFonts w:eastAsia="DengXian"/>
        </w:rPr>
        <w:t xml:space="preserve">          and is not used to encode content defined in the present version of this API.</w:t>
      </w:r>
    </w:p>
    <w:p w14:paraId="34AB806B" w14:textId="77777777" w:rsidR="00B110B4" w:rsidRPr="007D4E32" w:rsidRDefault="00B110B4" w:rsidP="007D4E32">
      <w:pPr>
        <w:pStyle w:val="PL"/>
        <w:rPr>
          <w:rFonts w:eastAsia="DengXian"/>
        </w:rPr>
      </w:pPr>
      <w:r w:rsidRPr="007D4E32">
        <w:rPr>
          <w:rFonts w:eastAsia="DengXian"/>
        </w:rPr>
        <w:t xml:space="preserve">      description: |</w:t>
      </w:r>
    </w:p>
    <w:p w14:paraId="326A6ABB" w14:textId="77777777" w:rsidR="00B110B4" w:rsidRPr="007D4E32" w:rsidRDefault="00B110B4" w:rsidP="007D4E32">
      <w:pPr>
        <w:pStyle w:val="PL"/>
        <w:rPr>
          <w:rFonts w:eastAsia="DengXian"/>
        </w:rPr>
      </w:pPr>
      <w:r w:rsidRPr="007D4E32">
        <w:rPr>
          <w:rFonts w:eastAsia="DengXian"/>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8493"/>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Heading1"/>
      </w:pPr>
      <w:bookmarkStart w:id="8494" w:name="_Toc164928831"/>
      <w:bookmarkStart w:id="8495" w:name="_Toc168550694"/>
      <w:bookmarkStart w:id="8496" w:name="_Toc170118768"/>
      <w:bookmarkStart w:id="8497" w:name="_Toc209470850"/>
      <w:r w:rsidRPr="006D68AC">
        <w:t>A.16</w:t>
      </w:r>
      <w:r w:rsidRPr="006D68AC">
        <w:tab/>
        <w:t>NSCE_SliceReqVerifyAndAlign API</w:t>
      </w:r>
      <w:bookmarkEnd w:id="8494"/>
      <w:bookmarkEnd w:id="8495"/>
      <w:bookmarkEnd w:id="8496"/>
      <w:bookmarkEnd w:id="8497"/>
    </w:p>
    <w:p w14:paraId="043FC668" w14:textId="77777777" w:rsidR="00B110B4" w:rsidRPr="006D68AC" w:rsidRDefault="00B110B4" w:rsidP="007D4E32">
      <w:pPr>
        <w:pStyle w:val="PL"/>
        <w:rPr>
          <w:lang w:val="en-US" w:eastAsia="zh-CN"/>
        </w:rPr>
      </w:pPr>
      <w:bookmarkStart w:id="8498"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8498"/>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8499"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DengXian"/>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8499"/>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8500"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8500"/>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8501"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8501"/>
    <w:p w14:paraId="35F1B5AE" w14:textId="77777777" w:rsidR="00B110B4" w:rsidRPr="006D68AC" w:rsidRDefault="00B110B4" w:rsidP="007D4E32">
      <w:pPr>
        <w:pStyle w:val="PL"/>
      </w:pPr>
      <w:r w:rsidRPr="007D4E32">
        <w:t xml:space="preserve">            $ref: '</w:t>
      </w:r>
      <w:r w:rsidRPr="007D4E32">
        <w:rPr>
          <w:rFonts w:eastAsia="ＭＳ 明朝"/>
        </w:rPr>
        <w:t>TS28541_SliceNrm.yaml</w:t>
      </w:r>
      <w:r w:rsidRPr="007D4E32">
        <w:t>#/components/schemas/ServiceProfile'</w:t>
      </w:r>
    </w:p>
    <w:p w14:paraId="14D3B3D3" w14:textId="77777777" w:rsidR="00B110B4" w:rsidRPr="006D68AC" w:rsidRDefault="00B110B4" w:rsidP="007D4E32">
      <w:pPr>
        <w:pStyle w:val="PL"/>
        <w:rPr>
          <w:rFonts w:eastAsia="ＭＳ 明朝"/>
          <w:noProof/>
        </w:rPr>
      </w:pPr>
      <w:bookmarkStart w:id="8502" w:name="_PERM_MCCTEMPBM_CRPT98420424___7"/>
      <w:r w:rsidRPr="006D68AC">
        <w:rPr>
          <w:rFonts w:eastAsia="ＭＳ 明朝"/>
          <w:noProof/>
        </w:rPr>
        <w:t xml:space="preserve">          description: &gt;</w:t>
      </w:r>
    </w:p>
    <w:p w14:paraId="18A65070" w14:textId="77777777" w:rsidR="00B110B4" w:rsidRPr="006D68AC" w:rsidRDefault="00B110B4" w:rsidP="007D4E32">
      <w:pPr>
        <w:pStyle w:val="PL"/>
        <w:rPr>
          <w:rFonts w:eastAsia="ＭＳ 明朝"/>
          <w:noProof/>
        </w:rPr>
      </w:pPr>
      <w:r w:rsidRPr="006D68AC">
        <w:rPr>
          <w:rFonts w:eastAsia="ＭＳ 明朝"/>
          <w:noProof/>
        </w:rPr>
        <w:t xml:space="preserve">            Contains the list of the slice requirements which need to be verified and aligned.</w:t>
      </w:r>
    </w:p>
    <w:p w14:paraId="3F68A7AA" w14:textId="77777777" w:rsidR="00B110B4" w:rsidRPr="006D68AC" w:rsidRDefault="00B110B4" w:rsidP="007D4E32">
      <w:pPr>
        <w:pStyle w:val="PL"/>
        <w:rPr>
          <w:rFonts w:eastAsia="ＭＳ 明朝"/>
          <w:noProof/>
        </w:rPr>
      </w:pPr>
      <w:r w:rsidRPr="006D68AC">
        <w:rPr>
          <w:rFonts w:eastAsia="ＭＳ 明朝"/>
          <w:noProof/>
        </w:rPr>
        <w:t xml:space="preserve">          minItems: 1</w:t>
      </w:r>
    </w:p>
    <w:p w14:paraId="2CF4E978" w14:textId="77777777" w:rsidR="00B110B4" w:rsidRPr="006D68AC" w:rsidRDefault="00B110B4" w:rsidP="007D4E32">
      <w:pPr>
        <w:pStyle w:val="PL"/>
        <w:rPr>
          <w:noProof/>
          <w:lang w:val="en-US" w:eastAsia="es-ES"/>
        </w:rPr>
      </w:pPr>
      <w:bookmarkStart w:id="8503" w:name="_PERM_MCCTEMPBM_CRPT98420425___7"/>
      <w:bookmarkEnd w:id="8502"/>
      <w:r w:rsidRPr="006D68AC">
        <w:rPr>
          <w:noProof/>
          <w:lang w:val="en-US" w:eastAsia="es-ES"/>
        </w:rPr>
        <w:t xml:space="preserve">        netSliceId:</w:t>
      </w:r>
    </w:p>
    <w:bookmarkEnd w:id="8503"/>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8504"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8504"/>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Heading1"/>
      </w:pPr>
      <w:bookmarkStart w:id="8505" w:name="_Toc157435163"/>
      <w:bookmarkStart w:id="8506" w:name="_Toc157436878"/>
      <w:bookmarkStart w:id="8507" w:name="_Toc157440718"/>
      <w:bookmarkStart w:id="8508" w:name="_Toc164928832"/>
      <w:bookmarkStart w:id="8509" w:name="_Toc168550695"/>
      <w:bookmarkStart w:id="8510" w:name="_Toc170118769"/>
      <w:bookmarkStart w:id="8511" w:name="_Toc209470851"/>
      <w:bookmarkStart w:id="8512" w:name="_Toc160650511"/>
      <w:r w:rsidRPr="006D68AC">
        <w:t>A.17</w:t>
      </w:r>
      <w:r w:rsidRPr="006D68AC">
        <w:tab/>
      </w:r>
      <w:r w:rsidRPr="006D68AC">
        <w:rPr>
          <w:lang w:val="en-US"/>
        </w:rPr>
        <w:t>NSCE_NSInfoDelivery</w:t>
      </w:r>
      <w:r w:rsidRPr="006D68AC">
        <w:t xml:space="preserve"> API</w:t>
      </w:r>
      <w:bookmarkEnd w:id="8505"/>
      <w:bookmarkEnd w:id="8506"/>
      <w:bookmarkEnd w:id="8507"/>
      <w:bookmarkEnd w:id="8508"/>
      <w:bookmarkEnd w:id="8509"/>
      <w:bookmarkEnd w:id="8510"/>
      <w:bookmarkEnd w:id="8511"/>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54677795" w:rsidR="00AC0B17" w:rsidRPr="006D68AC" w:rsidRDefault="00AC0B17" w:rsidP="00AC0B17">
      <w:pPr>
        <w:pStyle w:val="PL"/>
      </w:pPr>
      <w:r w:rsidRPr="006D68AC">
        <w:t xml:space="preserve">  version: 1.</w:t>
      </w:r>
      <w:r w:rsidR="00C9735D" w:rsidRPr="006D68AC">
        <w:t>1</w:t>
      </w:r>
      <w:r w:rsidRPr="006D68AC">
        <w:t>.0</w:t>
      </w:r>
      <w:r w:rsidR="00C9735D" w:rsidRPr="006D68AC">
        <w:t>-alpha.1</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1122CD4B"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DengXian"/>
        </w:rPr>
      </w:pPr>
      <w:r w:rsidRPr="006D68AC">
        <w:rPr>
          <w:rFonts w:eastAsia="DengXian"/>
        </w:rPr>
        <w:t xml:space="preserve">        - name: </w:t>
      </w:r>
      <w:r w:rsidRPr="006D68AC">
        <w:t>val-serv-id</w:t>
      </w:r>
    </w:p>
    <w:p w14:paraId="2DFBB381" w14:textId="77777777" w:rsidR="00AC0B17" w:rsidRPr="006D68AC" w:rsidRDefault="00AC0B17" w:rsidP="00AC0B17">
      <w:pPr>
        <w:pStyle w:val="PL"/>
        <w:rPr>
          <w:rFonts w:eastAsia="DengXian"/>
        </w:rPr>
      </w:pPr>
      <w:r w:rsidRPr="006D68AC">
        <w:rPr>
          <w:rFonts w:eastAsia="DengXian"/>
        </w:rPr>
        <w:t xml:space="preserve">          in: query</w:t>
      </w:r>
    </w:p>
    <w:p w14:paraId="2C22279E" w14:textId="77777777" w:rsidR="00AC0B17" w:rsidRPr="006D68AC" w:rsidRDefault="00AC0B17" w:rsidP="00AC0B17">
      <w:pPr>
        <w:pStyle w:val="PL"/>
        <w:rPr>
          <w:rFonts w:eastAsia="DengXian"/>
        </w:rPr>
      </w:pPr>
      <w:r w:rsidRPr="006D68AC">
        <w:rPr>
          <w:rFonts w:eastAsia="DengXian"/>
        </w:rPr>
        <w:t xml:space="preserve">          description: </w:t>
      </w:r>
      <w:r w:rsidRPr="006D68AC">
        <w:t>Contains the identifier of the targeted VAL service.</w:t>
      </w:r>
    </w:p>
    <w:p w14:paraId="3556A460" w14:textId="77777777" w:rsidR="00AC0B17" w:rsidRPr="006D68AC" w:rsidRDefault="00AC0B17" w:rsidP="00AC0B17">
      <w:pPr>
        <w:pStyle w:val="PL"/>
        <w:rPr>
          <w:rFonts w:eastAsia="DengXian"/>
        </w:rPr>
      </w:pPr>
      <w:r w:rsidRPr="006D68AC">
        <w:rPr>
          <w:rFonts w:eastAsia="DengXian"/>
        </w:rPr>
        <w:t xml:space="preserve">          required: true</w:t>
      </w:r>
    </w:p>
    <w:p w14:paraId="57ECD7C2" w14:textId="77777777" w:rsidR="00AC0B17" w:rsidRPr="006D68AC" w:rsidRDefault="00AC0B17" w:rsidP="00AC0B17">
      <w:pPr>
        <w:pStyle w:val="PL"/>
        <w:rPr>
          <w:rFonts w:eastAsia="DengXian"/>
        </w:rPr>
      </w:pPr>
      <w:r w:rsidRPr="006D68AC">
        <w:rPr>
          <w:rFonts w:eastAsia="DengXian"/>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DengXian"/>
        </w:rPr>
      </w:pPr>
      <w:r w:rsidRPr="006D68AC">
        <w:rPr>
          <w:rFonts w:eastAsia="DengXian"/>
        </w:rPr>
        <w:t xml:space="preserve">        - name: </w:t>
      </w:r>
      <w:r w:rsidRPr="006D68AC">
        <w:t>req-slice-info</w:t>
      </w:r>
    </w:p>
    <w:p w14:paraId="61B6BA3C" w14:textId="77777777" w:rsidR="00AC0B17" w:rsidRPr="006D68AC" w:rsidRDefault="00AC0B17" w:rsidP="00AC0B17">
      <w:pPr>
        <w:pStyle w:val="PL"/>
        <w:rPr>
          <w:rFonts w:eastAsia="DengXian"/>
        </w:rPr>
      </w:pPr>
      <w:r w:rsidRPr="006D68AC">
        <w:rPr>
          <w:rFonts w:eastAsia="DengXian"/>
        </w:rPr>
        <w:t xml:space="preserve">          in: query</w:t>
      </w:r>
    </w:p>
    <w:p w14:paraId="3A1369F0" w14:textId="77777777" w:rsidR="00AC0B17" w:rsidRPr="006D68AC" w:rsidRDefault="00AC0B17" w:rsidP="00AC0B17">
      <w:pPr>
        <w:pStyle w:val="PL"/>
        <w:rPr>
          <w:rFonts w:eastAsia="DengXian"/>
        </w:rPr>
      </w:pPr>
      <w:r w:rsidRPr="006D68AC">
        <w:rPr>
          <w:rFonts w:eastAsia="DengXian"/>
        </w:rPr>
        <w:t xml:space="preserve">          description: </w:t>
      </w:r>
      <w:r w:rsidRPr="006D68AC">
        <w:t>Contains the requested Network Slice Information type(s).</w:t>
      </w:r>
    </w:p>
    <w:p w14:paraId="15D3E35F" w14:textId="77777777" w:rsidR="00AC0B17" w:rsidRPr="006D68AC" w:rsidRDefault="00AC0B17" w:rsidP="00AC0B17">
      <w:pPr>
        <w:pStyle w:val="PL"/>
        <w:rPr>
          <w:rFonts w:eastAsia="DengXian"/>
        </w:rPr>
      </w:pPr>
      <w:r w:rsidRPr="006D68AC">
        <w:rPr>
          <w:rFonts w:eastAsia="DengXian"/>
        </w:rPr>
        <w:t xml:space="preserve">          required: false</w:t>
      </w:r>
    </w:p>
    <w:p w14:paraId="7CC67C6A" w14:textId="77777777" w:rsidR="00AC0B17" w:rsidRPr="006D68AC" w:rsidRDefault="00AC0B17" w:rsidP="00AC0B17">
      <w:pPr>
        <w:pStyle w:val="PL"/>
        <w:rPr>
          <w:rFonts w:eastAsia="DengXian"/>
        </w:rPr>
      </w:pPr>
      <w:r w:rsidRPr="006D68AC">
        <w:rPr>
          <w:rFonts w:eastAsia="DengXian"/>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DengXian"/>
        </w:rPr>
      </w:pPr>
      <w:r w:rsidRPr="006D68AC">
        <w:rPr>
          <w:rFonts w:eastAsia="DengXian"/>
        </w:rPr>
        <w:t xml:space="preserve">        - name: </w:t>
      </w:r>
      <w:r w:rsidRPr="006D68AC">
        <w:t>supp-feats</w:t>
      </w:r>
    </w:p>
    <w:p w14:paraId="2D805321" w14:textId="77777777" w:rsidR="00AC0B17" w:rsidRPr="006D68AC" w:rsidRDefault="00AC0B17" w:rsidP="00AC0B17">
      <w:pPr>
        <w:pStyle w:val="PL"/>
        <w:rPr>
          <w:rFonts w:eastAsia="DengXian"/>
        </w:rPr>
      </w:pPr>
      <w:r w:rsidRPr="006D68AC">
        <w:rPr>
          <w:rFonts w:eastAsia="DengXian"/>
        </w:rPr>
        <w:t xml:space="preserve">          in: query</w:t>
      </w:r>
    </w:p>
    <w:p w14:paraId="2F01E32B" w14:textId="77777777" w:rsidR="00AC0B17" w:rsidRPr="006D68AC" w:rsidRDefault="00AC0B17" w:rsidP="00AC0B17">
      <w:pPr>
        <w:pStyle w:val="PL"/>
        <w:rPr>
          <w:lang w:eastAsia="es-ES"/>
        </w:rPr>
      </w:pPr>
      <w:r w:rsidRPr="006D68AC">
        <w:rPr>
          <w:rFonts w:eastAsia="DengXian"/>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DengXian"/>
        </w:rPr>
      </w:pPr>
      <w:r w:rsidRPr="006D68AC">
        <w:rPr>
          <w:rFonts w:cs="Arial"/>
          <w:szCs w:val="18"/>
        </w:rPr>
        <w:t xml:space="preserve">            place.</w:t>
      </w:r>
    </w:p>
    <w:p w14:paraId="04CF05BC" w14:textId="77777777" w:rsidR="00AC0B17" w:rsidRPr="006D68AC" w:rsidRDefault="00AC0B17" w:rsidP="00AC0B17">
      <w:pPr>
        <w:pStyle w:val="PL"/>
        <w:rPr>
          <w:rFonts w:eastAsia="DengXian"/>
        </w:rPr>
      </w:pPr>
      <w:r w:rsidRPr="006D68AC">
        <w:rPr>
          <w:rFonts w:eastAsia="DengXian"/>
        </w:rPr>
        <w:t xml:space="preserve">          required: false</w:t>
      </w:r>
    </w:p>
    <w:p w14:paraId="151BB3B3" w14:textId="77777777" w:rsidR="00AC0B17" w:rsidRPr="006D68AC" w:rsidRDefault="00AC0B17" w:rsidP="00AC0B17">
      <w:pPr>
        <w:pStyle w:val="PL"/>
        <w:rPr>
          <w:rFonts w:eastAsia="DengXian"/>
        </w:rPr>
      </w:pPr>
      <w:r w:rsidRPr="006D68AC">
        <w:rPr>
          <w:rFonts w:eastAsia="DengXian"/>
        </w:rPr>
        <w:t xml:space="preserve">          schema:</w:t>
      </w:r>
    </w:p>
    <w:p w14:paraId="62C9888E" w14:textId="77777777" w:rsidR="00AC0B17" w:rsidRPr="006D68AC" w:rsidRDefault="00AC0B17" w:rsidP="00AC0B17">
      <w:pPr>
        <w:pStyle w:val="PL"/>
        <w:rPr>
          <w:lang w:eastAsia="es-ES"/>
        </w:rPr>
      </w:pPr>
      <w:r w:rsidRPr="006D68AC">
        <w:rPr>
          <w:rFonts w:eastAsia="DengXian"/>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DengXian"/>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DengXian"/>
        </w:rPr>
      </w:pPr>
      <w:r w:rsidRPr="006D68AC">
        <w:rPr>
          <w:rFonts w:eastAsia="DengXian"/>
        </w:rPr>
        <w:t xml:space="preserve">      anyOf:</w:t>
      </w:r>
    </w:p>
    <w:p w14:paraId="5591EC77" w14:textId="77777777" w:rsidR="00AC0B17" w:rsidRPr="006D68AC" w:rsidRDefault="00AC0B17" w:rsidP="00AC0B17">
      <w:pPr>
        <w:pStyle w:val="PL"/>
        <w:rPr>
          <w:rFonts w:eastAsia="DengXian"/>
        </w:rPr>
      </w:pPr>
      <w:r w:rsidRPr="006D68AC">
        <w:rPr>
          <w:rFonts w:eastAsia="DengXian"/>
        </w:rPr>
        <w:t xml:space="preserve">        - required: [</w:t>
      </w:r>
      <w:r w:rsidRPr="006D68AC">
        <w:t>snssai</w:t>
      </w:r>
      <w:r w:rsidRPr="006D68AC">
        <w:rPr>
          <w:rFonts w:eastAsia="DengXian"/>
        </w:rPr>
        <w:t>]</w:t>
      </w:r>
    </w:p>
    <w:p w14:paraId="5A29623A" w14:textId="77777777" w:rsidR="00AC0B17" w:rsidRPr="006D68AC" w:rsidRDefault="00AC0B17" w:rsidP="00AC0B17">
      <w:pPr>
        <w:pStyle w:val="PL"/>
        <w:rPr>
          <w:rFonts w:eastAsia="DengXian"/>
        </w:rPr>
      </w:pPr>
      <w:r w:rsidRPr="006D68AC">
        <w:rPr>
          <w:rFonts w:eastAsia="DengXian"/>
        </w:rPr>
        <w:t xml:space="preserve">        - required: [</w:t>
      </w:r>
      <w:r w:rsidRPr="006D68AC">
        <w:t>sst</w:t>
      </w:r>
      <w:r w:rsidRPr="006D68AC">
        <w:rPr>
          <w:rFonts w:eastAsia="DengXian"/>
        </w:rPr>
        <w:t>]</w:t>
      </w:r>
    </w:p>
    <w:p w14:paraId="00AA327A" w14:textId="77777777" w:rsidR="00AC0B17" w:rsidRPr="006D68AC" w:rsidRDefault="00AC0B17" w:rsidP="00AC0B17">
      <w:pPr>
        <w:pStyle w:val="PL"/>
        <w:rPr>
          <w:rFonts w:eastAsia="DengXian"/>
        </w:rPr>
      </w:pPr>
      <w:r w:rsidRPr="006D68AC">
        <w:rPr>
          <w:rFonts w:eastAsia="DengXian"/>
        </w:rPr>
        <w:t xml:space="preserve">        - required: [</w:t>
      </w:r>
      <w:r w:rsidRPr="006D68AC">
        <w:t>sliceCovArea</w:t>
      </w:r>
      <w:r w:rsidRPr="006D68AC">
        <w:rPr>
          <w:rFonts w:eastAsia="DengXian"/>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DengXian"/>
        </w:rPr>
      </w:pPr>
      <w:r w:rsidRPr="006D68AC">
        <w:rPr>
          <w:rFonts w:eastAsia="DengXian"/>
        </w:rPr>
        <w:t xml:space="preserve">      anyOf:</w:t>
      </w:r>
    </w:p>
    <w:p w14:paraId="51E96C64" w14:textId="77777777" w:rsidR="00AC0B17" w:rsidRPr="006D68AC" w:rsidRDefault="00AC0B17" w:rsidP="00AC0B17">
      <w:pPr>
        <w:pStyle w:val="PL"/>
        <w:rPr>
          <w:rFonts w:eastAsia="DengXian"/>
        </w:rPr>
      </w:pPr>
      <w:r w:rsidRPr="006D68AC">
        <w:rPr>
          <w:rFonts w:eastAsia="DengXian"/>
        </w:rPr>
        <w:t xml:space="preserve">        - required: [</w:t>
      </w:r>
      <w:r w:rsidRPr="006D68AC">
        <w:rPr>
          <w:lang w:eastAsia="zh-CN"/>
        </w:rPr>
        <w:t>tais</w:t>
      </w:r>
      <w:r w:rsidRPr="006D68AC">
        <w:rPr>
          <w:rFonts w:eastAsia="DengXian"/>
        </w:rPr>
        <w:t>]</w:t>
      </w:r>
    </w:p>
    <w:p w14:paraId="02F00DFA" w14:textId="77777777" w:rsidR="00AC0B17" w:rsidRPr="006D68AC" w:rsidRDefault="00AC0B17" w:rsidP="00AC0B17">
      <w:pPr>
        <w:pStyle w:val="PL"/>
        <w:rPr>
          <w:rFonts w:eastAsia="DengXian"/>
        </w:rPr>
      </w:pPr>
      <w:r w:rsidRPr="006D68AC">
        <w:rPr>
          <w:rFonts w:eastAsia="DengXian"/>
        </w:rPr>
        <w:t xml:space="preserve">        - required: [</w:t>
      </w:r>
      <w:r w:rsidRPr="006D68AC">
        <w:t>geoAreas</w:t>
      </w:r>
      <w:r w:rsidRPr="006D68AC">
        <w:rPr>
          <w:rFonts w:eastAsia="DengXian"/>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Heading1"/>
      </w:pPr>
      <w:bookmarkStart w:id="8513" w:name="_Toc164928833"/>
      <w:bookmarkStart w:id="8514" w:name="_Toc168550696"/>
      <w:bookmarkStart w:id="8515" w:name="_Toc170118770"/>
      <w:bookmarkStart w:id="8516" w:name="_Toc209470852"/>
      <w:r w:rsidRPr="006D68AC">
        <w:t>A.18</w:t>
      </w:r>
      <w:r w:rsidRPr="006D68AC">
        <w:tab/>
        <w:t>NSCE_NSAllocation API</w:t>
      </w:r>
      <w:bookmarkEnd w:id="8484"/>
      <w:bookmarkEnd w:id="8485"/>
      <w:bookmarkEnd w:id="8486"/>
      <w:bookmarkEnd w:id="8512"/>
      <w:bookmarkEnd w:id="8513"/>
      <w:bookmarkEnd w:id="8514"/>
      <w:bookmarkEnd w:id="8515"/>
      <w:bookmarkEnd w:id="8516"/>
    </w:p>
    <w:p w14:paraId="1B8DB294" w14:textId="77777777" w:rsidR="002E2250" w:rsidRPr="006D68AC" w:rsidRDefault="002E2250" w:rsidP="002E2250">
      <w:pPr>
        <w:pStyle w:val="PL"/>
        <w:rPr>
          <w:rFonts w:eastAsia="DengXian"/>
        </w:rPr>
      </w:pPr>
      <w:r w:rsidRPr="006D68AC">
        <w:rPr>
          <w:rFonts w:eastAsia="DengXian"/>
        </w:rPr>
        <w:t>openapi: 3.0.0</w:t>
      </w:r>
    </w:p>
    <w:p w14:paraId="260897D5" w14:textId="77777777" w:rsidR="002E2250" w:rsidRPr="006D68AC" w:rsidRDefault="002E2250" w:rsidP="002E2250">
      <w:pPr>
        <w:pStyle w:val="PL"/>
        <w:rPr>
          <w:rFonts w:eastAsia="DengXian"/>
        </w:rPr>
      </w:pPr>
    </w:p>
    <w:p w14:paraId="32B58578" w14:textId="77777777" w:rsidR="002E2250" w:rsidRPr="006D68AC" w:rsidRDefault="002E2250" w:rsidP="002E2250">
      <w:pPr>
        <w:pStyle w:val="PL"/>
        <w:rPr>
          <w:rFonts w:eastAsia="DengXian"/>
        </w:rPr>
      </w:pPr>
      <w:r w:rsidRPr="006D68AC">
        <w:rPr>
          <w:rFonts w:eastAsia="DengXian"/>
        </w:rPr>
        <w:t>info:</w:t>
      </w:r>
    </w:p>
    <w:p w14:paraId="78CE242F" w14:textId="77777777" w:rsidR="002E2250" w:rsidRPr="006D68AC" w:rsidRDefault="002E2250" w:rsidP="002E2250">
      <w:pPr>
        <w:pStyle w:val="PL"/>
      </w:pPr>
      <w:r w:rsidRPr="006D68AC">
        <w:rPr>
          <w:rFonts w:eastAsia="DengXian"/>
        </w:rPr>
        <w:t xml:space="preserve">  title: </w:t>
      </w:r>
      <w:r w:rsidRPr="006D68AC">
        <w:t>NSCE Server Network Slice Allocation Service</w:t>
      </w:r>
    </w:p>
    <w:p w14:paraId="174F05E1" w14:textId="7F2A83DE"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r w:rsidR="00C9735D" w:rsidRPr="006D68AC">
        <w:rPr>
          <w:rFonts w:eastAsia="DengXian"/>
        </w:rPr>
        <w:t>-alpha.1</w:t>
      </w:r>
    </w:p>
    <w:p w14:paraId="4DA1444E" w14:textId="77777777" w:rsidR="002E2250" w:rsidRPr="006D68AC" w:rsidRDefault="002E2250" w:rsidP="002E2250">
      <w:pPr>
        <w:pStyle w:val="PL"/>
        <w:rPr>
          <w:rFonts w:eastAsia="DengXian"/>
        </w:rPr>
      </w:pPr>
      <w:r w:rsidRPr="006D68AC">
        <w:rPr>
          <w:rFonts w:eastAsia="DengXian"/>
        </w:rPr>
        <w:t xml:space="preserve">  description: |</w:t>
      </w:r>
    </w:p>
    <w:p w14:paraId="3EC64DAF" w14:textId="77777777" w:rsidR="002E2250" w:rsidRPr="006D68AC" w:rsidRDefault="002E2250" w:rsidP="002E2250">
      <w:pPr>
        <w:pStyle w:val="PL"/>
        <w:rPr>
          <w:rFonts w:eastAsia="DengXian"/>
        </w:rPr>
      </w:pPr>
      <w:r w:rsidRPr="006D68AC">
        <w:rPr>
          <w:rFonts w:eastAsia="DengXian"/>
        </w:rPr>
        <w:t xml:space="preserve">    </w:t>
      </w:r>
      <w:r w:rsidRPr="006D68AC">
        <w:t>NSCE Server Network Slice Allocation Service</w:t>
      </w:r>
      <w:r w:rsidRPr="006D68AC">
        <w:rPr>
          <w:rFonts w:eastAsia="DengXian"/>
        </w:rPr>
        <w:t xml:space="preserve">.  </w:t>
      </w:r>
    </w:p>
    <w:p w14:paraId="589F1B3F" w14:textId="1D11E2BF"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6AE53692" w14:textId="77777777" w:rsidR="002E2250" w:rsidRPr="006D68AC" w:rsidRDefault="002E2250" w:rsidP="002E2250">
      <w:pPr>
        <w:pStyle w:val="PL"/>
      </w:pPr>
      <w:r w:rsidRPr="006D68AC">
        <w:rPr>
          <w:rFonts w:eastAsia="DengXian"/>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65AA1367"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DengXian"/>
        </w:rPr>
      </w:pPr>
      <w:r w:rsidRPr="006D68AC">
        <w:rPr>
          <w:lang w:val="en-US" w:eastAsia="es-ES"/>
        </w:rPr>
        <w:t xml:space="preserve">  - oAuth2ClientCredentials: []</w:t>
      </w:r>
    </w:p>
    <w:p w14:paraId="1D25CB18" w14:textId="77777777" w:rsidR="002E2250" w:rsidRPr="006D68AC" w:rsidRDefault="002E2250" w:rsidP="002E2250">
      <w:pPr>
        <w:pStyle w:val="PL"/>
        <w:rPr>
          <w:rFonts w:eastAsia="DengXian"/>
        </w:rPr>
      </w:pPr>
    </w:p>
    <w:p w14:paraId="4DED10AA" w14:textId="77777777" w:rsidR="002E2250" w:rsidRPr="006D68AC" w:rsidRDefault="002E2250" w:rsidP="002E2250">
      <w:pPr>
        <w:pStyle w:val="PL"/>
        <w:rPr>
          <w:rFonts w:eastAsia="DengXian"/>
        </w:rPr>
      </w:pPr>
      <w:r w:rsidRPr="006D68AC">
        <w:rPr>
          <w:rFonts w:eastAsia="DengXian"/>
        </w:rPr>
        <w:t>paths:</w:t>
      </w:r>
    </w:p>
    <w:p w14:paraId="1AA52566" w14:textId="77777777" w:rsidR="002E2250" w:rsidRPr="006D68AC" w:rsidRDefault="002E2250" w:rsidP="002E2250">
      <w:pPr>
        <w:pStyle w:val="PL"/>
        <w:rPr>
          <w:rFonts w:eastAsia="DengXian"/>
        </w:rPr>
      </w:pPr>
      <w:r w:rsidRPr="006D68AC">
        <w:rPr>
          <w:rFonts w:eastAsia="DengXian"/>
        </w:rPr>
        <w:t xml:space="preserve">  /request:</w:t>
      </w:r>
    </w:p>
    <w:p w14:paraId="4C987326" w14:textId="77777777" w:rsidR="002E2250" w:rsidRPr="006D68AC" w:rsidRDefault="002E2250" w:rsidP="002E2250">
      <w:pPr>
        <w:pStyle w:val="PL"/>
        <w:rPr>
          <w:rFonts w:eastAsia="DengXian"/>
        </w:rPr>
      </w:pPr>
      <w:r w:rsidRPr="006D68AC">
        <w:rPr>
          <w:rFonts w:eastAsia="DengXian"/>
        </w:rPr>
        <w:t xml:space="preserve">    post:</w:t>
      </w:r>
    </w:p>
    <w:p w14:paraId="0F866262" w14:textId="77777777" w:rsidR="002E2250" w:rsidRPr="006D68AC" w:rsidRDefault="002E2250" w:rsidP="002E2250">
      <w:pPr>
        <w:pStyle w:val="PL"/>
        <w:rPr>
          <w:rFonts w:eastAsia="DengXian"/>
        </w:rPr>
      </w:pPr>
      <w:r w:rsidRPr="006D68AC">
        <w:rPr>
          <w:rFonts w:eastAsia="DengXian"/>
        </w:rPr>
        <w:t xml:space="preserve">      summary: Request network slice allocation.</w:t>
      </w:r>
    </w:p>
    <w:p w14:paraId="3178FA75"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DengXian"/>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DengXian"/>
        </w:rPr>
      </w:pPr>
      <w:r w:rsidRPr="006D68AC">
        <w:rPr>
          <w:rFonts w:eastAsia="DengXian"/>
        </w:rPr>
        <w:t xml:space="preserve">      requestBody:</w:t>
      </w:r>
    </w:p>
    <w:p w14:paraId="5670861C" w14:textId="77777777" w:rsidR="002E2250" w:rsidRPr="006D68AC" w:rsidRDefault="002E2250" w:rsidP="002E2250">
      <w:pPr>
        <w:pStyle w:val="PL"/>
        <w:rPr>
          <w:rFonts w:eastAsia="DengXian"/>
        </w:rPr>
      </w:pPr>
      <w:r w:rsidRPr="006D68AC">
        <w:rPr>
          <w:rFonts w:eastAsia="DengXian"/>
        </w:rPr>
        <w:t xml:space="preserve">        required: true</w:t>
      </w:r>
    </w:p>
    <w:p w14:paraId="35D5CACC" w14:textId="77777777" w:rsidR="002E2250" w:rsidRPr="006D68AC" w:rsidRDefault="002E2250" w:rsidP="002E2250">
      <w:pPr>
        <w:pStyle w:val="PL"/>
        <w:rPr>
          <w:rFonts w:eastAsia="DengXian"/>
        </w:rPr>
      </w:pPr>
      <w:r w:rsidRPr="006D68AC">
        <w:rPr>
          <w:rFonts w:eastAsia="DengXian"/>
        </w:rPr>
        <w:t xml:space="preserve">        content:</w:t>
      </w:r>
    </w:p>
    <w:p w14:paraId="65D1B9CA" w14:textId="77777777" w:rsidR="002E2250" w:rsidRPr="006D68AC" w:rsidRDefault="002E2250" w:rsidP="002E2250">
      <w:pPr>
        <w:pStyle w:val="PL"/>
        <w:rPr>
          <w:rFonts w:eastAsia="DengXian"/>
        </w:rPr>
      </w:pPr>
      <w:r w:rsidRPr="006D68AC">
        <w:rPr>
          <w:rFonts w:eastAsia="DengXian"/>
        </w:rPr>
        <w:t xml:space="preserve">          application/json:</w:t>
      </w:r>
    </w:p>
    <w:p w14:paraId="39D177BD" w14:textId="77777777" w:rsidR="002E2250" w:rsidRPr="006D68AC" w:rsidRDefault="002E2250" w:rsidP="002E2250">
      <w:pPr>
        <w:pStyle w:val="PL"/>
        <w:rPr>
          <w:rFonts w:eastAsia="DengXian"/>
        </w:rPr>
      </w:pPr>
      <w:r w:rsidRPr="006D68AC">
        <w:rPr>
          <w:rFonts w:eastAsia="DengXian"/>
        </w:rPr>
        <w:t xml:space="preserve">            schema:</w:t>
      </w:r>
    </w:p>
    <w:p w14:paraId="33EB6314" w14:textId="77777777" w:rsidR="002E2250" w:rsidRPr="006D68AC" w:rsidRDefault="002E2250" w:rsidP="002E2250">
      <w:pPr>
        <w:pStyle w:val="PL"/>
        <w:rPr>
          <w:rFonts w:eastAsia="DengXian"/>
        </w:rPr>
      </w:pPr>
      <w:r w:rsidRPr="006D68AC">
        <w:rPr>
          <w:rFonts w:eastAsia="DengXian"/>
        </w:rPr>
        <w:t xml:space="preserve">              $ref: '#/components/schemas/NwSliceAllocReq'</w:t>
      </w:r>
    </w:p>
    <w:p w14:paraId="6844D2CD" w14:textId="77777777" w:rsidR="002E2250" w:rsidRPr="006D68AC" w:rsidRDefault="002E2250" w:rsidP="002E2250">
      <w:pPr>
        <w:pStyle w:val="PL"/>
        <w:rPr>
          <w:rFonts w:eastAsia="DengXian"/>
        </w:rPr>
      </w:pPr>
      <w:r w:rsidRPr="006D68AC">
        <w:rPr>
          <w:rFonts w:eastAsia="DengXian"/>
        </w:rPr>
        <w:t xml:space="preserve">      responses:</w:t>
      </w:r>
    </w:p>
    <w:p w14:paraId="3357E8D3" w14:textId="77777777" w:rsidR="002E2250" w:rsidRPr="006D68AC" w:rsidRDefault="002E2250" w:rsidP="002E2250">
      <w:pPr>
        <w:pStyle w:val="PL"/>
      </w:pPr>
      <w:r w:rsidRPr="006D68AC">
        <w:rPr>
          <w:rFonts w:eastAsia="DengXian"/>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DengXian"/>
        </w:rPr>
      </w:pPr>
      <w:r w:rsidRPr="006D68AC">
        <w:rPr>
          <w:rFonts w:eastAsia="DengXian"/>
        </w:rPr>
        <w:t xml:space="preserve">        '400':</w:t>
      </w:r>
    </w:p>
    <w:p w14:paraId="229300E3"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C95BA09" w14:textId="77777777" w:rsidR="002E2250" w:rsidRPr="006D68AC" w:rsidRDefault="002E2250" w:rsidP="002E2250">
      <w:pPr>
        <w:pStyle w:val="PL"/>
        <w:rPr>
          <w:rFonts w:eastAsia="DengXian"/>
        </w:rPr>
      </w:pPr>
      <w:r w:rsidRPr="006D68AC">
        <w:rPr>
          <w:rFonts w:eastAsia="DengXian"/>
        </w:rPr>
        <w:t xml:space="preserve">        '401':</w:t>
      </w:r>
    </w:p>
    <w:p w14:paraId="170EE69B"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31B17B30" w14:textId="77777777" w:rsidR="002E2250" w:rsidRPr="006D68AC" w:rsidRDefault="002E2250" w:rsidP="002E2250">
      <w:pPr>
        <w:pStyle w:val="PL"/>
        <w:rPr>
          <w:rFonts w:eastAsia="DengXian"/>
        </w:rPr>
      </w:pPr>
      <w:r w:rsidRPr="006D68AC">
        <w:rPr>
          <w:rFonts w:eastAsia="DengXian"/>
        </w:rPr>
        <w:t xml:space="preserve">        '403':</w:t>
      </w:r>
    </w:p>
    <w:p w14:paraId="00CFA0BB"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3855D391" w14:textId="77777777" w:rsidR="002E2250" w:rsidRPr="006D68AC" w:rsidRDefault="002E2250" w:rsidP="002E2250">
      <w:pPr>
        <w:pStyle w:val="PL"/>
        <w:rPr>
          <w:rFonts w:eastAsia="DengXian"/>
        </w:rPr>
      </w:pPr>
      <w:r w:rsidRPr="006D68AC">
        <w:rPr>
          <w:rFonts w:eastAsia="DengXian"/>
        </w:rPr>
        <w:t xml:space="preserve">        '404':</w:t>
      </w:r>
    </w:p>
    <w:p w14:paraId="4FA22CE8"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DengXian"/>
        </w:rPr>
      </w:pPr>
      <w:r w:rsidRPr="006D68AC">
        <w:rPr>
          <w:rFonts w:eastAsia="DengXian"/>
        </w:rPr>
        <w:t xml:space="preserve">        '429':</w:t>
      </w:r>
    </w:p>
    <w:p w14:paraId="5FC8F819"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3BE2D2CA" w14:textId="77777777" w:rsidR="002E2250" w:rsidRPr="006D68AC" w:rsidRDefault="002E2250" w:rsidP="002E2250">
      <w:pPr>
        <w:pStyle w:val="PL"/>
        <w:rPr>
          <w:rFonts w:eastAsia="DengXian"/>
        </w:rPr>
      </w:pPr>
      <w:r w:rsidRPr="006D68AC">
        <w:rPr>
          <w:rFonts w:eastAsia="DengXian"/>
        </w:rPr>
        <w:t xml:space="preserve">        '500':</w:t>
      </w:r>
    </w:p>
    <w:p w14:paraId="07BD64F4"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7D6A8C1" w14:textId="77777777" w:rsidR="002E2250" w:rsidRPr="006D68AC" w:rsidRDefault="002E2250" w:rsidP="002E2250">
      <w:pPr>
        <w:pStyle w:val="PL"/>
        <w:rPr>
          <w:rFonts w:eastAsia="DengXian"/>
        </w:rPr>
      </w:pPr>
      <w:r w:rsidRPr="006D68AC">
        <w:rPr>
          <w:rFonts w:eastAsia="DengXian"/>
        </w:rPr>
        <w:t xml:space="preserve">        '503':</w:t>
      </w:r>
    </w:p>
    <w:p w14:paraId="5114ABD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111F628" w14:textId="77777777" w:rsidR="002E2250" w:rsidRPr="006D68AC" w:rsidRDefault="002E2250" w:rsidP="002E2250">
      <w:pPr>
        <w:pStyle w:val="PL"/>
        <w:rPr>
          <w:rFonts w:eastAsia="DengXian"/>
        </w:rPr>
      </w:pPr>
      <w:r w:rsidRPr="006D68AC">
        <w:rPr>
          <w:rFonts w:eastAsia="DengXian"/>
        </w:rPr>
        <w:t xml:space="preserve">        default:</w:t>
      </w:r>
    </w:p>
    <w:p w14:paraId="491D3133"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7FF5551A" w14:textId="77777777" w:rsidR="002E2250" w:rsidRPr="006D68AC" w:rsidRDefault="002E2250" w:rsidP="002E2250">
      <w:pPr>
        <w:pStyle w:val="PL"/>
        <w:rPr>
          <w:rFonts w:eastAsia="DengXian"/>
        </w:rPr>
      </w:pPr>
    </w:p>
    <w:p w14:paraId="01CED603" w14:textId="77777777" w:rsidR="002E2250" w:rsidRPr="006D68AC" w:rsidRDefault="002E2250" w:rsidP="002E2250">
      <w:pPr>
        <w:pStyle w:val="PL"/>
        <w:rPr>
          <w:rFonts w:eastAsia="DengXian"/>
        </w:rPr>
      </w:pPr>
      <w:r w:rsidRPr="006D68AC">
        <w:rPr>
          <w:rFonts w:eastAsia="DengXian"/>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DengXian"/>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DengXian"/>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Heading8"/>
      </w:pPr>
      <w:bookmarkStart w:id="8517" w:name="_Toc160650512"/>
      <w:bookmarkStart w:id="8518" w:name="_Toc170118771"/>
      <w:bookmarkStart w:id="8519" w:name="_Toc209470853"/>
      <w:r w:rsidRPr="006D68AC">
        <w:t>Annex B (informative):</w:t>
      </w:r>
      <w:r w:rsidRPr="006D68AC">
        <w:br/>
        <w:t>Withdrawn API versions</w:t>
      </w:r>
      <w:bookmarkEnd w:id="8487"/>
      <w:bookmarkEnd w:id="8488"/>
      <w:bookmarkEnd w:id="8489"/>
      <w:bookmarkEnd w:id="8517"/>
      <w:bookmarkEnd w:id="8518"/>
      <w:bookmarkEnd w:id="8519"/>
    </w:p>
    <w:p w14:paraId="6DD512E2" w14:textId="77777777" w:rsidR="002E2250" w:rsidRPr="006D68AC" w:rsidRDefault="002E2250" w:rsidP="002E2250">
      <w:pPr>
        <w:pStyle w:val="Heading1"/>
      </w:pPr>
      <w:bookmarkStart w:id="8520" w:name="_Toc160650513"/>
      <w:bookmarkStart w:id="8521" w:name="_Toc164928834"/>
      <w:bookmarkStart w:id="8522" w:name="_Toc168550697"/>
      <w:bookmarkStart w:id="8523" w:name="_Toc170118772"/>
      <w:bookmarkStart w:id="8524" w:name="_Toc209470854"/>
      <w:bookmarkStart w:id="8525" w:name="historyclause"/>
      <w:r w:rsidRPr="006D68AC">
        <w:t>B.1</w:t>
      </w:r>
      <w:r w:rsidRPr="006D68AC">
        <w:tab/>
        <w:t>General</w:t>
      </w:r>
      <w:bookmarkEnd w:id="8520"/>
      <w:bookmarkEnd w:id="8521"/>
      <w:bookmarkEnd w:id="8522"/>
      <w:bookmarkEnd w:id="8523"/>
      <w:bookmarkEnd w:id="8524"/>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Heading1"/>
      </w:pPr>
      <w:bookmarkStart w:id="8526" w:name="_Toc160650514"/>
      <w:bookmarkStart w:id="8527" w:name="_Toc164928835"/>
      <w:bookmarkStart w:id="8528" w:name="_Toc168550698"/>
      <w:bookmarkStart w:id="8529" w:name="_Toc170118773"/>
      <w:bookmarkStart w:id="8530" w:name="_Toc209470855"/>
      <w:r w:rsidRPr="006D68AC">
        <w:t>B.2</w:t>
      </w:r>
      <w:r w:rsidRPr="006D68AC">
        <w:tab/>
        <w:t>NSCE_SliceApiManagement API</w:t>
      </w:r>
      <w:bookmarkEnd w:id="8526"/>
      <w:bookmarkEnd w:id="8527"/>
      <w:bookmarkEnd w:id="8528"/>
      <w:bookmarkEnd w:id="8529"/>
      <w:bookmarkEnd w:id="8530"/>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Heading1"/>
      </w:pPr>
      <w:bookmarkStart w:id="8531" w:name="_Toc157435168"/>
      <w:bookmarkStart w:id="8532" w:name="_Toc157436883"/>
      <w:bookmarkStart w:id="8533" w:name="_Toc157440723"/>
      <w:bookmarkStart w:id="8534" w:name="_Toc160650515"/>
      <w:bookmarkStart w:id="8535" w:name="_Toc164928836"/>
      <w:bookmarkStart w:id="8536" w:name="_Toc168550699"/>
      <w:bookmarkStart w:id="8537" w:name="_Toc170118774"/>
      <w:bookmarkStart w:id="8538" w:name="_Toc209470856"/>
      <w:r w:rsidRPr="006D68AC">
        <w:t>B.3</w:t>
      </w:r>
      <w:r w:rsidRPr="006D68AC">
        <w:tab/>
        <w:t>NSCE_NetSliceLifeCycleMngt API</w:t>
      </w:r>
      <w:bookmarkEnd w:id="8531"/>
      <w:bookmarkEnd w:id="8532"/>
      <w:bookmarkEnd w:id="8533"/>
      <w:bookmarkEnd w:id="8534"/>
      <w:bookmarkEnd w:id="8535"/>
      <w:bookmarkEnd w:id="8536"/>
      <w:bookmarkEnd w:id="8537"/>
      <w:bookmarkEnd w:id="8538"/>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Heading1"/>
      </w:pPr>
      <w:bookmarkStart w:id="8539" w:name="_Toc160650516"/>
      <w:bookmarkStart w:id="8540" w:name="_Toc164928837"/>
      <w:bookmarkStart w:id="8541" w:name="_Toc168550700"/>
      <w:bookmarkStart w:id="8542" w:name="_Toc170118775"/>
      <w:bookmarkStart w:id="8543" w:name="_Toc209470857"/>
      <w:r w:rsidRPr="006D68AC">
        <w:t>B.4</w:t>
      </w:r>
      <w:r w:rsidRPr="006D68AC">
        <w:tab/>
        <w:t>NSCE_PolicyManagement API</w:t>
      </w:r>
      <w:bookmarkEnd w:id="8539"/>
      <w:bookmarkEnd w:id="8540"/>
      <w:bookmarkEnd w:id="8541"/>
      <w:bookmarkEnd w:id="8542"/>
      <w:bookmarkEnd w:id="854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Heading1"/>
      </w:pPr>
      <w:bookmarkStart w:id="8544" w:name="_Toc160650517"/>
      <w:bookmarkStart w:id="8545" w:name="_Toc164928838"/>
      <w:bookmarkStart w:id="8546" w:name="_Toc168550701"/>
      <w:bookmarkStart w:id="8547" w:name="_Toc170118776"/>
      <w:bookmarkStart w:id="8548" w:name="_Toc209470858"/>
      <w:r w:rsidRPr="006D68AC">
        <w:t>B.5</w:t>
      </w:r>
      <w:r w:rsidRPr="006D68AC">
        <w:tab/>
        <w:t>NSCE_NSOptimization API</w:t>
      </w:r>
      <w:bookmarkEnd w:id="8544"/>
      <w:bookmarkEnd w:id="8545"/>
      <w:bookmarkEnd w:id="8546"/>
      <w:bookmarkEnd w:id="8547"/>
      <w:bookmarkEnd w:id="8548"/>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Heading1"/>
      </w:pPr>
      <w:bookmarkStart w:id="8549" w:name="_Toc160650518"/>
      <w:bookmarkStart w:id="8550" w:name="_Toc164928839"/>
      <w:bookmarkStart w:id="8551" w:name="_Toc168550702"/>
      <w:bookmarkStart w:id="8552" w:name="_Toc170118777"/>
      <w:bookmarkStart w:id="8553" w:name="_Toc209470859"/>
      <w:r w:rsidRPr="006D68AC">
        <w:t>B.6</w:t>
      </w:r>
      <w:r w:rsidRPr="006D68AC">
        <w:tab/>
        <w:t>NSCE_ManagementServiceDiscovery API</w:t>
      </w:r>
      <w:bookmarkEnd w:id="8549"/>
      <w:bookmarkEnd w:id="8550"/>
      <w:bookmarkEnd w:id="8551"/>
      <w:bookmarkEnd w:id="8552"/>
      <w:bookmarkEnd w:id="855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Heading1"/>
      </w:pPr>
      <w:bookmarkStart w:id="8554" w:name="_Toc160650519"/>
      <w:bookmarkStart w:id="8555" w:name="_Toc164928840"/>
      <w:bookmarkStart w:id="8556" w:name="_Toc168550703"/>
      <w:bookmarkStart w:id="8557" w:name="_Toc170118778"/>
      <w:bookmarkStart w:id="8558" w:name="_Toc209470860"/>
      <w:r w:rsidRPr="006D68AC">
        <w:t>B.7</w:t>
      </w:r>
      <w:r w:rsidRPr="006D68AC">
        <w:tab/>
        <w:t>NSCE_PerfMonitoring API</w:t>
      </w:r>
      <w:bookmarkEnd w:id="8554"/>
      <w:bookmarkEnd w:id="8555"/>
      <w:bookmarkEnd w:id="8556"/>
      <w:bookmarkEnd w:id="8557"/>
      <w:bookmarkEnd w:id="8558"/>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Heading1"/>
      </w:pPr>
      <w:bookmarkStart w:id="8559" w:name="_Toc160650520"/>
      <w:bookmarkStart w:id="8560" w:name="_Toc164928841"/>
      <w:bookmarkStart w:id="8561" w:name="_Toc168550704"/>
      <w:bookmarkStart w:id="8562" w:name="_Toc170118779"/>
      <w:bookmarkStart w:id="8563" w:name="_Toc209470861"/>
      <w:r w:rsidRPr="006D68AC">
        <w:t>B.8</w:t>
      </w:r>
      <w:r w:rsidRPr="006D68AC">
        <w:tab/>
        <w:t>NSCE_InfoCollection API</w:t>
      </w:r>
      <w:bookmarkEnd w:id="8559"/>
      <w:bookmarkEnd w:id="8560"/>
      <w:bookmarkEnd w:id="8561"/>
      <w:bookmarkEnd w:id="8562"/>
      <w:bookmarkEnd w:id="856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Heading1"/>
      </w:pPr>
      <w:bookmarkStart w:id="8564" w:name="_Toc160650521"/>
      <w:bookmarkStart w:id="8565" w:name="_Toc164928842"/>
      <w:bookmarkStart w:id="8566" w:name="_Toc168550705"/>
      <w:bookmarkStart w:id="8567" w:name="_Toc170118780"/>
      <w:bookmarkStart w:id="8568" w:name="_Toc209470862"/>
      <w:r w:rsidRPr="006D68AC">
        <w:t>B.9</w:t>
      </w:r>
      <w:r w:rsidRPr="006D68AC">
        <w:tab/>
        <w:t>NSCE_ServiceContinuity API</w:t>
      </w:r>
      <w:bookmarkEnd w:id="8564"/>
      <w:bookmarkEnd w:id="8565"/>
      <w:bookmarkEnd w:id="8566"/>
      <w:bookmarkEnd w:id="8567"/>
      <w:bookmarkEnd w:id="8568"/>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Heading1"/>
      </w:pPr>
      <w:bookmarkStart w:id="8569" w:name="_Toc160650522"/>
      <w:bookmarkStart w:id="8570" w:name="_Toc164928843"/>
      <w:bookmarkStart w:id="8571" w:name="_Toc168550706"/>
      <w:bookmarkStart w:id="8572" w:name="_Toc170118781"/>
      <w:bookmarkStart w:id="8573" w:name="_Toc209470863"/>
      <w:r w:rsidRPr="006D68AC">
        <w:t>B.10</w:t>
      </w:r>
      <w:r w:rsidRPr="006D68AC">
        <w:tab/>
        <w:t>NSCE_MultiSlicesOptimization API</w:t>
      </w:r>
      <w:bookmarkEnd w:id="8569"/>
      <w:bookmarkEnd w:id="8570"/>
      <w:bookmarkEnd w:id="8571"/>
      <w:bookmarkEnd w:id="8572"/>
      <w:bookmarkEnd w:id="8573"/>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Heading1"/>
      </w:pPr>
      <w:bookmarkStart w:id="8574" w:name="_Toc160650523"/>
      <w:bookmarkStart w:id="8575" w:name="_Toc164928844"/>
      <w:bookmarkStart w:id="8576" w:name="_Toc168550707"/>
      <w:bookmarkStart w:id="8577" w:name="_Toc170118782"/>
      <w:bookmarkStart w:id="8578" w:name="_Toc209470864"/>
      <w:r w:rsidRPr="006D68AC">
        <w:t>B.11</w:t>
      </w:r>
      <w:r w:rsidRPr="006D68AC">
        <w:tab/>
        <w:t>NSCE_NetworkSliceAdaptation API</w:t>
      </w:r>
      <w:bookmarkEnd w:id="8574"/>
      <w:bookmarkEnd w:id="8575"/>
      <w:bookmarkEnd w:id="8576"/>
      <w:bookmarkEnd w:id="8577"/>
      <w:bookmarkEnd w:id="8578"/>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Heading1"/>
      </w:pPr>
      <w:bookmarkStart w:id="8579" w:name="_Toc160650524"/>
      <w:bookmarkStart w:id="8580" w:name="_Toc164928845"/>
      <w:bookmarkStart w:id="8581" w:name="_Toc168550708"/>
      <w:bookmarkStart w:id="8582" w:name="_Toc170118783"/>
      <w:bookmarkStart w:id="8583" w:name="_Toc209470865"/>
      <w:r w:rsidRPr="006D68AC">
        <w:t>B.12</w:t>
      </w:r>
      <w:r w:rsidRPr="006D68AC">
        <w:tab/>
        <w:t>NSCE_SliceCommService API</w:t>
      </w:r>
      <w:bookmarkEnd w:id="8579"/>
      <w:bookmarkEnd w:id="8580"/>
      <w:bookmarkEnd w:id="8581"/>
      <w:bookmarkEnd w:id="8582"/>
      <w:bookmarkEnd w:id="8583"/>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Heading1"/>
      </w:pPr>
      <w:bookmarkStart w:id="8584" w:name="_Toc160650525"/>
      <w:bookmarkStart w:id="8585" w:name="_Toc164928846"/>
      <w:bookmarkStart w:id="8586" w:name="_Toc168550709"/>
      <w:bookmarkStart w:id="8587" w:name="_Toc170118784"/>
      <w:bookmarkStart w:id="8588" w:name="_Toc209470866"/>
      <w:r w:rsidRPr="006D68AC">
        <w:t>B.13</w:t>
      </w:r>
      <w:r w:rsidRPr="006D68AC">
        <w:tab/>
        <w:t>NSCE_InterPLMNContinuity API</w:t>
      </w:r>
      <w:bookmarkEnd w:id="8584"/>
      <w:bookmarkEnd w:id="8585"/>
      <w:bookmarkEnd w:id="8586"/>
      <w:bookmarkEnd w:id="8587"/>
      <w:bookmarkEnd w:id="8588"/>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Heading1"/>
      </w:pPr>
      <w:bookmarkStart w:id="8589" w:name="_Toc160650526"/>
      <w:bookmarkStart w:id="8590" w:name="_Toc164928847"/>
      <w:bookmarkStart w:id="8591" w:name="_Toc168550710"/>
      <w:bookmarkStart w:id="8592" w:name="_Toc170118785"/>
      <w:bookmarkStart w:id="8593" w:name="_Toc209470867"/>
      <w:r w:rsidRPr="006D68AC">
        <w:t>B.14</w:t>
      </w:r>
      <w:r w:rsidRPr="006D68AC">
        <w:tab/>
        <w:t>NSCE_NSDiagnostics API</w:t>
      </w:r>
      <w:bookmarkEnd w:id="8589"/>
      <w:bookmarkEnd w:id="8590"/>
      <w:bookmarkEnd w:id="8591"/>
      <w:bookmarkEnd w:id="8592"/>
      <w:bookmarkEnd w:id="859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Heading1"/>
      </w:pPr>
      <w:bookmarkStart w:id="8594" w:name="_Toc160650527"/>
      <w:bookmarkStart w:id="8595" w:name="_Toc164928848"/>
      <w:bookmarkStart w:id="8596" w:name="_Toc168550711"/>
      <w:bookmarkStart w:id="8597" w:name="_Toc170118786"/>
      <w:bookmarkStart w:id="8598" w:name="_Toc209470868"/>
      <w:r w:rsidRPr="006D68AC">
        <w:t>B.15</w:t>
      </w:r>
      <w:r w:rsidRPr="006D68AC">
        <w:tab/>
        <w:t>NSCE_FaultDiagnosis API</w:t>
      </w:r>
      <w:bookmarkEnd w:id="8594"/>
      <w:bookmarkEnd w:id="8595"/>
      <w:bookmarkEnd w:id="8596"/>
      <w:bookmarkEnd w:id="8597"/>
      <w:bookmarkEnd w:id="8598"/>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Heading1"/>
      </w:pPr>
      <w:bookmarkStart w:id="8599" w:name="_Toc160650528"/>
      <w:bookmarkStart w:id="8600" w:name="_Toc164928849"/>
      <w:bookmarkStart w:id="8601" w:name="_Toc168550712"/>
      <w:bookmarkStart w:id="8602" w:name="_Toc170118787"/>
      <w:bookmarkStart w:id="8603" w:name="_Toc209470869"/>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8599"/>
      <w:bookmarkEnd w:id="8600"/>
      <w:bookmarkEnd w:id="8601"/>
      <w:bookmarkEnd w:id="8602"/>
      <w:bookmarkEnd w:id="860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Heading1"/>
      </w:pPr>
      <w:bookmarkStart w:id="8604" w:name="_Toc160650529"/>
      <w:bookmarkStart w:id="8605" w:name="_Toc164928850"/>
      <w:bookmarkStart w:id="8606" w:name="_Toc168550713"/>
      <w:bookmarkStart w:id="8607" w:name="_Toc170118788"/>
      <w:bookmarkStart w:id="8608" w:name="_Toc209470870"/>
      <w:r w:rsidRPr="006D68AC">
        <w:t>B.17</w:t>
      </w:r>
      <w:r w:rsidRPr="006D68AC">
        <w:tab/>
        <w:t>NSCE_NSInfoDelivery API</w:t>
      </w:r>
      <w:bookmarkEnd w:id="8604"/>
      <w:bookmarkEnd w:id="8605"/>
      <w:bookmarkEnd w:id="8606"/>
      <w:bookmarkEnd w:id="8607"/>
      <w:bookmarkEnd w:id="8608"/>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Heading1"/>
      </w:pPr>
      <w:bookmarkStart w:id="8609" w:name="_Toc160650530"/>
      <w:bookmarkStart w:id="8610" w:name="_Toc164928851"/>
      <w:bookmarkStart w:id="8611" w:name="_Toc168550714"/>
      <w:bookmarkStart w:id="8612" w:name="_Toc170118789"/>
      <w:bookmarkStart w:id="8613" w:name="_Toc209470871"/>
      <w:r w:rsidRPr="006D68AC">
        <w:t>B.18</w:t>
      </w:r>
      <w:r w:rsidRPr="006D68AC">
        <w:tab/>
        <w:t>NSCE_</w:t>
      </w:r>
      <w:r w:rsidRPr="006D68AC">
        <w:rPr>
          <w:lang w:eastAsia="zh-CN"/>
        </w:rPr>
        <w:t>NSAllocation</w:t>
      </w:r>
      <w:r w:rsidRPr="006D68AC">
        <w:t xml:space="preserve"> API</w:t>
      </w:r>
      <w:bookmarkEnd w:id="8609"/>
      <w:bookmarkEnd w:id="8610"/>
      <w:bookmarkEnd w:id="8611"/>
      <w:bookmarkEnd w:id="8612"/>
      <w:bookmarkEnd w:id="861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Heading8"/>
      </w:pPr>
      <w:r w:rsidRPr="006D68AC">
        <w:br w:type="page"/>
      </w:r>
      <w:bookmarkStart w:id="8614" w:name="_Toc2086459"/>
      <w:bookmarkStart w:id="8615" w:name="_Toc157435169"/>
      <w:bookmarkStart w:id="8616" w:name="_Toc157436884"/>
      <w:bookmarkStart w:id="8617" w:name="_Toc157440724"/>
      <w:bookmarkStart w:id="8618" w:name="_Toc160650531"/>
      <w:bookmarkStart w:id="8619" w:name="_Toc170118790"/>
      <w:bookmarkStart w:id="8620" w:name="_Toc209470872"/>
      <w:bookmarkEnd w:id="8525"/>
      <w:r w:rsidR="002E2250" w:rsidRPr="006D68AC">
        <w:t>Annex C (informative):</w:t>
      </w:r>
      <w:r w:rsidR="002E2250" w:rsidRPr="006D68AC">
        <w:br/>
        <w:t>Change history</w:t>
      </w:r>
      <w:bookmarkEnd w:id="8614"/>
      <w:bookmarkEnd w:id="8615"/>
      <w:bookmarkEnd w:id="8616"/>
      <w:bookmarkEnd w:id="8617"/>
      <w:bookmarkEnd w:id="8618"/>
      <w:bookmarkEnd w:id="8619"/>
      <w:bookmarkEnd w:id="8620"/>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SimSun" w:eastAsia="SimSun" w:hAnsi="SimSun" w:cs="SimSun"/>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C9E8D" w14:textId="77777777" w:rsidR="00CE1032" w:rsidRDefault="00CE1032">
      <w:r>
        <w:separator/>
      </w:r>
    </w:p>
  </w:endnote>
  <w:endnote w:type="continuationSeparator" w:id="0">
    <w:p w14:paraId="24EA9AD3" w14:textId="77777777" w:rsidR="00CE1032" w:rsidRDefault="00CE10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4335B" w14:textId="77777777" w:rsidR="00CE1032" w:rsidRDefault="00CE1032">
      <w:r>
        <w:separator/>
      </w:r>
    </w:p>
  </w:footnote>
  <w:footnote w:type="continuationSeparator" w:id="0">
    <w:p w14:paraId="07D669BB" w14:textId="77777777" w:rsidR="00CE1032" w:rsidRDefault="00CE10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53EDE66"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B05">
      <w:rPr>
        <w:rFonts w:ascii="Arial" w:hAnsi="Arial" w:cs="Arial"/>
        <w:b/>
        <w:noProof/>
        <w:sz w:val="18"/>
        <w:szCs w:val="18"/>
      </w:rPr>
      <w:t>3GPP TS 29.435 V19.2.0 (2025-09)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4DC59C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B05">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4647819">
    <w:abstractNumId w:val="9"/>
  </w:num>
  <w:num w:numId="2" w16cid:durableId="519978973">
    <w:abstractNumId w:val="7"/>
  </w:num>
  <w:num w:numId="3" w16cid:durableId="178472489">
    <w:abstractNumId w:val="6"/>
  </w:num>
  <w:num w:numId="4" w16cid:durableId="1597250786">
    <w:abstractNumId w:val="5"/>
  </w:num>
  <w:num w:numId="5" w16cid:durableId="1455177713">
    <w:abstractNumId w:val="4"/>
  </w:num>
  <w:num w:numId="6" w16cid:durableId="970942432">
    <w:abstractNumId w:val="8"/>
  </w:num>
  <w:num w:numId="7" w16cid:durableId="1233394307">
    <w:abstractNumId w:val="3"/>
  </w:num>
  <w:num w:numId="8" w16cid:durableId="42216443">
    <w:abstractNumId w:val="2"/>
  </w:num>
  <w:num w:numId="9" w16cid:durableId="125125421">
    <w:abstractNumId w:val="1"/>
  </w:num>
  <w:num w:numId="10" w16cid:durableId="1652247358">
    <w:abstractNumId w:val="0"/>
  </w:num>
  <w:num w:numId="11" w16cid:durableId="226913703">
    <w:abstractNumId w:val="11"/>
  </w:num>
  <w:num w:numId="12" w16cid:durableId="929581263">
    <w:abstractNumId w:val="10"/>
  </w:num>
  <w:num w:numId="13" w16cid:durableId="1975672138">
    <w:abstractNumId w:val="2"/>
    <w:lvlOverride w:ilvl="0">
      <w:startOverride w:val="1"/>
    </w:lvlOverride>
  </w:num>
  <w:num w:numId="14" w16cid:durableId="2122719485">
    <w:abstractNumId w:val="1"/>
    <w:lvlOverride w:ilvl="0">
      <w:startOverride w:val="1"/>
    </w:lvlOverride>
  </w:num>
  <w:num w:numId="15" w16cid:durableId="1730684016">
    <w:abstractNumId w:val="0"/>
    <w:lvlOverride w:ilvl="0">
      <w:startOverride w:val="1"/>
    </w:lvlOverride>
  </w:num>
  <w:num w:numId="16" w16cid:durableId="1005477101">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098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24F88"/>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6">
    <w:name w:val="Body Text Char6"/>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6"/>
    <w:unhideWhenUsed/>
    <w:qFormat/>
    <w:rsid w:val="00D81A09"/>
    <w:pPr>
      <w:spacing w:after="0"/>
    </w:pPr>
    <w:rPr>
      <w:rFonts w:ascii="Segoe UI" w:hAnsi="Segoe UI" w:cs="Segoe UI"/>
      <w:sz w:val="18"/>
      <w:szCs w:val="18"/>
    </w:rPr>
  </w:style>
  <w:style w:type="character" w:customStyle="1" w:styleId="BalloonTextChar6">
    <w:name w:val="Balloon Text Char6"/>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qFormat/>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6"/>
    <w:unhideWhenUsed/>
    <w:qFormat/>
    <w:rsid w:val="00D81A09"/>
    <w:pPr>
      <w:spacing w:after="120" w:line="480" w:lineRule="auto"/>
    </w:pPr>
  </w:style>
  <w:style w:type="character" w:customStyle="1" w:styleId="BodyText2Char6">
    <w:name w:val="Body Text 2 Char6"/>
    <w:basedOn w:val="DefaultParagraphFont"/>
    <w:link w:val="BodyText2"/>
    <w:qFormat/>
    <w:rsid w:val="00D81A09"/>
    <w:rPr>
      <w:rFonts w:eastAsia="Times New Roman"/>
    </w:rPr>
  </w:style>
  <w:style w:type="paragraph" w:styleId="BodyText3">
    <w:name w:val="Body Text 3"/>
    <w:basedOn w:val="Normal"/>
    <w:link w:val="BodyText3Char6"/>
    <w:unhideWhenUsed/>
    <w:qFormat/>
    <w:rsid w:val="00D81A09"/>
    <w:pPr>
      <w:spacing w:after="120"/>
    </w:pPr>
    <w:rPr>
      <w:sz w:val="16"/>
      <w:szCs w:val="16"/>
    </w:rPr>
  </w:style>
  <w:style w:type="character" w:customStyle="1" w:styleId="BodyText3Char6">
    <w:name w:val="Body Text 3 Char6"/>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6"/>
    <w:unhideWhenUsed/>
    <w:qFormat/>
    <w:rsid w:val="00D81A09"/>
    <w:pPr>
      <w:spacing w:after="180"/>
      <w:ind w:firstLine="360"/>
    </w:pPr>
  </w:style>
  <w:style w:type="character" w:customStyle="1" w:styleId="BodyTextFirstIndentChar6">
    <w:name w:val="Body Text First Indent Char6"/>
    <w:basedOn w:val="BodyTextChar6"/>
    <w:link w:val="BodyTextFirstIndent"/>
    <w:qFormat/>
    <w:rsid w:val="00D81A09"/>
    <w:rPr>
      <w:rFonts w:eastAsia="Times New Roman"/>
    </w:rPr>
  </w:style>
  <w:style w:type="paragraph" w:styleId="BodyTextIndent">
    <w:name w:val="Body Text Indent"/>
    <w:basedOn w:val="Normal"/>
    <w:link w:val="BodyTextIndentChar6"/>
    <w:unhideWhenUsed/>
    <w:qFormat/>
    <w:rsid w:val="00D81A09"/>
    <w:pPr>
      <w:spacing w:after="120"/>
      <w:ind w:left="283"/>
    </w:pPr>
  </w:style>
  <w:style w:type="character" w:customStyle="1" w:styleId="BodyTextIndentChar6">
    <w:name w:val="Body Text Indent Char6"/>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6"/>
    <w:unhideWhenUsed/>
    <w:qFormat/>
    <w:rsid w:val="00D81A09"/>
    <w:pPr>
      <w:spacing w:after="180"/>
      <w:ind w:left="360" w:firstLine="360"/>
    </w:pPr>
  </w:style>
  <w:style w:type="character" w:customStyle="1" w:styleId="BodyTextFirstIndent2Char6">
    <w:name w:val="Body Text First Indent 2 Char6"/>
    <w:basedOn w:val="BodyTextIndentChar6"/>
    <w:link w:val="BodyTextFirstIndent2"/>
    <w:qFormat/>
    <w:rsid w:val="00D81A09"/>
    <w:rPr>
      <w:rFonts w:eastAsia="Times New Roman"/>
    </w:rPr>
  </w:style>
  <w:style w:type="paragraph" w:styleId="BodyTextIndent2">
    <w:name w:val="Body Text Indent 2"/>
    <w:basedOn w:val="Normal"/>
    <w:link w:val="BodyTextIndent2Char6"/>
    <w:unhideWhenUsed/>
    <w:qFormat/>
    <w:rsid w:val="00D81A09"/>
    <w:pPr>
      <w:spacing w:after="120" w:line="480" w:lineRule="auto"/>
      <w:ind w:left="283"/>
    </w:pPr>
  </w:style>
  <w:style w:type="character" w:customStyle="1" w:styleId="BodyTextIndent2Char6">
    <w:name w:val="Body Text Indent 2 Char6"/>
    <w:basedOn w:val="DefaultParagraphFont"/>
    <w:link w:val="BodyTextIndent2"/>
    <w:qFormat/>
    <w:rsid w:val="00D81A09"/>
    <w:rPr>
      <w:rFonts w:eastAsia="Times New Roman"/>
    </w:rPr>
  </w:style>
  <w:style w:type="paragraph" w:styleId="BodyTextIndent3">
    <w:name w:val="Body Text Indent 3"/>
    <w:basedOn w:val="Normal"/>
    <w:link w:val="BodyTextIndent3Char6"/>
    <w:unhideWhenUsed/>
    <w:qFormat/>
    <w:rsid w:val="00D81A09"/>
    <w:pPr>
      <w:spacing w:after="120"/>
      <w:ind w:left="283"/>
    </w:pPr>
    <w:rPr>
      <w:sz w:val="16"/>
      <w:szCs w:val="16"/>
    </w:rPr>
  </w:style>
  <w:style w:type="character" w:customStyle="1" w:styleId="BodyTextIndent3Char6">
    <w:name w:val="Body Text Indent 3 Char6"/>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6"/>
    <w:unhideWhenUsed/>
    <w:qFormat/>
    <w:rsid w:val="00D81A09"/>
    <w:pPr>
      <w:spacing w:after="0"/>
      <w:ind w:left="4252"/>
    </w:pPr>
  </w:style>
  <w:style w:type="character" w:customStyle="1" w:styleId="ClosingChar6">
    <w:name w:val="Closing Char6"/>
    <w:basedOn w:val="DefaultParagraphFont"/>
    <w:link w:val="Closing"/>
    <w:qFormat/>
    <w:rsid w:val="00D81A09"/>
    <w:rPr>
      <w:rFonts w:eastAsia="Times New Roman"/>
    </w:rPr>
  </w:style>
  <w:style w:type="paragraph" w:styleId="CommentText">
    <w:name w:val="annotation text"/>
    <w:basedOn w:val="Normal"/>
    <w:link w:val="CommentTextChar6"/>
    <w:unhideWhenUsed/>
    <w:qFormat/>
    <w:rsid w:val="00D81A09"/>
  </w:style>
  <w:style w:type="character" w:customStyle="1" w:styleId="CommentTextChar6">
    <w:name w:val="Comment Text Char6"/>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6"/>
    <w:unhideWhenUsed/>
    <w:qFormat/>
    <w:rsid w:val="00D81A09"/>
    <w:rPr>
      <w:b/>
      <w:bCs/>
    </w:rPr>
  </w:style>
  <w:style w:type="character" w:customStyle="1" w:styleId="CommentSubjectChar6">
    <w:name w:val="Comment Subject Char6"/>
    <w:basedOn w:val="CommentTextChar6"/>
    <w:link w:val="CommentSubject"/>
    <w:qFormat/>
    <w:rsid w:val="00D81A09"/>
    <w:rPr>
      <w:rFonts w:eastAsia="Times New Roman"/>
      <w:b/>
      <w:bCs/>
    </w:rPr>
  </w:style>
  <w:style w:type="paragraph" w:styleId="Date">
    <w:name w:val="Date"/>
    <w:basedOn w:val="Normal"/>
    <w:next w:val="Normal"/>
    <w:link w:val="DateChar6"/>
    <w:unhideWhenUsed/>
    <w:qFormat/>
    <w:rsid w:val="00D81A09"/>
  </w:style>
  <w:style w:type="character" w:customStyle="1" w:styleId="DateChar6">
    <w:name w:val="Date Char6"/>
    <w:basedOn w:val="DefaultParagraphFont"/>
    <w:link w:val="Date"/>
    <w:qFormat/>
    <w:rsid w:val="00D81A09"/>
    <w:rPr>
      <w:rFonts w:eastAsia="Times New Roman"/>
    </w:rPr>
  </w:style>
  <w:style w:type="paragraph" w:styleId="DocumentMap">
    <w:name w:val="Document Map"/>
    <w:basedOn w:val="Normal"/>
    <w:link w:val="DocumentMapChar6"/>
    <w:unhideWhenUsed/>
    <w:qFormat/>
    <w:rsid w:val="00D81A09"/>
    <w:pPr>
      <w:spacing w:after="0"/>
    </w:pPr>
    <w:rPr>
      <w:rFonts w:ascii="Segoe UI" w:hAnsi="Segoe UI" w:cs="Segoe UI"/>
      <w:sz w:val="16"/>
      <w:szCs w:val="16"/>
    </w:rPr>
  </w:style>
  <w:style w:type="character" w:customStyle="1" w:styleId="DocumentMapChar6">
    <w:name w:val="Document Map Char6"/>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6"/>
    <w:unhideWhenUsed/>
    <w:qFormat/>
    <w:rsid w:val="00D81A09"/>
    <w:pPr>
      <w:spacing w:after="0"/>
    </w:pPr>
  </w:style>
  <w:style w:type="character" w:customStyle="1" w:styleId="E-mailSignatureChar6">
    <w:name w:val="E-mail Signature Char6"/>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6"/>
    <w:unhideWhenUsed/>
    <w:qFormat/>
    <w:rsid w:val="00D81A09"/>
    <w:pPr>
      <w:tabs>
        <w:tab w:val="center" w:pos="4513"/>
        <w:tab w:val="right" w:pos="9026"/>
      </w:tabs>
      <w:spacing w:after="0"/>
    </w:pPr>
  </w:style>
  <w:style w:type="character" w:customStyle="1" w:styleId="FooterChar6">
    <w:name w:val="Footer Char6"/>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6"/>
    <w:unhideWhenUsed/>
    <w:qFormat/>
    <w:rsid w:val="00D81A09"/>
    <w:pPr>
      <w:tabs>
        <w:tab w:val="center" w:pos="4513"/>
        <w:tab w:val="right" w:pos="9026"/>
      </w:tabs>
      <w:spacing w:after="0"/>
    </w:pPr>
  </w:style>
  <w:style w:type="character" w:customStyle="1" w:styleId="HeaderChar6">
    <w:name w:val="Header Char6"/>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 w:type="character" w:customStyle="1" w:styleId="13">
    <w:name w:val="样式1 字符"/>
    <w:link w:val="14"/>
    <w:locked/>
    <w:rsid w:val="001E1E3A"/>
    <w:rPr>
      <w:rFonts w:ascii="Arial" w:eastAsia="ＭＳ 明朝" w:hAnsi="Arial" w:cs="Arial"/>
      <w:b/>
      <w:color w:val="0000FF"/>
      <w:sz w:val="28"/>
      <w:szCs w:val="28"/>
      <w:lang w:eastAsia="en-US"/>
    </w:rPr>
  </w:style>
  <w:style w:type="paragraph" w:customStyle="1" w:styleId="14">
    <w:name w:val="样式1"/>
    <w:basedOn w:val="Normal"/>
    <w:link w:val="13"/>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paragraph" w:customStyle="1" w:styleId="b20">
    <w:name w:val="b2"/>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DengXian" w:cs="Arial"/>
      <w:lang w:eastAsia="en-US"/>
    </w:rPr>
  </w:style>
  <w:style w:type="paragraph" w:customStyle="1" w:styleId="BlockText1">
    <w:name w:val="Block Text1"/>
    <w:basedOn w:val="Normal"/>
    <w:next w:val="BlockText"/>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Normal"/>
    <w:next w:val="EnvelopeAddress"/>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ＭＳ ゴシック" w:hAnsi="Cambria"/>
      <w:sz w:val="24"/>
      <w:szCs w:val="24"/>
      <w:lang w:eastAsia="en-US"/>
    </w:rPr>
  </w:style>
  <w:style w:type="paragraph" w:customStyle="1" w:styleId="EnvelopeReturn1">
    <w:name w:val="Envelope Return1"/>
    <w:basedOn w:val="Normal"/>
    <w:next w:val="EnvelopeReturn"/>
    <w:semiHidden/>
    <w:qFormat/>
    <w:rsid w:val="001E1E3A"/>
    <w:pPr>
      <w:overflowPunct/>
      <w:autoSpaceDE/>
      <w:autoSpaceDN/>
      <w:adjustRightInd/>
      <w:spacing w:after="0"/>
      <w:textAlignment w:val="auto"/>
    </w:pPr>
    <w:rPr>
      <w:rFonts w:ascii="Cambria" w:eastAsia="ＭＳ ゴシック" w:hAnsi="Cambria"/>
      <w:lang w:eastAsia="en-US"/>
    </w:rPr>
  </w:style>
  <w:style w:type="paragraph" w:customStyle="1" w:styleId="IndexHeading1">
    <w:name w:val="Index Heading1"/>
    <w:basedOn w:val="Normal"/>
    <w:next w:val="Index1"/>
    <w:semiHidden/>
    <w:qFormat/>
    <w:rsid w:val="001E1E3A"/>
    <w:pPr>
      <w:overflowPunct/>
      <w:autoSpaceDE/>
      <w:autoSpaceDN/>
      <w:adjustRightInd/>
      <w:textAlignment w:val="auto"/>
    </w:pPr>
    <w:rPr>
      <w:rFonts w:ascii="Cambria" w:eastAsia="ＭＳ ゴシック" w:hAnsi="Cambria"/>
      <w:b/>
      <w:bCs/>
      <w:lang w:eastAsia="en-US"/>
    </w:rPr>
  </w:style>
  <w:style w:type="paragraph" w:customStyle="1" w:styleId="IntenseQuote1">
    <w:name w:val="Intense Quote1"/>
    <w:basedOn w:val="Normal"/>
    <w:next w:val="Normal"/>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Normal"/>
    <w:next w:val="MessageHeader"/>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ＭＳ ゴシック" w:hAnsi="Cambria"/>
      <w:sz w:val="24"/>
      <w:szCs w:val="24"/>
      <w:lang w:eastAsia="en-US"/>
    </w:rPr>
  </w:style>
  <w:style w:type="paragraph" w:customStyle="1" w:styleId="Quote1">
    <w:name w:val="Quote1"/>
    <w:basedOn w:val="Normal"/>
    <w:next w:val="Normal"/>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Normal"/>
    <w:next w:val="Normal"/>
    <w:qFormat/>
    <w:rsid w:val="001E1E3A"/>
    <w:p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E1E3A"/>
    <w:pPr>
      <w:overflowPunct/>
      <w:autoSpaceDE/>
      <w:autoSpaceDN/>
      <w:adjustRightInd/>
      <w:spacing w:after="0"/>
      <w:contextualSpacing/>
      <w:textAlignment w:val="auto"/>
    </w:pPr>
    <w:rPr>
      <w:rFonts w:ascii="Cambria" w:eastAsia="ＭＳ ゴシック" w:hAnsi="Cambria"/>
      <w:spacing w:val="-10"/>
      <w:kern w:val="28"/>
      <w:sz w:val="56"/>
      <w:szCs w:val="56"/>
      <w:lang w:eastAsia="en-US"/>
    </w:rPr>
  </w:style>
  <w:style w:type="paragraph" w:customStyle="1" w:styleId="TOAHeading1">
    <w:name w:val="TOA Heading1"/>
    <w:basedOn w:val="Normal"/>
    <w:next w:val="Normal"/>
    <w:semiHidden/>
    <w:qFormat/>
    <w:rsid w:val="001E1E3A"/>
    <w:pPr>
      <w:overflowPunct/>
      <w:autoSpaceDE/>
      <w:autoSpaceDN/>
      <w:adjustRightInd/>
      <w:spacing w:before="120"/>
      <w:textAlignment w:val="auto"/>
    </w:pPr>
    <w:rPr>
      <w:rFonts w:ascii="Cambria" w:eastAsia="ＭＳ ゴシック" w:hAnsi="Cambria"/>
      <w:b/>
      <w:bCs/>
      <w:sz w:val="24"/>
      <w:szCs w:val="24"/>
      <w:lang w:eastAsia="en-US"/>
    </w:rPr>
  </w:style>
  <w:style w:type="paragraph" w:customStyle="1" w:styleId="TOCHeading1">
    <w:name w:val="TOC Heading1"/>
    <w:basedOn w:val="Heading1"/>
    <w:next w:val="Normal"/>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ＭＳ ゴシック" w:hAnsi="Cambria"/>
      <w:color w:val="365F91"/>
      <w:sz w:val="32"/>
      <w:szCs w:val="32"/>
      <w:lang w:eastAsia="en-US"/>
    </w:rPr>
  </w:style>
  <w:style w:type="character" w:customStyle="1" w:styleId="52">
    <w:name w:val="标题 5 字符2"/>
    <w:basedOn w:val="DefaultParagraphFont"/>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
    <w:name w:val="未处理的提及2"/>
    <w:uiPriority w:val="99"/>
    <w:semiHidden/>
    <w:rsid w:val="001E1E3A"/>
    <w:rPr>
      <w:color w:val="808080"/>
      <w:shd w:val="clear" w:color="auto" w:fill="E6E6E6"/>
    </w:rPr>
  </w:style>
  <w:style w:type="character" w:customStyle="1" w:styleId="BodyTextChar5">
    <w:name w:val="Body Text Char5"/>
    <w:basedOn w:val="DefaultParagraphFont"/>
    <w:qFormat/>
    <w:rsid w:val="001E1E3A"/>
    <w:rPr>
      <w:rFonts w:ascii="Times New Roman" w:eastAsia="Times New Roman" w:hAnsi="Times New Roman" w:cs="Times New Roman" w:hint="default"/>
    </w:rPr>
  </w:style>
  <w:style w:type="character" w:customStyle="1" w:styleId="BalloonTextChar5">
    <w:name w:val="Balloon Text Char5"/>
    <w:basedOn w:val="DefaultParagraphFont"/>
    <w:qFormat/>
    <w:rsid w:val="001E1E3A"/>
    <w:rPr>
      <w:rFonts w:ascii="Segoe UI" w:eastAsia="Times New Roman" w:hAnsi="Segoe UI" w:cs="Segoe UI" w:hint="default"/>
      <w:sz w:val="18"/>
      <w:szCs w:val="18"/>
    </w:rPr>
  </w:style>
  <w:style w:type="character" w:customStyle="1" w:styleId="BodyText2Char5">
    <w:name w:val="Body Text 2 Char5"/>
    <w:basedOn w:val="DefaultParagraphFont"/>
    <w:qFormat/>
    <w:rsid w:val="001E1E3A"/>
    <w:rPr>
      <w:rFonts w:ascii="Times New Roman" w:eastAsia="Times New Roman" w:hAnsi="Times New Roman" w:cs="Times New Roman" w:hint="default"/>
    </w:rPr>
  </w:style>
  <w:style w:type="character" w:customStyle="1" w:styleId="BodyText3Char5">
    <w:name w:val="Body Text 3 Char5"/>
    <w:basedOn w:val="DefaultParagraphFont"/>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DefaultParagraphFont"/>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DefaultParagraphFont"/>
    <w:qFormat/>
    <w:rsid w:val="001E1E3A"/>
    <w:rPr>
      <w:rFonts w:ascii="Times New Roman" w:eastAsia="Times New Roman" w:hAnsi="Times New Roman" w:cs="Times New Roman" w:hint="default"/>
    </w:rPr>
  </w:style>
  <w:style w:type="character" w:customStyle="1" w:styleId="BodyTextIndent3Char5">
    <w:name w:val="Body Text Indent 3 Char5"/>
    <w:basedOn w:val="DefaultParagraphFont"/>
    <w:qFormat/>
    <w:rsid w:val="001E1E3A"/>
    <w:rPr>
      <w:rFonts w:ascii="Times New Roman" w:eastAsia="Times New Roman" w:hAnsi="Times New Roman" w:cs="Times New Roman" w:hint="default"/>
      <w:sz w:val="16"/>
      <w:szCs w:val="16"/>
    </w:rPr>
  </w:style>
  <w:style w:type="character" w:customStyle="1" w:styleId="ClosingChar5">
    <w:name w:val="Closing Char5"/>
    <w:basedOn w:val="DefaultParagraphFont"/>
    <w:qFormat/>
    <w:rsid w:val="001E1E3A"/>
    <w:rPr>
      <w:rFonts w:ascii="Times New Roman" w:eastAsia="Times New Roman" w:hAnsi="Times New Roman" w:cs="Times New Roman" w:hint="default"/>
    </w:rPr>
  </w:style>
  <w:style w:type="character" w:customStyle="1" w:styleId="CommentTextChar5">
    <w:name w:val="Comment Text Char5"/>
    <w:basedOn w:val="DefaultParagraphFont"/>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DefaultParagraphFont"/>
    <w:qFormat/>
    <w:rsid w:val="001E1E3A"/>
    <w:rPr>
      <w:rFonts w:ascii="Times New Roman" w:eastAsia="Times New Roman" w:hAnsi="Times New Roman" w:cs="Times New Roman" w:hint="default"/>
    </w:rPr>
  </w:style>
  <w:style w:type="character" w:customStyle="1" w:styleId="DocumentMapChar5">
    <w:name w:val="Document Map Char5"/>
    <w:basedOn w:val="DefaultParagraphFont"/>
    <w:qFormat/>
    <w:rsid w:val="001E1E3A"/>
    <w:rPr>
      <w:rFonts w:ascii="Segoe UI" w:eastAsia="Times New Roman" w:hAnsi="Segoe UI" w:cs="Segoe UI" w:hint="default"/>
      <w:sz w:val="16"/>
      <w:szCs w:val="16"/>
    </w:rPr>
  </w:style>
  <w:style w:type="character" w:customStyle="1" w:styleId="E-mailSignatureChar5">
    <w:name w:val="E-mail Signature Char5"/>
    <w:basedOn w:val="DefaultParagraphFont"/>
    <w:qFormat/>
    <w:rsid w:val="001E1E3A"/>
    <w:rPr>
      <w:rFonts w:ascii="Times New Roman" w:eastAsia="Times New Roman" w:hAnsi="Times New Roman" w:cs="Times New Roman" w:hint="default"/>
    </w:rPr>
  </w:style>
  <w:style w:type="character" w:customStyle="1" w:styleId="FooterChar5">
    <w:name w:val="Footer Char5"/>
    <w:basedOn w:val="DefaultParagraphFont"/>
    <w:qFormat/>
    <w:rsid w:val="001E1E3A"/>
    <w:rPr>
      <w:rFonts w:ascii="Times New Roman" w:eastAsia="Times New Roman" w:hAnsi="Times New Roman" w:cs="Times New Roman" w:hint="default"/>
    </w:rPr>
  </w:style>
  <w:style w:type="character" w:customStyle="1" w:styleId="HeaderChar5">
    <w:name w:val="Header Char5"/>
    <w:basedOn w:val="DefaultParagraphFont"/>
    <w:qFormat/>
    <w:rsid w:val="001E1E3A"/>
    <w:rPr>
      <w:rFonts w:ascii="Times New Roman" w:eastAsia="Times New Roman" w:hAnsi="Times New Roman" w:cs="Times New Roman" w:hint="default"/>
    </w:rPr>
  </w:style>
  <w:style w:type="table" w:customStyle="1" w:styleId="TableGrid1">
    <w:name w:val="Table Grid1"/>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650</TotalTime>
  <Pages>2</Pages>
  <Words>129687</Words>
  <Characters>739221</Characters>
  <Application>Microsoft Office Word</Application>
  <DocSecurity>0</DocSecurity>
  <Lines>6160</Lines>
  <Paragraphs>1734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cp:lastPrinted>2019-02-25T14:05:00Z</cp:lastPrinted>
  <dcterms:created xsi:type="dcterms:W3CDTF">2025-09-03T14:27:00Z</dcterms:created>
  <dcterms:modified xsi:type="dcterms:W3CDTF">2025-09-25T08:33:00Z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