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EF6BF6" w:rsidRDefault="00080512">
      <w:pPr>
        <w:pStyle w:val="ZA"/>
        <w:framePr w:wrap="notBeside"/>
      </w:pPr>
      <w:bookmarkStart w:id="0" w:name="page1"/>
      <w:bookmarkStart w:id="1" w:name="_GoBack"/>
      <w:bookmarkEnd w:id="1"/>
      <w:r w:rsidRPr="00EF6BF6">
        <w:rPr>
          <w:sz w:val="64"/>
        </w:rPr>
        <w:t xml:space="preserve">3GPP TS </w:t>
      </w:r>
      <w:r w:rsidR="007452B0" w:rsidRPr="00EF6BF6">
        <w:rPr>
          <w:sz w:val="64"/>
        </w:rPr>
        <w:t>29</w:t>
      </w:r>
      <w:r w:rsidRPr="00EF6BF6">
        <w:rPr>
          <w:sz w:val="64"/>
        </w:rPr>
        <w:t>.</w:t>
      </w:r>
      <w:r w:rsidR="007452B0" w:rsidRPr="00EF6BF6">
        <w:rPr>
          <w:sz w:val="64"/>
        </w:rPr>
        <w:t>336</w:t>
      </w:r>
      <w:r w:rsidRPr="00EF6BF6">
        <w:rPr>
          <w:sz w:val="64"/>
        </w:rPr>
        <w:t xml:space="preserve"> </w:t>
      </w:r>
      <w:r w:rsidRPr="00EF6BF6">
        <w:t>V</w:t>
      </w:r>
      <w:r w:rsidR="00CC0D1F" w:rsidRPr="00EF6BF6">
        <w:t>1</w:t>
      </w:r>
      <w:r w:rsidR="004A17A5" w:rsidRPr="00EF6BF6">
        <w:t>4</w:t>
      </w:r>
      <w:r w:rsidR="007452B0" w:rsidRPr="00EF6BF6">
        <w:t>.</w:t>
      </w:r>
      <w:r w:rsidR="007C7B06">
        <w:t>7</w:t>
      </w:r>
      <w:r w:rsidR="007452B0" w:rsidRPr="00EF6BF6">
        <w:t>.0</w:t>
      </w:r>
      <w:r w:rsidRPr="00EF6BF6">
        <w:t xml:space="preserve"> </w:t>
      </w:r>
      <w:r w:rsidR="007452B0" w:rsidRPr="00EF6BF6">
        <w:rPr>
          <w:sz w:val="32"/>
        </w:rPr>
        <w:t>(201</w:t>
      </w:r>
      <w:r w:rsidR="0069605E" w:rsidRPr="00EF6BF6">
        <w:rPr>
          <w:sz w:val="32"/>
        </w:rPr>
        <w:t>8</w:t>
      </w:r>
      <w:r w:rsidR="007452B0" w:rsidRPr="00EF6BF6">
        <w:rPr>
          <w:sz w:val="32"/>
        </w:rPr>
        <w:t>-</w:t>
      </w:r>
      <w:r w:rsidR="007C7B06">
        <w:rPr>
          <w:sz w:val="32"/>
        </w:rPr>
        <w:t>12</w:t>
      </w:r>
      <w:r w:rsidRPr="00EF6BF6">
        <w:rPr>
          <w:sz w:val="32"/>
        </w:rPr>
        <w:t>)</w:t>
      </w:r>
    </w:p>
    <w:p w:rsidR="00080512" w:rsidRPr="00EF6BF6" w:rsidRDefault="00080512">
      <w:pPr>
        <w:pStyle w:val="ZB"/>
        <w:framePr w:wrap="notBeside"/>
      </w:pPr>
      <w:r w:rsidRPr="00EF6BF6">
        <w:t>Technical Specification</w:t>
      </w:r>
    </w:p>
    <w:p w:rsidR="00080512" w:rsidRPr="00EF6BF6" w:rsidRDefault="00080512">
      <w:pPr>
        <w:pStyle w:val="ZT"/>
        <w:framePr w:wrap="notBeside"/>
      </w:pPr>
      <w:r w:rsidRPr="00EF6BF6">
        <w:t>3rd Generation Partnership Project;</w:t>
      </w:r>
    </w:p>
    <w:p w:rsidR="007452B0" w:rsidRPr="00EF6BF6" w:rsidRDefault="007452B0" w:rsidP="007452B0">
      <w:pPr>
        <w:pStyle w:val="ZT"/>
        <w:framePr w:wrap="notBeside"/>
      </w:pPr>
      <w:r w:rsidRPr="00EF6BF6">
        <w:t>Technical Specification Group Core Network and Terminals;</w:t>
      </w:r>
    </w:p>
    <w:p w:rsidR="007452B0" w:rsidRPr="00EF6BF6" w:rsidRDefault="007452B0" w:rsidP="007452B0">
      <w:pPr>
        <w:pStyle w:val="ZT"/>
        <w:framePr w:wrap="notBeside"/>
      </w:pPr>
      <w:r w:rsidRPr="00EF6BF6">
        <w:t>Home Subscriber Server (HSS) diameter interfaces for interworking with packet data networks and applications</w:t>
      </w:r>
    </w:p>
    <w:p w:rsidR="007452B0" w:rsidRPr="00EF6BF6" w:rsidRDefault="007452B0" w:rsidP="00FC1192">
      <w:pPr>
        <w:pStyle w:val="ZT"/>
        <w:framePr w:wrap="notBeside"/>
      </w:pPr>
      <w:r w:rsidRPr="00EF6BF6">
        <w:t>(</w:t>
      </w:r>
      <w:r w:rsidRPr="00EF6BF6">
        <w:rPr>
          <w:rStyle w:val="ZGSM"/>
        </w:rPr>
        <w:t>Release 1</w:t>
      </w:r>
      <w:r w:rsidR="004A17A5" w:rsidRPr="00EF6BF6">
        <w:rPr>
          <w:rStyle w:val="ZGSM"/>
        </w:rPr>
        <w:t>4</w:t>
      </w:r>
      <w:r w:rsidRPr="00EF6BF6">
        <w:t>)</w:t>
      </w:r>
    </w:p>
    <w:p w:rsidR="00080512" w:rsidRPr="00EF6BF6" w:rsidRDefault="00080512">
      <w:pPr>
        <w:pStyle w:val="ZT"/>
        <w:framePr w:wrap="notBeside"/>
        <w:rPr>
          <w:i/>
          <w:sz w:val="28"/>
        </w:rPr>
      </w:pPr>
    </w:p>
    <w:p w:rsidR="00573177" w:rsidRPr="00EF6BF6" w:rsidRDefault="00D02BDC" w:rsidP="00573177">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8" o:title="LTE-AdvancedPro_largerTM_cropped"/>
          </v:shape>
        </w:pict>
      </w:r>
      <w:r w:rsidR="00573177" w:rsidRPr="00EF6BF6">
        <w:rPr>
          <w:color w:val="0000FF"/>
        </w:rPr>
        <w:tab/>
      </w:r>
      <w:r>
        <w:pict>
          <v:shape id="_x0000_i1026" type="#_x0000_t75" style="width:127.85pt;height:74.9pt">
            <v:imagedata r:id="rId9" o:title="3GPP-logo_web"/>
          </v:shape>
        </w:pict>
      </w:r>
    </w:p>
    <w:p w:rsidR="00080512" w:rsidRPr="00EF6BF6" w:rsidRDefault="00080512">
      <w:pPr>
        <w:pStyle w:val="ZU"/>
        <w:framePr w:h="4929" w:hRule="exact" w:wrap="notBeside"/>
        <w:tabs>
          <w:tab w:val="right" w:pos="10206"/>
        </w:tabs>
        <w:jc w:val="left"/>
      </w:pPr>
    </w:p>
    <w:p w:rsidR="00080512" w:rsidRPr="00EF6BF6" w:rsidRDefault="00080512" w:rsidP="00734A5B">
      <w:pPr>
        <w:framePr w:h="1377" w:hRule="exact" w:wrap="notBeside" w:vAnchor="page" w:hAnchor="margin" w:y="15305"/>
        <w:rPr>
          <w:sz w:val="16"/>
        </w:rPr>
      </w:pPr>
      <w:r w:rsidRPr="00EF6BF6">
        <w:rPr>
          <w:sz w:val="16"/>
        </w:rPr>
        <w:t>The present document has been developed within the 3</w:t>
      </w:r>
      <w:r w:rsidRPr="00EF6BF6">
        <w:rPr>
          <w:sz w:val="16"/>
          <w:vertAlign w:val="superscript"/>
        </w:rPr>
        <w:t>rd</w:t>
      </w:r>
      <w:r w:rsidRPr="00EF6BF6">
        <w:rPr>
          <w:sz w:val="16"/>
        </w:rPr>
        <w:t xml:space="preserve"> Generation Partnership Project (3GPP</w:t>
      </w:r>
      <w:r w:rsidRPr="00EF6BF6">
        <w:rPr>
          <w:sz w:val="16"/>
          <w:vertAlign w:val="superscript"/>
        </w:rPr>
        <w:t xml:space="preserve"> TM</w:t>
      </w:r>
      <w:r w:rsidRPr="00EF6BF6">
        <w:rPr>
          <w:sz w:val="16"/>
        </w:rPr>
        <w:t>) and may be further elaborated for the purposes of 3GPP..</w:t>
      </w:r>
      <w:r w:rsidRPr="00EF6BF6">
        <w:rPr>
          <w:sz w:val="16"/>
        </w:rPr>
        <w:br/>
        <w:t>The present document has not been subject to any approval process by the 3GPP</w:t>
      </w:r>
      <w:r w:rsidRPr="00EF6BF6">
        <w:rPr>
          <w:sz w:val="16"/>
          <w:vertAlign w:val="superscript"/>
        </w:rPr>
        <w:t xml:space="preserve"> </w:t>
      </w:r>
      <w:r w:rsidRPr="00EF6BF6">
        <w:rPr>
          <w:sz w:val="16"/>
        </w:rPr>
        <w:t>Organizational Partners and shall not be implemented.</w:t>
      </w:r>
      <w:r w:rsidRPr="00EF6BF6">
        <w:rPr>
          <w:sz w:val="16"/>
        </w:rPr>
        <w:br/>
        <w:t>This Specification is provided for future development work within 3GPP</w:t>
      </w:r>
      <w:r w:rsidRPr="00EF6BF6">
        <w:rPr>
          <w:sz w:val="16"/>
          <w:vertAlign w:val="superscript"/>
        </w:rPr>
        <w:t xml:space="preserve"> </w:t>
      </w:r>
      <w:r w:rsidRPr="00EF6BF6">
        <w:rPr>
          <w:sz w:val="16"/>
        </w:rPr>
        <w:t>only. The Organizational Partners accept no liability for any use of this Specification.</w:t>
      </w:r>
      <w:r w:rsidRPr="00EF6BF6">
        <w:rPr>
          <w:sz w:val="16"/>
        </w:rPr>
        <w:br/>
        <w:t xml:space="preserve">Specifications and </w:t>
      </w:r>
      <w:r w:rsidR="00F653B8" w:rsidRPr="00EF6BF6">
        <w:rPr>
          <w:sz w:val="16"/>
        </w:rPr>
        <w:t>Reports</w:t>
      </w:r>
      <w:r w:rsidRPr="00EF6BF6">
        <w:rPr>
          <w:sz w:val="16"/>
        </w:rPr>
        <w:t xml:space="preserve"> for implementation of the 3GPP</w:t>
      </w:r>
      <w:r w:rsidRPr="00EF6BF6">
        <w:rPr>
          <w:sz w:val="16"/>
          <w:vertAlign w:val="superscript"/>
        </w:rPr>
        <w:t xml:space="preserve"> TM</w:t>
      </w:r>
      <w:r w:rsidRPr="00EF6BF6">
        <w:rPr>
          <w:sz w:val="16"/>
        </w:rPr>
        <w:t xml:space="preserve"> system should be obtained via the 3GPP Organizational Partners' Publications Offices.</w:t>
      </w:r>
    </w:p>
    <w:p w:rsidR="00080512" w:rsidRPr="00EF6BF6" w:rsidRDefault="00080512">
      <w:pPr>
        <w:pStyle w:val="ZV"/>
        <w:framePr w:wrap="notBeside"/>
      </w:pPr>
    </w:p>
    <w:p w:rsidR="00080512" w:rsidRPr="00EF6BF6" w:rsidRDefault="00080512"/>
    <w:bookmarkEnd w:id="0"/>
    <w:p w:rsidR="00080512" w:rsidRPr="00EF6BF6" w:rsidRDefault="00080512">
      <w:pPr>
        <w:sectPr w:rsidR="00080512" w:rsidRPr="00EF6BF6">
          <w:footnotePr>
            <w:numRestart w:val="eachSect"/>
          </w:footnotePr>
          <w:pgSz w:w="11907" w:h="16840"/>
          <w:pgMar w:top="2268" w:right="851" w:bottom="10773" w:left="851" w:header="0" w:footer="0" w:gutter="0"/>
          <w:cols w:space="720"/>
        </w:sectPr>
      </w:pPr>
    </w:p>
    <w:p w:rsidR="00080512" w:rsidRPr="00EF6BF6" w:rsidRDefault="00080512">
      <w:bookmarkStart w:id="2" w:name="page2"/>
    </w:p>
    <w:p w:rsidR="00080512" w:rsidRPr="00EF6BF6" w:rsidRDefault="00080512">
      <w:pPr>
        <w:pStyle w:val="FP"/>
        <w:framePr w:wrap="notBeside" w:hAnchor="margin" w:y="1419"/>
        <w:pBdr>
          <w:bottom w:val="single" w:sz="6" w:space="1" w:color="auto"/>
        </w:pBdr>
        <w:spacing w:before="240"/>
        <w:ind w:left="2835" w:right="2835"/>
        <w:jc w:val="center"/>
      </w:pPr>
      <w:r w:rsidRPr="00EF6BF6">
        <w:t>Keywords</w:t>
      </w:r>
    </w:p>
    <w:p w:rsidR="00080512" w:rsidRPr="00EF6BF6" w:rsidRDefault="007452B0">
      <w:pPr>
        <w:pStyle w:val="FP"/>
        <w:framePr w:wrap="notBeside" w:hAnchor="margin" w:y="1419"/>
        <w:ind w:left="2835" w:right="2835"/>
        <w:jc w:val="center"/>
        <w:rPr>
          <w:rFonts w:ascii="Arial" w:hAnsi="Arial"/>
          <w:sz w:val="18"/>
        </w:rPr>
      </w:pPr>
      <w:r w:rsidRPr="00EF6BF6">
        <w:rPr>
          <w:rFonts w:ascii="Arial" w:hAnsi="Arial"/>
          <w:sz w:val="18"/>
        </w:rPr>
        <w:t>3GPP, packet data, HSS, applications, interworking</w:t>
      </w:r>
    </w:p>
    <w:p w:rsidR="00080512" w:rsidRPr="00EF6BF6" w:rsidRDefault="00080512">
      <w:pPr>
        <w:pStyle w:val="Guidance"/>
      </w:pPr>
      <w:r w:rsidRPr="00EF6BF6">
        <w:t>.</w:t>
      </w:r>
    </w:p>
    <w:p w:rsidR="00080512" w:rsidRPr="00EF6BF6" w:rsidRDefault="00080512"/>
    <w:p w:rsidR="00080512" w:rsidRPr="00EF6BF6" w:rsidRDefault="00080512">
      <w:pPr>
        <w:pStyle w:val="FP"/>
        <w:framePr w:wrap="notBeside" w:hAnchor="margin" w:yAlign="center"/>
        <w:spacing w:after="240"/>
        <w:ind w:left="2835" w:right="2835"/>
        <w:jc w:val="center"/>
        <w:rPr>
          <w:rFonts w:ascii="Arial" w:hAnsi="Arial"/>
          <w:b/>
          <w:i/>
        </w:rPr>
      </w:pPr>
      <w:r w:rsidRPr="00EF6BF6">
        <w:rPr>
          <w:rFonts w:ascii="Arial" w:hAnsi="Arial"/>
          <w:b/>
          <w:i/>
        </w:rPr>
        <w:t>3GPP</w:t>
      </w:r>
    </w:p>
    <w:p w:rsidR="00080512" w:rsidRPr="00EF6BF6" w:rsidRDefault="00080512">
      <w:pPr>
        <w:pStyle w:val="FP"/>
        <w:framePr w:wrap="notBeside" w:hAnchor="margin" w:yAlign="center"/>
        <w:pBdr>
          <w:bottom w:val="single" w:sz="6" w:space="1" w:color="auto"/>
        </w:pBdr>
        <w:ind w:left="2835" w:right="2835"/>
        <w:jc w:val="center"/>
      </w:pPr>
      <w:r w:rsidRPr="00EF6BF6">
        <w:t>Postal address</w:t>
      </w:r>
    </w:p>
    <w:p w:rsidR="00080512" w:rsidRPr="00EF6BF6" w:rsidRDefault="00080512">
      <w:pPr>
        <w:pStyle w:val="FP"/>
        <w:framePr w:wrap="notBeside" w:hAnchor="margin" w:yAlign="center"/>
        <w:ind w:left="2835" w:right="2835"/>
        <w:jc w:val="center"/>
        <w:rPr>
          <w:rFonts w:ascii="Arial" w:hAnsi="Arial"/>
          <w:sz w:val="18"/>
        </w:rPr>
      </w:pPr>
    </w:p>
    <w:p w:rsidR="00080512" w:rsidRPr="00EF6BF6" w:rsidRDefault="00080512">
      <w:pPr>
        <w:pStyle w:val="FP"/>
        <w:framePr w:wrap="notBeside" w:hAnchor="margin" w:yAlign="center"/>
        <w:pBdr>
          <w:bottom w:val="single" w:sz="6" w:space="1" w:color="auto"/>
        </w:pBdr>
        <w:spacing w:before="240"/>
        <w:ind w:left="2835" w:right="2835"/>
        <w:jc w:val="center"/>
      </w:pPr>
      <w:r w:rsidRPr="00EF6BF6">
        <w:t>3GPP support office address</w:t>
      </w:r>
    </w:p>
    <w:p w:rsidR="00080512" w:rsidRPr="00EF6BF6" w:rsidRDefault="00080512">
      <w:pPr>
        <w:pStyle w:val="FP"/>
        <w:framePr w:wrap="notBeside" w:hAnchor="margin" w:yAlign="center"/>
        <w:ind w:left="2835" w:right="2835"/>
        <w:jc w:val="center"/>
        <w:rPr>
          <w:rFonts w:ascii="Arial" w:hAnsi="Arial"/>
          <w:sz w:val="18"/>
          <w:lang w:val="fr-FR"/>
        </w:rPr>
      </w:pPr>
      <w:r w:rsidRPr="00EF6BF6">
        <w:rPr>
          <w:rFonts w:ascii="Arial" w:hAnsi="Arial"/>
          <w:sz w:val="18"/>
          <w:lang w:val="fr-FR"/>
        </w:rPr>
        <w:t>650 Route des Lucioles - Sophia Antipolis</w:t>
      </w:r>
    </w:p>
    <w:p w:rsidR="00080512" w:rsidRPr="00EF6BF6" w:rsidRDefault="00080512">
      <w:pPr>
        <w:pStyle w:val="FP"/>
        <w:framePr w:wrap="notBeside" w:hAnchor="margin" w:yAlign="center"/>
        <w:ind w:left="2835" w:right="2835"/>
        <w:jc w:val="center"/>
        <w:rPr>
          <w:rFonts w:ascii="Arial" w:hAnsi="Arial"/>
          <w:sz w:val="18"/>
          <w:lang w:val="fr-FR"/>
        </w:rPr>
      </w:pPr>
      <w:r w:rsidRPr="00EF6BF6">
        <w:rPr>
          <w:rFonts w:ascii="Arial" w:hAnsi="Arial"/>
          <w:sz w:val="18"/>
          <w:lang w:val="fr-FR"/>
        </w:rPr>
        <w:t>Valbonne - FRANCE</w:t>
      </w:r>
    </w:p>
    <w:p w:rsidR="00080512" w:rsidRPr="00EF6BF6" w:rsidRDefault="00080512">
      <w:pPr>
        <w:pStyle w:val="FP"/>
        <w:framePr w:wrap="notBeside" w:hAnchor="margin" w:yAlign="center"/>
        <w:spacing w:after="20"/>
        <w:ind w:left="2835" w:right="2835"/>
        <w:jc w:val="center"/>
        <w:rPr>
          <w:rFonts w:ascii="Arial" w:hAnsi="Arial"/>
          <w:sz w:val="18"/>
        </w:rPr>
      </w:pPr>
      <w:r w:rsidRPr="00EF6BF6">
        <w:rPr>
          <w:rFonts w:ascii="Arial" w:hAnsi="Arial"/>
          <w:sz w:val="18"/>
        </w:rPr>
        <w:t>Tel.: +33 4 92 94 42 00 Fax: +33 4 93 65 47 16</w:t>
      </w:r>
    </w:p>
    <w:p w:rsidR="00080512" w:rsidRPr="00EF6BF6" w:rsidRDefault="00080512">
      <w:pPr>
        <w:pStyle w:val="FP"/>
        <w:framePr w:wrap="notBeside" w:hAnchor="margin" w:yAlign="center"/>
        <w:pBdr>
          <w:bottom w:val="single" w:sz="6" w:space="1" w:color="auto"/>
        </w:pBdr>
        <w:spacing w:before="240"/>
        <w:ind w:left="2835" w:right="2835"/>
        <w:jc w:val="center"/>
      </w:pPr>
      <w:r w:rsidRPr="00EF6BF6">
        <w:t>Internet</w:t>
      </w:r>
    </w:p>
    <w:p w:rsidR="00080512" w:rsidRPr="00EF6BF6" w:rsidRDefault="00080512">
      <w:pPr>
        <w:pStyle w:val="FP"/>
        <w:framePr w:wrap="notBeside" w:hAnchor="margin" w:yAlign="center"/>
        <w:ind w:left="2835" w:right="2835"/>
        <w:jc w:val="center"/>
        <w:rPr>
          <w:rFonts w:ascii="Arial" w:hAnsi="Arial"/>
          <w:sz w:val="18"/>
        </w:rPr>
      </w:pPr>
      <w:r w:rsidRPr="00EF6BF6">
        <w:rPr>
          <w:rFonts w:ascii="Arial" w:hAnsi="Arial"/>
          <w:sz w:val="18"/>
        </w:rPr>
        <w:t>http://www.3gpp.org</w:t>
      </w:r>
    </w:p>
    <w:p w:rsidR="00080512" w:rsidRPr="00EF6BF6" w:rsidRDefault="00080512"/>
    <w:p w:rsidR="00080512" w:rsidRPr="00EF6BF6"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F6BF6">
        <w:rPr>
          <w:rFonts w:ascii="Arial" w:hAnsi="Arial"/>
          <w:b/>
          <w:i/>
          <w:noProof/>
        </w:rPr>
        <w:t>Copyright Notification</w:t>
      </w:r>
    </w:p>
    <w:p w:rsidR="00080512" w:rsidRPr="00EF6BF6" w:rsidRDefault="00080512" w:rsidP="00FA1266">
      <w:pPr>
        <w:pStyle w:val="FP"/>
        <w:framePr w:h="3057" w:hRule="exact" w:wrap="notBeside" w:vAnchor="page" w:hAnchor="margin" w:y="12605"/>
        <w:jc w:val="center"/>
        <w:rPr>
          <w:noProof/>
        </w:rPr>
      </w:pPr>
      <w:r w:rsidRPr="00EF6BF6">
        <w:rPr>
          <w:noProof/>
        </w:rPr>
        <w:t>No part may be reproduced except as authorized by written permission.</w:t>
      </w:r>
      <w:r w:rsidRPr="00EF6BF6">
        <w:rPr>
          <w:noProof/>
        </w:rPr>
        <w:br/>
        <w:t>The copyright and the foregoing restriction extend to reproduction in all media.</w:t>
      </w:r>
    </w:p>
    <w:p w:rsidR="00080512" w:rsidRPr="00EF6BF6" w:rsidRDefault="00080512" w:rsidP="00FA1266">
      <w:pPr>
        <w:pStyle w:val="FP"/>
        <w:framePr w:h="3057" w:hRule="exact" w:wrap="notBeside" w:vAnchor="page" w:hAnchor="margin" w:y="12605"/>
        <w:jc w:val="center"/>
        <w:rPr>
          <w:noProof/>
        </w:rPr>
      </w:pPr>
    </w:p>
    <w:p w:rsidR="00080512" w:rsidRPr="00EF6BF6" w:rsidRDefault="00DC309B" w:rsidP="00FA1266">
      <w:pPr>
        <w:pStyle w:val="FP"/>
        <w:framePr w:h="3057" w:hRule="exact" w:wrap="notBeside" w:vAnchor="page" w:hAnchor="margin" w:y="12605"/>
        <w:jc w:val="center"/>
        <w:rPr>
          <w:noProof/>
          <w:sz w:val="18"/>
        </w:rPr>
      </w:pPr>
      <w:r w:rsidRPr="00EF6BF6">
        <w:rPr>
          <w:noProof/>
          <w:sz w:val="18"/>
        </w:rPr>
        <w:t>© 20</w:t>
      </w:r>
      <w:r w:rsidR="007452B0" w:rsidRPr="00EF6BF6">
        <w:rPr>
          <w:noProof/>
          <w:sz w:val="18"/>
        </w:rPr>
        <w:t>1</w:t>
      </w:r>
      <w:r w:rsidR="0069605E" w:rsidRPr="00EF6BF6">
        <w:rPr>
          <w:noProof/>
          <w:sz w:val="18"/>
        </w:rPr>
        <w:t>8</w:t>
      </w:r>
      <w:r w:rsidR="00080512" w:rsidRPr="00EF6BF6">
        <w:rPr>
          <w:noProof/>
          <w:sz w:val="18"/>
        </w:rPr>
        <w:t xml:space="preserve">, 3GPP Organizational Partners (ARIB, ATIS, CCSA, ETSI, </w:t>
      </w:r>
      <w:r w:rsidR="00063D72" w:rsidRPr="00EF6BF6">
        <w:rPr>
          <w:noProof/>
          <w:sz w:val="18"/>
        </w:rPr>
        <w:t xml:space="preserve">TSDSI, </w:t>
      </w:r>
      <w:r w:rsidR="00080512" w:rsidRPr="00EF6BF6">
        <w:rPr>
          <w:noProof/>
          <w:sz w:val="18"/>
        </w:rPr>
        <w:t>TTA, TTC).</w:t>
      </w:r>
      <w:bookmarkStart w:id="3" w:name="copyrightaddon"/>
      <w:bookmarkEnd w:id="3"/>
    </w:p>
    <w:p w:rsidR="00734A5B" w:rsidRPr="00EF6BF6" w:rsidRDefault="00080512" w:rsidP="00FA1266">
      <w:pPr>
        <w:pStyle w:val="FP"/>
        <w:framePr w:h="3057" w:hRule="exact" w:wrap="notBeside" w:vAnchor="page" w:hAnchor="margin" w:y="12605"/>
        <w:jc w:val="center"/>
        <w:rPr>
          <w:noProof/>
          <w:sz w:val="18"/>
        </w:rPr>
      </w:pPr>
      <w:r w:rsidRPr="00EF6BF6">
        <w:rPr>
          <w:noProof/>
          <w:sz w:val="18"/>
        </w:rPr>
        <w:t>All rights reserved.</w:t>
      </w:r>
    </w:p>
    <w:p w:rsidR="00FC1192" w:rsidRPr="00EF6BF6" w:rsidRDefault="00FC1192" w:rsidP="00FA1266">
      <w:pPr>
        <w:pStyle w:val="FP"/>
        <w:framePr w:h="3057" w:hRule="exact" w:wrap="notBeside" w:vAnchor="page" w:hAnchor="margin" w:y="12605"/>
        <w:rPr>
          <w:noProof/>
          <w:sz w:val="18"/>
        </w:rPr>
      </w:pPr>
    </w:p>
    <w:p w:rsidR="00734A5B" w:rsidRPr="00EF6BF6" w:rsidRDefault="00734A5B" w:rsidP="00FA1266">
      <w:pPr>
        <w:pStyle w:val="FP"/>
        <w:framePr w:h="3057" w:hRule="exact" w:wrap="notBeside" w:vAnchor="page" w:hAnchor="margin" w:y="12605"/>
        <w:rPr>
          <w:noProof/>
          <w:sz w:val="18"/>
        </w:rPr>
      </w:pPr>
      <w:r w:rsidRPr="00EF6BF6">
        <w:rPr>
          <w:noProof/>
          <w:sz w:val="18"/>
        </w:rPr>
        <w:t>UMTS™ is a Trade Mark of ETSI registered for the benefit of its members</w:t>
      </w:r>
    </w:p>
    <w:p w:rsidR="00080512" w:rsidRPr="00EF6BF6" w:rsidRDefault="00734A5B" w:rsidP="00FA1266">
      <w:pPr>
        <w:pStyle w:val="FP"/>
        <w:framePr w:h="3057" w:hRule="exact" w:wrap="notBeside" w:vAnchor="page" w:hAnchor="margin" w:y="12605"/>
        <w:rPr>
          <w:noProof/>
          <w:sz w:val="18"/>
        </w:rPr>
      </w:pPr>
      <w:r w:rsidRPr="00EF6BF6">
        <w:rPr>
          <w:noProof/>
          <w:sz w:val="18"/>
        </w:rPr>
        <w:t>3GPP™ is a Trade Mark of ETSI registered for the benefit of its Members and of the 3GPP Organizational Partners</w:t>
      </w:r>
      <w:r w:rsidR="00080512" w:rsidRPr="00EF6BF6">
        <w:rPr>
          <w:noProof/>
          <w:sz w:val="18"/>
        </w:rPr>
        <w:br/>
      </w:r>
      <w:r w:rsidR="00FA1266" w:rsidRPr="00EF6BF6">
        <w:rPr>
          <w:noProof/>
          <w:sz w:val="18"/>
        </w:rPr>
        <w:t>LTE™ is a Trade Mark of ETSI registered for the benefit of its Members and of the 3GPP Organizational Partners</w:t>
      </w:r>
    </w:p>
    <w:p w:rsidR="00FA1266" w:rsidRPr="00EF6BF6" w:rsidRDefault="00FA1266" w:rsidP="00FA1266">
      <w:pPr>
        <w:pStyle w:val="FP"/>
        <w:framePr w:h="3057" w:hRule="exact" w:wrap="notBeside" w:vAnchor="page" w:hAnchor="margin" w:y="12605"/>
        <w:rPr>
          <w:noProof/>
          <w:sz w:val="18"/>
        </w:rPr>
      </w:pPr>
      <w:r w:rsidRPr="00EF6BF6">
        <w:rPr>
          <w:noProof/>
          <w:sz w:val="18"/>
        </w:rPr>
        <w:t>GSM® and the GSM logo are registered and owned by the GSM Association</w:t>
      </w:r>
    </w:p>
    <w:p w:rsidR="00C4061E" w:rsidRPr="00EF6BF6" w:rsidRDefault="00C4061E" w:rsidP="00C4061E">
      <w:pPr>
        <w:rPr>
          <w:noProof/>
        </w:rPr>
      </w:pPr>
    </w:p>
    <w:bookmarkEnd w:id="2"/>
    <w:p w:rsidR="007452B0" w:rsidRPr="00EF6BF6" w:rsidRDefault="00080512" w:rsidP="007452B0">
      <w:pPr>
        <w:pStyle w:val="TT"/>
      </w:pPr>
      <w:r w:rsidRPr="00EF6BF6">
        <w:br w:type="page"/>
      </w:r>
      <w:r w:rsidR="007452B0" w:rsidRPr="00EF6BF6">
        <w:lastRenderedPageBreak/>
        <w:t>Contents</w:t>
      </w:r>
    </w:p>
    <w:p w:rsidR="00D02BDC" w:rsidRPr="00AA5ADF" w:rsidRDefault="00D02BD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_Toc533202717 \h </w:instrText>
      </w:r>
      <w:r>
        <w:fldChar w:fldCharType="separate"/>
      </w:r>
      <w:r>
        <w:t>7</w:t>
      </w:r>
      <w:r>
        <w:fldChar w:fldCharType="end"/>
      </w:r>
    </w:p>
    <w:p w:rsidR="00D02BDC" w:rsidRPr="00AA5ADF" w:rsidRDefault="00D02BDC">
      <w:pPr>
        <w:pStyle w:val="TOC1"/>
        <w:rPr>
          <w:rFonts w:ascii="Calibri" w:hAnsi="Calibri"/>
          <w:szCs w:val="22"/>
          <w:lang w:eastAsia="en-GB"/>
        </w:rPr>
      </w:pPr>
      <w:r>
        <w:t>1</w:t>
      </w:r>
      <w:r w:rsidRPr="00AA5ADF">
        <w:rPr>
          <w:rFonts w:ascii="Calibri" w:hAnsi="Calibri"/>
          <w:szCs w:val="22"/>
          <w:lang w:eastAsia="en-GB"/>
        </w:rPr>
        <w:tab/>
      </w:r>
      <w:r>
        <w:t>Scope</w:t>
      </w:r>
      <w:r>
        <w:tab/>
      </w:r>
      <w:r>
        <w:fldChar w:fldCharType="begin" w:fldLock="1"/>
      </w:r>
      <w:r>
        <w:instrText xml:space="preserve"> PAGEREF _Toc533202718 \h </w:instrText>
      </w:r>
      <w:r>
        <w:fldChar w:fldCharType="separate"/>
      </w:r>
      <w:r>
        <w:t>8</w:t>
      </w:r>
      <w:r>
        <w:fldChar w:fldCharType="end"/>
      </w:r>
    </w:p>
    <w:p w:rsidR="00D02BDC" w:rsidRPr="00AA5ADF" w:rsidRDefault="00D02BDC">
      <w:pPr>
        <w:pStyle w:val="TOC1"/>
        <w:rPr>
          <w:rFonts w:ascii="Calibri" w:hAnsi="Calibri"/>
          <w:szCs w:val="22"/>
          <w:lang w:eastAsia="en-GB"/>
        </w:rPr>
      </w:pPr>
      <w:r>
        <w:t>2</w:t>
      </w:r>
      <w:r w:rsidRPr="00AA5ADF">
        <w:rPr>
          <w:rFonts w:ascii="Calibri" w:hAnsi="Calibri"/>
          <w:szCs w:val="22"/>
          <w:lang w:eastAsia="en-GB"/>
        </w:rPr>
        <w:tab/>
      </w:r>
      <w:r>
        <w:t>References</w:t>
      </w:r>
      <w:r>
        <w:tab/>
      </w:r>
      <w:r>
        <w:fldChar w:fldCharType="begin" w:fldLock="1"/>
      </w:r>
      <w:r>
        <w:instrText xml:space="preserve"> PAGEREF _Toc533202719 \h </w:instrText>
      </w:r>
      <w:r>
        <w:fldChar w:fldCharType="separate"/>
      </w:r>
      <w:r>
        <w:t>8</w:t>
      </w:r>
      <w:r>
        <w:fldChar w:fldCharType="end"/>
      </w:r>
    </w:p>
    <w:p w:rsidR="00D02BDC" w:rsidRPr="00AA5ADF" w:rsidRDefault="00D02BDC">
      <w:pPr>
        <w:pStyle w:val="TOC1"/>
        <w:rPr>
          <w:rFonts w:ascii="Calibri" w:hAnsi="Calibri"/>
          <w:szCs w:val="22"/>
          <w:lang w:eastAsia="en-GB"/>
        </w:rPr>
      </w:pPr>
      <w:r>
        <w:t>3</w:t>
      </w:r>
      <w:r w:rsidRPr="00AA5ADF">
        <w:rPr>
          <w:rFonts w:ascii="Calibri" w:hAnsi="Calibri"/>
          <w:szCs w:val="22"/>
          <w:lang w:eastAsia="en-GB"/>
        </w:rPr>
        <w:tab/>
      </w:r>
      <w:r>
        <w:t>Abbreviations</w:t>
      </w:r>
      <w:r>
        <w:tab/>
      </w:r>
      <w:r>
        <w:fldChar w:fldCharType="begin" w:fldLock="1"/>
      </w:r>
      <w:r>
        <w:instrText xml:space="preserve"> PAGEREF _Toc533202720 \h </w:instrText>
      </w:r>
      <w:r>
        <w:fldChar w:fldCharType="separate"/>
      </w:r>
      <w:r>
        <w:t>9</w:t>
      </w:r>
      <w:r>
        <w:fldChar w:fldCharType="end"/>
      </w:r>
    </w:p>
    <w:p w:rsidR="00D02BDC" w:rsidRPr="00AA5ADF" w:rsidRDefault="00D02BDC">
      <w:pPr>
        <w:pStyle w:val="TOC2"/>
        <w:rPr>
          <w:rFonts w:ascii="Calibri" w:hAnsi="Calibri"/>
          <w:sz w:val="22"/>
          <w:szCs w:val="22"/>
          <w:lang w:eastAsia="en-GB"/>
        </w:rPr>
      </w:pPr>
      <w:r>
        <w:t>3.1</w:t>
      </w:r>
      <w:r w:rsidRPr="00AA5ADF">
        <w:rPr>
          <w:rFonts w:ascii="Calibri" w:hAnsi="Calibri"/>
          <w:sz w:val="22"/>
          <w:szCs w:val="22"/>
          <w:lang w:eastAsia="en-GB"/>
        </w:rPr>
        <w:tab/>
      </w:r>
      <w:r>
        <w:t>Abbreviations</w:t>
      </w:r>
      <w:r>
        <w:tab/>
      </w:r>
      <w:r>
        <w:fldChar w:fldCharType="begin" w:fldLock="1"/>
      </w:r>
      <w:r>
        <w:instrText xml:space="preserve"> PAGEREF _Toc533202721 \h </w:instrText>
      </w:r>
      <w:r>
        <w:fldChar w:fldCharType="separate"/>
      </w:r>
      <w:r>
        <w:t>9</w:t>
      </w:r>
      <w:r>
        <w:fldChar w:fldCharType="end"/>
      </w:r>
    </w:p>
    <w:p w:rsidR="00D02BDC" w:rsidRPr="00AA5ADF" w:rsidRDefault="00D02BDC">
      <w:pPr>
        <w:pStyle w:val="TOC1"/>
        <w:rPr>
          <w:rFonts w:ascii="Calibri" w:hAnsi="Calibri"/>
          <w:szCs w:val="22"/>
          <w:lang w:eastAsia="en-GB"/>
        </w:rPr>
      </w:pPr>
      <w:r>
        <w:t>4</w:t>
      </w:r>
      <w:r w:rsidRPr="00AA5ADF">
        <w:rPr>
          <w:rFonts w:ascii="Calibri" w:hAnsi="Calibri"/>
          <w:szCs w:val="22"/>
          <w:lang w:eastAsia="en-GB"/>
        </w:rPr>
        <w:tab/>
      </w:r>
      <w:r>
        <w:t>General Description</w:t>
      </w:r>
      <w:r>
        <w:tab/>
      </w:r>
      <w:r>
        <w:fldChar w:fldCharType="begin" w:fldLock="1"/>
      </w:r>
      <w:r>
        <w:instrText xml:space="preserve"> PAGEREF _Toc533202722 \h </w:instrText>
      </w:r>
      <w:r>
        <w:fldChar w:fldCharType="separate"/>
      </w:r>
      <w:r>
        <w:t>9</w:t>
      </w:r>
      <w:r>
        <w:fldChar w:fldCharType="end"/>
      </w:r>
    </w:p>
    <w:p w:rsidR="00D02BDC" w:rsidRPr="00AA5ADF" w:rsidRDefault="00D02BDC">
      <w:pPr>
        <w:pStyle w:val="TOC2"/>
        <w:rPr>
          <w:rFonts w:ascii="Calibri" w:hAnsi="Calibri"/>
          <w:sz w:val="22"/>
          <w:szCs w:val="22"/>
          <w:lang w:eastAsia="en-GB"/>
        </w:rPr>
      </w:pPr>
      <w:r>
        <w:t>4.1</w:t>
      </w:r>
      <w:r w:rsidRPr="00AA5ADF">
        <w:rPr>
          <w:rFonts w:ascii="Calibri" w:hAnsi="Calibri"/>
          <w:sz w:val="22"/>
          <w:szCs w:val="22"/>
          <w:lang w:eastAsia="en-GB"/>
        </w:rPr>
        <w:tab/>
      </w:r>
      <w:r>
        <w:t>Introduction</w:t>
      </w:r>
      <w:r>
        <w:tab/>
      </w:r>
      <w:r>
        <w:fldChar w:fldCharType="begin" w:fldLock="1"/>
      </w:r>
      <w:r>
        <w:instrText xml:space="preserve"> PAGEREF _Toc533202723 \h </w:instrText>
      </w:r>
      <w:r>
        <w:fldChar w:fldCharType="separate"/>
      </w:r>
      <w:r>
        <w:t>9</w:t>
      </w:r>
      <w:r>
        <w:fldChar w:fldCharType="end"/>
      </w:r>
    </w:p>
    <w:p w:rsidR="00D02BDC" w:rsidRPr="00AA5ADF" w:rsidRDefault="00D02BDC">
      <w:pPr>
        <w:pStyle w:val="TOC1"/>
        <w:rPr>
          <w:rFonts w:ascii="Calibri" w:hAnsi="Calibri"/>
          <w:szCs w:val="22"/>
          <w:lang w:eastAsia="en-GB"/>
        </w:rPr>
      </w:pPr>
      <w:r>
        <w:t>5</w:t>
      </w:r>
      <w:r w:rsidRPr="00AA5ADF">
        <w:rPr>
          <w:rFonts w:ascii="Calibri" w:hAnsi="Calibri"/>
          <w:szCs w:val="22"/>
          <w:lang w:eastAsia="en-GB"/>
        </w:rPr>
        <w:tab/>
      </w:r>
      <w:r>
        <w:t>Diameter-based S6m/S6n Interface</w:t>
      </w:r>
      <w:r>
        <w:tab/>
      </w:r>
      <w:r>
        <w:fldChar w:fldCharType="begin" w:fldLock="1"/>
      </w:r>
      <w:r>
        <w:instrText xml:space="preserve"> PAGEREF _Toc533202724 \h </w:instrText>
      </w:r>
      <w:r>
        <w:fldChar w:fldCharType="separate"/>
      </w:r>
      <w:r>
        <w:t>11</w:t>
      </w:r>
      <w:r>
        <w:fldChar w:fldCharType="end"/>
      </w:r>
    </w:p>
    <w:p w:rsidR="00D02BDC" w:rsidRPr="00AA5ADF" w:rsidRDefault="00D02BDC">
      <w:pPr>
        <w:pStyle w:val="TOC2"/>
        <w:rPr>
          <w:rFonts w:ascii="Calibri" w:hAnsi="Calibri"/>
          <w:sz w:val="22"/>
          <w:szCs w:val="22"/>
          <w:lang w:eastAsia="en-GB"/>
        </w:rPr>
      </w:pPr>
      <w:r>
        <w:t>5.1</w:t>
      </w:r>
      <w:r w:rsidRPr="00AA5ADF">
        <w:rPr>
          <w:rFonts w:ascii="Calibri" w:hAnsi="Calibri"/>
          <w:sz w:val="22"/>
          <w:szCs w:val="22"/>
          <w:lang w:eastAsia="en-GB"/>
        </w:rPr>
        <w:tab/>
      </w:r>
      <w:r>
        <w:t>Introduction</w:t>
      </w:r>
      <w:r>
        <w:tab/>
      </w:r>
      <w:r>
        <w:fldChar w:fldCharType="begin" w:fldLock="1"/>
      </w:r>
      <w:r>
        <w:instrText xml:space="preserve"> PAGEREF _Toc533202725 \h </w:instrText>
      </w:r>
      <w:r>
        <w:fldChar w:fldCharType="separate"/>
      </w:r>
      <w:r>
        <w:t>11</w:t>
      </w:r>
      <w:r>
        <w:fldChar w:fldCharType="end"/>
      </w:r>
    </w:p>
    <w:p w:rsidR="00D02BDC" w:rsidRPr="00AA5ADF" w:rsidRDefault="00D02BDC">
      <w:pPr>
        <w:pStyle w:val="TOC2"/>
        <w:rPr>
          <w:rFonts w:ascii="Calibri" w:hAnsi="Calibri"/>
          <w:sz w:val="22"/>
          <w:szCs w:val="22"/>
          <w:lang w:eastAsia="en-GB"/>
        </w:rPr>
      </w:pPr>
      <w:r>
        <w:t>5.2</w:t>
      </w:r>
      <w:r w:rsidRPr="00AA5ADF">
        <w:rPr>
          <w:rFonts w:ascii="Calibri" w:hAnsi="Calibri"/>
          <w:sz w:val="22"/>
          <w:szCs w:val="22"/>
          <w:lang w:eastAsia="en-GB"/>
        </w:rPr>
        <w:tab/>
      </w:r>
      <w:r>
        <w:t>Procedure Descriptions</w:t>
      </w:r>
      <w:r>
        <w:tab/>
      </w:r>
      <w:r>
        <w:fldChar w:fldCharType="begin" w:fldLock="1"/>
      </w:r>
      <w:r>
        <w:instrText xml:space="preserve"> PAGEREF _Toc533202726 \h </w:instrText>
      </w:r>
      <w:r>
        <w:fldChar w:fldCharType="separate"/>
      </w:r>
      <w:r>
        <w:t>11</w:t>
      </w:r>
      <w:r>
        <w:fldChar w:fldCharType="end"/>
      </w:r>
    </w:p>
    <w:p w:rsidR="00D02BDC" w:rsidRPr="00AA5ADF" w:rsidRDefault="00D02BDC">
      <w:pPr>
        <w:pStyle w:val="TOC3"/>
        <w:rPr>
          <w:rFonts w:ascii="Calibri" w:hAnsi="Calibri"/>
          <w:sz w:val="22"/>
          <w:szCs w:val="22"/>
          <w:lang w:eastAsia="en-GB"/>
        </w:rPr>
      </w:pPr>
      <w:r>
        <w:t>5.2.1</w:t>
      </w:r>
      <w:r w:rsidRPr="00AA5ADF">
        <w:rPr>
          <w:rFonts w:ascii="Calibri" w:hAnsi="Calibri"/>
          <w:sz w:val="22"/>
          <w:szCs w:val="22"/>
          <w:lang w:eastAsia="en-GB"/>
        </w:rPr>
        <w:tab/>
      </w:r>
      <w:r>
        <w:t>Subscriber Information Retrieval</w:t>
      </w:r>
      <w:r>
        <w:tab/>
      </w:r>
      <w:r>
        <w:fldChar w:fldCharType="begin" w:fldLock="1"/>
      </w:r>
      <w:r>
        <w:instrText xml:space="preserve"> PAGEREF _Toc533202727 \h </w:instrText>
      </w:r>
      <w:r>
        <w:fldChar w:fldCharType="separate"/>
      </w:r>
      <w:r>
        <w:t>11</w:t>
      </w:r>
      <w:r>
        <w:fldChar w:fldCharType="end"/>
      </w:r>
    </w:p>
    <w:p w:rsidR="00D02BDC" w:rsidRPr="00AA5ADF" w:rsidRDefault="00D02BDC">
      <w:pPr>
        <w:pStyle w:val="TOC4"/>
        <w:rPr>
          <w:rFonts w:ascii="Calibri" w:hAnsi="Calibri"/>
          <w:sz w:val="22"/>
          <w:szCs w:val="22"/>
          <w:lang w:eastAsia="en-GB"/>
        </w:rPr>
      </w:pPr>
      <w:r>
        <w:t>5.2.1.1</w:t>
      </w:r>
      <w:r w:rsidRPr="00AA5ADF">
        <w:rPr>
          <w:rFonts w:ascii="Calibri" w:hAnsi="Calibri"/>
          <w:sz w:val="22"/>
          <w:szCs w:val="22"/>
          <w:lang w:eastAsia="en-GB"/>
        </w:rPr>
        <w:tab/>
      </w:r>
      <w:r>
        <w:t>General</w:t>
      </w:r>
      <w:r>
        <w:tab/>
      </w:r>
      <w:r>
        <w:fldChar w:fldCharType="begin" w:fldLock="1"/>
      </w:r>
      <w:r>
        <w:instrText xml:space="preserve"> PAGEREF _Toc533202728 \h </w:instrText>
      </w:r>
      <w:r>
        <w:fldChar w:fldCharType="separate"/>
      </w:r>
      <w:r>
        <w:t>11</w:t>
      </w:r>
      <w:r>
        <w:fldChar w:fldCharType="end"/>
      </w:r>
    </w:p>
    <w:p w:rsidR="00D02BDC" w:rsidRPr="00AA5ADF" w:rsidRDefault="00D02BDC">
      <w:pPr>
        <w:pStyle w:val="TOC4"/>
        <w:rPr>
          <w:rFonts w:ascii="Calibri" w:hAnsi="Calibri"/>
          <w:sz w:val="22"/>
          <w:szCs w:val="22"/>
          <w:lang w:eastAsia="en-GB"/>
        </w:rPr>
      </w:pPr>
      <w:r>
        <w:t>5.2.1.2</w:t>
      </w:r>
      <w:r w:rsidRPr="00AA5ADF">
        <w:rPr>
          <w:rFonts w:ascii="Calibri" w:hAnsi="Calibri"/>
          <w:sz w:val="22"/>
          <w:szCs w:val="22"/>
          <w:lang w:eastAsia="en-GB"/>
        </w:rPr>
        <w:tab/>
      </w:r>
      <w:r>
        <w:t>Detailed Behaviour of the HSS</w:t>
      </w:r>
      <w:r>
        <w:tab/>
      </w:r>
      <w:r>
        <w:fldChar w:fldCharType="begin" w:fldLock="1"/>
      </w:r>
      <w:r>
        <w:instrText xml:space="preserve"> PAGEREF _Toc533202729 \h </w:instrText>
      </w:r>
      <w:r>
        <w:fldChar w:fldCharType="separate"/>
      </w:r>
      <w:r>
        <w:t>13</w:t>
      </w:r>
      <w:r>
        <w:fldChar w:fldCharType="end"/>
      </w:r>
    </w:p>
    <w:p w:rsidR="00D02BDC" w:rsidRPr="00AA5ADF" w:rsidRDefault="00D02BDC">
      <w:pPr>
        <w:pStyle w:val="TOC4"/>
        <w:rPr>
          <w:rFonts w:ascii="Calibri" w:hAnsi="Calibri"/>
          <w:sz w:val="22"/>
          <w:szCs w:val="22"/>
          <w:lang w:eastAsia="en-GB"/>
        </w:rPr>
      </w:pPr>
      <w:r>
        <w:t>5.2.1.3</w:t>
      </w:r>
      <w:r w:rsidRPr="00AA5ADF">
        <w:rPr>
          <w:rFonts w:ascii="Calibri" w:hAnsi="Calibri"/>
          <w:sz w:val="22"/>
          <w:szCs w:val="22"/>
          <w:lang w:eastAsia="en-GB"/>
        </w:rPr>
        <w:tab/>
      </w:r>
      <w:r>
        <w:t>Detailed Behaviour of the MTC-IWF</w:t>
      </w:r>
      <w:r>
        <w:tab/>
      </w:r>
      <w:r>
        <w:fldChar w:fldCharType="begin" w:fldLock="1"/>
      </w:r>
      <w:r>
        <w:instrText xml:space="preserve"> PAGEREF _Toc533202730 \h </w:instrText>
      </w:r>
      <w:r>
        <w:fldChar w:fldCharType="separate"/>
      </w:r>
      <w:r>
        <w:t>14</w:t>
      </w:r>
      <w:r>
        <w:fldChar w:fldCharType="end"/>
      </w:r>
    </w:p>
    <w:p w:rsidR="00D02BDC" w:rsidRPr="00AA5ADF" w:rsidRDefault="00D02BDC">
      <w:pPr>
        <w:pStyle w:val="TOC4"/>
        <w:rPr>
          <w:rFonts w:ascii="Calibri" w:hAnsi="Calibri"/>
          <w:sz w:val="22"/>
          <w:szCs w:val="22"/>
          <w:lang w:eastAsia="en-GB"/>
        </w:rPr>
      </w:pPr>
      <w:r>
        <w:t>5.2.1.4</w:t>
      </w:r>
      <w:r w:rsidRPr="00AA5ADF">
        <w:rPr>
          <w:rFonts w:ascii="Calibri" w:hAnsi="Calibri"/>
          <w:sz w:val="22"/>
          <w:szCs w:val="22"/>
          <w:lang w:eastAsia="en-GB"/>
        </w:rPr>
        <w:tab/>
      </w:r>
      <w:r>
        <w:t>Detailed Behaviour of the MTC-AAA</w:t>
      </w:r>
      <w:r>
        <w:tab/>
      </w:r>
      <w:r>
        <w:fldChar w:fldCharType="begin" w:fldLock="1"/>
      </w:r>
      <w:r>
        <w:instrText xml:space="preserve"> PAGEREF _Toc533202731 \h </w:instrText>
      </w:r>
      <w:r>
        <w:fldChar w:fldCharType="separate"/>
      </w:r>
      <w:r>
        <w:t>14</w:t>
      </w:r>
      <w:r>
        <w:fldChar w:fldCharType="end"/>
      </w:r>
    </w:p>
    <w:p w:rsidR="00D02BDC" w:rsidRPr="00AA5ADF" w:rsidRDefault="00D02BDC">
      <w:pPr>
        <w:pStyle w:val="TOC1"/>
        <w:rPr>
          <w:rFonts w:ascii="Calibri" w:hAnsi="Calibri"/>
          <w:szCs w:val="22"/>
          <w:lang w:eastAsia="en-GB"/>
        </w:rPr>
      </w:pPr>
      <w:r>
        <w:t>6</w:t>
      </w:r>
      <w:r w:rsidRPr="00AA5ADF">
        <w:rPr>
          <w:rFonts w:ascii="Calibri" w:hAnsi="Calibri"/>
          <w:szCs w:val="22"/>
          <w:lang w:eastAsia="en-GB"/>
        </w:rPr>
        <w:tab/>
      </w:r>
      <w:r>
        <w:t>Protocol Specification</w:t>
      </w:r>
      <w:r>
        <w:tab/>
      </w:r>
      <w:r>
        <w:fldChar w:fldCharType="begin" w:fldLock="1"/>
      </w:r>
      <w:r>
        <w:instrText xml:space="preserve"> PAGEREF _Toc533202732 \h </w:instrText>
      </w:r>
      <w:r>
        <w:fldChar w:fldCharType="separate"/>
      </w:r>
      <w:r>
        <w:t>15</w:t>
      </w:r>
      <w:r>
        <w:fldChar w:fldCharType="end"/>
      </w:r>
    </w:p>
    <w:p w:rsidR="00D02BDC" w:rsidRPr="00AA5ADF" w:rsidRDefault="00D02BDC">
      <w:pPr>
        <w:pStyle w:val="TOC2"/>
        <w:rPr>
          <w:rFonts w:ascii="Calibri" w:hAnsi="Calibri"/>
          <w:sz w:val="22"/>
          <w:szCs w:val="22"/>
          <w:lang w:eastAsia="en-GB"/>
        </w:rPr>
      </w:pPr>
      <w:r>
        <w:t>6.1</w:t>
      </w:r>
      <w:r w:rsidRPr="00AA5ADF">
        <w:rPr>
          <w:rFonts w:ascii="Calibri" w:hAnsi="Calibri"/>
          <w:sz w:val="22"/>
          <w:szCs w:val="22"/>
          <w:lang w:eastAsia="en-GB"/>
        </w:rPr>
        <w:tab/>
      </w:r>
      <w:r>
        <w:t>Introduction</w:t>
      </w:r>
      <w:r>
        <w:tab/>
      </w:r>
      <w:r>
        <w:fldChar w:fldCharType="begin" w:fldLock="1"/>
      </w:r>
      <w:r>
        <w:instrText xml:space="preserve"> PAGEREF _Toc533202733 \h </w:instrText>
      </w:r>
      <w:r>
        <w:fldChar w:fldCharType="separate"/>
      </w:r>
      <w:r>
        <w:t>15</w:t>
      </w:r>
      <w:r>
        <w:fldChar w:fldCharType="end"/>
      </w:r>
    </w:p>
    <w:p w:rsidR="00D02BDC" w:rsidRPr="00AA5ADF" w:rsidRDefault="00D02BDC">
      <w:pPr>
        <w:pStyle w:val="TOC3"/>
        <w:rPr>
          <w:rFonts w:ascii="Calibri" w:hAnsi="Calibri"/>
          <w:sz w:val="22"/>
          <w:szCs w:val="22"/>
          <w:lang w:eastAsia="en-GB"/>
        </w:rPr>
      </w:pPr>
      <w:r>
        <w:t>6.1.1</w:t>
      </w:r>
      <w:r w:rsidRPr="00AA5ADF">
        <w:rPr>
          <w:rFonts w:ascii="Calibri" w:hAnsi="Calibri"/>
          <w:sz w:val="22"/>
          <w:szCs w:val="22"/>
          <w:lang w:eastAsia="en-GB"/>
        </w:rPr>
        <w:tab/>
      </w:r>
      <w:r>
        <w:t>Use of Diameter Base Protocol</w:t>
      </w:r>
      <w:r>
        <w:tab/>
      </w:r>
      <w:r>
        <w:fldChar w:fldCharType="begin" w:fldLock="1"/>
      </w:r>
      <w:r>
        <w:instrText xml:space="preserve"> PAGEREF _Toc533202734 \h </w:instrText>
      </w:r>
      <w:r>
        <w:fldChar w:fldCharType="separate"/>
      </w:r>
      <w:r>
        <w:t>15</w:t>
      </w:r>
      <w:r>
        <w:fldChar w:fldCharType="end"/>
      </w:r>
    </w:p>
    <w:p w:rsidR="00D02BDC" w:rsidRPr="00AA5ADF" w:rsidRDefault="00D02BDC">
      <w:pPr>
        <w:pStyle w:val="TOC3"/>
        <w:rPr>
          <w:rFonts w:ascii="Calibri" w:hAnsi="Calibri"/>
          <w:sz w:val="22"/>
          <w:szCs w:val="22"/>
          <w:lang w:eastAsia="en-GB"/>
        </w:rPr>
      </w:pPr>
      <w:r>
        <w:t>6.1.2</w:t>
      </w:r>
      <w:r w:rsidRPr="00AA5ADF">
        <w:rPr>
          <w:rFonts w:ascii="Calibri" w:hAnsi="Calibri"/>
          <w:sz w:val="22"/>
          <w:szCs w:val="22"/>
          <w:lang w:eastAsia="en-GB"/>
        </w:rPr>
        <w:tab/>
      </w:r>
      <w:r>
        <w:t>Securing Diameter Messages</w:t>
      </w:r>
      <w:r>
        <w:tab/>
      </w:r>
      <w:r>
        <w:fldChar w:fldCharType="begin" w:fldLock="1"/>
      </w:r>
      <w:r>
        <w:instrText xml:space="preserve"> PAGEREF _Toc533202735 \h </w:instrText>
      </w:r>
      <w:r>
        <w:fldChar w:fldCharType="separate"/>
      </w:r>
      <w:r>
        <w:t>15</w:t>
      </w:r>
      <w:r>
        <w:fldChar w:fldCharType="end"/>
      </w:r>
    </w:p>
    <w:p w:rsidR="00D02BDC" w:rsidRPr="00AA5ADF" w:rsidRDefault="00D02BDC">
      <w:pPr>
        <w:pStyle w:val="TOC3"/>
        <w:rPr>
          <w:rFonts w:ascii="Calibri" w:hAnsi="Calibri"/>
          <w:sz w:val="22"/>
          <w:szCs w:val="22"/>
          <w:lang w:eastAsia="en-GB"/>
        </w:rPr>
      </w:pPr>
      <w:r>
        <w:t>6.1.3</w:t>
      </w:r>
      <w:r w:rsidRPr="00AA5ADF">
        <w:rPr>
          <w:rFonts w:ascii="Calibri" w:hAnsi="Calibri"/>
          <w:sz w:val="22"/>
          <w:szCs w:val="22"/>
          <w:lang w:eastAsia="en-GB"/>
        </w:rPr>
        <w:tab/>
      </w:r>
      <w:r>
        <w:t>Accounting Functionality</w:t>
      </w:r>
      <w:r>
        <w:tab/>
      </w:r>
      <w:r>
        <w:fldChar w:fldCharType="begin" w:fldLock="1"/>
      </w:r>
      <w:r>
        <w:instrText xml:space="preserve"> PAGEREF _Toc533202736 \h </w:instrText>
      </w:r>
      <w:r>
        <w:fldChar w:fldCharType="separate"/>
      </w:r>
      <w:r>
        <w:t>15</w:t>
      </w:r>
      <w:r>
        <w:fldChar w:fldCharType="end"/>
      </w:r>
    </w:p>
    <w:p w:rsidR="00D02BDC" w:rsidRPr="00AA5ADF" w:rsidRDefault="00D02BDC">
      <w:pPr>
        <w:pStyle w:val="TOC3"/>
        <w:rPr>
          <w:rFonts w:ascii="Calibri" w:hAnsi="Calibri"/>
          <w:sz w:val="22"/>
          <w:szCs w:val="22"/>
          <w:lang w:eastAsia="en-GB"/>
        </w:rPr>
      </w:pPr>
      <w:r>
        <w:t>6.1.4</w:t>
      </w:r>
      <w:r w:rsidRPr="00AA5ADF">
        <w:rPr>
          <w:rFonts w:ascii="Calibri" w:hAnsi="Calibri"/>
          <w:sz w:val="22"/>
          <w:szCs w:val="22"/>
          <w:lang w:eastAsia="en-GB"/>
        </w:rPr>
        <w:tab/>
      </w:r>
      <w:r>
        <w:t>Use of Sessions</w:t>
      </w:r>
      <w:r>
        <w:tab/>
      </w:r>
      <w:r>
        <w:fldChar w:fldCharType="begin" w:fldLock="1"/>
      </w:r>
      <w:r>
        <w:instrText xml:space="preserve"> PAGEREF _Toc533202737 \h </w:instrText>
      </w:r>
      <w:r>
        <w:fldChar w:fldCharType="separate"/>
      </w:r>
      <w:r>
        <w:t>15</w:t>
      </w:r>
      <w:r>
        <w:fldChar w:fldCharType="end"/>
      </w:r>
    </w:p>
    <w:p w:rsidR="00D02BDC" w:rsidRPr="00AA5ADF" w:rsidRDefault="00D02BDC">
      <w:pPr>
        <w:pStyle w:val="TOC3"/>
        <w:rPr>
          <w:rFonts w:ascii="Calibri" w:hAnsi="Calibri"/>
          <w:sz w:val="22"/>
          <w:szCs w:val="22"/>
          <w:lang w:eastAsia="en-GB"/>
        </w:rPr>
      </w:pPr>
      <w:r>
        <w:t>6.1.5</w:t>
      </w:r>
      <w:r w:rsidRPr="00AA5ADF">
        <w:rPr>
          <w:rFonts w:ascii="Calibri" w:hAnsi="Calibri"/>
          <w:sz w:val="22"/>
          <w:szCs w:val="22"/>
          <w:lang w:eastAsia="en-GB"/>
        </w:rPr>
        <w:tab/>
      </w:r>
      <w:r>
        <w:t>Transport Protocol</w:t>
      </w:r>
      <w:r>
        <w:tab/>
      </w:r>
      <w:r>
        <w:fldChar w:fldCharType="begin" w:fldLock="1"/>
      </w:r>
      <w:r>
        <w:instrText xml:space="preserve"> PAGEREF _Toc533202738 \h </w:instrText>
      </w:r>
      <w:r>
        <w:fldChar w:fldCharType="separate"/>
      </w:r>
      <w:r>
        <w:t>15</w:t>
      </w:r>
      <w:r>
        <w:fldChar w:fldCharType="end"/>
      </w:r>
    </w:p>
    <w:p w:rsidR="00D02BDC" w:rsidRPr="00AA5ADF" w:rsidRDefault="00D02BDC">
      <w:pPr>
        <w:pStyle w:val="TOC3"/>
        <w:rPr>
          <w:rFonts w:ascii="Calibri" w:hAnsi="Calibri"/>
          <w:sz w:val="22"/>
          <w:szCs w:val="22"/>
          <w:lang w:eastAsia="en-GB"/>
        </w:rPr>
      </w:pPr>
      <w:r>
        <w:t>6.1.6</w:t>
      </w:r>
      <w:r w:rsidRPr="00AA5ADF">
        <w:rPr>
          <w:rFonts w:ascii="Calibri" w:hAnsi="Calibri"/>
          <w:sz w:val="22"/>
          <w:szCs w:val="22"/>
          <w:lang w:eastAsia="en-GB"/>
        </w:rPr>
        <w:tab/>
      </w:r>
      <w:r>
        <w:t>Routing Considerations</w:t>
      </w:r>
      <w:r>
        <w:tab/>
      </w:r>
      <w:r>
        <w:fldChar w:fldCharType="begin" w:fldLock="1"/>
      </w:r>
      <w:r>
        <w:instrText xml:space="preserve"> PAGEREF _Toc533202739 \h </w:instrText>
      </w:r>
      <w:r>
        <w:fldChar w:fldCharType="separate"/>
      </w:r>
      <w:r>
        <w:t>15</w:t>
      </w:r>
      <w:r>
        <w:fldChar w:fldCharType="end"/>
      </w:r>
    </w:p>
    <w:p w:rsidR="00D02BDC" w:rsidRPr="00AA5ADF" w:rsidRDefault="00D02BDC">
      <w:pPr>
        <w:pStyle w:val="TOC3"/>
        <w:rPr>
          <w:rFonts w:ascii="Calibri" w:hAnsi="Calibri"/>
          <w:sz w:val="22"/>
          <w:szCs w:val="22"/>
          <w:lang w:eastAsia="en-GB"/>
        </w:rPr>
      </w:pPr>
      <w:r>
        <w:t>6.1.7</w:t>
      </w:r>
      <w:r w:rsidRPr="00AA5ADF">
        <w:rPr>
          <w:rFonts w:ascii="Calibri" w:hAnsi="Calibri"/>
          <w:sz w:val="22"/>
          <w:szCs w:val="22"/>
          <w:lang w:eastAsia="en-GB"/>
        </w:rPr>
        <w:tab/>
      </w:r>
      <w:r>
        <w:t>Advertising Application Support</w:t>
      </w:r>
      <w:r>
        <w:tab/>
      </w:r>
      <w:r>
        <w:fldChar w:fldCharType="begin" w:fldLock="1"/>
      </w:r>
      <w:r>
        <w:instrText xml:space="preserve"> PAGEREF _Toc533202740 \h </w:instrText>
      </w:r>
      <w:r>
        <w:fldChar w:fldCharType="separate"/>
      </w:r>
      <w:r>
        <w:t>16</w:t>
      </w:r>
      <w:r>
        <w:fldChar w:fldCharType="end"/>
      </w:r>
    </w:p>
    <w:p w:rsidR="00D02BDC" w:rsidRPr="00AA5ADF" w:rsidRDefault="00D02BDC">
      <w:pPr>
        <w:pStyle w:val="TOC3"/>
        <w:rPr>
          <w:rFonts w:ascii="Calibri" w:hAnsi="Calibri"/>
          <w:sz w:val="22"/>
          <w:szCs w:val="22"/>
          <w:lang w:eastAsia="en-GB"/>
        </w:rPr>
      </w:pPr>
      <w:r>
        <w:t>6.1.8</w:t>
      </w:r>
      <w:r w:rsidRPr="00AA5ADF">
        <w:rPr>
          <w:rFonts w:ascii="Calibri" w:hAnsi="Calibri"/>
          <w:sz w:val="22"/>
          <w:szCs w:val="22"/>
          <w:lang w:eastAsia="en-GB"/>
        </w:rPr>
        <w:tab/>
      </w:r>
      <w:r>
        <w:t>Diameter Application Identifier</w:t>
      </w:r>
      <w:r>
        <w:tab/>
      </w:r>
      <w:r>
        <w:fldChar w:fldCharType="begin" w:fldLock="1"/>
      </w:r>
      <w:r>
        <w:instrText xml:space="preserve"> PAGEREF _Toc533202741 \h </w:instrText>
      </w:r>
      <w:r>
        <w:fldChar w:fldCharType="separate"/>
      </w:r>
      <w:r>
        <w:t>16</w:t>
      </w:r>
      <w:r>
        <w:fldChar w:fldCharType="end"/>
      </w:r>
    </w:p>
    <w:p w:rsidR="00D02BDC" w:rsidRPr="00AA5ADF" w:rsidRDefault="00D02BDC">
      <w:pPr>
        <w:pStyle w:val="TOC3"/>
        <w:rPr>
          <w:rFonts w:ascii="Calibri" w:hAnsi="Calibri"/>
          <w:sz w:val="22"/>
          <w:szCs w:val="22"/>
          <w:lang w:eastAsia="en-GB"/>
        </w:rPr>
      </w:pPr>
      <w:r>
        <w:t>6.1.9</w:t>
      </w:r>
      <w:r w:rsidRPr="00AA5ADF">
        <w:rPr>
          <w:rFonts w:ascii="Calibri" w:hAnsi="Calibri"/>
          <w:sz w:val="22"/>
          <w:szCs w:val="22"/>
          <w:lang w:eastAsia="en-GB"/>
        </w:rPr>
        <w:tab/>
      </w:r>
      <w:r>
        <w:t>Use of the Supported-Features AVP</w:t>
      </w:r>
      <w:r>
        <w:tab/>
      </w:r>
      <w:r>
        <w:fldChar w:fldCharType="begin" w:fldLock="1"/>
      </w:r>
      <w:r>
        <w:instrText xml:space="preserve"> PAGEREF _Toc533202742 \h </w:instrText>
      </w:r>
      <w:r>
        <w:fldChar w:fldCharType="separate"/>
      </w:r>
      <w:r>
        <w:t>16</w:t>
      </w:r>
      <w:r>
        <w:fldChar w:fldCharType="end"/>
      </w:r>
    </w:p>
    <w:p w:rsidR="00D02BDC" w:rsidRPr="00AA5ADF" w:rsidRDefault="00D02BDC">
      <w:pPr>
        <w:pStyle w:val="TOC3"/>
        <w:rPr>
          <w:rFonts w:ascii="Calibri" w:hAnsi="Calibri"/>
          <w:sz w:val="22"/>
          <w:szCs w:val="22"/>
          <w:lang w:eastAsia="en-GB"/>
        </w:rPr>
      </w:pPr>
      <w:r>
        <w:t>6.1.10</w:t>
      </w:r>
      <w:r w:rsidRPr="00AA5ADF">
        <w:rPr>
          <w:rFonts w:ascii="Calibri" w:hAnsi="Calibri"/>
          <w:sz w:val="22"/>
          <w:szCs w:val="22"/>
          <w:lang w:eastAsia="en-GB"/>
        </w:rPr>
        <w:tab/>
      </w:r>
      <w:r>
        <w:t>User Identity to HSS resolution</w:t>
      </w:r>
      <w:r>
        <w:tab/>
      </w:r>
      <w:r>
        <w:fldChar w:fldCharType="begin" w:fldLock="1"/>
      </w:r>
      <w:r>
        <w:instrText xml:space="preserve"> PAGEREF _Toc533202743 \h </w:instrText>
      </w:r>
      <w:r>
        <w:fldChar w:fldCharType="separate"/>
      </w:r>
      <w:r>
        <w:t>16</w:t>
      </w:r>
      <w:r>
        <w:fldChar w:fldCharType="end"/>
      </w:r>
    </w:p>
    <w:p w:rsidR="00D02BDC" w:rsidRPr="00AA5ADF" w:rsidRDefault="00D02BDC">
      <w:pPr>
        <w:pStyle w:val="TOC2"/>
        <w:rPr>
          <w:rFonts w:ascii="Calibri" w:hAnsi="Calibri"/>
          <w:sz w:val="22"/>
          <w:szCs w:val="22"/>
          <w:lang w:eastAsia="en-GB"/>
        </w:rPr>
      </w:pPr>
      <w:r>
        <w:t>6.2</w:t>
      </w:r>
      <w:r w:rsidRPr="00AA5ADF">
        <w:rPr>
          <w:rFonts w:ascii="Calibri" w:hAnsi="Calibri"/>
          <w:sz w:val="22"/>
          <w:szCs w:val="22"/>
          <w:lang w:eastAsia="en-GB"/>
        </w:rPr>
        <w:tab/>
      </w:r>
      <w:r>
        <w:t>Commands</w:t>
      </w:r>
      <w:r>
        <w:tab/>
      </w:r>
      <w:r>
        <w:fldChar w:fldCharType="begin" w:fldLock="1"/>
      </w:r>
      <w:r>
        <w:instrText xml:space="preserve"> PAGEREF _Toc533202744 \h </w:instrText>
      </w:r>
      <w:r>
        <w:fldChar w:fldCharType="separate"/>
      </w:r>
      <w:r>
        <w:t>17</w:t>
      </w:r>
      <w:r>
        <w:fldChar w:fldCharType="end"/>
      </w:r>
    </w:p>
    <w:p w:rsidR="00D02BDC" w:rsidRPr="00AA5ADF" w:rsidRDefault="00D02BDC">
      <w:pPr>
        <w:pStyle w:val="TOC3"/>
        <w:rPr>
          <w:rFonts w:ascii="Calibri" w:hAnsi="Calibri"/>
          <w:sz w:val="22"/>
          <w:szCs w:val="22"/>
          <w:lang w:eastAsia="en-GB"/>
        </w:rPr>
      </w:pPr>
      <w:r>
        <w:t>6.2.1</w:t>
      </w:r>
      <w:r w:rsidRPr="00AA5ADF">
        <w:rPr>
          <w:rFonts w:ascii="Calibri" w:hAnsi="Calibri"/>
          <w:sz w:val="22"/>
          <w:szCs w:val="22"/>
          <w:lang w:eastAsia="en-GB"/>
        </w:rPr>
        <w:tab/>
      </w:r>
      <w:r>
        <w:rPr>
          <w:lang w:eastAsia="zh-CN"/>
        </w:rPr>
        <w:t>Introduction</w:t>
      </w:r>
      <w:r>
        <w:tab/>
      </w:r>
      <w:r>
        <w:fldChar w:fldCharType="begin" w:fldLock="1"/>
      </w:r>
      <w:r>
        <w:instrText xml:space="preserve"> PAGEREF _Toc533202745 \h </w:instrText>
      </w:r>
      <w:r>
        <w:fldChar w:fldCharType="separate"/>
      </w:r>
      <w:r>
        <w:t>17</w:t>
      </w:r>
      <w:r>
        <w:fldChar w:fldCharType="end"/>
      </w:r>
    </w:p>
    <w:p w:rsidR="00D02BDC" w:rsidRPr="00AA5ADF" w:rsidRDefault="00D02BDC">
      <w:pPr>
        <w:pStyle w:val="TOC3"/>
        <w:rPr>
          <w:rFonts w:ascii="Calibri" w:hAnsi="Calibri"/>
          <w:sz w:val="22"/>
          <w:szCs w:val="22"/>
          <w:lang w:eastAsia="en-GB"/>
        </w:rPr>
      </w:pPr>
      <w:r>
        <w:t>6.2.2</w:t>
      </w:r>
      <w:r w:rsidRPr="00AA5ADF">
        <w:rPr>
          <w:rFonts w:ascii="Calibri" w:hAnsi="Calibri"/>
          <w:sz w:val="22"/>
          <w:szCs w:val="22"/>
          <w:lang w:eastAsia="en-GB"/>
        </w:rPr>
        <w:tab/>
      </w:r>
      <w:r>
        <w:t>Command-Code values</w:t>
      </w:r>
      <w:r>
        <w:tab/>
      </w:r>
      <w:r>
        <w:fldChar w:fldCharType="begin" w:fldLock="1"/>
      </w:r>
      <w:r>
        <w:instrText xml:space="preserve"> PAGEREF _Toc533202746 \h </w:instrText>
      </w:r>
      <w:r>
        <w:fldChar w:fldCharType="separate"/>
      </w:r>
      <w:r>
        <w:t>17</w:t>
      </w:r>
      <w:r>
        <w:fldChar w:fldCharType="end"/>
      </w:r>
    </w:p>
    <w:p w:rsidR="00D02BDC" w:rsidRPr="00AA5ADF" w:rsidRDefault="00D02BDC">
      <w:pPr>
        <w:pStyle w:val="TOC3"/>
        <w:rPr>
          <w:rFonts w:ascii="Calibri" w:hAnsi="Calibri"/>
          <w:sz w:val="22"/>
          <w:szCs w:val="22"/>
          <w:lang w:eastAsia="en-GB"/>
        </w:rPr>
      </w:pPr>
      <w:r>
        <w:t>6.2.3</w:t>
      </w:r>
      <w:r w:rsidRPr="00AA5ADF">
        <w:rPr>
          <w:rFonts w:ascii="Calibri" w:hAnsi="Calibri"/>
          <w:sz w:val="22"/>
          <w:szCs w:val="22"/>
          <w:lang w:eastAsia="en-GB"/>
        </w:rPr>
        <w:tab/>
      </w:r>
      <w:r>
        <w:t>Subscriber-Information-Request (SIR) Command</w:t>
      </w:r>
      <w:r>
        <w:tab/>
      </w:r>
      <w:r>
        <w:fldChar w:fldCharType="begin" w:fldLock="1"/>
      </w:r>
      <w:r>
        <w:instrText xml:space="preserve"> PAGEREF _Toc533202747 \h </w:instrText>
      </w:r>
      <w:r>
        <w:fldChar w:fldCharType="separate"/>
      </w:r>
      <w:r>
        <w:t>17</w:t>
      </w:r>
      <w:r>
        <w:fldChar w:fldCharType="end"/>
      </w:r>
    </w:p>
    <w:p w:rsidR="00D02BDC" w:rsidRPr="00AA5ADF" w:rsidRDefault="00D02BDC">
      <w:pPr>
        <w:pStyle w:val="TOC3"/>
        <w:rPr>
          <w:rFonts w:ascii="Calibri" w:hAnsi="Calibri"/>
          <w:sz w:val="22"/>
          <w:szCs w:val="22"/>
          <w:lang w:eastAsia="en-GB"/>
        </w:rPr>
      </w:pPr>
      <w:r>
        <w:t>6.2.4</w:t>
      </w:r>
      <w:r w:rsidRPr="00AA5ADF">
        <w:rPr>
          <w:rFonts w:ascii="Calibri" w:hAnsi="Calibri"/>
          <w:sz w:val="22"/>
          <w:szCs w:val="22"/>
          <w:lang w:eastAsia="en-GB"/>
        </w:rPr>
        <w:tab/>
      </w:r>
      <w:r>
        <w:t>Subscriber-Information-Answer (SIA) Command</w:t>
      </w:r>
      <w:r>
        <w:tab/>
      </w:r>
      <w:r>
        <w:fldChar w:fldCharType="begin" w:fldLock="1"/>
      </w:r>
      <w:r>
        <w:instrText xml:space="preserve"> PAGEREF _Toc533202748 \h </w:instrText>
      </w:r>
      <w:r>
        <w:fldChar w:fldCharType="separate"/>
      </w:r>
      <w:r>
        <w:t>18</w:t>
      </w:r>
      <w:r>
        <w:fldChar w:fldCharType="end"/>
      </w:r>
    </w:p>
    <w:p w:rsidR="00D02BDC" w:rsidRPr="00AA5ADF" w:rsidRDefault="00D02BDC">
      <w:pPr>
        <w:pStyle w:val="TOC2"/>
        <w:rPr>
          <w:rFonts w:ascii="Calibri" w:hAnsi="Calibri"/>
          <w:sz w:val="22"/>
          <w:szCs w:val="22"/>
          <w:lang w:eastAsia="en-GB"/>
        </w:rPr>
      </w:pPr>
      <w:r>
        <w:t>6.3</w:t>
      </w:r>
      <w:r w:rsidRPr="00AA5ADF">
        <w:rPr>
          <w:rFonts w:ascii="Calibri" w:hAnsi="Calibri"/>
          <w:sz w:val="22"/>
          <w:szCs w:val="22"/>
          <w:lang w:eastAsia="en-GB"/>
        </w:rPr>
        <w:tab/>
      </w:r>
      <w:r>
        <w:t>Result-Code AVP and Experimental-Result AVP Values</w:t>
      </w:r>
      <w:r>
        <w:tab/>
      </w:r>
      <w:r>
        <w:fldChar w:fldCharType="begin" w:fldLock="1"/>
      </w:r>
      <w:r>
        <w:instrText xml:space="preserve"> PAGEREF _Toc533202749 \h </w:instrText>
      </w:r>
      <w:r>
        <w:fldChar w:fldCharType="separate"/>
      </w:r>
      <w:r>
        <w:t>18</w:t>
      </w:r>
      <w:r>
        <w:fldChar w:fldCharType="end"/>
      </w:r>
    </w:p>
    <w:p w:rsidR="00D02BDC" w:rsidRPr="00AA5ADF" w:rsidRDefault="00D02BDC">
      <w:pPr>
        <w:pStyle w:val="TOC3"/>
        <w:rPr>
          <w:rFonts w:ascii="Calibri" w:hAnsi="Calibri"/>
          <w:sz w:val="22"/>
          <w:szCs w:val="22"/>
          <w:lang w:eastAsia="en-GB"/>
        </w:rPr>
      </w:pPr>
      <w:r>
        <w:t>6.3.1</w:t>
      </w:r>
      <w:r w:rsidRPr="00AA5ADF">
        <w:rPr>
          <w:rFonts w:ascii="Calibri" w:hAnsi="Calibri"/>
          <w:sz w:val="22"/>
          <w:szCs w:val="22"/>
          <w:lang w:eastAsia="en-GB"/>
        </w:rPr>
        <w:tab/>
      </w:r>
      <w:r>
        <w:t>General</w:t>
      </w:r>
      <w:r>
        <w:tab/>
      </w:r>
      <w:r>
        <w:fldChar w:fldCharType="begin" w:fldLock="1"/>
      </w:r>
      <w:r>
        <w:instrText xml:space="preserve"> PAGEREF _Toc533202750 \h </w:instrText>
      </w:r>
      <w:r>
        <w:fldChar w:fldCharType="separate"/>
      </w:r>
      <w:r>
        <w:t>18</w:t>
      </w:r>
      <w:r>
        <w:fldChar w:fldCharType="end"/>
      </w:r>
    </w:p>
    <w:p w:rsidR="00D02BDC" w:rsidRPr="00AA5ADF" w:rsidRDefault="00D02BDC">
      <w:pPr>
        <w:pStyle w:val="TOC3"/>
        <w:rPr>
          <w:rFonts w:ascii="Calibri" w:hAnsi="Calibri"/>
          <w:sz w:val="22"/>
          <w:szCs w:val="22"/>
          <w:lang w:eastAsia="en-GB"/>
        </w:rPr>
      </w:pPr>
      <w:r>
        <w:t>6.3.2</w:t>
      </w:r>
      <w:r w:rsidRPr="00AA5ADF">
        <w:rPr>
          <w:rFonts w:ascii="Calibri" w:hAnsi="Calibri"/>
          <w:sz w:val="22"/>
          <w:szCs w:val="22"/>
          <w:lang w:eastAsia="en-GB"/>
        </w:rPr>
        <w:tab/>
      </w:r>
      <w:r>
        <w:t>Success</w:t>
      </w:r>
      <w:r>
        <w:tab/>
      </w:r>
      <w:r>
        <w:fldChar w:fldCharType="begin" w:fldLock="1"/>
      </w:r>
      <w:r>
        <w:instrText xml:space="preserve"> PAGEREF _Toc533202751 \h </w:instrText>
      </w:r>
      <w:r>
        <w:fldChar w:fldCharType="separate"/>
      </w:r>
      <w:r>
        <w:t>18</w:t>
      </w:r>
      <w:r>
        <w:fldChar w:fldCharType="end"/>
      </w:r>
    </w:p>
    <w:p w:rsidR="00D02BDC" w:rsidRPr="00AA5ADF" w:rsidRDefault="00D02BDC">
      <w:pPr>
        <w:pStyle w:val="TOC3"/>
        <w:rPr>
          <w:rFonts w:ascii="Calibri" w:hAnsi="Calibri"/>
          <w:sz w:val="22"/>
          <w:szCs w:val="22"/>
          <w:lang w:eastAsia="en-GB"/>
        </w:rPr>
      </w:pPr>
      <w:r>
        <w:t>6.3.3</w:t>
      </w:r>
      <w:r w:rsidRPr="00AA5ADF">
        <w:rPr>
          <w:rFonts w:ascii="Calibri" w:hAnsi="Calibri"/>
          <w:sz w:val="22"/>
          <w:szCs w:val="22"/>
          <w:lang w:eastAsia="en-GB"/>
        </w:rPr>
        <w:tab/>
      </w:r>
      <w:r>
        <w:rPr>
          <w:lang w:eastAsia="zh-CN"/>
        </w:rPr>
        <w:t>Permanent Failures</w:t>
      </w:r>
      <w:r>
        <w:tab/>
      </w:r>
      <w:r>
        <w:fldChar w:fldCharType="begin" w:fldLock="1"/>
      </w:r>
      <w:r>
        <w:instrText xml:space="preserve"> PAGEREF _Toc533202752 \h </w:instrText>
      </w:r>
      <w:r>
        <w:fldChar w:fldCharType="separate"/>
      </w:r>
      <w:r>
        <w:t>18</w:t>
      </w:r>
      <w:r>
        <w:fldChar w:fldCharType="end"/>
      </w:r>
    </w:p>
    <w:p w:rsidR="00D02BDC" w:rsidRPr="00AA5ADF" w:rsidRDefault="00D02BDC">
      <w:pPr>
        <w:pStyle w:val="TOC4"/>
        <w:rPr>
          <w:rFonts w:ascii="Calibri" w:hAnsi="Calibri"/>
          <w:sz w:val="22"/>
          <w:szCs w:val="22"/>
          <w:lang w:eastAsia="en-GB"/>
        </w:rPr>
      </w:pPr>
      <w:r>
        <w:t>6.3.3.1</w:t>
      </w:r>
      <w:r w:rsidRPr="00AA5ADF">
        <w:rPr>
          <w:rFonts w:ascii="Calibri" w:hAnsi="Calibri"/>
          <w:sz w:val="22"/>
          <w:szCs w:val="22"/>
          <w:lang w:eastAsia="en-GB"/>
        </w:rPr>
        <w:tab/>
      </w:r>
      <w:r>
        <w:t>DIAMETER_ERROR_USER_UNKNOWN (5001)</w:t>
      </w:r>
      <w:r>
        <w:tab/>
      </w:r>
      <w:r>
        <w:fldChar w:fldCharType="begin" w:fldLock="1"/>
      </w:r>
      <w:r>
        <w:instrText xml:space="preserve"> PAGEREF _Toc533202753 \h </w:instrText>
      </w:r>
      <w:r>
        <w:fldChar w:fldCharType="separate"/>
      </w:r>
      <w:r>
        <w:t>18</w:t>
      </w:r>
      <w:r>
        <w:fldChar w:fldCharType="end"/>
      </w:r>
    </w:p>
    <w:p w:rsidR="00D02BDC" w:rsidRPr="00AA5ADF" w:rsidRDefault="00D02BDC">
      <w:pPr>
        <w:pStyle w:val="TOC4"/>
        <w:rPr>
          <w:rFonts w:ascii="Calibri" w:hAnsi="Calibri"/>
          <w:sz w:val="22"/>
          <w:szCs w:val="22"/>
          <w:lang w:eastAsia="en-GB"/>
        </w:rPr>
      </w:pPr>
      <w:r>
        <w:t>6.3.3.2</w:t>
      </w:r>
      <w:r w:rsidRPr="00AA5ADF">
        <w:rPr>
          <w:rFonts w:ascii="Calibri" w:hAnsi="Calibri"/>
          <w:sz w:val="22"/>
          <w:szCs w:val="22"/>
          <w:lang w:eastAsia="en-GB"/>
        </w:rPr>
        <w:tab/>
      </w:r>
      <w:r>
        <w:t>DIAMETER_ERROR_UNAUTHORIZED_REQUESTING_ENTITY (5510)</w:t>
      </w:r>
      <w:r>
        <w:tab/>
      </w:r>
      <w:r>
        <w:fldChar w:fldCharType="begin" w:fldLock="1"/>
      </w:r>
      <w:r>
        <w:instrText xml:space="preserve"> PAGEREF _Toc533202754 \h </w:instrText>
      </w:r>
      <w:r>
        <w:fldChar w:fldCharType="separate"/>
      </w:r>
      <w:r>
        <w:t>18</w:t>
      </w:r>
      <w:r>
        <w:fldChar w:fldCharType="end"/>
      </w:r>
    </w:p>
    <w:p w:rsidR="00D02BDC" w:rsidRPr="00AA5ADF" w:rsidRDefault="00D02BDC">
      <w:pPr>
        <w:pStyle w:val="TOC4"/>
        <w:rPr>
          <w:rFonts w:ascii="Calibri" w:hAnsi="Calibri"/>
          <w:sz w:val="22"/>
          <w:szCs w:val="22"/>
          <w:lang w:eastAsia="en-GB"/>
        </w:rPr>
      </w:pPr>
      <w:r>
        <w:t>6.3.3.3</w:t>
      </w:r>
      <w:r w:rsidRPr="00AA5ADF">
        <w:rPr>
          <w:rFonts w:ascii="Calibri" w:hAnsi="Calibri"/>
          <w:sz w:val="22"/>
          <w:szCs w:val="22"/>
          <w:lang w:eastAsia="en-GB"/>
        </w:rPr>
        <w:tab/>
      </w:r>
      <w:r>
        <w:t>DIAMETER_ERROR_UNAUTHORIZED_SERVICE (5511)</w:t>
      </w:r>
      <w:r>
        <w:tab/>
      </w:r>
      <w:r>
        <w:fldChar w:fldCharType="begin" w:fldLock="1"/>
      </w:r>
      <w:r>
        <w:instrText xml:space="preserve"> PAGEREF _Toc533202755 \h </w:instrText>
      </w:r>
      <w:r>
        <w:fldChar w:fldCharType="separate"/>
      </w:r>
      <w:r>
        <w:t>19</w:t>
      </w:r>
      <w:r>
        <w:fldChar w:fldCharType="end"/>
      </w:r>
    </w:p>
    <w:p w:rsidR="00D02BDC" w:rsidRPr="00AA5ADF" w:rsidRDefault="00D02BDC">
      <w:pPr>
        <w:pStyle w:val="TOC2"/>
        <w:rPr>
          <w:rFonts w:ascii="Calibri" w:hAnsi="Calibri"/>
          <w:sz w:val="22"/>
          <w:szCs w:val="22"/>
          <w:lang w:eastAsia="en-GB"/>
        </w:rPr>
      </w:pPr>
      <w:r>
        <w:t>6.4</w:t>
      </w:r>
      <w:r w:rsidRPr="00AA5ADF">
        <w:rPr>
          <w:rFonts w:ascii="Calibri" w:hAnsi="Calibri"/>
          <w:sz w:val="22"/>
          <w:szCs w:val="22"/>
          <w:lang w:eastAsia="en-GB"/>
        </w:rPr>
        <w:tab/>
      </w:r>
      <w:r>
        <w:t>AVPs</w:t>
      </w:r>
      <w:r>
        <w:tab/>
      </w:r>
      <w:r>
        <w:fldChar w:fldCharType="begin" w:fldLock="1"/>
      </w:r>
      <w:r>
        <w:instrText xml:space="preserve"> PAGEREF _Toc533202756 \h </w:instrText>
      </w:r>
      <w:r>
        <w:fldChar w:fldCharType="separate"/>
      </w:r>
      <w:r>
        <w:t>19</w:t>
      </w:r>
      <w:r>
        <w:fldChar w:fldCharType="end"/>
      </w:r>
    </w:p>
    <w:p w:rsidR="00D02BDC" w:rsidRPr="00AA5ADF" w:rsidRDefault="00D02BDC">
      <w:pPr>
        <w:pStyle w:val="TOC3"/>
        <w:rPr>
          <w:rFonts w:ascii="Calibri" w:hAnsi="Calibri"/>
          <w:sz w:val="22"/>
          <w:szCs w:val="22"/>
          <w:lang w:eastAsia="en-GB"/>
        </w:rPr>
      </w:pPr>
      <w:r>
        <w:t>6.4.1</w:t>
      </w:r>
      <w:r w:rsidRPr="00AA5ADF">
        <w:rPr>
          <w:rFonts w:ascii="Calibri" w:hAnsi="Calibri"/>
          <w:sz w:val="22"/>
          <w:szCs w:val="22"/>
          <w:lang w:eastAsia="en-GB"/>
        </w:rPr>
        <w:tab/>
      </w:r>
      <w:r>
        <w:t>General</w:t>
      </w:r>
      <w:r>
        <w:tab/>
      </w:r>
      <w:r>
        <w:fldChar w:fldCharType="begin" w:fldLock="1"/>
      </w:r>
      <w:r>
        <w:instrText xml:space="preserve"> PAGEREF _Toc533202757 \h </w:instrText>
      </w:r>
      <w:r>
        <w:fldChar w:fldCharType="separate"/>
      </w:r>
      <w:r>
        <w:t>19</w:t>
      </w:r>
      <w:r>
        <w:fldChar w:fldCharType="end"/>
      </w:r>
    </w:p>
    <w:p w:rsidR="00D02BDC" w:rsidRPr="00AA5ADF" w:rsidRDefault="00D02BDC">
      <w:pPr>
        <w:pStyle w:val="TOC3"/>
        <w:rPr>
          <w:rFonts w:ascii="Calibri" w:hAnsi="Calibri"/>
          <w:sz w:val="22"/>
          <w:szCs w:val="22"/>
          <w:lang w:eastAsia="en-GB"/>
        </w:rPr>
      </w:pPr>
      <w:r>
        <w:t>6.4.2</w:t>
      </w:r>
      <w:r w:rsidRPr="00AA5ADF">
        <w:rPr>
          <w:rFonts w:ascii="Calibri" w:hAnsi="Calibri"/>
          <w:sz w:val="22"/>
          <w:szCs w:val="22"/>
          <w:lang w:eastAsia="en-GB"/>
        </w:rPr>
        <w:tab/>
      </w:r>
      <w:r>
        <w:t>User-Identifier</w:t>
      </w:r>
      <w:r>
        <w:tab/>
      </w:r>
      <w:r>
        <w:fldChar w:fldCharType="begin" w:fldLock="1"/>
      </w:r>
      <w:r>
        <w:instrText xml:space="preserve"> PAGEREF _Toc533202758 \h </w:instrText>
      </w:r>
      <w:r>
        <w:fldChar w:fldCharType="separate"/>
      </w:r>
      <w:r>
        <w:t>20</w:t>
      </w:r>
      <w:r>
        <w:fldChar w:fldCharType="end"/>
      </w:r>
    </w:p>
    <w:p w:rsidR="00D02BDC" w:rsidRPr="00AA5ADF" w:rsidRDefault="00D02BDC">
      <w:pPr>
        <w:pStyle w:val="TOC3"/>
        <w:rPr>
          <w:rFonts w:ascii="Calibri" w:hAnsi="Calibri"/>
          <w:sz w:val="22"/>
          <w:szCs w:val="22"/>
          <w:lang w:eastAsia="en-GB"/>
        </w:rPr>
      </w:pPr>
      <w:r>
        <w:t>6.4.3</w:t>
      </w:r>
      <w:r w:rsidRPr="00AA5ADF">
        <w:rPr>
          <w:rFonts w:ascii="Calibri" w:hAnsi="Calibri"/>
          <w:sz w:val="22"/>
          <w:szCs w:val="22"/>
          <w:lang w:eastAsia="en-GB"/>
        </w:rPr>
        <w:tab/>
      </w:r>
      <w:r>
        <w:t>Service-ID</w:t>
      </w:r>
      <w:r>
        <w:tab/>
      </w:r>
      <w:r>
        <w:fldChar w:fldCharType="begin" w:fldLock="1"/>
      </w:r>
      <w:r>
        <w:instrText xml:space="preserve"> PAGEREF _Toc533202759 \h </w:instrText>
      </w:r>
      <w:r>
        <w:fldChar w:fldCharType="separate"/>
      </w:r>
      <w:r>
        <w:t>20</w:t>
      </w:r>
      <w:r>
        <w:fldChar w:fldCharType="end"/>
      </w:r>
    </w:p>
    <w:p w:rsidR="00D02BDC" w:rsidRPr="00AA5ADF" w:rsidRDefault="00D02BDC">
      <w:pPr>
        <w:pStyle w:val="TOC3"/>
        <w:rPr>
          <w:rFonts w:ascii="Calibri" w:hAnsi="Calibri"/>
          <w:sz w:val="22"/>
          <w:szCs w:val="22"/>
          <w:lang w:eastAsia="en-GB"/>
        </w:rPr>
      </w:pPr>
      <w:r>
        <w:t>6.4.4</w:t>
      </w:r>
      <w:r w:rsidRPr="00AA5ADF">
        <w:rPr>
          <w:rFonts w:ascii="Calibri" w:hAnsi="Calibri"/>
          <w:sz w:val="22"/>
          <w:szCs w:val="22"/>
          <w:lang w:eastAsia="en-GB"/>
        </w:rPr>
        <w:tab/>
      </w:r>
      <w:r>
        <w:t>SCS-Identity</w:t>
      </w:r>
      <w:r>
        <w:tab/>
      </w:r>
      <w:r>
        <w:fldChar w:fldCharType="begin" w:fldLock="1"/>
      </w:r>
      <w:r>
        <w:instrText xml:space="preserve"> PAGEREF _Toc533202760 \h </w:instrText>
      </w:r>
      <w:r>
        <w:fldChar w:fldCharType="separate"/>
      </w:r>
      <w:r>
        <w:t>20</w:t>
      </w:r>
      <w:r>
        <w:fldChar w:fldCharType="end"/>
      </w:r>
    </w:p>
    <w:p w:rsidR="00D02BDC" w:rsidRPr="00AA5ADF" w:rsidRDefault="00D02BDC">
      <w:pPr>
        <w:pStyle w:val="TOC3"/>
        <w:rPr>
          <w:rFonts w:ascii="Calibri" w:hAnsi="Calibri"/>
          <w:sz w:val="22"/>
          <w:szCs w:val="22"/>
          <w:lang w:eastAsia="en-GB"/>
        </w:rPr>
      </w:pPr>
      <w:r>
        <w:t>6.4.5</w:t>
      </w:r>
      <w:r w:rsidRPr="00AA5ADF">
        <w:rPr>
          <w:rFonts w:ascii="Calibri" w:hAnsi="Calibri"/>
          <w:sz w:val="22"/>
          <w:szCs w:val="22"/>
          <w:lang w:eastAsia="en-GB"/>
        </w:rPr>
        <w:tab/>
      </w:r>
      <w:r>
        <w:t>Service-Parameters</w:t>
      </w:r>
      <w:r>
        <w:tab/>
      </w:r>
      <w:r>
        <w:fldChar w:fldCharType="begin" w:fldLock="1"/>
      </w:r>
      <w:r>
        <w:instrText xml:space="preserve"> PAGEREF _Toc533202761 \h </w:instrText>
      </w:r>
      <w:r>
        <w:fldChar w:fldCharType="separate"/>
      </w:r>
      <w:r>
        <w:t>21</w:t>
      </w:r>
      <w:r>
        <w:fldChar w:fldCharType="end"/>
      </w:r>
    </w:p>
    <w:p w:rsidR="00D02BDC" w:rsidRPr="00AA5ADF" w:rsidRDefault="00D02BDC">
      <w:pPr>
        <w:pStyle w:val="TOC3"/>
        <w:rPr>
          <w:rFonts w:ascii="Calibri" w:hAnsi="Calibri"/>
          <w:sz w:val="22"/>
          <w:szCs w:val="22"/>
          <w:lang w:eastAsia="en-GB"/>
        </w:rPr>
      </w:pPr>
      <w:r>
        <w:t>6.4.6</w:t>
      </w:r>
      <w:r w:rsidRPr="00AA5ADF">
        <w:rPr>
          <w:rFonts w:ascii="Calibri" w:hAnsi="Calibri"/>
          <w:sz w:val="22"/>
          <w:szCs w:val="22"/>
          <w:lang w:eastAsia="en-GB"/>
        </w:rPr>
        <w:tab/>
      </w:r>
      <w:r>
        <w:t>T4-Parameters</w:t>
      </w:r>
      <w:r>
        <w:tab/>
      </w:r>
      <w:r>
        <w:fldChar w:fldCharType="begin" w:fldLock="1"/>
      </w:r>
      <w:r>
        <w:instrText xml:space="preserve"> PAGEREF _Toc533202762 \h </w:instrText>
      </w:r>
      <w:r>
        <w:fldChar w:fldCharType="separate"/>
      </w:r>
      <w:r>
        <w:t>21</w:t>
      </w:r>
      <w:r>
        <w:fldChar w:fldCharType="end"/>
      </w:r>
    </w:p>
    <w:p w:rsidR="00D02BDC" w:rsidRPr="00AA5ADF" w:rsidRDefault="00D02BDC">
      <w:pPr>
        <w:pStyle w:val="TOC3"/>
        <w:rPr>
          <w:rFonts w:ascii="Calibri" w:hAnsi="Calibri"/>
          <w:sz w:val="22"/>
          <w:szCs w:val="22"/>
          <w:lang w:eastAsia="en-GB"/>
        </w:rPr>
      </w:pPr>
      <w:r>
        <w:t>6.4.7</w:t>
      </w:r>
      <w:r w:rsidRPr="00AA5ADF">
        <w:rPr>
          <w:rFonts w:ascii="Calibri" w:hAnsi="Calibri"/>
          <w:sz w:val="22"/>
          <w:szCs w:val="22"/>
          <w:lang w:eastAsia="en-GB"/>
        </w:rPr>
        <w:tab/>
      </w:r>
      <w:r>
        <w:t>Service-Data</w:t>
      </w:r>
      <w:r>
        <w:tab/>
      </w:r>
      <w:r>
        <w:fldChar w:fldCharType="begin" w:fldLock="1"/>
      </w:r>
      <w:r>
        <w:instrText xml:space="preserve"> PAGEREF _Toc533202763 \h </w:instrText>
      </w:r>
      <w:r>
        <w:fldChar w:fldCharType="separate"/>
      </w:r>
      <w:r>
        <w:t>21</w:t>
      </w:r>
      <w:r>
        <w:fldChar w:fldCharType="end"/>
      </w:r>
    </w:p>
    <w:p w:rsidR="00D02BDC" w:rsidRPr="00AA5ADF" w:rsidRDefault="00D02BDC">
      <w:pPr>
        <w:pStyle w:val="TOC3"/>
        <w:rPr>
          <w:rFonts w:ascii="Calibri" w:hAnsi="Calibri"/>
          <w:sz w:val="22"/>
          <w:szCs w:val="22"/>
          <w:lang w:eastAsia="en-GB"/>
        </w:rPr>
      </w:pPr>
      <w:r w:rsidRPr="00D02BDC">
        <w:t>6.4.8</w:t>
      </w:r>
      <w:r w:rsidRPr="00AA5ADF">
        <w:rPr>
          <w:rFonts w:ascii="Calibri" w:hAnsi="Calibri"/>
          <w:sz w:val="22"/>
          <w:szCs w:val="22"/>
          <w:lang w:eastAsia="en-GB"/>
        </w:rPr>
        <w:tab/>
      </w:r>
      <w:r w:rsidRPr="00CC5CB4">
        <w:rPr>
          <w:lang w:val="en-US"/>
        </w:rPr>
        <w:t>T4-Data</w:t>
      </w:r>
      <w:r>
        <w:tab/>
      </w:r>
      <w:r>
        <w:fldChar w:fldCharType="begin" w:fldLock="1"/>
      </w:r>
      <w:r>
        <w:instrText xml:space="preserve"> PAGEREF _Toc533202764 \h </w:instrText>
      </w:r>
      <w:r>
        <w:fldChar w:fldCharType="separate"/>
      </w:r>
      <w:r>
        <w:t>21</w:t>
      </w:r>
      <w:r>
        <w:fldChar w:fldCharType="end"/>
      </w:r>
    </w:p>
    <w:p w:rsidR="00D02BDC" w:rsidRPr="00AA5ADF" w:rsidRDefault="00D02BDC">
      <w:pPr>
        <w:pStyle w:val="TOC3"/>
        <w:rPr>
          <w:rFonts w:ascii="Calibri" w:hAnsi="Calibri"/>
          <w:sz w:val="22"/>
          <w:szCs w:val="22"/>
          <w:lang w:eastAsia="en-GB"/>
        </w:rPr>
      </w:pPr>
      <w:r w:rsidRPr="00D02BDC">
        <w:t>6.4.9</w:t>
      </w:r>
      <w:r w:rsidRPr="00AA5ADF">
        <w:rPr>
          <w:rFonts w:ascii="Calibri" w:hAnsi="Calibri"/>
          <w:sz w:val="22"/>
          <w:szCs w:val="22"/>
          <w:lang w:eastAsia="en-GB"/>
        </w:rPr>
        <w:tab/>
      </w:r>
      <w:r w:rsidRPr="00CC5CB4">
        <w:rPr>
          <w:lang w:val="en-US"/>
        </w:rPr>
        <w:t>HSS-Cause</w:t>
      </w:r>
      <w:r>
        <w:tab/>
      </w:r>
      <w:r>
        <w:fldChar w:fldCharType="begin" w:fldLock="1"/>
      </w:r>
      <w:r>
        <w:instrText xml:space="preserve"> PAGEREF _Toc533202765 \h </w:instrText>
      </w:r>
      <w:r>
        <w:fldChar w:fldCharType="separate"/>
      </w:r>
      <w:r>
        <w:t>22</w:t>
      </w:r>
      <w:r>
        <w:fldChar w:fldCharType="end"/>
      </w:r>
    </w:p>
    <w:p w:rsidR="00D02BDC" w:rsidRPr="00AA5ADF" w:rsidRDefault="00D02BDC">
      <w:pPr>
        <w:pStyle w:val="TOC3"/>
        <w:rPr>
          <w:rFonts w:ascii="Calibri" w:hAnsi="Calibri"/>
          <w:sz w:val="22"/>
          <w:szCs w:val="22"/>
          <w:lang w:eastAsia="en-GB"/>
        </w:rPr>
      </w:pPr>
      <w:r>
        <w:t>6.4.10</w:t>
      </w:r>
      <w:r w:rsidRPr="00AA5ADF">
        <w:rPr>
          <w:rFonts w:ascii="Calibri" w:hAnsi="Calibri"/>
          <w:sz w:val="22"/>
          <w:szCs w:val="22"/>
          <w:lang w:eastAsia="en-GB"/>
        </w:rPr>
        <w:tab/>
      </w:r>
      <w:r>
        <w:t>SIR-Flags</w:t>
      </w:r>
      <w:r>
        <w:tab/>
      </w:r>
      <w:r>
        <w:fldChar w:fldCharType="begin" w:fldLock="1"/>
      </w:r>
      <w:r>
        <w:instrText xml:space="preserve"> PAGEREF _Toc533202766 \h </w:instrText>
      </w:r>
      <w:r>
        <w:fldChar w:fldCharType="separate"/>
      </w:r>
      <w:r>
        <w:t>22</w:t>
      </w:r>
      <w:r>
        <w:fldChar w:fldCharType="end"/>
      </w:r>
    </w:p>
    <w:p w:rsidR="00D02BDC" w:rsidRPr="00AA5ADF" w:rsidRDefault="00D02BDC">
      <w:pPr>
        <w:pStyle w:val="TOC3"/>
        <w:rPr>
          <w:rFonts w:ascii="Calibri" w:hAnsi="Calibri"/>
          <w:sz w:val="22"/>
          <w:szCs w:val="22"/>
          <w:lang w:eastAsia="en-GB"/>
        </w:rPr>
      </w:pPr>
      <w:r>
        <w:t>6.4.11</w:t>
      </w:r>
      <w:r w:rsidRPr="00AA5ADF">
        <w:rPr>
          <w:rFonts w:ascii="Calibri" w:hAnsi="Calibri"/>
          <w:sz w:val="22"/>
          <w:szCs w:val="22"/>
          <w:lang w:eastAsia="en-GB"/>
        </w:rPr>
        <w:tab/>
      </w:r>
      <w:r>
        <w:t>External-Identifier</w:t>
      </w:r>
      <w:r>
        <w:tab/>
      </w:r>
      <w:r>
        <w:fldChar w:fldCharType="begin" w:fldLock="1"/>
      </w:r>
      <w:r>
        <w:instrText xml:space="preserve"> PAGEREF _Toc533202767 \h </w:instrText>
      </w:r>
      <w:r>
        <w:fldChar w:fldCharType="separate"/>
      </w:r>
      <w:r>
        <w:t>22</w:t>
      </w:r>
      <w:r>
        <w:fldChar w:fldCharType="end"/>
      </w:r>
    </w:p>
    <w:p w:rsidR="00D02BDC" w:rsidRPr="00AA5ADF" w:rsidRDefault="00D02BDC">
      <w:pPr>
        <w:pStyle w:val="TOC3"/>
        <w:rPr>
          <w:rFonts w:ascii="Calibri" w:hAnsi="Calibri"/>
          <w:sz w:val="22"/>
          <w:szCs w:val="22"/>
          <w:lang w:eastAsia="en-GB"/>
        </w:rPr>
      </w:pPr>
      <w:r w:rsidRPr="00D02BDC">
        <w:t>6.4.12</w:t>
      </w:r>
      <w:r w:rsidRPr="00AA5ADF">
        <w:rPr>
          <w:rFonts w:ascii="Calibri" w:hAnsi="Calibri"/>
          <w:sz w:val="22"/>
          <w:szCs w:val="22"/>
          <w:lang w:eastAsia="en-GB"/>
        </w:rPr>
        <w:tab/>
      </w:r>
      <w:r w:rsidRPr="00CC5CB4">
        <w:rPr>
          <w:lang w:val="en-US"/>
        </w:rPr>
        <w:t>Serving-Node</w:t>
      </w:r>
      <w:r>
        <w:tab/>
      </w:r>
      <w:r>
        <w:fldChar w:fldCharType="begin" w:fldLock="1"/>
      </w:r>
      <w:r>
        <w:instrText xml:space="preserve"> PAGEREF _Toc533202768 \h </w:instrText>
      </w:r>
      <w:r>
        <w:fldChar w:fldCharType="separate"/>
      </w:r>
      <w:r>
        <w:t>22</w:t>
      </w:r>
      <w:r>
        <w:fldChar w:fldCharType="end"/>
      </w:r>
    </w:p>
    <w:p w:rsidR="00D02BDC" w:rsidRPr="00AA5ADF" w:rsidRDefault="00D02BDC">
      <w:pPr>
        <w:pStyle w:val="TOC3"/>
        <w:rPr>
          <w:rFonts w:ascii="Calibri" w:hAnsi="Calibri"/>
          <w:sz w:val="22"/>
          <w:szCs w:val="22"/>
          <w:lang w:eastAsia="en-GB"/>
        </w:rPr>
      </w:pPr>
      <w:r w:rsidRPr="00D02BDC">
        <w:t>6.4.13</w:t>
      </w:r>
      <w:r w:rsidRPr="00AA5ADF">
        <w:rPr>
          <w:rFonts w:ascii="Calibri" w:hAnsi="Calibri"/>
          <w:sz w:val="22"/>
          <w:szCs w:val="22"/>
          <w:lang w:eastAsia="en-GB"/>
        </w:rPr>
        <w:tab/>
      </w:r>
      <w:r w:rsidRPr="00CC5CB4">
        <w:rPr>
          <w:lang w:val="en-US"/>
        </w:rPr>
        <w:t>Additional-Serving-Node</w:t>
      </w:r>
      <w:r>
        <w:tab/>
      </w:r>
      <w:r>
        <w:fldChar w:fldCharType="begin" w:fldLock="1"/>
      </w:r>
      <w:r>
        <w:instrText xml:space="preserve"> PAGEREF _Toc533202769 \h </w:instrText>
      </w:r>
      <w:r>
        <w:fldChar w:fldCharType="separate"/>
      </w:r>
      <w:r>
        <w:t>23</w:t>
      </w:r>
      <w:r>
        <w:fldChar w:fldCharType="end"/>
      </w:r>
    </w:p>
    <w:p w:rsidR="00D02BDC" w:rsidRPr="00AA5ADF" w:rsidRDefault="00D02BDC">
      <w:pPr>
        <w:pStyle w:val="TOC3"/>
        <w:rPr>
          <w:rFonts w:ascii="Calibri" w:hAnsi="Calibri"/>
          <w:sz w:val="22"/>
          <w:szCs w:val="22"/>
          <w:lang w:eastAsia="en-GB"/>
        </w:rPr>
      </w:pPr>
      <w:r w:rsidRPr="00D02BDC">
        <w:lastRenderedPageBreak/>
        <w:t>6.4.14</w:t>
      </w:r>
      <w:r w:rsidRPr="00AA5ADF">
        <w:rPr>
          <w:rFonts w:ascii="Calibri" w:hAnsi="Calibri"/>
          <w:sz w:val="22"/>
          <w:szCs w:val="22"/>
          <w:lang w:eastAsia="en-GB"/>
        </w:rPr>
        <w:tab/>
      </w:r>
      <w:r w:rsidRPr="00CC5CB4">
        <w:rPr>
          <w:lang w:val="en-US"/>
        </w:rPr>
        <w:t>IP-SM-GW-Number</w:t>
      </w:r>
      <w:r>
        <w:tab/>
      </w:r>
      <w:r>
        <w:fldChar w:fldCharType="begin" w:fldLock="1"/>
      </w:r>
      <w:r>
        <w:instrText xml:space="preserve"> PAGEREF _Toc533202770 \h </w:instrText>
      </w:r>
      <w:r>
        <w:fldChar w:fldCharType="separate"/>
      </w:r>
      <w:r>
        <w:t>24</w:t>
      </w:r>
      <w:r>
        <w:fldChar w:fldCharType="end"/>
      </w:r>
    </w:p>
    <w:p w:rsidR="00D02BDC" w:rsidRPr="00AA5ADF" w:rsidRDefault="00D02BDC">
      <w:pPr>
        <w:pStyle w:val="TOC3"/>
        <w:rPr>
          <w:rFonts w:ascii="Calibri" w:hAnsi="Calibri"/>
          <w:sz w:val="22"/>
          <w:szCs w:val="22"/>
          <w:lang w:eastAsia="en-GB"/>
        </w:rPr>
      </w:pPr>
      <w:r w:rsidRPr="00D02BDC">
        <w:t>6.4.15</w:t>
      </w:r>
      <w:r w:rsidRPr="00AA5ADF">
        <w:rPr>
          <w:rFonts w:ascii="Calibri" w:hAnsi="Calibri"/>
          <w:sz w:val="22"/>
          <w:szCs w:val="22"/>
          <w:lang w:eastAsia="en-GB"/>
        </w:rPr>
        <w:tab/>
      </w:r>
      <w:r w:rsidRPr="00CC5CB4">
        <w:rPr>
          <w:lang w:val="en-US"/>
        </w:rPr>
        <w:t>IP-SM-GW-Name</w:t>
      </w:r>
      <w:r>
        <w:tab/>
      </w:r>
      <w:r>
        <w:fldChar w:fldCharType="begin" w:fldLock="1"/>
      </w:r>
      <w:r>
        <w:instrText xml:space="preserve"> PAGEREF _Toc533202771 \h </w:instrText>
      </w:r>
      <w:r>
        <w:fldChar w:fldCharType="separate"/>
      </w:r>
      <w:r>
        <w:t>24</w:t>
      </w:r>
      <w:r>
        <w:fldChar w:fldCharType="end"/>
      </w:r>
    </w:p>
    <w:p w:rsidR="00D02BDC" w:rsidRPr="00AA5ADF" w:rsidRDefault="00D02BDC">
      <w:pPr>
        <w:pStyle w:val="TOC3"/>
        <w:rPr>
          <w:rFonts w:ascii="Calibri" w:hAnsi="Calibri"/>
          <w:sz w:val="22"/>
          <w:szCs w:val="22"/>
          <w:lang w:eastAsia="en-GB"/>
        </w:rPr>
      </w:pPr>
      <w:r>
        <w:t>6.4.16</w:t>
      </w:r>
      <w:r w:rsidRPr="00AA5ADF">
        <w:rPr>
          <w:rFonts w:ascii="Calibri" w:hAnsi="Calibri"/>
          <w:sz w:val="22"/>
          <w:szCs w:val="22"/>
          <w:lang w:eastAsia="en-GB"/>
        </w:rPr>
        <w:tab/>
      </w:r>
      <w:r>
        <w:t>OC-Supported-Features</w:t>
      </w:r>
      <w:r>
        <w:tab/>
      </w:r>
      <w:r>
        <w:fldChar w:fldCharType="begin" w:fldLock="1"/>
      </w:r>
      <w:r>
        <w:instrText xml:space="preserve"> PAGEREF _Toc533202772 \h </w:instrText>
      </w:r>
      <w:r>
        <w:fldChar w:fldCharType="separate"/>
      </w:r>
      <w:r>
        <w:t>24</w:t>
      </w:r>
      <w:r>
        <w:fldChar w:fldCharType="end"/>
      </w:r>
    </w:p>
    <w:p w:rsidR="00D02BDC" w:rsidRPr="00AA5ADF" w:rsidRDefault="00D02BDC">
      <w:pPr>
        <w:pStyle w:val="TOC3"/>
        <w:rPr>
          <w:rFonts w:ascii="Calibri" w:hAnsi="Calibri"/>
          <w:sz w:val="22"/>
          <w:szCs w:val="22"/>
          <w:lang w:eastAsia="en-GB"/>
        </w:rPr>
      </w:pPr>
      <w:r>
        <w:t>6.4.17</w:t>
      </w:r>
      <w:r w:rsidRPr="00AA5ADF">
        <w:rPr>
          <w:rFonts w:ascii="Calibri" w:hAnsi="Calibri"/>
          <w:sz w:val="22"/>
          <w:szCs w:val="22"/>
          <w:lang w:eastAsia="en-GB"/>
        </w:rPr>
        <w:tab/>
      </w:r>
      <w:r>
        <w:t>OC-OLR</w:t>
      </w:r>
      <w:r>
        <w:tab/>
      </w:r>
      <w:r>
        <w:fldChar w:fldCharType="begin" w:fldLock="1"/>
      </w:r>
      <w:r>
        <w:instrText xml:space="preserve"> PAGEREF _Toc533202773 \h </w:instrText>
      </w:r>
      <w:r>
        <w:fldChar w:fldCharType="separate"/>
      </w:r>
      <w:r>
        <w:t>24</w:t>
      </w:r>
      <w:r>
        <w:fldChar w:fldCharType="end"/>
      </w:r>
    </w:p>
    <w:p w:rsidR="00D02BDC" w:rsidRPr="00AA5ADF" w:rsidRDefault="00D02BDC">
      <w:pPr>
        <w:pStyle w:val="TOC3"/>
        <w:rPr>
          <w:rFonts w:ascii="Calibri" w:hAnsi="Calibri"/>
          <w:sz w:val="22"/>
          <w:szCs w:val="22"/>
          <w:lang w:eastAsia="en-GB"/>
        </w:rPr>
      </w:pPr>
      <w:r>
        <w:t>6.4.18</w:t>
      </w:r>
      <w:r w:rsidRPr="00AA5ADF">
        <w:rPr>
          <w:rFonts w:ascii="Calibri" w:hAnsi="Calibri"/>
          <w:sz w:val="22"/>
          <w:szCs w:val="22"/>
          <w:lang w:eastAsia="en-GB"/>
        </w:rPr>
        <w:tab/>
      </w:r>
      <w:r>
        <w:t>IP-SM-GW-Realm</w:t>
      </w:r>
      <w:r>
        <w:tab/>
      </w:r>
      <w:r>
        <w:fldChar w:fldCharType="begin" w:fldLock="1"/>
      </w:r>
      <w:r>
        <w:instrText xml:space="preserve"> PAGEREF _Toc533202774 \h </w:instrText>
      </w:r>
      <w:r>
        <w:fldChar w:fldCharType="separate"/>
      </w:r>
      <w:r>
        <w:t>24</w:t>
      </w:r>
      <w:r>
        <w:fldChar w:fldCharType="end"/>
      </w:r>
    </w:p>
    <w:p w:rsidR="00D02BDC" w:rsidRPr="00AA5ADF" w:rsidRDefault="00D02BDC">
      <w:pPr>
        <w:pStyle w:val="TOC3"/>
        <w:rPr>
          <w:rFonts w:ascii="Calibri" w:hAnsi="Calibri"/>
          <w:sz w:val="22"/>
          <w:szCs w:val="22"/>
          <w:lang w:eastAsia="en-GB"/>
        </w:rPr>
      </w:pPr>
      <w:r>
        <w:t>6.4.19</w:t>
      </w:r>
      <w:r w:rsidRPr="00AA5ADF">
        <w:rPr>
          <w:rFonts w:ascii="Calibri" w:hAnsi="Calibri"/>
          <w:sz w:val="22"/>
          <w:szCs w:val="22"/>
          <w:lang w:eastAsia="en-GB"/>
        </w:rPr>
        <w:tab/>
      </w:r>
      <w:r>
        <w:t>DRMP</w:t>
      </w:r>
      <w:r>
        <w:tab/>
      </w:r>
      <w:r>
        <w:fldChar w:fldCharType="begin" w:fldLock="1"/>
      </w:r>
      <w:r>
        <w:instrText xml:space="preserve"> PAGEREF _Toc533202775 \h </w:instrText>
      </w:r>
      <w:r>
        <w:fldChar w:fldCharType="separate"/>
      </w:r>
      <w:r>
        <w:t>24</w:t>
      </w:r>
      <w:r>
        <w:fldChar w:fldCharType="end"/>
      </w:r>
    </w:p>
    <w:p w:rsidR="00D02BDC" w:rsidRPr="00AA5ADF" w:rsidRDefault="00D02BDC">
      <w:pPr>
        <w:pStyle w:val="TOC3"/>
        <w:rPr>
          <w:rFonts w:ascii="Calibri" w:hAnsi="Calibri"/>
          <w:sz w:val="22"/>
          <w:szCs w:val="22"/>
          <w:lang w:eastAsia="en-GB"/>
        </w:rPr>
      </w:pPr>
      <w:r>
        <w:t>6.4.20</w:t>
      </w:r>
      <w:r w:rsidRPr="00AA5ADF">
        <w:rPr>
          <w:rFonts w:ascii="Calibri" w:hAnsi="Calibri"/>
          <w:sz w:val="22"/>
          <w:szCs w:val="22"/>
        </w:rPr>
        <w:tab/>
      </w:r>
      <w:r>
        <w:t>Load</w:t>
      </w:r>
      <w:r>
        <w:tab/>
      </w:r>
      <w:r>
        <w:fldChar w:fldCharType="begin" w:fldLock="1"/>
      </w:r>
      <w:r>
        <w:instrText xml:space="preserve"> PAGEREF _Toc533202776 \h </w:instrText>
      </w:r>
      <w:r>
        <w:fldChar w:fldCharType="separate"/>
      </w:r>
      <w:r>
        <w:t>24</w:t>
      </w:r>
      <w:r>
        <w:fldChar w:fldCharType="end"/>
      </w:r>
    </w:p>
    <w:p w:rsidR="00D02BDC" w:rsidRPr="00AA5ADF" w:rsidRDefault="00D02BDC">
      <w:pPr>
        <w:pStyle w:val="TOC1"/>
        <w:rPr>
          <w:rFonts w:ascii="Calibri" w:hAnsi="Calibri"/>
          <w:szCs w:val="22"/>
          <w:lang w:eastAsia="en-GB"/>
        </w:rPr>
      </w:pPr>
      <w:r>
        <w:t>7</w:t>
      </w:r>
      <w:r w:rsidRPr="00AA5ADF">
        <w:rPr>
          <w:rFonts w:ascii="Calibri" w:hAnsi="Calibri"/>
          <w:szCs w:val="22"/>
          <w:lang w:eastAsia="en-GB"/>
        </w:rPr>
        <w:tab/>
      </w:r>
      <w:r>
        <w:t>Diameter-based S6t Interface</w:t>
      </w:r>
      <w:r>
        <w:tab/>
      </w:r>
      <w:r>
        <w:fldChar w:fldCharType="begin" w:fldLock="1"/>
      </w:r>
      <w:r>
        <w:instrText xml:space="preserve"> PAGEREF _Toc533202777 \h </w:instrText>
      </w:r>
      <w:r>
        <w:fldChar w:fldCharType="separate"/>
      </w:r>
      <w:r>
        <w:t>24</w:t>
      </w:r>
      <w:r>
        <w:fldChar w:fldCharType="end"/>
      </w:r>
    </w:p>
    <w:p w:rsidR="00D02BDC" w:rsidRPr="00AA5ADF" w:rsidRDefault="00D02BDC">
      <w:pPr>
        <w:pStyle w:val="TOC2"/>
        <w:rPr>
          <w:rFonts w:ascii="Calibri" w:hAnsi="Calibri"/>
          <w:sz w:val="22"/>
          <w:szCs w:val="22"/>
          <w:lang w:eastAsia="en-GB"/>
        </w:rPr>
      </w:pPr>
      <w:r w:rsidRPr="00D02BDC">
        <w:t>7.1</w:t>
      </w:r>
      <w:r w:rsidRPr="00AA5ADF">
        <w:rPr>
          <w:rFonts w:ascii="Calibri" w:hAnsi="Calibri"/>
          <w:sz w:val="22"/>
          <w:szCs w:val="22"/>
          <w:lang w:eastAsia="en-GB"/>
        </w:rPr>
        <w:tab/>
      </w:r>
      <w:r>
        <w:t>Introduction</w:t>
      </w:r>
      <w:r>
        <w:tab/>
      </w:r>
      <w:r>
        <w:fldChar w:fldCharType="begin" w:fldLock="1"/>
      </w:r>
      <w:r>
        <w:instrText xml:space="preserve"> PAGEREF _Toc533202778 \h </w:instrText>
      </w:r>
      <w:r>
        <w:fldChar w:fldCharType="separate"/>
      </w:r>
      <w:r>
        <w:t>24</w:t>
      </w:r>
      <w:r>
        <w:fldChar w:fldCharType="end"/>
      </w:r>
    </w:p>
    <w:p w:rsidR="00D02BDC" w:rsidRPr="00AA5ADF" w:rsidRDefault="00D02BDC">
      <w:pPr>
        <w:pStyle w:val="TOC2"/>
        <w:rPr>
          <w:rFonts w:ascii="Calibri" w:hAnsi="Calibri"/>
          <w:sz w:val="22"/>
          <w:szCs w:val="22"/>
          <w:lang w:eastAsia="en-GB"/>
        </w:rPr>
      </w:pPr>
      <w:r w:rsidRPr="00D02BDC">
        <w:t>7.2</w:t>
      </w:r>
      <w:r w:rsidRPr="00AA5ADF">
        <w:rPr>
          <w:rFonts w:ascii="Calibri" w:hAnsi="Calibri"/>
          <w:sz w:val="22"/>
          <w:szCs w:val="22"/>
          <w:lang w:eastAsia="en-GB"/>
        </w:rPr>
        <w:tab/>
      </w:r>
      <w:r>
        <w:t>Procedure Descriptions</w:t>
      </w:r>
      <w:r>
        <w:tab/>
      </w:r>
      <w:r>
        <w:fldChar w:fldCharType="begin" w:fldLock="1"/>
      </w:r>
      <w:r>
        <w:instrText xml:space="preserve"> PAGEREF _Toc533202779 \h </w:instrText>
      </w:r>
      <w:r>
        <w:fldChar w:fldCharType="separate"/>
      </w:r>
      <w:r>
        <w:t>25</w:t>
      </w:r>
      <w:r>
        <w:fldChar w:fldCharType="end"/>
      </w:r>
    </w:p>
    <w:p w:rsidR="00D02BDC" w:rsidRPr="00AA5ADF" w:rsidRDefault="00D02BDC">
      <w:pPr>
        <w:pStyle w:val="TOC3"/>
        <w:rPr>
          <w:rFonts w:ascii="Calibri" w:hAnsi="Calibri"/>
          <w:sz w:val="22"/>
          <w:szCs w:val="22"/>
          <w:lang w:eastAsia="en-GB"/>
        </w:rPr>
      </w:pPr>
      <w:r w:rsidRPr="00D02BDC">
        <w:t>7.2.1</w:t>
      </w:r>
      <w:r w:rsidRPr="00AA5ADF">
        <w:rPr>
          <w:rFonts w:ascii="Calibri" w:hAnsi="Calibri"/>
          <w:sz w:val="22"/>
          <w:szCs w:val="22"/>
          <w:lang w:eastAsia="en-GB"/>
        </w:rPr>
        <w:tab/>
      </w:r>
      <w:r>
        <w:t>Configuration Information on S6t</w:t>
      </w:r>
      <w:r>
        <w:tab/>
      </w:r>
      <w:r>
        <w:fldChar w:fldCharType="begin" w:fldLock="1"/>
      </w:r>
      <w:r>
        <w:instrText xml:space="preserve"> PAGEREF _Toc533202780 \h </w:instrText>
      </w:r>
      <w:r>
        <w:fldChar w:fldCharType="separate"/>
      </w:r>
      <w:r>
        <w:t>25</w:t>
      </w:r>
      <w:r>
        <w:fldChar w:fldCharType="end"/>
      </w:r>
    </w:p>
    <w:p w:rsidR="00D02BDC" w:rsidRPr="00AA5ADF" w:rsidRDefault="00D02BDC">
      <w:pPr>
        <w:pStyle w:val="TOC4"/>
        <w:rPr>
          <w:rFonts w:ascii="Calibri" w:hAnsi="Calibri"/>
          <w:sz w:val="22"/>
          <w:szCs w:val="22"/>
          <w:lang w:eastAsia="en-GB"/>
        </w:rPr>
      </w:pPr>
      <w:r w:rsidRPr="00D02BDC">
        <w:t>7.2.1.1</w:t>
      </w:r>
      <w:r w:rsidRPr="00AA5ADF">
        <w:rPr>
          <w:rFonts w:ascii="Calibri" w:hAnsi="Calibri"/>
          <w:sz w:val="22"/>
          <w:szCs w:val="22"/>
          <w:lang w:eastAsia="en-GB"/>
        </w:rPr>
        <w:tab/>
      </w:r>
      <w:r>
        <w:t>General</w:t>
      </w:r>
      <w:r>
        <w:tab/>
      </w:r>
      <w:r>
        <w:fldChar w:fldCharType="begin" w:fldLock="1"/>
      </w:r>
      <w:r>
        <w:instrText xml:space="preserve"> PAGEREF _Toc533202781 \h </w:instrText>
      </w:r>
      <w:r>
        <w:fldChar w:fldCharType="separate"/>
      </w:r>
      <w:r>
        <w:t>25</w:t>
      </w:r>
      <w:r>
        <w:fldChar w:fldCharType="end"/>
      </w:r>
    </w:p>
    <w:p w:rsidR="00D02BDC" w:rsidRPr="00AA5ADF" w:rsidRDefault="00D02BDC">
      <w:pPr>
        <w:pStyle w:val="TOC4"/>
        <w:rPr>
          <w:rFonts w:ascii="Calibri" w:hAnsi="Calibri"/>
          <w:sz w:val="22"/>
          <w:szCs w:val="22"/>
          <w:lang w:eastAsia="en-GB"/>
        </w:rPr>
      </w:pPr>
      <w:r w:rsidRPr="00D02BDC">
        <w:t>7.2.1.2</w:t>
      </w:r>
      <w:r w:rsidRPr="00AA5ADF">
        <w:rPr>
          <w:rFonts w:ascii="Calibri" w:hAnsi="Calibri"/>
          <w:sz w:val="22"/>
          <w:szCs w:val="22"/>
          <w:lang w:eastAsia="en-GB"/>
        </w:rPr>
        <w:tab/>
      </w:r>
      <w:r>
        <w:t>Detailed Behaviour of the HSS</w:t>
      </w:r>
      <w:r>
        <w:tab/>
      </w:r>
      <w:r>
        <w:fldChar w:fldCharType="begin" w:fldLock="1"/>
      </w:r>
      <w:r>
        <w:instrText xml:space="preserve"> PAGEREF _Toc533202782 \h </w:instrText>
      </w:r>
      <w:r>
        <w:fldChar w:fldCharType="separate"/>
      </w:r>
      <w:r>
        <w:t>27</w:t>
      </w:r>
      <w:r>
        <w:fldChar w:fldCharType="end"/>
      </w:r>
    </w:p>
    <w:p w:rsidR="00D02BDC" w:rsidRPr="00AA5ADF" w:rsidRDefault="00D02BDC">
      <w:pPr>
        <w:pStyle w:val="TOC4"/>
        <w:rPr>
          <w:rFonts w:ascii="Calibri" w:hAnsi="Calibri"/>
          <w:sz w:val="22"/>
          <w:szCs w:val="22"/>
          <w:lang w:eastAsia="en-GB"/>
        </w:rPr>
      </w:pPr>
      <w:r w:rsidRPr="00D02BDC">
        <w:t>7.2.1.3</w:t>
      </w:r>
      <w:r w:rsidRPr="00AA5ADF">
        <w:rPr>
          <w:rFonts w:ascii="Calibri" w:hAnsi="Calibri"/>
          <w:sz w:val="22"/>
          <w:szCs w:val="22"/>
          <w:lang w:eastAsia="en-GB"/>
        </w:rPr>
        <w:tab/>
      </w:r>
      <w:r>
        <w:t>Detailed Behaviour of the SCEF</w:t>
      </w:r>
      <w:r>
        <w:tab/>
      </w:r>
      <w:r>
        <w:fldChar w:fldCharType="begin" w:fldLock="1"/>
      </w:r>
      <w:r>
        <w:instrText xml:space="preserve"> PAGEREF _Toc533202783 \h </w:instrText>
      </w:r>
      <w:r>
        <w:fldChar w:fldCharType="separate"/>
      </w:r>
      <w:r>
        <w:t>29</w:t>
      </w:r>
      <w:r>
        <w:fldChar w:fldCharType="end"/>
      </w:r>
    </w:p>
    <w:p w:rsidR="00D02BDC" w:rsidRPr="00AA5ADF" w:rsidRDefault="00D02BDC">
      <w:pPr>
        <w:pStyle w:val="TOC3"/>
        <w:rPr>
          <w:rFonts w:ascii="Calibri" w:hAnsi="Calibri"/>
          <w:sz w:val="22"/>
          <w:szCs w:val="22"/>
          <w:lang w:eastAsia="en-GB"/>
        </w:rPr>
      </w:pPr>
      <w:r w:rsidRPr="00D02BDC">
        <w:t>7.2.2</w:t>
      </w:r>
      <w:r w:rsidRPr="00AA5ADF">
        <w:rPr>
          <w:rFonts w:ascii="Calibri" w:hAnsi="Calibri"/>
          <w:sz w:val="22"/>
          <w:szCs w:val="22"/>
          <w:lang w:eastAsia="en-GB"/>
        </w:rPr>
        <w:tab/>
      </w:r>
      <w:r>
        <w:t>Reporting on S6t</w:t>
      </w:r>
      <w:r>
        <w:tab/>
      </w:r>
      <w:r>
        <w:fldChar w:fldCharType="begin" w:fldLock="1"/>
      </w:r>
      <w:r>
        <w:instrText xml:space="preserve"> PAGEREF _Toc533202784 \h </w:instrText>
      </w:r>
      <w:r>
        <w:fldChar w:fldCharType="separate"/>
      </w:r>
      <w:r>
        <w:t>30</w:t>
      </w:r>
      <w:r>
        <w:fldChar w:fldCharType="end"/>
      </w:r>
    </w:p>
    <w:p w:rsidR="00D02BDC" w:rsidRPr="00AA5ADF" w:rsidRDefault="00D02BDC">
      <w:pPr>
        <w:pStyle w:val="TOC4"/>
        <w:rPr>
          <w:rFonts w:ascii="Calibri" w:hAnsi="Calibri"/>
          <w:sz w:val="22"/>
          <w:szCs w:val="22"/>
          <w:lang w:eastAsia="en-GB"/>
        </w:rPr>
      </w:pPr>
      <w:r w:rsidRPr="00D02BDC">
        <w:t>7.2.2.1</w:t>
      </w:r>
      <w:r w:rsidRPr="00AA5ADF">
        <w:rPr>
          <w:rFonts w:ascii="Calibri" w:hAnsi="Calibri"/>
          <w:sz w:val="22"/>
          <w:szCs w:val="22"/>
          <w:lang w:eastAsia="en-GB"/>
        </w:rPr>
        <w:tab/>
      </w:r>
      <w:r>
        <w:t>General</w:t>
      </w:r>
      <w:r>
        <w:tab/>
      </w:r>
      <w:r>
        <w:fldChar w:fldCharType="begin" w:fldLock="1"/>
      </w:r>
      <w:r>
        <w:instrText xml:space="preserve"> PAGEREF _Toc533202785 \h </w:instrText>
      </w:r>
      <w:r>
        <w:fldChar w:fldCharType="separate"/>
      </w:r>
      <w:r>
        <w:t>30</w:t>
      </w:r>
      <w:r>
        <w:fldChar w:fldCharType="end"/>
      </w:r>
    </w:p>
    <w:p w:rsidR="00D02BDC" w:rsidRPr="00AA5ADF" w:rsidRDefault="00D02BDC">
      <w:pPr>
        <w:pStyle w:val="TOC4"/>
        <w:rPr>
          <w:rFonts w:ascii="Calibri" w:hAnsi="Calibri"/>
          <w:sz w:val="22"/>
          <w:szCs w:val="22"/>
          <w:lang w:eastAsia="en-GB"/>
        </w:rPr>
      </w:pPr>
      <w:r w:rsidRPr="00D02BDC">
        <w:t>7.2.2.2</w:t>
      </w:r>
      <w:r w:rsidRPr="00AA5ADF">
        <w:rPr>
          <w:rFonts w:ascii="Calibri" w:hAnsi="Calibri"/>
          <w:sz w:val="22"/>
          <w:szCs w:val="22"/>
          <w:lang w:eastAsia="en-GB"/>
        </w:rPr>
        <w:tab/>
      </w:r>
      <w:r>
        <w:t>Detailed Behaviour of the HSS</w:t>
      </w:r>
      <w:r>
        <w:tab/>
      </w:r>
      <w:r>
        <w:fldChar w:fldCharType="begin" w:fldLock="1"/>
      </w:r>
      <w:r>
        <w:instrText xml:space="preserve"> PAGEREF _Toc533202786 \h </w:instrText>
      </w:r>
      <w:r>
        <w:fldChar w:fldCharType="separate"/>
      </w:r>
      <w:r>
        <w:t>31</w:t>
      </w:r>
      <w:r>
        <w:fldChar w:fldCharType="end"/>
      </w:r>
    </w:p>
    <w:p w:rsidR="00D02BDC" w:rsidRPr="00AA5ADF" w:rsidRDefault="00D02BDC">
      <w:pPr>
        <w:pStyle w:val="TOC4"/>
        <w:rPr>
          <w:rFonts w:ascii="Calibri" w:hAnsi="Calibri"/>
          <w:sz w:val="22"/>
          <w:szCs w:val="22"/>
          <w:lang w:eastAsia="en-GB"/>
        </w:rPr>
      </w:pPr>
      <w:r w:rsidRPr="00D02BDC">
        <w:t>7.2.2.3</w:t>
      </w:r>
      <w:r w:rsidRPr="00AA5ADF">
        <w:rPr>
          <w:rFonts w:ascii="Calibri" w:hAnsi="Calibri"/>
          <w:sz w:val="22"/>
          <w:szCs w:val="22"/>
          <w:lang w:eastAsia="en-GB"/>
        </w:rPr>
        <w:tab/>
      </w:r>
      <w:r>
        <w:t>Detailed Behaviour of the SCEF</w:t>
      </w:r>
      <w:r>
        <w:tab/>
      </w:r>
      <w:r>
        <w:fldChar w:fldCharType="begin" w:fldLock="1"/>
      </w:r>
      <w:r>
        <w:instrText xml:space="preserve"> PAGEREF _Toc533202787 \h </w:instrText>
      </w:r>
      <w:r>
        <w:fldChar w:fldCharType="separate"/>
      </w:r>
      <w:r>
        <w:t>32</w:t>
      </w:r>
      <w:r>
        <w:fldChar w:fldCharType="end"/>
      </w:r>
    </w:p>
    <w:p w:rsidR="00D02BDC" w:rsidRPr="00AA5ADF" w:rsidRDefault="00D02BDC">
      <w:pPr>
        <w:pStyle w:val="TOC3"/>
        <w:rPr>
          <w:rFonts w:ascii="Calibri" w:hAnsi="Calibri"/>
          <w:sz w:val="22"/>
          <w:szCs w:val="22"/>
          <w:lang w:eastAsia="en-GB"/>
        </w:rPr>
      </w:pPr>
      <w:r w:rsidRPr="00D02BDC">
        <w:t>7.2.3</w:t>
      </w:r>
      <w:r w:rsidRPr="00AA5ADF">
        <w:rPr>
          <w:rFonts w:ascii="Calibri" w:hAnsi="Calibri"/>
          <w:sz w:val="22"/>
          <w:szCs w:val="22"/>
          <w:lang w:eastAsia="en-GB"/>
        </w:rPr>
        <w:tab/>
      </w:r>
      <w:r w:rsidRPr="00CC5CB4">
        <w:rPr>
          <w:lang w:val="sv-SE"/>
        </w:rPr>
        <w:t>NIDD</w:t>
      </w:r>
      <w:r>
        <w:t xml:space="preserve"> Information on S6t</w:t>
      </w:r>
      <w:r>
        <w:tab/>
      </w:r>
      <w:r>
        <w:fldChar w:fldCharType="begin" w:fldLock="1"/>
      </w:r>
      <w:r>
        <w:instrText xml:space="preserve"> PAGEREF _Toc533202788 \h </w:instrText>
      </w:r>
      <w:r>
        <w:fldChar w:fldCharType="separate"/>
      </w:r>
      <w:r>
        <w:t>32</w:t>
      </w:r>
      <w:r>
        <w:fldChar w:fldCharType="end"/>
      </w:r>
    </w:p>
    <w:p w:rsidR="00D02BDC" w:rsidRPr="00AA5ADF" w:rsidRDefault="00D02BDC">
      <w:pPr>
        <w:pStyle w:val="TOC4"/>
        <w:rPr>
          <w:rFonts w:ascii="Calibri" w:hAnsi="Calibri"/>
          <w:sz w:val="22"/>
          <w:szCs w:val="22"/>
          <w:lang w:eastAsia="en-GB"/>
        </w:rPr>
      </w:pPr>
      <w:r w:rsidRPr="00D02BDC">
        <w:t>7.2.3.1</w:t>
      </w:r>
      <w:r w:rsidRPr="00AA5ADF">
        <w:rPr>
          <w:rFonts w:ascii="Calibri" w:hAnsi="Calibri"/>
          <w:sz w:val="22"/>
          <w:szCs w:val="22"/>
          <w:lang w:eastAsia="en-GB"/>
        </w:rPr>
        <w:tab/>
      </w:r>
      <w:r>
        <w:t>General</w:t>
      </w:r>
      <w:r>
        <w:tab/>
      </w:r>
      <w:r>
        <w:fldChar w:fldCharType="begin" w:fldLock="1"/>
      </w:r>
      <w:r>
        <w:instrText xml:space="preserve"> PAGEREF _Toc533202789 \h </w:instrText>
      </w:r>
      <w:r>
        <w:fldChar w:fldCharType="separate"/>
      </w:r>
      <w:r>
        <w:t>32</w:t>
      </w:r>
      <w:r>
        <w:fldChar w:fldCharType="end"/>
      </w:r>
    </w:p>
    <w:p w:rsidR="00D02BDC" w:rsidRPr="00AA5ADF" w:rsidRDefault="00D02BDC">
      <w:pPr>
        <w:pStyle w:val="TOC4"/>
        <w:rPr>
          <w:rFonts w:ascii="Calibri" w:hAnsi="Calibri"/>
          <w:sz w:val="22"/>
          <w:szCs w:val="22"/>
          <w:lang w:eastAsia="en-GB"/>
        </w:rPr>
      </w:pPr>
      <w:r w:rsidRPr="00D02BDC">
        <w:t>7.2.3.2</w:t>
      </w:r>
      <w:r w:rsidRPr="00AA5ADF">
        <w:rPr>
          <w:rFonts w:ascii="Calibri" w:hAnsi="Calibri"/>
          <w:sz w:val="22"/>
          <w:szCs w:val="22"/>
          <w:lang w:eastAsia="en-GB"/>
        </w:rPr>
        <w:tab/>
      </w:r>
      <w:r>
        <w:t>Detailed Behaviour of the HSS</w:t>
      </w:r>
      <w:r>
        <w:tab/>
      </w:r>
      <w:r>
        <w:fldChar w:fldCharType="begin" w:fldLock="1"/>
      </w:r>
      <w:r>
        <w:instrText xml:space="preserve"> PAGEREF _Toc533202790 \h </w:instrText>
      </w:r>
      <w:r>
        <w:fldChar w:fldCharType="separate"/>
      </w:r>
      <w:r>
        <w:t>33</w:t>
      </w:r>
      <w:r>
        <w:fldChar w:fldCharType="end"/>
      </w:r>
    </w:p>
    <w:p w:rsidR="00D02BDC" w:rsidRPr="00AA5ADF" w:rsidRDefault="00D02BDC">
      <w:pPr>
        <w:pStyle w:val="TOC4"/>
        <w:rPr>
          <w:rFonts w:ascii="Calibri" w:hAnsi="Calibri"/>
          <w:sz w:val="22"/>
          <w:szCs w:val="22"/>
          <w:lang w:eastAsia="en-GB"/>
        </w:rPr>
      </w:pPr>
      <w:r w:rsidRPr="00D02BDC">
        <w:t>7.2.3.3</w:t>
      </w:r>
      <w:r w:rsidRPr="00AA5ADF">
        <w:rPr>
          <w:rFonts w:ascii="Calibri" w:hAnsi="Calibri"/>
          <w:sz w:val="22"/>
          <w:szCs w:val="22"/>
          <w:lang w:eastAsia="en-GB"/>
        </w:rPr>
        <w:tab/>
      </w:r>
      <w:r>
        <w:t>Detailed Behaviour of the SCEF</w:t>
      </w:r>
      <w:r>
        <w:tab/>
      </w:r>
      <w:r>
        <w:fldChar w:fldCharType="begin" w:fldLock="1"/>
      </w:r>
      <w:r>
        <w:instrText xml:space="preserve"> PAGEREF _Toc533202791 \h </w:instrText>
      </w:r>
      <w:r>
        <w:fldChar w:fldCharType="separate"/>
      </w:r>
      <w:r>
        <w:t>34</w:t>
      </w:r>
      <w:r>
        <w:fldChar w:fldCharType="end"/>
      </w:r>
    </w:p>
    <w:p w:rsidR="00D02BDC" w:rsidRPr="00AA5ADF" w:rsidRDefault="00D02BDC">
      <w:pPr>
        <w:pStyle w:val="TOC1"/>
        <w:rPr>
          <w:rFonts w:ascii="Calibri" w:hAnsi="Calibri"/>
          <w:szCs w:val="22"/>
          <w:lang w:eastAsia="en-GB"/>
        </w:rPr>
      </w:pPr>
      <w:r>
        <w:t>8</w:t>
      </w:r>
      <w:r w:rsidRPr="00AA5ADF">
        <w:rPr>
          <w:rFonts w:ascii="Calibri" w:hAnsi="Calibri"/>
          <w:szCs w:val="22"/>
          <w:lang w:eastAsia="en-GB"/>
        </w:rPr>
        <w:tab/>
      </w:r>
      <w:r>
        <w:t>Protocol Specification for S6t</w:t>
      </w:r>
      <w:r>
        <w:tab/>
      </w:r>
      <w:r>
        <w:fldChar w:fldCharType="begin" w:fldLock="1"/>
      </w:r>
      <w:r>
        <w:instrText xml:space="preserve"> PAGEREF _Toc533202792 \h </w:instrText>
      </w:r>
      <w:r>
        <w:fldChar w:fldCharType="separate"/>
      </w:r>
      <w:r>
        <w:t>34</w:t>
      </w:r>
      <w:r>
        <w:fldChar w:fldCharType="end"/>
      </w:r>
    </w:p>
    <w:p w:rsidR="00D02BDC" w:rsidRPr="00AA5ADF" w:rsidRDefault="00D02BDC">
      <w:pPr>
        <w:pStyle w:val="TOC2"/>
        <w:rPr>
          <w:rFonts w:ascii="Calibri" w:hAnsi="Calibri"/>
          <w:sz w:val="22"/>
          <w:szCs w:val="22"/>
          <w:lang w:eastAsia="en-GB"/>
        </w:rPr>
      </w:pPr>
      <w:r w:rsidRPr="00D02BDC">
        <w:t>8.1</w:t>
      </w:r>
      <w:r w:rsidRPr="00AA5ADF">
        <w:rPr>
          <w:rFonts w:ascii="Calibri" w:hAnsi="Calibri"/>
          <w:sz w:val="22"/>
          <w:szCs w:val="22"/>
          <w:lang w:eastAsia="en-GB"/>
        </w:rPr>
        <w:tab/>
      </w:r>
      <w:r>
        <w:t>Introduction</w:t>
      </w:r>
      <w:r>
        <w:tab/>
      </w:r>
      <w:r>
        <w:fldChar w:fldCharType="begin" w:fldLock="1"/>
      </w:r>
      <w:r>
        <w:instrText xml:space="preserve"> PAGEREF _Toc533202793 \h </w:instrText>
      </w:r>
      <w:r>
        <w:fldChar w:fldCharType="separate"/>
      </w:r>
      <w:r>
        <w:t>34</w:t>
      </w:r>
      <w:r>
        <w:fldChar w:fldCharType="end"/>
      </w:r>
    </w:p>
    <w:p w:rsidR="00D02BDC" w:rsidRPr="00AA5ADF" w:rsidRDefault="00D02BDC">
      <w:pPr>
        <w:pStyle w:val="TOC3"/>
        <w:rPr>
          <w:rFonts w:ascii="Calibri" w:hAnsi="Calibri"/>
          <w:sz w:val="22"/>
          <w:szCs w:val="22"/>
          <w:lang w:eastAsia="en-GB"/>
        </w:rPr>
      </w:pPr>
      <w:r w:rsidRPr="00D02BDC">
        <w:t>8.1.1</w:t>
      </w:r>
      <w:r w:rsidRPr="00AA5ADF">
        <w:rPr>
          <w:rFonts w:ascii="Calibri" w:hAnsi="Calibri"/>
          <w:sz w:val="22"/>
          <w:szCs w:val="22"/>
          <w:lang w:eastAsia="en-GB"/>
        </w:rPr>
        <w:tab/>
      </w:r>
      <w:r>
        <w:t>Use of Diameter Base Protocol</w:t>
      </w:r>
      <w:r>
        <w:tab/>
      </w:r>
      <w:r>
        <w:fldChar w:fldCharType="begin" w:fldLock="1"/>
      </w:r>
      <w:r>
        <w:instrText xml:space="preserve"> PAGEREF _Toc533202794 \h </w:instrText>
      </w:r>
      <w:r>
        <w:fldChar w:fldCharType="separate"/>
      </w:r>
      <w:r>
        <w:t>34</w:t>
      </w:r>
      <w:r>
        <w:fldChar w:fldCharType="end"/>
      </w:r>
    </w:p>
    <w:p w:rsidR="00D02BDC" w:rsidRPr="00AA5ADF" w:rsidRDefault="00D02BDC">
      <w:pPr>
        <w:pStyle w:val="TOC3"/>
        <w:rPr>
          <w:rFonts w:ascii="Calibri" w:hAnsi="Calibri"/>
          <w:sz w:val="22"/>
          <w:szCs w:val="22"/>
          <w:lang w:eastAsia="en-GB"/>
        </w:rPr>
      </w:pPr>
      <w:r w:rsidRPr="00D02BDC">
        <w:t>8.1.2</w:t>
      </w:r>
      <w:r w:rsidRPr="00AA5ADF">
        <w:rPr>
          <w:rFonts w:ascii="Calibri" w:hAnsi="Calibri"/>
          <w:sz w:val="22"/>
          <w:szCs w:val="22"/>
          <w:lang w:eastAsia="en-GB"/>
        </w:rPr>
        <w:tab/>
      </w:r>
      <w:r>
        <w:t>Securing Diameter Messages</w:t>
      </w:r>
      <w:r>
        <w:tab/>
      </w:r>
      <w:r>
        <w:fldChar w:fldCharType="begin" w:fldLock="1"/>
      </w:r>
      <w:r>
        <w:instrText xml:space="preserve"> PAGEREF _Toc533202795 \h </w:instrText>
      </w:r>
      <w:r>
        <w:fldChar w:fldCharType="separate"/>
      </w:r>
      <w:r>
        <w:t>35</w:t>
      </w:r>
      <w:r>
        <w:fldChar w:fldCharType="end"/>
      </w:r>
    </w:p>
    <w:p w:rsidR="00D02BDC" w:rsidRPr="00AA5ADF" w:rsidRDefault="00D02BDC">
      <w:pPr>
        <w:pStyle w:val="TOC3"/>
        <w:rPr>
          <w:rFonts w:ascii="Calibri" w:hAnsi="Calibri"/>
          <w:sz w:val="22"/>
          <w:szCs w:val="22"/>
          <w:lang w:eastAsia="en-GB"/>
        </w:rPr>
      </w:pPr>
      <w:r w:rsidRPr="00D02BDC">
        <w:t>8.1.3</w:t>
      </w:r>
      <w:r w:rsidRPr="00AA5ADF">
        <w:rPr>
          <w:rFonts w:ascii="Calibri" w:hAnsi="Calibri"/>
          <w:sz w:val="22"/>
          <w:szCs w:val="22"/>
          <w:lang w:eastAsia="en-GB"/>
        </w:rPr>
        <w:tab/>
      </w:r>
      <w:r>
        <w:t>Accounting Functionality</w:t>
      </w:r>
      <w:r>
        <w:tab/>
      </w:r>
      <w:r>
        <w:fldChar w:fldCharType="begin" w:fldLock="1"/>
      </w:r>
      <w:r>
        <w:instrText xml:space="preserve"> PAGEREF _Toc533202796 \h </w:instrText>
      </w:r>
      <w:r>
        <w:fldChar w:fldCharType="separate"/>
      </w:r>
      <w:r>
        <w:t>35</w:t>
      </w:r>
      <w:r>
        <w:fldChar w:fldCharType="end"/>
      </w:r>
    </w:p>
    <w:p w:rsidR="00D02BDC" w:rsidRPr="00AA5ADF" w:rsidRDefault="00D02BDC">
      <w:pPr>
        <w:pStyle w:val="TOC3"/>
        <w:rPr>
          <w:rFonts w:ascii="Calibri" w:hAnsi="Calibri"/>
          <w:sz w:val="22"/>
          <w:szCs w:val="22"/>
          <w:lang w:eastAsia="en-GB"/>
        </w:rPr>
      </w:pPr>
      <w:r w:rsidRPr="00D02BDC">
        <w:t>8.1.4</w:t>
      </w:r>
      <w:r w:rsidRPr="00AA5ADF">
        <w:rPr>
          <w:rFonts w:ascii="Calibri" w:hAnsi="Calibri"/>
          <w:sz w:val="22"/>
          <w:szCs w:val="22"/>
          <w:lang w:eastAsia="en-GB"/>
        </w:rPr>
        <w:tab/>
      </w:r>
      <w:r>
        <w:t>Use of Sessions</w:t>
      </w:r>
      <w:r>
        <w:tab/>
      </w:r>
      <w:r>
        <w:fldChar w:fldCharType="begin" w:fldLock="1"/>
      </w:r>
      <w:r>
        <w:instrText xml:space="preserve"> PAGEREF _Toc533202797 \h </w:instrText>
      </w:r>
      <w:r>
        <w:fldChar w:fldCharType="separate"/>
      </w:r>
      <w:r>
        <w:t>35</w:t>
      </w:r>
      <w:r>
        <w:fldChar w:fldCharType="end"/>
      </w:r>
    </w:p>
    <w:p w:rsidR="00D02BDC" w:rsidRPr="00AA5ADF" w:rsidRDefault="00D02BDC">
      <w:pPr>
        <w:pStyle w:val="TOC3"/>
        <w:rPr>
          <w:rFonts w:ascii="Calibri" w:hAnsi="Calibri"/>
          <w:sz w:val="22"/>
          <w:szCs w:val="22"/>
          <w:lang w:eastAsia="en-GB"/>
        </w:rPr>
      </w:pPr>
      <w:r w:rsidRPr="00D02BDC">
        <w:t>8.1.5</w:t>
      </w:r>
      <w:r w:rsidRPr="00AA5ADF">
        <w:rPr>
          <w:rFonts w:ascii="Calibri" w:hAnsi="Calibri"/>
          <w:sz w:val="22"/>
          <w:szCs w:val="22"/>
          <w:lang w:eastAsia="en-GB"/>
        </w:rPr>
        <w:tab/>
      </w:r>
      <w:r>
        <w:t>Transport Protocol</w:t>
      </w:r>
      <w:r>
        <w:tab/>
      </w:r>
      <w:r>
        <w:fldChar w:fldCharType="begin" w:fldLock="1"/>
      </w:r>
      <w:r>
        <w:instrText xml:space="preserve"> PAGEREF _Toc533202798 \h </w:instrText>
      </w:r>
      <w:r>
        <w:fldChar w:fldCharType="separate"/>
      </w:r>
      <w:r>
        <w:t>35</w:t>
      </w:r>
      <w:r>
        <w:fldChar w:fldCharType="end"/>
      </w:r>
    </w:p>
    <w:p w:rsidR="00D02BDC" w:rsidRPr="00AA5ADF" w:rsidRDefault="00D02BDC">
      <w:pPr>
        <w:pStyle w:val="TOC3"/>
        <w:rPr>
          <w:rFonts w:ascii="Calibri" w:hAnsi="Calibri"/>
          <w:sz w:val="22"/>
          <w:szCs w:val="22"/>
          <w:lang w:eastAsia="en-GB"/>
        </w:rPr>
      </w:pPr>
      <w:r w:rsidRPr="00D02BDC">
        <w:t>8.1.6</w:t>
      </w:r>
      <w:r w:rsidRPr="00AA5ADF">
        <w:rPr>
          <w:rFonts w:ascii="Calibri" w:hAnsi="Calibri"/>
          <w:sz w:val="22"/>
          <w:szCs w:val="22"/>
          <w:lang w:eastAsia="en-GB"/>
        </w:rPr>
        <w:tab/>
      </w:r>
      <w:r>
        <w:t>Routing Considerations</w:t>
      </w:r>
      <w:r>
        <w:tab/>
      </w:r>
      <w:r>
        <w:fldChar w:fldCharType="begin" w:fldLock="1"/>
      </w:r>
      <w:r>
        <w:instrText xml:space="preserve"> PAGEREF _Toc533202799 \h </w:instrText>
      </w:r>
      <w:r>
        <w:fldChar w:fldCharType="separate"/>
      </w:r>
      <w:r>
        <w:t>35</w:t>
      </w:r>
      <w:r>
        <w:fldChar w:fldCharType="end"/>
      </w:r>
    </w:p>
    <w:p w:rsidR="00D02BDC" w:rsidRPr="00AA5ADF" w:rsidRDefault="00D02BDC">
      <w:pPr>
        <w:pStyle w:val="TOC3"/>
        <w:rPr>
          <w:rFonts w:ascii="Calibri" w:hAnsi="Calibri"/>
          <w:sz w:val="22"/>
          <w:szCs w:val="22"/>
          <w:lang w:eastAsia="en-GB"/>
        </w:rPr>
      </w:pPr>
      <w:r w:rsidRPr="00D02BDC">
        <w:t>8.1.7</w:t>
      </w:r>
      <w:r w:rsidRPr="00AA5ADF">
        <w:rPr>
          <w:rFonts w:ascii="Calibri" w:hAnsi="Calibri"/>
          <w:sz w:val="22"/>
          <w:szCs w:val="22"/>
          <w:lang w:eastAsia="en-GB"/>
        </w:rPr>
        <w:tab/>
      </w:r>
      <w:r>
        <w:t>Advertising Application Support</w:t>
      </w:r>
      <w:r>
        <w:tab/>
      </w:r>
      <w:r>
        <w:fldChar w:fldCharType="begin" w:fldLock="1"/>
      </w:r>
      <w:r>
        <w:instrText xml:space="preserve"> PAGEREF _Toc533202800 \h </w:instrText>
      </w:r>
      <w:r>
        <w:fldChar w:fldCharType="separate"/>
      </w:r>
      <w:r>
        <w:t>35</w:t>
      </w:r>
      <w:r>
        <w:fldChar w:fldCharType="end"/>
      </w:r>
    </w:p>
    <w:p w:rsidR="00D02BDC" w:rsidRPr="00AA5ADF" w:rsidRDefault="00D02BDC">
      <w:pPr>
        <w:pStyle w:val="TOC3"/>
        <w:rPr>
          <w:rFonts w:ascii="Calibri" w:hAnsi="Calibri"/>
          <w:sz w:val="22"/>
          <w:szCs w:val="22"/>
          <w:lang w:eastAsia="en-GB"/>
        </w:rPr>
      </w:pPr>
      <w:r w:rsidRPr="00D02BDC">
        <w:t>8.1.8</w:t>
      </w:r>
      <w:r w:rsidRPr="00AA5ADF">
        <w:rPr>
          <w:rFonts w:ascii="Calibri" w:hAnsi="Calibri"/>
          <w:sz w:val="22"/>
          <w:szCs w:val="22"/>
          <w:lang w:eastAsia="en-GB"/>
        </w:rPr>
        <w:tab/>
      </w:r>
      <w:r>
        <w:t>Diameter Application Identifier</w:t>
      </w:r>
      <w:r>
        <w:tab/>
      </w:r>
      <w:r>
        <w:fldChar w:fldCharType="begin" w:fldLock="1"/>
      </w:r>
      <w:r>
        <w:instrText xml:space="preserve"> PAGEREF _Toc533202801 \h </w:instrText>
      </w:r>
      <w:r>
        <w:fldChar w:fldCharType="separate"/>
      </w:r>
      <w:r>
        <w:t>35</w:t>
      </w:r>
      <w:r>
        <w:fldChar w:fldCharType="end"/>
      </w:r>
    </w:p>
    <w:p w:rsidR="00D02BDC" w:rsidRPr="00AA5ADF" w:rsidRDefault="00D02BDC">
      <w:pPr>
        <w:pStyle w:val="TOC3"/>
        <w:rPr>
          <w:rFonts w:ascii="Calibri" w:hAnsi="Calibri"/>
          <w:sz w:val="22"/>
          <w:szCs w:val="22"/>
          <w:lang w:eastAsia="en-GB"/>
        </w:rPr>
      </w:pPr>
      <w:r w:rsidRPr="00D02BDC">
        <w:t>8.1.9</w:t>
      </w:r>
      <w:r w:rsidRPr="00AA5ADF">
        <w:rPr>
          <w:rFonts w:ascii="Calibri" w:hAnsi="Calibri"/>
          <w:sz w:val="22"/>
          <w:szCs w:val="22"/>
          <w:lang w:eastAsia="en-GB"/>
        </w:rPr>
        <w:tab/>
      </w:r>
      <w:r w:rsidRPr="00CC5CB4">
        <w:rPr>
          <w:lang w:val="en-US"/>
        </w:rPr>
        <w:t>Use of the Supported-Features AVP</w:t>
      </w:r>
      <w:r>
        <w:tab/>
      </w:r>
      <w:r>
        <w:fldChar w:fldCharType="begin" w:fldLock="1"/>
      </w:r>
      <w:r>
        <w:instrText xml:space="preserve"> PAGEREF _Toc533202802 \h </w:instrText>
      </w:r>
      <w:r>
        <w:fldChar w:fldCharType="separate"/>
      </w:r>
      <w:r>
        <w:t>36</w:t>
      </w:r>
      <w:r>
        <w:fldChar w:fldCharType="end"/>
      </w:r>
    </w:p>
    <w:p w:rsidR="00D02BDC" w:rsidRPr="00AA5ADF" w:rsidRDefault="00D02BDC">
      <w:pPr>
        <w:pStyle w:val="TOC3"/>
        <w:rPr>
          <w:rFonts w:ascii="Calibri" w:hAnsi="Calibri"/>
          <w:sz w:val="22"/>
          <w:szCs w:val="22"/>
          <w:lang w:eastAsia="en-GB"/>
        </w:rPr>
      </w:pPr>
      <w:r w:rsidRPr="00D02BDC">
        <w:t>8.1.10</w:t>
      </w:r>
      <w:r w:rsidRPr="00AA5ADF">
        <w:rPr>
          <w:rFonts w:ascii="Calibri" w:hAnsi="Calibri"/>
          <w:sz w:val="22"/>
          <w:szCs w:val="22"/>
          <w:lang w:eastAsia="en-GB"/>
        </w:rPr>
        <w:tab/>
      </w:r>
      <w:r w:rsidRPr="00CC5CB4">
        <w:rPr>
          <w:lang w:val="en-US"/>
        </w:rPr>
        <w:t>User Identity to HSS resolution</w:t>
      </w:r>
      <w:r>
        <w:tab/>
      </w:r>
      <w:r>
        <w:fldChar w:fldCharType="begin" w:fldLock="1"/>
      </w:r>
      <w:r>
        <w:instrText xml:space="preserve"> PAGEREF _Toc533202803 \h </w:instrText>
      </w:r>
      <w:r>
        <w:fldChar w:fldCharType="separate"/>
      </w:r>
      <w:r>
        <w:t>36</w:t>
      </w:r>
      <w:r>
        <w:fldChar w:fldCharType="end"/>
      </w:r>
    </w:p>
    <w:p w:rsidR="00D02BDC" w:rsidRPr="00AA5ADF" w:rsidRDefault="00D02BDC">
      <w:pPr>
        <w:pStyle w:val="TOC2"/>
        <w:rPr>
          <w:rFonts w:ascii="Calibri" w:hAnsi="Calibri"/>
          <w:sz w:val="22"/>
          <w:szCs w:val="22"/>
          <w:lang w:eastAsia="en-GB"/>
        </w:rPr>
      </w:pPr>
      <w:r w:rsidRPr="00D02BDC">
        <w:t>8.2</w:t>
      </w:r>
      <w:r w:rsidRPr="00AA5ADF">
        <w:rPr>
          <w:rFonts w:ascii="Calibri" w:hAnsi="Calibri"/>
          <w:sz w:val="22"/>
          <w:szCs w:val="22"/>
          <w:lang w:eastAsia="en-GB"/>
        </w:rPr>
        <w:tab/>
      </w:r>
      <w:r w:rsidRPr="00CC5CB4">
        <w:rPr>
          <w:lang w:val="en-US"/>
        </w:rPr>
        <w:t>Commands</w:t>
      </w:r>
      <w:r>
        <w:tab/>
      </w:r>
      <w:r>
        <w:fldChar w:fldCharType="begin" w:fldLock="1"/>
      </w:r>
      <w:r>
        <w:instrText xml:space="preserve"> PAGEREF _Toc533202804 \h </w:instrText>
      </w:r>
      <w:r>
        <w:fldChar w:fldCharType="separate"/>
      </w:r>
      <w:r>
        <w:t>36</w:t>
      </w:r>
      <w:r>
        <w:fldChar w:fldCharType="end"/>
      </w:r>
    </w:p>
    <w:p w:rsidR="00D02BDC" w:rsidRPr="00AA5ADF" w:rsidRDefault="00D02BDC">
      <w:pPr>
        <w:pStyle w:val="TOC3"/>
        <w:rPr>
          <w:rFonts w:ascii="Calibri" w:hAnsi="Calibri"/>
          <w:sz w:val="22"/>
          <w:szCs w:val="22"/>
          <w:lang w:eastAsia="en-GB"/>
        </w:rPr>
      </w:pPr>
      <w:r w:rsidRPr="00D02BDC">
        <w:t>8.2.1</w:t>
      </w:r>
      <w:r w:rsidRPr="00AA5ADF">
        <w:rPr>
          <w:rFonts w:ascii="Calibri" w:hAnsi="Calibri"/>
          <w:sz w:val="22"/>
          <w:szCs w:val="22"/>
          <w:lang w:eastAsia="en-GB"/>
        </w:rPr>
        <w:tab/>
      </w:r>
      <w:r w:rsidRPr="00CC5CB4">
        <w:rPr>
          <w:lang w:val="en-US" w:eastAsia="zh-CN"/>
        </w:rPr>
        <w:t>Introduction</w:t>
      </w:r>
      <w:r>
        <w:tab/>
      </w:r>
      <w:r>
        <w:fldChar w:fldCharType="begin" w:fldLock="1"/>
      </w:r>
      <w:r>
        <w:instrText xml:space="preserve"> PAGEREF _Toc533202805 \h </w:instrText>
      </w:r>
      <w:r>
        <w:fldChar w:fldCharType="separate"/>
      </w:r>
      <w:r>
        <w:t>36</w:t>
      </w:r>
      <w:r>
        <w:fldChar w:fldCharType="end"/>
      </w:r>
    </w:p>
    <w:p w:rsidR="00D02BDC" w:rsidRPr="00AA5ADF" w:rsidRDefault="00D02BDC">
      <w:pPr>
        <w:pStyle w:val="TOC3"/>
        <w:rPr>
          <w:rFonts w:ascii="Calibri" w:hAnsi="Calibri"/>
          <w:sz w:val="22"/>
          <w:szCs w:val="22"/>
          <w:lang w:eastAsia="en-GB"/>
        </w:rPr>
      </w:pPr>
      <w:r w:rsidRPr="00D02BDC">
        <w:t>8.2.2</w:t>
      </w:r>
      <w:r w:rsidRPr="00AA5ADF">
        <w:rPr>
          <w:rFonts w:ascii="Calibri" w:hAnsi="Calibri"/>
          <w:sz w:val="22"/>
          <w:szCs w:val="22"/>
          <w:lang w:eastAsia="en-GB"/>
        </w:rPr>
        <w:tab/>
      </w:r>
      <w:r w:rsidRPr="00CC5CB4">
        <w:rPr>
          <w:lang w:val="en-US"/>
        </w:rPr>
        <w:t>Command-Code values</w:t>
      </w:r>
      <w:r>
        <w:tab/>
      </w:r>
      <w:r>
        <w:fldChar w:fldCharType="begin" w:fldLock="1"/>
      </w:r>
      <w:r>
        <w:instrText xml:space="preserve"> PAGEREF _Toc533202806 \h </w:instrText>
      </w:r>
      <w:r>
        <w:fldChar w:fldCharType="separate"/>
      </w:r>
      <w:r>
        <w:t>36</w:t>
      </w:r>
      <w:r>
        <w:fldChar w:fldCharType="end"/>
      </w:r>
    </w:p>
    <w:p w:rsidR="00D02BDC" w:rsidRPr="00AA5ADF" w:rsidRDefault="00D02BDC">
      <w:pPr>
        <w:pStyle w:val="TOC3"/>
        <w:rPr>
          <w:rFonts w:ascii="Calibri" w:hAnsi="Calibri"/>
          <w:sz w:val="22"/>
          <w:szCs w:val="22"/>
          <w:lang w:eastAsia="en-GB"/>
        </w:rPr>
      </w:pPr>
      <w:r w:rsidRPr="00D02BDC">
        <w:t>8.2.3</w:t>
      </w:r>
      <w:r w:rsidRPr="00AA5ADF">
        <w:rPr>
          <w:rFonts w:ascii="Calibri" w:hAnsi="Calibri"/>
          <w:sz w:val="22"/>
          <w:szCs w:val="22"/>
          <w:lang w:eastAsia="en-GB"/>
        </w:rPr>
        <w:tab/>
      </w:r>
      <w:r w:rsidRPr="00CC5CB4">
        <w:rPr>
          <w:lang w:val="en-US"/>
        </w:rPr>
        <w:t>Configuration Information Request (CIR) Command</w:t>
      </w:r>
      <w:r>
        <w:tab/>
      </w:r>
      <w:r>
        <w:fldChar w:fldCharType="begin" w:fldLock="1"/>
      </w:r>
      <w:r>
        <w:instrText xml:space="preserve"> PAGEREF _Toc533202807 \h </w:instrText>
      </w:r>
      <w:r>
        <w:fldChar w:fldCharType="separate"/>
      </w:r>
      <w:r>
        <w:t>37</w:t>
      </w:r>
      <w:r>
        <w:fldChar w:fldCharType="end"/>
      </w:r>
    </w:p>
    <w:p w:rsidR="00D02BDC" w:rsidRPr="00AA5ADF" w:rsidRDefault="00D02BDC">
      <w:pPr>
        <w:pStyle w:val="TOC3"/>
        <w:rPr>
          <w:rFonts w:ascii="Calibri" w:hAnsi="Calibri"/>
          <w:sz w:val="22"/>
          <w:szCs w:val="22"/>
          <w:lang w:eastAsia="en-GB"/>
        </w:rPr>
      </w:pPr>
      <w:r w:rsidRPr="00D02BDC">
        <w:t>8.2.4</w:t>
      </w:r>
      <w:r w:rsidRPr="00AA5ADF">
        <w:rPr>
          <w:rFonts w:ascii="Calibri" w:hAnsi="Calibri"/>
          <w:sz w:val="22"/>
          <w:szCs w:val="22"/>
          <w:lang w:eastAsia="en-GB"/>
        </w:rPr>
        <w:tab/>
      </w:r>
      <w:r w:rsidRPr="00CC5CB4">
        <w:rPr>
          <w:lang w:val="fr-FR"/>
        </w:rPr>
        <w:t>Configuration</w:t>
      </w:r>
      <w:r>
        <w:t>-Information-Answer (CIA) Command</w:t>
      </w:r>
      <w:r>
        <w:tab/>
      </w:r>
      <w:r>
        <w:fldChar w:fldCharType="begin" w:fldLock="1"/>
      </w:r>
      <w:r>
        <w:instrText xml:space="preserve"> PAGEREF _Toc533202808 \h </w:instrText>
      </w:r>
      <w:r>
        <w:fldChar w:fldCharType="separate"/>
      </w:r>
      <w:r>
        <w:t>37</w:t>
      </w:r>
      <w:r>
        <w:fldChar w:fldCharType="end"/>
      </w:r>
    </w:p>
    <w:p w:rsidR="00D02BDC" w:rsidRPr="00AA5ADF" w:rsidRDefault="00D02BDC">
      <w:pPr>
        <w:pStyle w:val="TOC3"/>
        <w:rPr>
          <w:rFonts w:ascii="Calibri" w:hAnsi="Calibri"/>
          <w:sz w:val="22"/>
          <w:szCs w:val="22"/>
          <w:lang w:eastAsia="en-GB"/>
        </w:rPr>
      </w:pPr>
      <w:r w:rsidRPr="00D02BDC">
        <w:t>8.2.5</w:t>
      </w:r>
      <w:r w:rsidRPr="00AA5ADF">
        <w:rPr>
          <w:rFonts w:ascii="Calibri" w:hAnsi="Calibri"/>
          <w:sz w:val="22"/>
          <w:szCs w:val="22"/>
          <w:lang w:eastAsia="en-GB"/>
        </w:rPr>
        <w:tab/>
      </w:r>
      <w:r w:rsidRPr="00CC5CB4">
        <w:rPr>
          <w:lang w:val="en-US"/>
        </w:rPr>
        <w:t>Reporting-Information-Request (RIR) Command</w:t>
      </w:r>
      <w:r>
        <w:tab/>
      </w:r>
      <w:r>
        <w:fldChar w:fldCharType="begin" w:fldLock="1"/>
      </w:r>
      <w:r>
        <w:instrText xml:space="preserve"> PAGEREF _Toc533202809 \h </w:instrText>
      </w:r>
      <w:r>
        <w:fldChar w:fldCharType="separate"/>
      </w:r>
      <w:r>
        <w:t>38</w:t>
      </w:r>
      <w:r>
        <w:fldChar w:fldCharType="end"/>
      </w:r>
    </w:p>
    <w:p w:rsidR="00D02BDC" w:rsidRPr="00AA5ADF" w:rsidRDefault="00D02BDC">
      <w:pPr>
        <w:pStyle w:val="TOC3"/>
        <w:rPr>
          <w:rFonts w:ascii="Calibri" w:hAnsi="Calibri"/>
          <w:sz w:val="22"/>
          <w:szCs w:val="22"/>
          <w:lang w:eastAsia="en-GB"/>
        </w:rPr>
      </w:pPr>
      <w:r w:rsidRPr="00D02BDC">
        <w:t>8.2.6</w:t>
      </w:r>
      <w:r w:rsidRPr="00AA5ADF">
        <w:rPr>
          <w:rFonts w:ascii="Calibri" w:hAnsi="Calibri"/>
          <w:sz w:val="22"/>
          <w:szCs w:val="22"/>
          <w:lang w:eastAsia="en-GB"/>
        </w:rPr>
        <w:tab/>
      </w:r>
      <w:r w:rsidRPr="00CC5CB4">
        <w:rPr>
          <w:lang w:val="en-US"/>
        </w:rPr>
        <w:t>Reporting-Information-Answer (RIA) Command</w:t>
      </w:r>
      <w:r>
        <w:tab/>
      </w:r>
      <w:r>
        <w:fldChar w:fldCharType="begin" w:fldLock="1"/>
      </w:r>
      <w:r>
        <w:instrText xml:space="preserve"> PAGEREF _Toc533202810 \h </w:instrText>
      </w:r>
      <w:r>
        <w:fldChar w:fldCharType="separate"/>
      </w:r>
      <w:r>
        <w:t>38</w:t>
      </w:r>
      <w:r>
        <w:fldChar w:fldCharType="end"/>
      </w:r>
    </w:p>
    <w:p w:rsidR="00D02BDC" w:rsidRPr="00AA5ADF" w:rsidRDefault="00D02BDC">
      <w:pPr>
        <w:pStyle w:val="TOC3"/>
        <w:rPr>
          <w:rFonts w:ascii="Calibri" w:hAnsi="Calibri"/>
          <w:sz w:val="22"/>
          <w:szCs w:val="22"/>
          <w:lang w:eastAsia="en-GB"/>
        </w:rPr>
      </w:pPr>
      <w:r w:rsidRPr="00D02BDC">
        <w:t>8.2.7</w:t>
      </w:r>
      <w:r w:rsidRPr="00AA5ADF">
        <w:rPr>
          <w:rFonts w:ascii="Calibri" w:hAnsi="Calibri"/>
          <w:sz w:val="22"/>
          <w:szCs w:val="22"/>
          <w:lang w:eastAsia="en-GB"/>
        </w:rPr>
        <w:tab/>
      </w:r>
      <w:r w:rsidRPr="00CC5CB4">
        <w:rPr>
          <w:lang w:val="en-US"/>
        </w:rPr>
        <w:t>NIDD Information Request (NIR) Command</w:t>
      </w:r>
      <w:r>
        <w:tab/>
      </w:r>
      <w:r>
        <w:fldChar w:fldCharType="begin" w:fldLock="1"/>
      </w:r>
      <w:r>
        <w:instrText xml:space="preserve"> PAGEREF _Toc533202811 \h </w:instrText>
      </w:r>
      <w:r>
        <w:fldChar w:fldCharType="separate"/>
      </w:r>
      <w:r>
        <w:t>38</w:t>
      </w:r>
      <w:r>
        <w:fldChar w:fldCharType="end"/>
      </w:r>
    </w:p>
    <w:p w:rsidR="00D02BDC" w:rsidRPr="00AA5ADF" w:rsidRDefault="00D02BDC">
      <w:pPr>
        <w:pStyle w:val="TOC3"/>
        <w:rPr>
          <w:rFonts w:ascii="Calibri" w:hAnsi="Calibri"/>
          <w:sz w:val="22"/>
          <w:szCs w:val="22"/>
          <w:lang w:eastAsia="en-GB"/>
        </w:rPr>
      </w:pPr>
      <w:r w:rsidRPr="00D02BDC">
        <w:t>8.2.8</w:t>
      </w:r>
      <w:r w:rsidRPr="00AA5ADF">
        <w:rPr>
          <w:rFonts w:ascii="Calibri" w:hAnsi="Calibri"/>
          <w:sz w:val="22"/>
          <w:szCs w:val="22"/>
          <w:lang w:eastAsia="en-GB"/>
        </w:rPr>
        <w:tab/>
      </w:r>
      <w:r w:rsidRPr="00CC5CB4">
        <w:rPr>
          <w:lang w:val="fr-FR"/>
        </w:rPr>
        <w:t>NIDD</w:t>
      </w:r>
      <w:r>
        <w:t>-Information-Answer (</w:t>
      </w:r>
      <w:r w:rsidRPr="00CC5CB4">
        <w:rPr>
          <w:lang w:val="sv-SE"/>
        </w:rPr>
        <w:t>N</w:t>
      </w:r>
      <w:r>
        <w:t>IA) Command</w:t>
      </w:r>
      <w:r>
        <w:tab/>
      </w:r>
      <w:r>
        <w:fldChar w:fldCharType="begin" w:fldLock="1"/>
      </w:r>
      <w:r>
        <w:instrText xml:space="preserve"> PAGEREF _Toc533202812 \h </w:instrText>
      </w:r>
      <w:r>
        <w:fldChar w:fldCharType="separate"/>
      </w:r>
      <w:r>
        <w:t>39</w:t>
      </w:r>
      <w:r>
        <w:fldChar w:fldCharType="end"/>
      </w:r>
    </w:p>
    <w:p w:rsidR="00D02BDC" w:rsidRPr="00AA5ADF" w:rsidRDefault="00D02BDC">
      <w:pPr>
        <w:pStyle w:val="TOC2"/>
        <w:rPr>
          <w:rFonts w:ascii="Calibri" w:hAnsi="Calibri"/>
          <w:sz w:val="22"/>
          <w:szCs w:val="22"/>
          <w:lang w:eastAsia="en-GB"/>
        </w:rPr>
      </w:pPr>
      <w:r w:rsidRPr="00D02BDC">
        <w:t>8.3</w:t>
      </w:r>
      <w:r w:rsidRPr="00AA5ADF">
        <w:rPr>
          <w:rFonts w:ascii="Calibri" w:hAnsi="Calibri"/>
          <w:sz w:val="22"/>
          <w:szCs w:val="22"/>
          <w:lang w:eastAsia="en-GB"/>
        </w:rPr>
        <w:tab/>
      </w:r>
      <w:r w:rsidRPr="00CC5CB4">
        <w:rPr>
          <w:lang w:val="en-US"/>
        </w:rPr>
        <w:t>Result-Code AVP and Experimental-Result AVP Values</w:t>
      </w:r>
      <w:r>
        <w:tab/>
      </w:r>
      <w:r>
        <w:fldChar w:fldCharType="begin" w:fldLock="1"/>
      </w:r>
      <w:r>
        <w:instrText xml:space="preserve"> PAGEREF _Toc533202813 \h </w:instrText>
      </w:r>
      <w:r>
        <w:fldChar w:fldCharType="separate"/>
      </w:r>
      <w:r>
        <w:t>39</w:t>
      </w:r>
      <w:r>
        <w:fldChar w:fldCharType="end"/>
      </w:r>
    </w:p>
    <w:p w:rsidR="00D02BDC" w:rsidRPr="00AA5ADF" w:rsidRDefault="00D02BDC">
      <w:pPr>
        <w:pStyle w:val="TOC3"/>
        <w:rPr>
          <w:rFonts w:ascii="Calibri" w:hAnsi="Calibri"/>
          <w:sz w:val="22"/>
          <w:szCs w:val="22"/>
          <w:lang w:eastAsia="en-GB"/>
        </w:rPr>
      </w:pPr>
      <w:r w:rsidRPr="00D02BDC">
        <w:t>8.3.1</w:t>
      </w:r>
      <w:r w:rsidRPr="00AA5ADF">
        <w:rPr>
          <w:rFonts w:ascii="Calibri" w:hAnsi="Calibri"/>
          <w:sz w:val="22"/>
          <w:szCs w:val="22"/>
          <w:lang w:eastAsia="en-GB"/>
        </w:rPr>
        <w:tab/>
      </w:r>
      <w:r w:rsidRPr="00CC5CB4">
        <w:rPr>
          <w:lang w:val="en-US"/>
        </w:rPr>
        <w:t>General</w:t>
      </w:r>
      <w:r>
        <w:tab/>
      </w:r>
      <w:r>
        <w:fldChar w:fldCharType="begin" w:fldLock="1"/>
      </w:r>
      <w:r>
        <w:instrText xml:space="preserve"> PAGEREF _Toc533202814 \h </w:instrText>
      </w:r>
      <w:r>
        <w:fldChar w:fldCharType="separate"/>
      </w:r>
      <w:r>
        <w:t>39</w:t>
      </w:r>
      <w:r>
        <w:fldChar w:fldCharType="end"/>
      </w:r>
    </w:p>
    <w:p w:rsidR="00D02BDC" w:rsidRPr="00AA5ADF" w:rsidRDefault="00D02BDC">
      <w:pPr>
        <w:pStyle w:val="TOC3"/>
        <w:rPr>
          <w:rFonts w:ascii="Calibri" w:hAnsi="Calibri"/>
          <w:sz w:val="22"/>
          <w:szCs w:val="22"/>
          <w:lang w:eastAsia="en-GB"/>
        </w:rPr>
      </w:pPr>
      <w:r w:rsidRPr="00D02BDC">
        <w:t>8.3.2</w:t>
      </w:r>
      <w:r w:rsidRPr="00AA5ADF">
        <w:rPr>
          <w:rFonts w:ascii="Calibri" w:hAnsi="Calibri"/>
          <w:sz w:val="22"/>
          <w:szCs w:val="22"/>
          <w:lang w:eastAsia="en-GB"/>
        </w:rPr>
        <w:tab/>
      </w:r>
      <w:r w:rsidRPr="00CC5CB4">
        <w:rPr>
          <w:lang w:val="en-US"/>
        </w:rPr>
        <w:t>Success</w:t>
      </w:r>
      <w:r>
        <w:tab/>
      </w:r>
      <w:r>
        <w:fldChar w:fldCharType="begin" w:fldLock="1"/>
      </w:r>
      <w:r>
        <w:instrText xml:space="preserve"> PAGEREF _Toc533202815 \h </w:instrText>
      </w:r>
      <w:r>
        <w:fldChar w:fldCharType="separate"/>
      </w:r>
      <w:r>
        <w:t>39</w:t>
      </w:r>
      <w:r>
        <w:fldChar w:fldCharType="end"/>
      </w:r>
    </w:p>
    <w:p w:rsidR="00D02BDC" w:rsidRPr="00AA5ADF" w:rsidRDefault="00D02BDC">
      <w:pPr>
        <w:pStyle w:val="TOC3"/>
        <w:rPr>
          <w:rFonts w:ascii="Calibri" w:hAnsi="Calibri"/>
          <w:sz w:val="22"/>
          <w:szCs w:val="22"/>
          <w:lang w:eastAsia="en-GB"/>
        </w:rPr>
      </w:pPr>
      <w:r w:rsidRPr="00D02BDC">
        <w:t>8.3.3</w:t>
      </w:r>
      <w:r w:rsidRPr="00AA5ADF">
        <w:rPr>
          <w:rFonts w:ascii="Calibri" w:hAnsi="Calibri"/>
          <w:sz w:val="22"/>
          <w:szCs w:val="22"/>
          <w:lang w:eastAsia="en-GB"/>
        </w:rPr>
        <w:tab/>
      </w:r>
      <w:r w:rsidRPr="00CC5CB4">
        <w:rPr>
          <w:lang w:val="en-US" w:eastAsia="zh-CN"/>
        </w:rPr>
        <w:t>Permanent Failures</w:t>
      </w:r>
      <w:r>
        <w:tab/>
      </w:r>
      <w:r>
        <w:fldChar w:fldCharType="begin" w:fldLock="1"/>
      </w:r>
      <w:r>
        <w:instrText xml:space="preserve"> PAGEREF _Toc533202816 \h </w:instrText>
      </w:r>
      <w:r>
        <w:fldChar w:fldCharType="separate"/>
      </w:r>
      <w:r>
        <w:t>40</w:t>
      </w:r>
      <w:r>
        <w:fldChar w:fldCharType="end"/>
      </w:r>
    </w:p>
    <w:p w:rsidR="00D02BDC" w:rsidRPr="00AA5ADF" w:rsidRDefault="00D02BDC">
      <w:pPr>
        <w:pStyle w:val="TOC4"/>
        <w:rPr>
          <w:rFonts w:ascii="Calibri" w:hAnsi="Calibri"/>
          <w:sz w:val="22"/>
          <w:szCs w:val="22"/>
          <w:lang w:eastAsia="en-GB"/>
        </w:rPr>
      </w:pPr>
      <w:r w:rsidRPr="00D02BDC">
        <w:t>8.3.3.1</w:t>
      </w:r>
      <w:r w:rsidRPr="00AA5ADF">
        <w:rPr>
          <w:rFonts w:ascii="Calibri" w:hAnsi="Calibri"/>
          <w:sz w:val="22"/>
          <w:szCs w:val="22"/>
          <w:lang w:eastAsia="en-GB"/>
        </w:rPr>
        <w:tab/>
      </w:r>
      <w:r w:rsidRPr="00CC5CB4">
        <w:rPr>
          <w:lang w:val="en-US"/>
        </w:rPr>
        <w:t>DIAMETER_ERROR_USER_UNKNOWN (5001)</w:t>
      </w:r>
      <w:r>
        <w:tab/>
      </w:r>
      <w:r>
        <w:fldChar w:fldCharType="begin" w:fldLock="1"/>
      </w:r>
      <w:r>
        <w:instrText xml:space="preserve"> PAGEREF _Toc533202817 \h </w:instrText>
      </w:r>
      <w:r>
        <w:fldChar w:fldCharType="separate"/>
      </w:r>
      <w:r>
        <w:t>40</w:t>
      </w:r>
      <w:r>
        <w:fldChar w:fldCharType="end"/>
      </w:r>
    </w:p>
    <w:p w:rsidR="00D02BDC" w:rsidRPr="00AA5ADF" w:rsidRDefault="00D02BDC">
      <w:pPr>
        <w:pStyle w:val="TOC4"/>
        <w:rPr>
          <w:rFonts w:ascii="Calibri" w:hAnsi="Calibri"/>
          <w:sz w:val="22"/>
          <w:szCs w:val="22"/>
          <w:lang w:eastAsia="en-GB"/>
        </w:rPr>
      </w:pPr>
      <w:r w:rsidRPr="00D02BDC">
        <w:t>8.3.3.2</w:t>
      </w:r>
      <w:r w:rsidRPr="00AA5ADF">
        <w:rPr>
          <w:rFonts w:ascii="Calibri" w:hAnsi="Calibri"/>
          <w:sz w:val="22"/>
          <w:szCs w:val="22"/>
          <w:lang w:eastAsia="en-GB"/>
        </w:rPr>
        <w:tab/>
      </w:r>
      <w:r w:rsidRPr="00CC5CB4">
        <w:rPr>
          <w:lang w:val="en-US"/>
        </w:rPr>
        <w:t>DIAMETER_ERROR_UNAUTHORIZED_REQUESTING_ENTITY (5510)</w:t>
      </w:r>
      <w:r>
        <w:tab/>
      </w:r>
      <w:r>
        <w:fldChar w:fldCharType="begin" w:fldLock="1"/>
      </w:r>
      <w:r>
        <w:instrText xml:space="preserve"> PAGEREF _Toc533202818 \h </w:instrText>
      </w:r>
      <w:r>
        <w:fldChar w:fldCharType="separate"/>
      </w:r>
      <w:r>
        <w:t>40</w:t>
      </w:r>
      <w:r>
        <w:fldChar w:fldCharType="end"/>
      </w:r>
    </w:p>
    <w:p w:rsidR="00D02BDC" w:rsidRPr="00AA5ADF" w:rsidRDefault="00D02BDC">
      <w:pPr>
        <w:pStyle w:val="TOC4"/>
        <w:rPr>
          <w:rFonts w:ascii="Calibri" w:hAnsi="Calibri"/>
          <w:sz w:val="22"/>
          <w:szCs w:val="22"/>
          <w:lang w:eastAsia="en-GB"/>
        </w:rPr>
      </w:pPr>
      <w:r w:rsidRPr="00D02BDC">
        <w:t>8.3.3.3</w:t>
      </w:r>
      <w:r w:rsidRPr="00AA5ADF">
        <w:rPr>
          <w:rFonts w:ascii="Calibri" w:hAnsi="Calibri"/>
          <w:sz w:val="22"/>
          <w:szCs w:val="22"/>
          <w:lang w:eastAsia="en-GB"/>
        </w:rPr>
        <w:tab/>
      </w:r>
      <w:r w:rsidRPr="00CC5CB4">
        <w:rPr>
          <w:lang w:val="en-US"/>
        </w:rPr>
        <w:t>DIAMETER_ERROR_UNAUTHORIZED_SERVICE (5511)</w:t>
      </w:r>
      <w:r>
        <w:tab/>
      </w:r>
      <w:r>
        <w:fldChar w:fldCharType="begin" w:fldLock="1"/>
      </w:r>
      <w:r>
        <w:instrText xml:space="preserve"> PAGEREF _Toc533202819 \h </w:instrText>
      </w:r>
      <w:r>
        <w:fldChar w:fldCharType="separate"/>
      </w:r>
      <w:r>
        <w:t>40</w:t>
      </w:r>
      <w:r>
        <w:fldChar w:fldCharType="end"/>
      </w:r>
    </w:p>
    <w:p w:rsidR="00D02BDC" w:rsidRPr="00AA5ADF" w:rsidRDefault="00D02BDC">
      <w:pPr>
        <w:pStyle w:val="TOC4"/>
        <w:rPr>
          <w:rFonts w:ascii="Calibri" w:hAnsi="Calibri"/>
          <w:sz w:val="22"/>
          <w:szCs w:val="22"/>
          <w:lang w:eastAsia="en-GB"/>
        </w:rPr>
      </w:pPr>
      <w:r w:rsidRPr="00D02BDC">
        <w:t>8.3.3.4</w:t>
      </w:r>
      <w:r w:rsidRPr="00AA5ADF">
        <w:rPr>
          <w:rFonts w:ascii="Calibri" w:hAnsi="Calibri"/>
          <w:sz w:val="22"/>
          <w:szCs w:val="22"/>
          <w:lang w:eastAsia="en-GB"/>
        </w:rPr>
        <w:tab/>
      </w:r>
      <w:r w:rsidRPr="00CC5CB4">
        <w:rPr>
          <w:lang w:val="en-US"/>
        </w:rPr>
        <w:t>DIAMETER_ERROR_REQUESTED_RANGE_IS_NOT ALLOWED (5512)</w:t>
      </w:r>
      <w:r>
        <w:tab/>
      </w:r>
      <w:r>
        <w:fldChar w:fldCharType="begin" w:fldLock="1"/>
      </w:r>
      <w:r>
        <w:instrText xml:space="preserve"> PAGEREF _Toc533202820 \h </w:instrText>
      </w:r>
      <w:r>
        <w:fldChar w:fldCharType="separate"/>
      </w:r>
      <w:r>
        <w:t>40</w:t>
      </w:r>
      <w:r>
        <w:fldChar w:fldCharType="end"/>
      </w:r>
    </w:p>
    <w:p w:rsidR="00D02BDC" w:rsidRPr="00AA5ADF" w:rsidRDefault="00D02BDC">
      <w:pPr>
        <w:pStyle w:val="TOC4"/>
        <w:rPr>
          <w:rFonts w:ascii="Calibri" w:hAnsi="Calibri"/>
          <w:sz w:val="22"/>
          <w:szCs w:val="22"/>
          <w:lang w:eastAsia="en-GB"/>
        </w:rPr>
      </w:pPr>
      <w:r w:rsidRPr="00D02BDC">
        <w:t>8.3.3.5</w:t>
      </w:r>
      <w:r w:rsidRPr="00AA5ADF">
        <w:rPr>
          <w:rFonts w:ascii="Calibri" w:hAnsi="Calibri"/>
          <w:sz w:val="22"/>
          <w:szCs w:val="22"/>
          <w:lang w:eastAsia="en-GB"/>
        </w:rPr>
        <w:tab/>
      </w:r>
      <w:r w:rsidRPr="00CC5CB4">
        <w:rPr>
          <w:lang w:val="en-US"/>
        </w:rPr>
        <w:t>DIAMETER_ERROR_CONFIGURATION_EVENT_STORAGE_NOT_ SUCCESSFUL (5513)</w:t>
      </w:r>
      <w:r>
        <w:tab/>
      </w:r>
      <w:r>
        <w:fldChar w:fldCharType="begin" w:fldLock="1"/>
      </w:r>
      <w:r>
        <w:instrText xml:space="preserve"> PAGEREF _Toc533202821 \h </w:instrText>
      </w:r>
      <w:r>
        <w:fldChar w:fldCharType="separate"/>
      </w:r>
      <w:r>
        <w:t>40</w:t>
      </w:r>
      <w:r>
        <w:fldChar w:fldCharType="end"/>
      </w:r>
    </w:p>
    <w:p w:rsidR="00D02BDC" w:rsidRPr="00AA5ADF" w:rsidRDefault="00D02BDC">
      <w:pPr>
        <w:pStyle w:val="TOC4"/>
        <w:rPr>
          <w:rFonts w:ascii="Calibri" w:hAnsi="Calibri"/>
          <w:sz w:val="22"/>
          <w:szCs w:val="22"/>
          <w:lang w:eastAsia="en-GB"/>
        </w:rPr>
      </w:pPr>
      <w:r w:rsidRPr="00D02BDC">
        <w:t>8.3.3.6</w:t>
      </w:r>
      <w:r w:rsidRPr="00AA5ADF">
        <w:rPr>
          <w:rFonts w:ascii="Calibri" w:hAnsi="Calibri"/>
          <w:sz w:val="22"/>
          <w:szCs w:val="22"/>
          <w:lang w:eastAsia="en-GB"/>
        </w:rPr>
        <w:tab/>
      </w:r>
      <w:r w:rsidRPr="00CC5CB4">
        <w:rPr>
          <w:lang w:val="en-US"/>
        </w:rPr>
        <w:t>DIAMETER_ERROR_CONFIGURATION_EVENT_NON_EXISTANT (5514)</w:t>
      </w:r>
      <w:r>
        <w:tab/>
      </w:r>
      <w:r>
        <w:fldChar w:fldCharType="begin" w:fldLock="1"/>
      </w:r>
      <w:r>
        <w:instrText xml:space="preserve"> PAGEREF _Toc533202822 \h </w:instrText>
      </w:r>
      <w:r>
        <w:fldChar w:fldCharType="separate"/>
      </w:r>
      <w:r>
        <w:t>40</w:t>
      </w:r>
      <w:r>
        <w:fldChar w:fldCharType="end"/>
      </w:r>
    </w:p>
    <w:p w:rsidR="00D02BDC" w:rsidRPr="00AA5ADF" w:rsidRDefault="00D02BDC">
      <w:pPr>
        <w:pStyle w:val="TOC4"/>
        <w:rPr>
          <w:rFonts w:ascii="Calibri" w:hAnsi="Calibri"/>
          <w:sz w:val="22"/>
          <w:szCs w:val="22"/>
          <w:lang w:eastAsia="en-GB"/>
        </w:rPr>
      </w:pPr>
      <w:r w:rsidRPr="00D02BDC">
        <w:t>8.3.3.7</w:t>
      </w:r>
      <w:r w:rsidRPr="00AA5ADF">
        <w:rPr>
          <w:rFonts w:ascii="Calibri" w:hAnsi="Calibri"/>
          <w:sz w:val="22"/>
          <w:szCs w:val="22"/>
          <w:lang w:eastAsia="en-GB"/>
        </w:rPr>
        <w:tab/>
      </w:r>
      <w:r w:rsidRPr="00CC5CB4">
        <w:rPr>
          <w:lang w:val="en-US"/>
        </w:rPr>
        <w:t>DIAMETER_ERROR_USER_NO_APN_SUBSCRIPTION (5451)</w:t>
      </w:r>
      <w:r>
        <w:tab/>
      </w:r>
      <w:r>
        <w:fldChar w:fldCharType="begin" w:fldLock="1"/>
      </w:r>
      <w:r>
        <w:instrText xml:space="preserve"> PAGEREF _Toc533202823 \h </w:instrText>
      </w:r>
      <w:r>
        <w:fldChar w:fldCharType="separate"/>
      </w:r>
      <w:r>
        <w:t>40</w:t>
      </w:r>
      <w:r>
        <w:fldChar w:fldCharType="end"/>
      </w:r>
    </w:p>
    <w:p w:rsidR="00D02BDC" w:rsidRPr="00AA5ADF" w:rsidRDefault="00D02BDC">
      <w:pPr>
        <w:pStyle w:val="TOC2"/>
        <w:rPr>
          <w:rFonts w:ascii="Calibri" w:hAnsi="Calibri"/>
          <w:sz w:val="22"/>
          <w:szCs w:val="22"/>
          <w:lang w:eastAsia="en-GB"/>
        </w:rPr>
      </w:pPr>
      <w:r w:rsidRPr="00D02BDC">
        <w:t>8.4</w:t>
      </w:r>
      <w:r w:rsidRPr="00AA5ADF">
        <w:rPr>
          <w:rFonts w:ascii="Calibri" w:hAnsi="Calibri"/>
          <w:sz w:val="22"/>
          <w:szCs w:val="22"/>
          <w:lang w:eastAsia="en-GB"/>
        </w:rPr>
        <w:tab/>
      </w:r>
      <w:r w:rsidRPr="00CC5CB4">
        <w:rPr>
          <w:lang w:val="en-US"/>
        </w:rPr>
        <w:t>AVPs</w:t>
      </w:r>
      <w:r>
        <w:tab/>
      </w:r>
      <w:r>
        <w:fldChar w:fldCharType="begin" w:fldLock="1"/>
      </w:r>
      <w:r>
        <w:instrText xml:space="preserve"> PAGEREF _Toc533202824 \h </w:instrText>
      </w:r>
      <w:r>
        <w:fldChar w:fldCharType="separate"/>
      </w:r>
      <w:r>
        <w:t>40</w:t>
      </w:r>
      <w:r>
        <w:fldChar w:fldCharType="end"/>
      </w:r>
    </w:p>
    <w:p w:rsidR="00D02BDC" w:rsidRPr="00AA5ADF" w:rsidRDefault="00D02BDC">
      <w:pPr>
        <w:pStyle w:val="TOC3"/>
        <w:rPr>
          <w:rFonts w:ascii="Calibri" w:hAnsi="Calibri"/>
          <w:sz w:val="22"/>
          <w:szCs w:val="22"/>
          <w:lang w:eastAsia="en-GB"/>
        </w:rPr>
      </w:pPr>
      <w:r w:rsidRPr="00D02BDC">
        <w:t>8.4.1</w:t>
      </w:r>
      <w:r w:rsidRPr="00AA5ADF">
        <w:rPr>
          <w:rFonts w:ascii="Calibri" w:hAnsi="Calibri"/>
          <w:sz w:val="22"/>
          <w:szCs w:val="22"/>
          <w:lang w:eastAsia="en-GB"/>
        </w:rPr>
        <w:tab/>
      </w:r>
      <w:r w:rsidRPr="00CC5CB4">
        <w:rPr>
          <w:lang w:val="en-US"/>
        </w:rPr>
        <w:t>General</w:t>
      </w:r>
      <w:r>
        <w:tab/>
      </w:r>
      <w:r>
        <w:fldChar w:fldCharType="begin" w:fldLock="1"/>
      </w:r>
      <w:r>
        <w:instrText xml:space="preserve"> PAGEREF _Toc533202825 \h </w:instrText>
      </w:r>
      <w:r>
        <w:fldChar w:fldCharType="separate"/>
      </w:r>
      <w:r>
        <w:t>40</w:t>
      </w:r>
      <w:r>
        <w:fldChar w:fldCharType="end"/>
      </w:r>
    </w:p>
    <w:p w:rsidR="00D02BDC" w:rsidRPr="00AA5ADF" w:rsidRDefault="00D02BDC">
      <w:pPr>
        <w:pStyle w:val="TOC3"/>
        <w:rPr>
          <w:rFonts w:ascii="Calibri" w:hAnsi="Calibri"/>
          <w:sz w:val="22"/>
          <w:szCs w:val="22"/>
          <w:lang w:eastAsia="en-GB"/>
        </w:rPr>
      </w:pPr>
      <w:r w:rsidRPr="00D02BDC">
        <w:t>8.4.2</w:t>
      </w:r>
      <w:r w:rsidRPr="00AA5ADF">
        <w:rPr>
          <w:rFonts w:ascii="Calibri" w:hAnsi="Calibri"/>
          <w:sz w:val="22"/>
          <w:szCs w:val="22"/>
          <w:lang w:eastAsia="en-GB"/>
        </w:rPr>
        <w:tab/>
      </w:r>
      <w:r w:rsidRPr="00CC5CB4">
        <w:rPr>
          <w:lang w:val="en-US"/>
        </w:rPr>
        <w:t>Monitoring-Event-Configuration</w:t>
      </w:r>
      <w:r>
        <w:tab/>
      </w:r>
      <w:r>
        <w:fldChar w:fldCharType="begin" w:fldLock="1"/>
      </w:r>
      <w:r>
        <w:instrText xml:space="preserve"> PAGEREF _Toc533202826 \h </w:instrText>
      </w:r>
      <w:r>
        <w:fldChar w:fldCharType="separate"/>
      </w:r>
      <w:r>
        <w:t>43</w:t>
      </w:r>
      <w:r>
        <w:fldChar w:fldCharType="end"/>
      </w:r>
    </w:p>
    <w:p w:rsidR="00D02BDC" w:rsidRPr="00AA5ADF" w:rsidRDefault="00D02BDC">
      <w:pPr>
        <w:pStyle w:val="TOC3"/>
        <w:rPr>
          <w:rFonts w:ascii="Calibri" w:hAnsi="Calibri"/>
          <w:sz w:val="22"/>
          <w:szCs w:val="22"/>
          <w:lang w:eastAsia="en-GB"/>
        </w:rPr>
      </w:pPr>
      <w:r w:rsidRPr="00D02BDC">
        <w:t>8.4.3</w:t>
      </w:r>
      <w:r w:rsidRPr="00AA5ADF">
        <w:rPr>
          <w:rFonts w:ascii="Calibri" w:hAnsi="Calibri"/>
          <w:sz w:val="22"/>
          <w:szCs w:val="22"/>
          <w:lang w:eastAsia="en-GB"/>
        </w:rPr>
        <w:tab/>
      </w:r>
      <w:r w:rsidRPr="00CC5CB4">
        <w:rPr>
          <w:lang w:val="en-US" w:eastAsia="zh-CN"/>
        </w:rPr>
        <w:t>Monitoring-Event-Report</w:t>
      </w:r>
      <w:r>
        <w:tab/>
      </w:r>
      <w:r>
        <w:fldChar w:fldCharType="begin" w:fldLock="1"/>
      </w:r>
      <w:r>
        <w:instrText xml:space="preserve"> PAGEREF _Toc533202827 \h </w:instrText>
      </w:r>
      <w:r>
        <w:fldChar w:fldCharType="separate"/>
      </w:r>
      <w:r>
        <w:t>44</w:t>
      </w:r>
      <w:r>
        <w:fldChar w:fldCharType="end"/>
      </w:r>
    </w:p>
    <w:p w:rsidR="00D02BDC" w:rsidRPr="00AA5ADF" w:rsidRDefault="00D02BDC">
      <w:pPr>
        <w:pStyle w:val="TOC3"/>
        <w:rPr>
          <w:rFonts w:ascii="Calibri" w:hAnsi="Calibri"/>
          <w:sz w:val="22"/>
          <w:szCs w:val="22"/>
          <w:lang w:eastAsia="en-GB"/>
        </w:rPr>
      </w:pPr>
      <w:r w:rsidRPr="00D02BDC">
        <w:t>8.4.4</w:t>
      </w:r>
      <w:r w:rsidRPr="00AA5ADF">
        <w:rPr>
          <w:rFonts w:ascii="Calibri" w:hAnsi="Calibri"/>
          <w:sz w:val="22"/>
          <w:szCs w:val="22"/>
          <w:lang w:eastAsia="en-GB"/>
        </w:rPr>
        <w:tab/>
      </w:r>
      <w:r w:rsidRPr="00CC5CB4">
        <w:rPr>
          <w:lang w:val="en-US"/>
        </w:rPr>
        <w:t>SCEF-Reference-ID</w:t>
      </w:r>
      <w:r>
        <w:tab/>
      </w:r>
      <w:r>
        <w:fldChar w:fldCharType="begin" w:fldLock="1"/>
      </w:r>
      <w:r>
        <w:instrText xml:space="preserve"> PAGEREF _Toc533202828 \h </w:instrText>
      </w:r>
      <w:r>
        <w:fldChar w:fldCharType="separate"/>
      </w:r>
      <w:r>
        <w:t>44</w:t>
      </w:r>
      <w:r>
        <w:fldChar w:fldCharType="end"/>
      </w:r>
    </w:p>
    <w:p w:rsidR="00D02BDC" w:rsidRPr="00AA5ADF" w:rsidRDefault="00D02BDC">
      <w:pPr>
        <w:pStyle w:val="TOC3"/>
        <w:rPr>
          <w:rFonts w:ascii="Calibri" w:hAnsi="Calibri"/>
          <w:sz w:val="22"/>
          <w:szCs w:val="22"/>
          <w:lang w:eastAsia="en-GB"/>
        </w:rPr>
      </w:pPr>
      <w:r w:rsidRPr="00D02BDC">
        <w:lastRenderedPageBreak/>
        <w:t>8.4.5</w:t>
      </w:r>
      <w:r w:rsidRPr="00AA5ADF">
        <w:rPr>
          <w:rFonts w:ascii="Calibri" w:hAnsi="Calibri"/>
          <w:sz w:val="22"/>
          <w:szCs w:val="22"/>
          <w:lang w:eastAsia="en-GB"/>
        </w:rPr>
        <w:tab/>
      </w:r>
      <w:r w:rsidRPr="00CC5CB4">
        <w:rPr>
          <w:lang w:val="en-US"/>
        </w:rPr>
        <w:t>SCEF-ID</w:t>
      </w:r>
      <w:r>
        <w:tab/>
      </w:r>
      <w:r>
        <w:fldChar w:fldCharType="begin" w:fldLock="1"/>
      </w:r>
      <w:r>
        <w:instrText xml:space="preserve"> PAGEREF _Toc533202829 \h </w:instrText>
      </w:r>
      <w:r>
        <w:fldChar w:fldCharType="separate"/>
      </w:r>
      <w:r>
        <w:t>44</w:t>
      </w:r>
      <w:r>
        <w:fldChar w:fldCharType="end"/>
      </w:r>
    </w:p>
    <w:p w:rsidR="00D02BDC" w:rsidRPr="00AA5ADF" w:rsidRDefault="00D02BDC">
      <w:pPr>
        <w:pStyle w:val="TOC3"/>
        <w:rPr>
          <w:rFonts w:ascii="Calibri" w:hAnsi="Calibri"/>
          <w:sz w:val="22"/>
          <w:szCs w:val="22"/>
          <w:lang w:eastAsia="en-GB"/>
        </w:rPr>
      </w:pPr>
      <w:r w:rsidRPr="00D02BDC">
        <w:t>8.4.6</w:t>
      </w:r>
      <w:r w:rsidRPr="00AA5ADF">
        <w:rPr>
          <w:rFonts w:ascii="Calibri" w:hAnsi="Calibri"/>
          <w:sz w:val="22"/>
          <w:szCs w:val="22"/>
          <w:lang w:eastAsia="en-GB"/>
        </w:rPr>
        <w:tab/>
      </w:r>
      <w:r w:rsidRPr="00CC5CB4">
        <w:rPr>
          <w:lang w:val="en-US"/>
        </w:rPr>
        <w:t>SCEF-Reference-ID-for-Deletion</w:t>
      </w:r>
      <w:r>
        <w:tab/>
      </w:r>
      <w:r>
        <w:fldChar w:fldCharType="begin" w:fldLock="1"/>
      </w:r>
      <w:r>
        <w:instrText xml:space="preserve"> PAGEREF _Toc533202830 \h </w:instrText>
      </w:r>
      <w:r>
        <w:fldChar w:fldCharType="separate"/>
      </w:r>
      <w:r>
        <w:t>45</w:t>
      </w:r>
      <w:r>
        <w:fldChar w:fldCharType="end"/>
      </w:r>
    </w:p>
    <w:p w:rsidR="00D02BDC" w:rsidRPr="00AA5ADF" w:rsidRDefault="00D02BDC">
      <w:pPr>
        <w:pStyle w:val="TOC3"/>
        <w:rPr>
          <w:rFonts w:ascii="Calibri" w:hAnsi="Calibri"/>
          <w:sz w:val="22"/>
          <w:szCs w:val="22"/>
          <w:lang w:eastAsia="en-GB"/>
        </w:rPr>
      </w:pPr>
      <w:r w:rsidRPr="00D02BDC">
        <w:t>8.4.7</w:t>
      </w:r>
      <w:r w:rsidRPr="00AA5ADF">
        <w:rPr>
          <w:rFonts w:ascii="Calibri" w:hAnsi="Calibri"/>
          <w:sz w:val="22"/>
          <w:szCs w:val="22"/>
          <w:lang w:eastAsia="en-GB"/>
        </w:rPr>
        <w:tab/>
      </w:r>
      <w:r w:rsidRPr="00CC5CB4">
        <w:rPr>
          <w:lang w:val="en-US"/>
        </w:rPr>
        <w:t>Monitoring-Type</w:t>
      </w:r>
      <w:r>
        <w:tab/>
      </w:r>
      <w:r>
        <w:fldChar w:fldCharType="begin" w:fldLock="1"/>
      </w:r>
      <w:r>
        <w:instrText xml:space="preserve"> PAGEREF _Toc533202831 \h </w:instrText>
      </w:r>
      <w:r>
        <w:fldChar w:fldCharType="separate"/>
      </w:r>
      <w:r>
        <w:t>45</w:t>
      </w:r>
      <w:r>
        <w:fldChar w:fldCharType="end"/>
      </w:r>
    </w:p>
    <w:p w:rsidR="00D02BDC" w:rsidRPr="00AA5ADF" w:rsidRDefault="00D02BDC">
      <w:pPr>
        <w:pStyle w:val="TOC3"/>
        <w:rPr>
          <w:rFonts w:ascii="Calibri" w:hAnsi="Calibri"/>
          <w:sz w:val="22"/>
          <w:szCs w:val="22"/>
          <w:lang w:eastAsia="en-GB"/>
        </w:rPr>
      </w:pPr>
      <w:r w:rsidRPr="00D02BDC">
        <w:t>8.4.8</w:t>
      </w:r>
      <w:r w:rsidRPr="00AA5ADF">
        <w:rPr>
          <w:rFonts w:ascii="Calibri" w:hAnsi="Calibri"/>
          <w:sz w:val="22"/>
          <w:szCs w:val="22"/>
          <w:lang w:eastAsia="en-GB"/>
        </w:rPr>
        <w:tab/>
      </w:r>
      <w:r w:rsidRPr="00CC5CB4">
        <w:rPr>
          <w:lang w:val="en-US"/>
        </w:rPr>
        <w:t>Maximum-Number-of-Reports</w:t>
      </w:r>
      <w:r>
        <w:tab/>
      </w:r>
      <w:r>
        <w:fldChar w:fldCharType="begin" w:fldLock="1"/>
      </w:r>
      <w:r>
        <w:instrText xml:space="preserve"> PAGEREF _Toc533202832 \h </w:instrText>
      </w:r>
      <w:r>
        <w:fldChar w:fldCharType="separate"/>
      </w:r>
      <w:r>
        <w:t>45</w:t>
      </w:r>
      <w:r>
        <w:fldChar w:fldCharType="end"/>
      </w:r>
    </w:p>
    <w:p w:rsidR="00D02BDC" w:rsidRPr="00AA5ADF" w:rsidRDefault="00D02BDC">
      <w:pPr>
        <w:pStyle w:val="TOC3"/>
        <w:rPr>
          <w:rFonts w:ascii="Calibri" w:hAnsi="Calibri"/>
          <w:sz w:val="22"/>
          <w:szCs w:val="22"/>
          <w:lang w:eastAsia="en-GB"/>
        </w:rPr>
      </w:pPr>
      <w:r w:rsidRPr="00D02BDC">
        <w:t>8.4.9</w:t>
      </w:r>
      <w:r w:rsidRPr="00AA5ADF">
        <w:rPr>
          <w:rFonts w:ascii="Calibri" w:hAnsi="Calibri"/>
          <w:sz w:val="22"/>
          <w:szCs w:val="22"/>
          <w:lang w:eastAsia="en-GB"/>
        </w:rPr>
        <w:tab/>
      </w:r>
      <w:r w:rsidRPr="00CC5CB4">
        <w:rPr>
          <w:lang w:val="en-US"/>
        </w:rPr>
        <w:t>UE-Reachability-Configuration</w:t>
      </w:r>
      <w:r>
        <w:tab/>
      </w:r>
      <w:r>
        <w:fldChar w:fldCharType="begin" w:fldLock="1"/>
      </w:r>
      <w:r>
        <w:instrText xml:space="preserve"> PAGEREF _Toc533202833 \h </w:instrText>
      </w:r>
      <w:r>
        <w:fldChar w:fldCharType="separate"/>
      </w:r>
      <w:r>
        <w:t>45</w:t>
      </w:r>
      <w:r>
        <w:fldChar w:fldCharType="end"/>
      </w:r>
    </w:p>
    <w:p w:rsidR="00D02BDC" w:rsidRPr="00AA5ADF" w:rsidRDefault="00D02BDC">
      <w:pPr>
        <w:pStyle w:val="TOC3"/>
        <w:rPr>
          <w:rFonts w:ascii="Calibri" w:hAnsi="Calibri"/>
          <w:sz w:val="22"/>
          <w:szCs w:val="22"/>
          <w:lang w:eastAsia="en-GB"/>
        </w:rPr>
      </w:pPr>
      <w:r w:rsidRPr="00D02BDC">
        <w:t>8.4.10</w:t>
      </w:r>
      <w:r w:rsidRPr="00AA5ADF">
        <w:rPr>
          <w:rFonts w:ascii="Calibri" w:hAnsi="Calibri"/>
          <w:sz w:val="22"/>
          <w:szCs w:val="22"/>
          <w:lang w:eastAsia="en-GB"/>
        </w:rPr>
        <w:tab/>
      </w:r>
      <w:r w:rsidRPr="00CC5CB4">
        <w:rPr>
          <w:lang w:val="en-US"/>
        </w:rPr>
        <w:t>Monitoring-Duration</w:t>
      </w:r>
      <w:r>
        <w:tab/>
      </w:r>
      <w:r>
        <w:fldChar w:fldCharType="begin" w:fldLock="1"/>
      </w:r>
      <w:r>
        <w:instrText xml:space="preserve"> PAGEREF _Toc533202834 \h </w:instrText>
      </w:r>
      <w:r>
        <w:fldChar w:fldCharType="separate"/>
      </w:r>
      <w:r>
        <w:t>45</w:t>
      </w:r>
      <w:r>
        <w:fldChar w:fldCharType="end"/>
      </w:r>
    </w:p>
    <w:p w:rsidR="00D02BDC" w:rsidRPr="00AA5ADF" w:rsidRDefault="00D02BDC">
      <w:pPr>
        <w:pStyle w:val="TOC3"/>
        <w:rPr>
          <w:rFonts w:ascii="Calibri" w:hAnsi="Calibri"/>
          <w:sz w:val="22"/>
          <w:szCs w:val="22"/>
          <w:lang w:eastAsia="en-GB"/>
        </w:rPr>
      </w:pPr>
      <w:r w:rsidRPr="00D02BDC">
        <w:t>8.4.11</w:t>
      </w:r>
      <w:r w:rsidRPr="00AA5ADF">
        <w:rPr>
          <w:rFonts w:ascii="Calibri" w:hAnsi="Calibri"/>
          <w:sz w:val="22"/>
          <w:szCs w:val="22"/>
          <w:lang w:eastAsia="en-GB"/>
        </w:rPr>
        <w:tab/>
      </w:r>
      <w:r w:rsidRPr="00CC5CB4">
        <w:rPr>
          <w:lang w:val="en-US"/>
        </w:rPr>
        <w:t>Maximum-Detection-Time</w:t>
      </w:r>
      <w:r>
        <w:tab/>
      </w:r>
      <w:r>
        <w:fldChar w:fldCharType="begin" w:fldLock="1"/>
      </w:r>
      <w:r>
        <w:instrText xml:space="preserve"> PAGEREF _Toc533202835 \h </w:instrText>
      </w:r>
      <w:r>
        <w:fldChar w:fldCharType="separate"/>
      </w:r>
      <w:r>
        <w:t>45</w:t>
      </w:r>
      <w:r>
        <w:fldChar w:fldCharType="end"/>
      </w:r>
    </w:p>
    <w:p w:rsidR="00D02BDC" w:rsidRPr="00AA5ADF" w:rsidRDefault="00D02BDC">
      <w:pPr>
        <w:pStyle w:val="TOC3"/>
        <w:rPr>
          <w:rFonts w:ascii="Calibri" w:hAnsi="Calibri"/>
          <w:sz w:val="22"/>
          <w:szCs w:val="22"/>
          <w:lang w:eastAsia="en-GB"/>
        </w:rPr>
      </w:pPr>
      <w:r w:rsidRPr="00D02BDC">
        <w:t>8.4.12</w:t>
      </w:r>
      <w:r w:rsidRPr="00AA5ADF">
        <w:rPr>
          <w:rFonts w:ascii="Calibri" w:hAnsi="Calibri"/>
          <w:sz w:val="22"/>
          <w:szCs w:val="22"/>
          <w:lang w:eastAsia="en-GB"/>
        </w:rPr>
        <w:tab/>
      </w:r>
      <w:r w:rsidRPr="00CC5CB4">
        <w:rPr>
          <w:color w:val="000000"/>
          <w:lang w:val="en-US" w:eastAsia="ja-JP"/>
        </w:rPr>
        <w:t>Reachability-Type</w:t>
      </w:r>
      <w:r>
        <w:tab/>
      </w:r>
      <w:r>
        <w:fldChar w:fldCharType="begin" w:fldLock="1"/>
      </w:r>
      <w:r>
        <w:instrText xml:space="preserve"> PAGEREF _Toc533202836 \h </w:instrText>
      </w:r>
      <w:r>
        <w:fldChar w:fldCharType="separate"/>
      </w:r>
      <w:r>
        <w:t>45</w:t>
      </w:r>
      <w:r>
        <w:fldChar w:fldCharType="end"/>
      </w:r>
    </w:p>
    <w:p w:rsidR="00D02BDC" w:rsidRPr="00AA5ADF" w:rsidRDefault="00D02BDC">
      <w:pPr>
        <w:pStyle w:val="TOC3"/>
        <w:rPr>
          <w:rFonts w:ascii="Calibri" w:hAnsi="Calibri"/>
          <w:sz w:val="22"/>
          <w:szCs w:val="22"/>
          <w:lang w:eastAsia="en-GB"/>
        </w:rPr>
      </w:pPr>
      <w:r w:rsidRPr="00D02BDC">
        <w:t>8.4.13</w:t>
      </w:r>
      <w:r w:rsidRPr="00AA5ADF">
        <w:rPr>
          <w:rFonts w:ascii="Calibri" w:hAnsi="Calibri"/>
          <w:sz w:val="22"/>
          <w:szCs w:val="22"/>
          <w:lang w:eastAsia="en-GB"/>
        </w:rPr>
        <w:tab/>
      </w:r>
      <w:r w:rsidRPr="00CC5CB4">
        <w:rPr>
          <w:color w:val="000000"/>
          <w:lang w:val="en-US" w:eastAsia="ja-JP"/>
        </w:rPr>
        <w:t>Maximum-Latency</w:t>
      </w:r>
      <w:r>
        <w:tab/>
      </w:r>
      <w:r>
        <w:fldChar w:fldCharType="begin" w:fldLock="1"/>
      </w:r>
      <w:r>
        <w:instrText xml:space="preserve"> PAGEREF _Toc533202837 \h </w:instrText>
      </w:r>
      <w:r>
        <w:fldChar w:fldCharType="separate"/>
      </w:r>
      <w:r>
        <w:t>46</w:t>
      </w:r>
      <w:r>
        <w:fldChar w:fldCharType="end"/>
      </w:r>
    </w:p>
    <w:p w:rsidR="00D02BDC" w:rsidRPr="00AA5ADF" w:rsidRDefault="00D02BDC">
      <w:pPr>
        <w:pStyle w:val="TOC3"/>
        <w:rPr>
          <w:rFonts w:ascii="Calibri" w:hAnsi="Calibri"/>
          <w:sz w:val="22"/>
          <w:szCs w:val="22"/>
          <w:lang w:eastAsia="en-GB"/>
        </w:rPr>
      </w:pPr>
      <w:r w:rsidRPr="00D02BDC">
        <w:t>8.4.14</w:t>
      </w:r>
      <w:r w:rsidRPr="00AA5ADF">
        <w:rPr>
          <w:rFonts w:ascii="Calibri" w:hAnsi="Calibri"/>
          <w:sz w:val="22"/>
          <w:szCs w:val="22"/>
          <w:lang w:eastAsia="en-GB"/>
        </w:rPr>
        <w:tab/>
      </w:r>
      <w:r w:rsidRPr="00CC5CB4">
        <w:rPr>
          <w:color w:val="000000"/>
          <w:lang w:val="en-US" w:eastAsia="ja-JP"/>
        </w:rPr>
        <w:t>Maximum-Response-Time</w:t>
      </w:r>
      <w:r>
        <w:tab/>
      </w:r>
      <w:r>
        <w:fldChar w:fldCharType="begin" w:fldLock="1"/>
      </w:r>
      <w:r>
        <w:instrText xml:space="preserve"> PAGEREF _Toc533202838 \h </w:instrText>
      </w:r>
      <w:r>
        <w:fldChar w:fldCharType="separate"/>
      </w:r>
      <w:r>
        <w:t>46</w:t>
      </w:r>
      <w:r>
        <w:fldChar w:fldCharType="end"/>
      </w:r>
    </w:p>
    <w:p w:rsidR="00D02BDC" w:rsidRPr="00AA5ADF" w:rsidRDefault="00D02BDC">
      <w:pPr>
        <w:pStyle w:val="TOC3"/>
        <w:rPr>
          <w:rFonts w:ascii="Calibri" w:hAnsi="Calibri"/>
          <w:sz w:val="22"/>
          <w:szCs w:val="22"/>
          <w:lang w:eastAsia="en-GB"/>
        </w:rPr>
      </w:pPr>
      <w:r w:rsidRPr="00D02BDC">
        <w:t>8.4.15</w:t>
      </w:r>
      <w:r w:rsidRPr="00AA5ADF">
        <w:rPr>
          <w:rFonts w:ascii="Calibri" w:hAnsi="Calibri"/>
          <w:sz w:val="22"/>
          <w:szCs w:val="22"/>
          <w:lang w:eastAsia="en-GB"/>
        </w:rPr>
        <w:tab/>
      </w:r>
      <w:r w:rsidRPr="00CC5CB4">
        <w:rPr>
          <w:lang w:val="en-US"/>
        </w:rPr>
        <w:t>Location-Information-Configuration</w:t>
      </w:r>
      <w:r>
        <w:tab/>
      </w:r>
      <w:r>
        <w:fldChar w:fldCharType="begin" w:fldLock="1"/>
      </w:r>
      <w:r>
        <w:instrText xml:space="preserve"> PAGEREF _Toc533202839 \h </w:instrText>
      </w:r>
      <w:r>
        <w:fldChar w:fldCharType="separate"/>
      </w:r>
      <w:r>
        <w:t>46</w:t>
      </w:r>
      <w:r>
        <w:fldChar w:fldCharType="end"/>
      </w:r>
    </w:p>
    <w:p w:rsidR="00D02BDC" w:rsidRPr="00AA5ADF" w:rsidRDefault="00D02BDC">
      <w:pPr>
        <w:pStyle w:val="TOC3"/>
        <w:rPr>
          <w:rFonts w:ascii="Calibri" w:hAnsi="Calibri"/>
          <w:sz w:val="22"/>
          <w:szCs w:val="22"/>
          <w:lang w:eastAsia="en-GB"/>
        </w:rPr>
      </w:pPr>
      <w:r w:rsidRPr="00D02BDC">
        <w:t>8.4.16</w:t>
      </w:r>
      <w:r w:rsidRPr="00AA5ADF">
        <w:rPr>
          <w:rFonts w:ascii="Calibri" w:hAnsi="Calibri"/>
          <w:sz w:val="22"/>
          <w:szCs w:val="22"/>
          <w:lang w:eastAsia="en-GB"/>
        </w:rPr>
        <w:tab/>
      </w:r>
      <w:r w:rsidRPr="00CC5CB4">
        <w:rPr>
          <w:lang w:val="de-DE"/>
        </w:rPr>
        <w:t>MONTE-</w:t>
      </w:r>
      <w:r w:rsidRPr="00CC5CB4">
        <w:rPr>
          <w:color w:val="000000"/>
          <w:lang w:eastAsia="ja-JP"/>
        </w:rPr>
        <w:t>Location-Type</w:t>
      </w:r>
      <w:r>
        <w:tab/>
      </w:r>
      <w:r>
        <w:fldChar w:fldCharType="begin" w:fldLock="1"/>
      </w:r>
      <w:r>
        <w:instrText xml:space="preserve"> PAGEREF _Toc533202840 \h </w:instrText>
      </w:r>
      <w:r>
        <w:fldChar w:fldCharType="separate"/>
      </w:r>
      <w:r>
        <w:t>46</w:t>
      </w:r>
      <w:r>
        <w:fldChar w:fldCharType="end"/>
      </w:r>
    </w:p>
    <w:p w:rsidR="00D02BDC" w:rsidRPr="00AA5ADF" w:rsidRDefault="00D02BDC">
      <w:pPr>
        <w:pStyle w:val="TOC3"/>
        <w:rPr>
          <w:rFonts w:ascii="Calibri" w:hAnsi="Calibri"/>
          <w:sz w:val="22"/>
          <w:szCs w:val="22"/>
          <w:lang w:eastAsia="en-GB"/>
        </w:rPr>
      </w:pPr>
      <w:r w:rsidRPr="00D02BDC">
        <w:t>8.4.17</w:t>
      </w:r>
      <w:r w:rsidRPr="00AA5ADF">
        <w:rPr>
          <w:rFonts w:ascii="Calibri" w:hAnsi="Calibri"/>
          <w:sz w:val="22"/>
          <w:szCs w:val="22"/>
          <w:lang w:eastAsia="en-GB"/>
        </w:rPr>
        <w:tab/>
      </w:r>
      <w:r w:rsidRPr="00CC5CB4">
        <w:rPr>
          <w:color w:val="000000"/>
          <w:lang w:eastAsia="ja-JP"/>
        </w:rPr>
        <w:t>Accuracy</w:t>
      </w:r>
      <w:r>
        <w:tab/>
      </w:r>
      <w:r>
        <w:fldChar w:fldCharType="begin" w:fldLock="1"/>
      </w:r>
      <w:r>
        <w:instrText xml:space="preserve"> PAGEREF _Toc533202841 \h </w:instrText>
      </w:r>
      <w:r>
        <w:fldChar w:fldCharType="separate"/>
      </w:r>
      <w:r>
        <w:t>46</w:t>
      </w:r>
      <w:r>
        <w:fldChar w:fldCharType="end"/>
      </w:r>
    </w:p>
    <w:p w:rsidR="00D02BDC" w:rsidRPr="00AA5ADF" w:rsidRDefault="00D02BDC">
      <w:pPr>
        <w:pStyle w:val="TOC3"/>
        <w:rPr>
          <w:rFonts w:ascii="Calibri" w:hAnsi="Calibri"/>
          <w:sz w:val="22"/>
          <w:szCs w:val="22"/>
          <w:lang w:eastAsia="en-GB"/>
        </w:rPr>
      </w:pPr>
      <w:r w:rsidRPr="00D02BDC">
        <w:t>8.4.18</w:t>
      </w:r>
      <w:r w:rsidRPr="00AA5ADF">
        <w:rPr>
          <w:rFonts w:ascii="Calibri" w:hAnsi="Calibri"/>
          <w:sz w:val="22"/>
          <w:szCs w:val="22"/>
          <w:lang w:eastAsia="en-GB"/>
        </w:rPr>
        <w:tab/>
      </w:r>
      <w:r w:rsidRPr="00CC5CB4">
        <w:rPr>
          <w:color w:val="000000"/>
          <w:lang w:eastAsia="ja-JP"/>
        </w:rPr>
        <w:t>Association-Type</w:t>
      </w:r>
      <w:r>
        <w:tab/>
      </w:r>
      <w:r>
        <w:fldChar w:fldCharType="begin" w:fldLock="1"/>
      </w:r>
      <w:r>
        <w:instrText xml:space="preserve"> PAGEREF _Toc533202842 \h </w:instrText>
      </w:r>
      <w:r>
        <w:fldChar w:fldCharType="separate"/>
      </w:r>
      <w:r>
        <w:t>46</w:t>
      </w:r>
      <w:r>
        <w:fldChar w:fldCharType="end"/>
      </w:r>
    </w:p>
    <w:p w:rsidR="00D02BDC" w:rsidRPr="00AA5ADF" w:rsidRDefault="00D02BDC">
      <w:pPr>
        <w:pStyle w:val="TOC3"/>
        <w:rPr>
          <w:rFonts w:ascii="Calibri" w:hAnsi="Calibri"/>
          <w:sz w:val="22"/>
          <w:szCs w:val="22"/>
          <w:lang w:eastAsia="en-GB"/>
        </w:rPr>
      </w:pPr>
      <w:r w:rsidRPr="00D02BDC">
        <w:t>8.4.19</w:t>
      </w:r>
      <w:r w:rsidRPr="00AA5ADF">
        <w:rPr>
          <w:rFonts w:ascii="Calibri" w:hAnsi="Calibri"/>
          <w:sz w:val="22"/>
          <w:szCs w:val="22"/>
          <w:lang w:eastAsia="en-GB"/>
        </w:rPr>
        <w:tab/>
      </w:r>
      <w:r>
        <w:t>Roaming-Information</w:t>
      </w:r>
      <w:r>
        <w:tab/>
      </w:r>
      <w:r>
        <w:fldChar w:fldCharType="begin" w:fldLock="1"/>
      </w:r>
      <w:r>
        <w:instrText xml:space="preserve"> PAGEREF _Toc533202843 \h </w:instrText>
      </w:r>
      <w:r>
        <w:fldChar w:fldCharType="separate"/>
      </w:r>
      <w:r>
        <w:t>47</w:t>
      </w:r>
      <w:r>
        <w:fldChar w:fldCharType="end"/>
      </w:r>
    </w:p>
    <w:p w:rsidR="00D02BDC" w:rsidRPr="00AA5ADF" w:rsidRDefault="00D02BDC">
      <w:pPr>
        <w:pStyle w:val="TOC3"/>
        <w:rPr>
          <w:rFonts w:ascii="Calibri" w:hAnsi="Calibri"/>
          <w:sz w:val="22"/>
          <w:szCs w:val="22"/>
          <w:lang w:eastAsia="en-GB"/>
        </w:rPr>
      </w:pPr>
      <w:r w:rsidRPr="00D02BDC">
        <w:t>8.4.20</w:t>
      </w:r>
      <w:r w:rsidRPr="00AA5ADF">
        <w:rPr>
          <w:rFonts w:ascii="Calibri" w:hAnsi="Calibri"/>
          <w:sz w:val="22"/>
          <w:szCs w:val="22"/>
          <w:lang w:eastAsia="en-GB"/>
        </w:rPr>
        <w:tab/>
      </w:r>
      <w:r>
        <w:t>Reachability-Information</w:t>
      </w:r>
      <w:r>
        <w:tab/>
      </w:r>
      <w:r>
        <w:fldChar w:fldCharType="begin" w:fldLock="1"/>
      </w:r>
      <w:r>
        <w:instrText xml:space="preserve"> PAGEREF _Toc533202844 \h </w:instrText>
      </w:r>
      <w:r>
        <w:fldChar w:fldCharType="separate"/>
      </w:r>
      <w:r>
        <w:t>47</w:t>
      </w:r>
      <w:r>
        <w:fldChar w:fldCharType="end"/>
      </w:r>
    </w:p>
    <w:p w:rsidR="00D02BDC" w:rsidRPr="00AA5ADF" w:rsidRDefault="00D02BDC">
      <w:pPr>
        <w:pStyle w:val="TOC3"/>
        <w:rPr>
          <w:rFonts w:ascii="Calibri" w:hAnsi="Calibri"/>
          <w:sz w:val="22"/>
          <w:szCs w:val="22"/>
          <w:lang w:eastAsia="en-GB"/>
        </w:rPr>
      </w:pPr>
      <w:r w:rsidRPr="00D02BDC">
        <w:t>8.4.21</w:t>
      </w:r>
      <w:r w:rsidRPr="00AA5ADF">
        <w:rPr>
          <w:rFonts w:ascii="Calibri" w:hAnsi="Calibri"/>
          <w:sz w:val="22"/>
          <w:szCs w:val="22"/>
          <w:lang w:eastAsia="en-GB"/>
        </w:rPr>
        <w:tab/>
      </w:r>
      <w:r w:rsidRPr="00CC5CB4">
        <w:rPr>
          <w:lang w:val="en-US"/>
        </w:rPr>
        <w:t>EPS-Location-Information</w:t>
      </w:r>
      <w:r>
        <w:tab/>
      </w:r>
      <w:r>
        <w:fldChar w:fldCharType="begin" w:fldLock="1"/>
      </w:r>
      <w:r>
        <w:instrText xml:space="preserve"> PAGEREF _Toc533202845 \h </w:instrText>
      </w:r>
      <w:r>
        <w:fldChar w:fldCharType="separate"/>
      </w:r>
      <w:r>
        <w:t>47</w:t>
      </w:r>
      <w:r>
        <w:fldChar w:fldCharType="end"/>
      </w:r>
    </w:p>
    <w:p w:rsidR="00D02BDC" w:rsidRPr="00AA5ADF" w:rsidRDefault="00D02BDC">
      <w:pPr>
        <w:pStyle w:val="TOC3"/>
        <w:rPr>
          <w:rFonts w:ascii="Calibri" w:hAnsi="Calibri"/>
          <w:sz w:val="22"/>
          <w:szCs w:val="22"/>
          <w:lang w:eastAsia="en-GB"/>
        </w:rPr>
      </w:pPr>
      <w:r w:rsidRPr="00D02BDC">
        <w:t>8.4.22</w:t>
      </w:r>
      <w:r w:rsidRPr="00AA5ADF">
        <w:rPr>
          <w:rFonts w:ascii="Calibri" w:hAnsi="Calibri"/>
          <w:sz w:val="22"/>
          <w:szCs w:val="22"/>
          <w:lang w:eastAsia="en-GB"/>
        </w:rPr>
        <w:tab/>
      </w:r>
      <w:r w:rsidRPr="00CC5CB4">
        <w:rPr>
          <w:color w:val="000000"/>
          <w:lang w:val="en-US" w:eastAsia="ja-JP"/>
        </w:rPr>
        <w:t>IMEI-Change</w:t>
      </w:r>
      <w:r>
        <w:tab/>
      </w:r>
      <w:r>
        <w:fldChar w:fldCharType="begin" w:fldLock="1"/>
      </w:r>
      <w:r>
        <w:instrText xml:space="preserve"> PAGEREF _Toc533202846 \h </w:instrText>
      </w:r>
      <w:r>
        <w:fldChar w:fldCharType="separate"/>
      </w:r>
      <w:r>
        <w:t>47</w:t>
      </w:r>
      <w:r>
        <w:fldChar w:fldCharType="end"/>
      </w:r>
    </w:p>
    <w:p w:rsidR="00D02BDC" w:rsidRPr="00AA5ADF" w:rsidRDefault="00D02BDC">
      <w:pPr>
        <w:pStyle w:val="TOC3"/>
        <w:rPr>
          <w:rFonts w:ascii="Calibri" w:hAnsi="Calibri"/>
          <w:sz w:val="22"/>
          <w:szCs w:val="22"/>
          <w:lang w:eastAsia="en-GB"/>
        </w:rPr>
      </w:pPr>
      <w:r w:rsidRPr="00D02BDC">
        <w:t>8.4.23</w:t>
      </w:r>
      <w:r w:rsidRPr="00AA5ADF">
        <w:rPr>
          <w:rFonts w:ascii="Calibri" w:hAnsi="Calibri"/>
          <w:sz w:val="22"/>
          <w:szCs w:val="22"/>
          <w:lang w:eastAsia="en-GB"/>
        </w:rPr>
        <w:tab/>
      </w:r>
      <w:r w:rsidRPr="00CC5CB4">
        <w:rPr>
          <w:lang w:val="en-US"/>
        </w:rPr>
        <w:t>Feature-List AVP</w:t>
      </w:r>
      <w:r>
        <w:tab/>
      </w:r>
      <w:r>
        <w:fldChar w:fldCharType="begin" w:fldLock="1"/>
      </w:r>
      <w:r>
        <w:instrText xml:space="preserve"> PAGEREF _Toc533202847 \h </w:instrText>
      </w:r>
      <w:r>
        <w:fldChar w:fldCharType="separate"/>
      </w:r>
      <w:r>
        <w:t>47</w:t>
      </w:r>
      <w:r>
        <w:fldChar w:fldCharType="end"/>
      </w:r>
    </w:p>
    <w:p w:rsidR="00D02BDC" w:rsidRPr="00AA5ADF" w:rsidRDefault="00D02BDC">
      <w:pPr>
        <w:pStyle w:val="TOC4"/>
        <w:rPr>
          <w:rFonts w:ascii="Calibri" w:hAnsi="Calibri"/>
          <w:sz w:val="22"/>
          <w:szCs w:val="22"/>
          <w:lang w:eastAsia="en-GB"/>
        </w:rPr>
      </w:pPr>
      <w:r w:rsidRPr="00D02BDC">
        <w:t>8.4.23.1</w:t>
      </w:r>
      <w:r w:rsidRPr="00AA5ADF">
        <w:rPr>
          <w:rFonts w:ascii="Calibri" w:hAnsi="Calibri"/>
          <w:sz w:val="22"/>
          <w:szCs w:val="22"/>
          <w:lang w:eastAsia="en-GB"/>
        </w:rPr>
        <w:tab/>
      </w:r>
      <w:r w:rsidRPr="00CC5CB4">
        <w:rPr>
          <w:lang w:val="en-US"/>
        </w:rPr>
        <w:t>Feature-List AVP for the S6t application</w:t>
      </w:r>
      <w:r>
        <w:tab/>
      </w:r>
      <w:r>
        <w:fldChar w:fldCharType="begin" w:fldLock="1"/>
      </w:r>
      <w:r>
        <w:instrText xml:space="preserve"> PAGEREF _Toc533202848 \h </w:instrText>
      </w:r>
      <w:r>
        <w:fldChar w:fldCharType="separate"/>
      </w:r>
      <w:r>
        <w:t>47</w:t>
      </w:r>
      <w:r>
        <w:fldChar w:fldCharType="end"/>
      </w:r>
    </w:p>
    <w:p w:rsidR="00D02BDC" w:rsidRPr="00AA5ADF" w:rsidRDefault="00D02BDC">
      <w:pPr>
        <w:pStyle w:val="TOC3"/>
        <w:rPr>
          <w:rFonts w:ascii="Calibri" w:hAnsi="Calibri"/>
          <w:sz w:val="22"/>
          <w:szCs w:val="22"/>
          <w:lang w:eastAsia="en-GB"/>
        </w:rPr>
      </w:pPr>
      <w:r w:rsidRPr="00D02BDC">
        <w:t>8.4.24</w:t>
      </w:r>
      <w:r w:rsidRPr="00AA5ADF">
        <w:rPr>
          <w:rFonts w:ascii="Calibri" w:hAnsi="Calibri"/>
          <w:sz w:val="22"/>
          <w:szCs w:val="22"/>
          <w:lang w:eastAsia="en-GB"/>
        </w:rPr>
        <w:tab/>
      </w:r>
      <w:r w:rsidRPr="00CC5CB4">
        <w:rPr>
          <w:lang w:val="en-US"/>
        </w:rPr>
        <w:t>Monitoring-Event-Config-Status</w:t>
      </w:r>
      <w:r>
        <w:tab/>
      </w:r>
      <w:r>
        <w:fldChar w:fldCharType="begin" w:fldLock="1"/>
      </w:r>
      <w:r>
        <w:instrText xml:space="preserve"> PAGEREF _Toc533202849 \h </w:instrText>
      </w:r>
      <w:r>
        <w:fldChar w:fldCharType="separate"/>
      </w:r>
      <w:r>
        <w:t>48</w:t>
      </w:r>
      <w:r>
        <w:fldChar w:fldCharType="end"/>
      </w:r>
    </w:p>
    <w:p w:rsidR="00D02BDC" w:rsidRPr="00AA5ADF" w:rsidRDefault="00D02BDC">
      <w:pPr>
        <w:pStyle w:val="TOC3"/>
        <w:rPr>
          <w:rFonts w:ascii="Calibri" w:hAnsi="Calibri"/>
          <w:sz w:val="22"/>
          <w:szCs w:val="22"/>
          <w:lang w:eastAsia="en-GB"/>
        </w:rPr>
      </w:pPr>
      <w:r w:rsidRPr="00D02BDC">
        <w:t>8.4.25</w:t>
      </w:r>
      <w:r w:rsidRPr="00AA5ADF">
        <w:rPr>
          <w:rFonts w:ascii="Calibri" w:hAnsi="Calibri"/>
          <w:sz w:val="22"/>
          <w:szCs w:val="22"/>
          <w:lang w:eastAsia="en-GB"/>
        </w:rPr>
        <w:tab/>
      </w:r>
      <w:r w:rsidRPr="00CC5CB4">
        <w:rPr>
          <w:lang w:val="de-DE"/>
        </w:rPr>
        <w:t>AESE</w:t>
      </w:r>
      <w:r>
        <w:t>-Communication-Pattern</w:t>
      </w:r>
      <w:r>
        <w:tab/>
      </w:r>
      <w:r>
        <w:fldChar w:fldCharType="begin" w:fldLock="1"/>
      </w:r>
      <w:r>
        <w:instrText xml:space="preserve"> PAGEREF _Toc533202850 \h </w:instrText>
      </w:r>
      <w:r>
        <w:fldChar w:fldCharType="separate"/>
      </w:r>
      <w:r>
        <w:t>48</w:t>
      </w:r>
      <w:r>
        <w:fldChar w:fldCharType="end"/>
      </w:r>
    </w:p>
    <w:p w:rsidR="00D02BDC" w:rsidRPr="00AA5ADF" w:rsidRDefault="00D02BDC">
      <w:pPr>
        <w:pStyle w:val="TOC3"/>
        <w:rPr>
          <w:rFonts w:ascii="Calibri" w:hAnsi="Calibri"/>
          <w:sz w:val="22"/>
          <w:szCs w:val="22"/>
          <w:lang w:eastAsia="en-GB"/>
        </w:rPr>
      </w:pPr>
      <w:r w:rsidRPr="00D02BDC">
        <w:t>8.4.26</w:t>
      </w:r>
      <w:r w:rsidRPr="00AA5ADF">
        <w:rPr>
          <w:rFonts w:ascii="Calibri" w:hAnsi="Calibri"/>
          <w:sz w:val="22"/>
          <w:szCs w:val="22"/>
          <w:lang w:eastAsia="en-GB"/>
        </w:rPr>
        <w:tab/>
      </w:r>
      <w:r>
        <w:t>Communication-Pattern</w:t>
      </w:r>
      <w:r w:rsidRPr="00CC5CB4">
        <w:rPr>
          <w:lang w:val="de-DE"/>
        </w:rPr>
        <w:t>-Set</w:t>
      </w:r>
      <w:r>
        <w:tab/>
      </w:r>
      <w:r>
        <w:fldChar w:fldCharType="begin" w:fldLock="1"/>
      </w:r>
      <w:r>
        <w:instrText xml:space="preserve"> PAGEREF _Toc533202851 \h </w:instrText>
      </w:r>
      <w:r>
        <w:fldChar w:fldCharType="separate"/>
      </w:r>
      <w:r>
        <w:t>49</w:t>
      </w:r>
      <w:r>
        <w:fldChar w:fldCharType="end"/>
      </w:r>
    </w:p>
    <w:p w:rsidR="00D02BDC" w:rsidRPr="00AA5ADF" w:rsidRDefault="00D02BDC">
      <w:pPr>
        <w:pStyle w:val="TOC3"/>
        <w:rPr>
          <w:rFonts w:ascii="Calibri" w:hAnsi="Calibri"/>
          <w:sz w:val="22"/>
          <w:szCs w:val="22"/>
          <w:lang w:eastAsia="en-GB"/>
        </w:rPr>
      </w:pPr>
      <w:r w:rsidRPr="00D02BDC">
        <w:t>8.4.27</w:t>
      </w:r>
      <w:r w:rsidRPr="00AA5ADF">
        <w:rPr>
          <w:rFonts w:ascii="Calibri" w:hAnsi="Calibri"/>
          <w:sz w:val="22"/>
          <w:szCs w:val="22"/>
          <w:lang w:eastAsia="en-GB"/>
        </w:rPr>
        <w:tab/>
      </w:r>
      <w:r>
        <w:t>Periodic-Communication-Indicator</w:t>
      </w:r>
      <w:r>
        <w:tab/>
      </w:r>
      <w:r>
        <w:fldChar w:fldCharType="begin" w:fldLock="1"/>
      </w:r>
      <w:r>
        <w:instrText xml:space="preserve"> PAGEREF _Toc533202852 \h </w:instrText>
      </w:r>
      <w:r>
        <w:fldChar w:fldCharType="separate"/>
      </w:r>
      <w:r>
        <w:t>49</w:t>
      </w:r>
      <w:r>
        <w:fldChar w:fldCharType="end"/>
      </w:r>
    </w:p>
    <w:p w:rsidR="00D02BDC" w:rsidRPr="00AA5ADF" w:rsidRDefault="00D02BDC">
      <w:pPr>
        <w:pStyle w:val="TOC3"/>
        <w:rPr>
          <w:rFonts w:ascii="Calibri" w:hAnsi="Calibri"/>
          <w:sz w:val="22"/>
          <w:szCs w:val="22"/>
          <w:lang w:eastAsia="en-GB"/>
        </w:rPr>
      </w:pPr>
      <w:r w:rsidRPr="00D02BDC">
        <w:t>8.4.28</w:t>
      </w:r>
      <w:r w:rsidRPr="00AA5ADF">
        <w:rPr>
          <w:rFonts w:ascii="Calibri" w:hAnsi="Calibri"/>
          <w:sz w:val="22"/>
          <w:szCs w:val="22"/>
          <w:lang w:eastAsia="en-GB"/>
        </w:rPr>
        <w:tab/>
      </w:r>
      <w:r>
        <w:t>Communication-duration-time</w:t>
      </w:r>
      <w:r>
        <w:tab/>
      </w:r>
      <w:r>
        <w:fldChar w:fldCharType="begin" w:fldLock="1"/>
      </w:r>
      <w:r>
        <w:instrText xml:space="preserve"> PAGEREF _Toc533202853 \h </w:instrText>
      </w:r>
      <w:r>
        <w:fldChar w:fldCharType="separate"/>
      </w:r>
      <w:r>
        <w:t>49</w:t>
      </w:r>
      <w:r>
        <w:fldChar w:fldCharType="end"/>
      </w:r>
    </w:p>
    <w:p w:rsidR="00D02BDC" w:rsidRPr="00AA5ADF" w:rsidRDefault="00D02BDC">
      <w:pPr>
        <w:pStyle w:val="TOC3"/>
        <w:rPr>
          <w:rFonts w:ascii="Calibri" w:hAnsi="Calibri"/>
          <w:sz w:val="22"/>
          <w:szCs w:val="22"/>
          <w:lang w:eastAsia="en-GB"/>
        </w:rPr>
      </w:pPr>
      <w:r w:rsidRPr="00D02BDC">
        <w:t>8.4.29</w:t>
      </w:r>
      <w:r w:rsidRPr="00AA5ADF">
        <w:rPr>
          <w:rFonts w:ascii="Calibri" w:hAnsi="Calibri"/>
          <w:sz w:val="22"/>
          <w:szCs w:val="22"/>
          <w:lang w:eastAsia="en-GB"/>
        </w:rPr>
        <w:tab/>
      </w:r>
      <w:r>
        <w:t>Periodic-time</w:t>
      </w:r>
      <w:r>
        <w:tab/>
      </w:r>
      <w:r>
        <w:fldChar w:fldCharType="begin" w:fldLock="1"/>
      </w:r>
      <w:r>
        <w:instrText xml:space="preserve"> PAGEREF _Toc533202854 \h </w:instrText>
      </w:r>
      <w:r>
        <w:fldChar w:fldCharType="separate"/>
      </w:r>
      <w:r>
        <w:t>49</w:t>
      </w:r>
      <w:r>
        <w:fldChar w:fldCharType="end"/>
      </w:r>
    </w:p>
    <w:p w:rsidR="00D02BDC" w:rsidRPr="00AA5ADF" w:rsidRDefault="00D02BDC">
      <w:pPr>
        <w:pStyle w:val="TOC3"/>
        <w:rPr>
          <w:rFonts w:ascii="Calibri" w:hAnsi="Calibri"/>
          <w:sz w:val="22"/>
          <w:szCs w:val="22"/>
          <w:lang w:eastAsia="en-GB"/>
        </w:rPr>
      </w:pPr>
      <w:r w:rsidRPr="00D02BDC">
        <w:t>8.4.30</w:t>
      </w:r>
      <w:r w:rsidRPr="00AA5ADF">
        <w:rPr>
          <w:rFonts w:ascii="Calibri" w:hAnsi="Calibri"/>
          <w:sz w:val="22"/>
          <w:szCs w:val="22"/>
          <w:lang w:eastAsia="en-GB"/>
        </w:rPr>
        <w:tab/>
      </w:r>
      <w:r>
        <w:t>Scheduled-communication-time</w:t>
      </w:r>
      <w:r>
        <w:tab/>
      </w:r>
      <w:r>
        <w:fldChar w:fldCharType="begin" w:fldLock="1"/>
      </w:r>
      <w:r>
        <w:instrText xml:space="preserve"> PAGEREF _Toc533202855 \h </w:instrText>
      </w:r>
      <w:r>
        <w:fldChar w:fldCharType="separate"/>
      </w:r>
      <w:r>
        <w:t>50</w:t>
      </w:r>
      <w:r>
        <w:fldChar w:fldCharType="end"/>
      </w:r>
    </w:p>
    <w:p w:rsidR="00D02BDC" w:rsidRPr="00AA5ADF" w:rsidRDefault="00D02BDC">
      <w:pPr>
        <w:pStyle w:val="TOC3"/>
        <w:rPr>
          <w:rFonts w:ascii="Calibri" w:hAnsi="Calibri"/>
          <w:sz w:val="22"/>
          <w:szCs w:val="22"/>
          <w:lang w:eastAsia="en-GB"/>
        </w:rPr>
      </w:pPr>
      <w:r w:rsidRPr="00D02BDC">
        <w:t>8.4.31</w:t>
      </w:r>
      <w:r w:rsidRPr="00AA5ADF">
        <w:rPr>
          <w:rFonts w:ascii="Calibri" w:hAnsi="Calibri"/>
          <w:sz w:val="22"/>
          <w:szCs w:val="22"/>
          <w:lang w:eastAsia="en-GB"/>
        </w:rPr>
        <w:tab/>
      </w:r>
      <w:r>
        <w:t>Stationary indication</w:t>
      </w:r>
      <w:r>
        <w:tab/>
      </w:r>
      <w:r>
        <w:fldChar w:fldCharType="begin" w:fldLock="1"/>
      </w:r>
      <w:r>
        <w:instrText xml:space="preserve"> PAGEREF _Toc533202856 \h </w:instrText>
      </w:r>
      <w:r>
        <w:fldChar w:fldCharType="separate"/>
      </w:r>
      <w:r>
        <w:t>50</w:t>
      </w:r>
      <w:r>
        <w:fldChar w:fldCharType="end"/>
      </w:r>
    </w:p>
    <w:p w:rsidR="00D02BDC" w:rsidRPr="00AA5ADF" w:rsidRDefault="00D02BDC">
      <w:pPr>
        <w:pStyle w:val="TOC3"/>
        <w:rPr>
          <w:rFonts w:ascii="Calibri" w:hAnsi="Calibri"/>
          <w:sz w:val="22"/>
          <w:szCs w:val="22"/>
          <w:lang w:eastAsia="en-GB"/>
        </w:rPr>
      </w:pPr>
      <w:r w:rsidRPr="00D02BDC">
        <w:t>8.4.32</w:t>
      </w:r>
      <w:r w:rsidRPr="00AA5ADF">
        <w:rPr>
          <w:rFonts w:ascii="Calibri" w:hAnsi="Calibri"/>
          <w:sz w:val="22"/>
          <w:szCs w:val="22"/>
          <w:lang w:eastAsia="en-GB"/>
        </w:rPr>
        <w:tab/>
      </w:r>
      <w:r>
        <w:t>AESE-Communication-Pattern</w:t>
      </w:r>
      <w:r w:rsidRPr="00CC5CB4">
        <w:rPr>
          <w:lang w:val="de-DE"/>
        </w:rPr>
        <w:t>-Config-Status</w:t>
      </w:r>
      <w:r>
        <w:tab/>
      </w:r>
      <w:r>
        <w:fldChar w:fldCharType="begin" w:fldLock="1"/>
      </w:r>
      <w:r>
        <w:instrText xml:space="preserve"> PAGEREF _Toc533202857 \h </w:instrText>
      </w:r>
      <w:r>
        <w:fldChar w:fldCharType="separate"/>
      </w:r>
      <w:r>
        <w:t>50</w:t>
      </w:r>
      <w:r>
        <w:fldChar w:fldCharType="end"/>
      </w:r>
    </w:p>
    <w:p w:rsidR="00D02BDC" w:rsidRPr="00AA5ADF" w:rsidRDefault="00D02BDC">
      <w:pPr>
        <w:pStyle w:val="TOC3"/>
        <w:rPr>
          <w:rFonts w:ascii="Calibri" w:hAnsi="Calibri"/>
          <w:sz w:val="22"/>
          <w:szCs w:val="22"/>
          <w:lang w:eastAsia="en-GB"/>
        </w:rPr>
      </w:pPr>
      <w:r w:rsidRPr="00D02BDC">
        <w:t>8.4.33</w:t>
      </w:r>
      <w:r w:rsidRPr="00AA5ADF">
        <w:rPr>
          <w:rFonts w:ascii="Calibri" w:hAnsi="Calibri"/>
          <w:sz w:val="22"/>
          <w:szCs w:val="22"/>
          <w:lang w:eastAsia="en-GB"/>
        </w:rPr>
        <w:tab/>
      </w:r>
      <w:r>
        <w:t>AESE-</w:t>
      </w:r>
      <w:r w:rsidRPr="00CC5CB4">
        <w:rPr>
          <w:lang w:val="de-DE"/>
        </w:rPr>
        <w:t>Error</w:t>
      </w:r>
      <w:r>
        <w:t>-</w:t>
      </w:r>
      <w:r w:rsidRPr="00CC5CB4">
        <w:rPr>
          <w:lang w:val="de-DE"/>
        </w:rPr>
        <w:t>Report</w:t>
      </w:r>
      <w:r>
        <w:tab/>
      </w:r>
      <w:r>
        <w:fldChar w:fldCharType="begin" w:fldLock="1"/>
      </w:r>
      <w:r>
        <w:instrText xml:space="preserve"> PAGEREF _Toc533202858 \h </w:instrText>
      </w:r>
      <w:r>
        <w:fldChar w:fldCharType="separate"/>
      </w:r>
      <w:r>
        <w:t>50</w:t>
      </w:r>
      <w:r>
        <w:fldChar w:fldCharType="end"/>
      </w:r>
    </w:p>
    <w:p w:rsidR="00D02BDC" w:rsidRPr="00AA5ADF" w:rsidRDefault="00D02BDC">
      <w:pPr>
        <w:pStyle w:val="TOC3"/>
        <w:rPr>
          <w:rFonts w:ascii="Calibri" w:hAnsi="Calibri"/>
          <w:sz w:val="22"/>
          <w:szCs w:val="22"/>
          <w:lang w:eastAsia="en-GB"/>
        </w:rPr>
      </w:pPr>
      <w:r>
        <w:t>8.4.34</w:t>
      </w:r>
      <w:r w:rsidRPr="00AA5ADF">
        <w:rPr>
          <w:rFonts w:ascii="Calibri" w:hAnsi="Calibri"/>
          <w:sz w:val="22"/>
          <w:szCs w:val="22"/>
          <w:lang w:eastAsia="en-GB"/>
        </w:rPr>
        <w:tab/>
      </w:r>
      <w:r>
        <w:rPr>
          <w:lang w:eastAsia="zh-CN"/>
        </w:rPr>
        <w:t>MME-</w:t>
      </w:r>
      <w:r>
        <w:t>Location</w:t>
      </w:r>
      <w:r>
        <w:rPr>
          <w:lang w:eastAsia="zh-CN"/>
        </w:rPr>
        <w:t>-</w:t>
      </w:r>
      <w:r>
        <w:t>Information</w:t>
      </w:r>
      <w:r>
        <w:tab/>
      </w:r>
      <w:r>
        <w:fldChar w:fldCharType="begin" w:fldLock="1"/>
      </w:r>
      <w:r>
        <w:instrText xml:space="preserve"> PAGEREF _Toc533202859 \h </w:instrText>
      </w:r>
      <w:r>
        <w:fldChar w:fldCharType="separate"/>
      </w:r>
      <w:r>
        <w:t>51</w:t>
      </w:r>
      <w:r>
        <w:fldChar w:fldCharType="end"/>
      </w:r>
    </w:p>
    <w:p w:rsidR="00D02BDC" w:rsidRPr="00AA5ADF" w:rsidRDefault="00D02BDC">
      <w:pPr>
        <w:pStyle w:val="TOC3"/>
        <w:rPr>
          <w:rFonts w:ascii="Calibri" w:hAnsi="Calibri"/>
          <w:sz w:val="22"/>
          <w:szCs w:val="22"/>
          <w:lang w:eastAsia="en-GB"/>
        </w:rPr>
      </w:pPr>
      <w:r w:rsidRPr="00D02BDC">
        <w:t>8.4.35</w:t>
      </w:r>
      <w:r w:rsidRPr="00AA5ADF">
        <w:rPr>
          <w:rFonts w:ascii="Calibri" w:hAnsi="Calibri"/>
          <w:sz w:val="22"/>
          <w:szCs w:val="22"/>
          <w:lang w:eastAsia="en-GB"/>
        </w:rPr>
        <w:tab/>
      </w:r>
      <w:r w:rsidRPr="00CC5CB4">
        <w:rPr>
          <w:lang w:val="fr-FR" w:eastAsia="zh-CN"/>
        </w:rPr>
        <w:t>SGSN-</w:t>
      </w:r>
      <w:r w:rsidRPr="00CC5CB4">
        <w:rPr>
          <w:lang w:val="fr-FR"/>
        </w:rPr>
        <w:t>Location</w:t>
      </w:r>
      <w:r w:rsidRPr="00CC5CB4">
        <w:rPr>
          <w:lang w:val="fr-FR" w:eastAsia="zh-CN"/>
        </w:rPr>
        <w:t>-</w:t>
      </w:r>
      <w:r w:rsidRPr="00CC5CB4">
        <w:rPr>
          <w:lang w:val="fr-FR"/>
        </w:rPr>
        <w:t>Information</w:t>
      </w:r>
      <w:r>
        <w:tab/>
      </w:r>
      <w:r>
        <w:fldChar w:fldCharType="begin" w:fldLock="1"/>
      </w:r>
      <w:r>
        <w:instrText xml:space="preserve"> PAGEREF _Toc533202860 \h </w:instrText>
      </w:r>
      <w:r>
        <w:fldChar w:fldCharType="separate"/>
      </w:r>
      <w:r>
        <w:t>51</w:t>
      </w:r>
      <w:r>
        <w:fldChar w:fldCharType="end"/>
      </w:r>
    </w:p>
    <w:p w:rsidR="00D02BDC" w:rsidRPr="00AA5ADF" w:rsidRDefault="00D02BDC">
      <w:pPr>
        <w:pStyle w:val="TOC3"/>
        <w:rPr>
          <w:rFonts w:ascii="Calibri" w:hAnsi="Calibri"/>
          <w:sz w:val="22"/>
          <w:szCs w:val="22"/>
          <w:lang w:eastAsia="en-GB"/>
        </w:rPr>
      </w:pPr>
      <w:r>
        <w:t>8.4.36</w:t>
      </w:r>
      <w:r w:rsidRPr="00AA5ADF">
        <w:rPr>
          <w:rFonts w:ascii="Calibri" w:hAnsi="Calibri"/>
          <w:sz w:val="22"/>
          <w:szCs w:val="22"/>
          <w:lang w:eastAsia="en-GB"/>
        </w:rPr>
        <w:tab/>
      </w:r>
      <w:r>
        <w:t>User-Identifier</w:t>
      </w:r>
      <w:r>
        <w:tab/>
      </w:r>
      <w:r>
        <w:fldChar w:fldCharType="begin" w:fldLock="1"/>
      </w:r>
      <w:r>
        <w:instrText xml:space="preserve"> PAGEREF _Toc533202861 \h </w:instrText>
      </w:r>
      <w:r>
        <w:fldChar w:fldCharType="separate"/>
      </w:r>
      <w:r>
        <w:t>51</w:t>
      </w:r>
      <w:r>
        <w:fldChar w:fldCharType="end"/>
      </w:r>
    </w:p>
    <w:p w:rsidR="00D02BDC" w:rsidRPr="00AA5ADF" w:rsidRDefault="00D02BDC">
      <w:pPr>
        <w:pStyle w:val="TOC3"/>
        <w:rPr>
          <w:rFonts w:ascii="Calibri" w:hAnsi="Calibri"/>
          <w:sz w:val="22"/>
          <w:szCs w:val="22"/>
          <w:lang w:eastAsia="en-GB"/>
        </w:rPr>
      </w:pPr>
      <w:r w:rsidRPr="00D02BDC">
        <w:t>8.4.37</w:t>
      </w:r>
      <w:r w:rsidRPr="00AA5ADF">
        <w:rPr>
          <w:rFonts w:ascii="Calibri" w:hAnsi="Calibri"/>
          <w:sz w:val="22"/>
          <w:szCs w:val="22"/>
          <w:lang w:eastAsia="en-GB"/>
        </w:rPr>
        <w:tab/>
      </w:r>
      <w:r w:rsidRPr="00CC5CB4">
        <w:rPr>
          <w:lang w:val="en-US"/>
        </w:rPr>
        <w:t>Service-Result</w:t>
      </w:r>
      <w:r>
        <w:tab/>
      </w:r>
      <w:r>
        <w:fldChar w:fldCharType="begin" w:fldLock="1"/>
      </w:r>
      <w:r>
        <w:instrText xml:space="preserve"> PAGEREF _Toc533202862 \h </w:instrText>
      </w:r>
      <w:r>
        <w:fldChar w:fldCharType="separate"/>
      </w:r>
      <w:r>
        <w:t>52</w:t>
      </w:r>
      <w:r>
        <w:fldChar w:fldCharType="end"/>
      </w:r>
    </w:p>
    <w:p w:rsidR="00D02BDC" w:rsidRPr="00AA5ADF" w:rsidRDefault="00D02BDC">
      <w:pPr>
        <w:pStyle w:val="TOC3"/>
        <w:rPr>
          <w:rFonts w:ascii="Calibri" w:hAnsi="Calibri"/>
          <w:sz w:val="22"/>
          <w:szCs w:val="22"/>
          <w:lang w:eastAsia="en-GB"/>
        </w:rPr>
      </w:pPr>
      <w:r w:rsidRPr="00D02BDC">
        <w:t>8.4.38</w:t>
      </w:r>
      <w:r w:rsidRPr="00AA5ADF">
        <w:rPr>
          <w:rFonts w:ascii="Calibri" w:hAnsi="Calibri"/>
          <w:sz w:val="22"/>
          <w:szCs w:val="22"/>
          <w:lang w:eastAsia="en-GB"/>
        </w:rPr>
        <w:tab/>
      </w:r>
      <w:r w:rsidRPr="00CC5CB4">
        <w:rPr>
          <w:lang w:val="sv-SE" w:eastAsia="zh-CN"/>
        </w:rPr>
        <w:t>Service-Result-Code</w:t>
      </w:r>
      <w:r>
        <w:tab/>
      </w:r>
      <w:r>
        <w:fldChar w:fldCharType="begin" w:fldLock="1"/>
      </w:r>
      <w:r>
        <w:instrText xml:space="preserve"> PAGEREF _Toc533202863 \h </w:instrText>
      </w:r>
      <w:r>
        <w:fldChar w:fldCharType="separate"/>
      </w:r>
      <w:r>
        <w:t>52</w:t>
      </w:r>
      <w:r>
        <w:fldChar w:fldCharType="end"/>
      </w:r>
    </w:p>
    <w:p w:rsidR="00D02BDC" w:rsidRPr="00AA5ADF" w:rsidRDefault="00D02BDC">
      <w:pPr>
        <w:pStyle w:val="TOC3"/>
        <w:rPr>
          <w:rFonts w:ascii="Calibri" w:hAnsi="Calibri"/>
          <w:sz w:val="22"/>
          <w:szCs w:val="22"/>
          <w:lang w:eastAsia="en-GB"/>
        </w:rPr>
      </w:pPr>
      <w:r w:rsidRPr="00D02BDC">
        <w:t>8.4.39</w:t>
      </w:r>
      <w:r w:rsidRPr="00AA5ADF">
        <w:rPr>
          <w:rFonts w:ascii="Calibri" w:hAnsi="Calibri"/>
          <w:sz w:val="22"/>
          <w:szCs w:val="22"/>
          <w:lang w:eastAsia="en-GB"/>
        </w:rPr>
        <w:tab/>
      </w:r>
      <w:r w:rsidRPr="00CC5CB4">
        <w:rPr>
          <w:lang w:val="en-US"/>
        </w:rPr>
        <w:t>CIR-Flags</w:t>
      </w:r>
      <w:r>
        <w:tab/>
      </w:r>
      <w:r>
        <w:fldChar w:fldCharType="begin" w:fldLock="1"/>
      </w:r>
      <w:r>
        <w:instrText xml:space="preserve"> PAGEREF _Toc533202864 \h </w:instrText>
      </w:r>
      <w:r>
        <w:fldChar w:fldCharType="separate"/>
      </w:r>
      <w:r>
        <w:t>52</w:t>
      </w:r>
      <w:r>
        <w:fldChar w:fldCharType="end"/>
      </w:r>
    </w:p>
    <w:p w:rsidR="00D02BDC" w:rsidRPr="00AA5ADF" w:rsidRDefault="00D02BDC">
      <w:pPr>
        <w:pStyle w:val="TOC3"/>
        <w:rPr>
          <w:rFonts w:ascii="Calibri" w:hAnsi="Calibri"/>
          <w:sz w:val="22"/>
          <w:szCs w:val="22"/>
          <w:lang w:eastAsia="en-GB"/>
        </w:rPr>
      </w:pPr>
      <w:r w:rsidRPr="00D02BDC">
        <w:t>8.4.40</w:t>
      </w:r>
      <w:r w:rsidRPr="00AA5ADF">
        <w:rPr>
          <w:rFonts w:ascii="Calibri" w:hAnsi="Calibri"/>
          <w:sz w:val="22"/>
          <w:szCs w:val="22"/>
          <w:lang w:eastAsia="en-GB"/>
        </w:rPr>
        <w:tab/>
      </w:r>
      <w:r>
        <w:t>Supported-Services</w:t>
      </w:r>
      <w:r>
        <w:tab/>
      </w:r>
      <w:r>
        <w:fldChar w:fldCharType="begin" w:fldLock="1"/>
      </w:r>
      <w:r>
        <w:instrText xml:space="preserve"> PAGEREF _Toc533202865 \h </w:instrText>
      </w:r>
      <w:r>
        <w:fldChar w:fldCharType="separate"/>
      </w:r>
      <w:r>
        <w:t>52</w:t>
      </w:r>
      <w:r>
        <w:fldChar w:fldCharType="end"/>
      </w:r>
    </w:p>
    <w:p w:rsidR="00D02BDC" w:rsidRPr="00AA5ADF" w:rsidRDefault="00D02BDC">
      <w:pPr>
        <w:pStyle w:val="TOC3"/>
        <w:rPr>
          <w:rFonts w:ascii="Calibri" w:hAnsi="Calibri"/>
          <w:sz w:val="22"/>
          <w:szCs w:val="22"/>
          <w:lang w:eastAsia="en-GB"/>
        </w:rPr>
      </w:pPr>
      <w:r w:rsidRPr="00D02BDC">
        <w:t>8.4.41</w:t>
      </w:r>
      <w:r w:rsidRPr="00AA5ADF">
        <w:rPr>
          <w:rFonts w:ascii="Calibri" w:hAnsi="Calibri"/>
          <w:sz w:val="22"/>
          <w:szCs w:val="22"/>
          <w:lang w:eastAsia="en-GB"/>
        </w:rPr>
        <w:tab/>
      </w:r>
      <w:r>
        <w:t>Supported-Monitoring-Events</w:t>
      </w:r>
      <w:r>
        <w:tab/>
      </w:r>
      <w:r>
        <w:fldChar w:fldCharType="begin" w:fldLock="1"/>
      </w:r>
      <w:r>
        <w:instrText xml:space="preserve"> PAGEREF _Toc533202866 \h </w:instrText>
      </w:r>
      <w:r>
        <w:fldChar w:fldCharType="separate"/>
      </w:r>
      <w:r>
        <w:t>53</w:t>
      </w:r>
      <w:r>
        <w:fldChar w:fldCharType="end"/>
      </w:r>
    </w:p>
    <w:p w:rsidR="00D02BDC" w:rsidRPr="00AA5ADF" w:rsidRDefault="00D02BDC">
      <w:pPr>
        <w:pStyle w:val="TOC3"/>
        <w:rPr>
          <w:rFonts w:ascii="Calibri" w:hAnsi="Calibri"/>
          <w:sz w:val="22"/>
          <w:szCs w:val="22"/>
          <w:lang w:eastAsia="en-GB"/>
        </w:rPr>
      </w:pPr>
      <w:r w:rsidRPr="00D02BDC">
        <w:t>8.4.42</w:t>
      </w:r>
      <w:r w:rsidRPr="00AA5ADF">
        <w:rPr>
          <w:rFonts w:ascii="Calibri" w:hAnsi="Calibri"/>
          <w:sz w:val="22"/>
          <w:szCs w:val="22"/>
          <w:lang w:eastAsia="en-GB"/>
        </w:rPr>
        <w:tab/>
      </w:r>
      <w:r>
        <w:t>Reference-ID-</w:t>
      </w:r>
      <w:r w:rsidRPr="00CC5CB4">
        <w:rPr>
          <w:color w:val="000000"/>
          <w:lang w:val="en-US" w:eastAsia="ja-JP"/>
        </w:rPr>
        <w:t>Validity-Time</w:t>
      </w:r>
      <w:r>
        <w:tab/>
      </w:r>
      <w:r>
        <w:fldChar w:fldCharType="begin" w:fldLock="1"/>
      </w:r>
      <w:r>
        <w:instrText xml:space="preserve"> PAGEREF _Toc533202867 \h </w:instrText>
      </w:r>
      <w:r>
        <w:fldChar w:fldCharType="separate"/>
      </w:r>
      <w:r>
        <w:t>53</w:t>
      </w:r>
      <w:r>
        <w:fldChar w:fldCharType="end"/>
      </w:r>
    </w:p>
    <w:p w:rsidR="00D02BDC" w:rsidRPr="00AA5ADF" w:rsidRDefault="00D02BDC">
      <w:pPr>
        <w:pStyle w:val="TOC3"/>
        <w:rPr>
          <w:rFonts w:ascii="Calibri" w:hAnsi="Calibri"/>
          <w:sz w:val="22"/>
          <w:szCs w:val="22"/>
          <w:lang w:eastAsia="en-GB"/>
        </w:rPr>
      </w:pPr>
      <w:r w:rsidRPr="00D02BDC">
        <w:t>8.4.43</w:t>
      </w:r>
      <w:r w:rsidRPr="00AA5ADF">
        <w:rPr>
          <w:rFonts w:ascii="Calibri" w:hAnsi="Calibri"/>
          <w:sz w:val="22"/>
          <w:szCs w:val="22"/>
          <w:lang w:eastAsia="en-GB"/>
        </w:rPr>
        <w:tab/>
      </w:r>
      <w:r w:rsidRPr="00CC5CB4">
        <w:rPr>
          <w:lang w:val="en-US"/>
        </w:rPr>
        <w:t>Event-Handling</w:t>
      </w:r>
      <w:r>
        <w:tab/>
      </w:r>
      <w:r>
        <w:fldChar w:fldCharType="begin" w:fldLock="1"/>
      </w:r>
      <w:r>
        <w:instrText xml:space="preserve"> PAGEREF _Toc533202868 \h </w:instrText>
      </w:r>
      <w:r>
        <w:fldChar w:fldCharType="separate"/>
      </w:r>
      <w:r>
        <w:t>53</w:t>
      </w:r>
      <w:r>
        <w:fldChar w:fldCharType="end"/>
      </w:r>
    </w:p>
    <w:p w:rsidR="00D02BDC" w:rsidRPr="00AA5ADF" w:rsidRDefault="00D02BDC">
      <w:pPr>
        <w:pStyle w:val="TOC3"/>
        <w:rPr>
          <w:rFonts w:ascii="Calibri" w:hAnsi="Calibri"/>
          <w:sz w:val="22"/>
          <w:szCs w:val="22"/>
          <w:lang w:eastAsia="en-GB"/>
        </w:rPr>
      </w:pPr>
      <w:r w:rsidRPr="00D02BDC">
        <w:t>8.4.44</w:t>
      </w:r>
      <w:r w:rsidRPr="00AA5ADF">
        <w:rPr>
          <w:rFonts w:ascii="Calibri" w:hAnsi="Calibri"/>
          <w:sz w:val="22"/>
          <w:szCs w:val="22"/>
          <w:lang w:eastAsia="en-GB"/>
        </w:rPr>
        <w:tab/>
      </w:r>
      <w:r w:rsidRPr="00CC5CB4">
        <w:rPr>
          <w:lang w:val="en-US"/>
        </w:rPr>
        <w:t>NIDD-Authorization-Request</w:t>
      </w:r>
      <w:r>
        <w:tab/>
      </w:r>
      <w:r>
        <w:fldChar w:fldCharType="begin" w:fldLock="1"/>
      </w:r>
      <w:r>
        <w:instrText xml:space="preserve"> PAGEREF _Toc533202869 \h </w:instrText>
      </w:r>
      <w:r>
        <w:fldChar w:fldCharType="separate"/>
      </w:r>
      <w:r>
        <w:t>53</w:t>
      </w:r>
      <w:r>
        <w:fldChar w:fldCharType="end"/>
      </w:r>
    </w:p>
    <w:p w:rsidR="00D02BDC" w:rsidRPr="00AA5ADF" w:rsidRDefault="00D02BDC">
      <w:pPr>
        <w:pStyle w:val="TOC3"/>
        <w:rPr>
          <w:rFonts w:ascii="Calibri" w:hAnsi="Calibri"/>
          <w:sz w:val="22"/>
          <w:szCs w:val="22"/>
          <w:lang w:eastAsia="en-GB"/>
        </w:rPr>
      </w:pPr>
      <w:r w:rsidRPr="00D02BDC">
        <w:t>8.4.45</w:t>
      </w:r>
      <w:r w:rsidRPr="00AA5ADF">
        <w:rPr>
          <w:rFonts w:ascii="Calibri" w:hAnsi="Calibri"/>
          <w:sz w:val="22"/>
          <w:szCs w:val="22"/>
          <w:lang w:eastAsia="en-GB"/>
        </w:rPr>
        <w:tab/>
      </w:r>
      <w:r w:rsidRPr="00CC5CB4">
        <w:rPr>
          <w:lang w:val="en-US"/>
        </w:rPr>
        <w:t>NIDD-Authorization-Response</w:t>
      </w:r>
      <w:r>
        <w:tab/>
      </w:r>
      <w:r>
        <w:fldChar w:fldCharType="begin" w:fldLock="1"/>
      </w:r>
      <w:r>
        <w:instrText xml:space="preserve"> PAGEREF _Toc533202870 \h </w:instrText>
      </w:r>
      <w:r>
        <w:fldChar w:fldCharType="separate"/>
      </w:r>
      <w:r>
        <w:t>54</w:t>
      </w:r>
      <w:r>
        <w:fldChar w:fldCharType="end"/>
      </w:r>
    </w:p>
    <w:p w:rsidR="00D02BDC" w:rsidRPr="00AA5ADF" w:rsidRDefault="00D02BDC">
      <w:pPr>
        <w:pStyle w:val="TOC3"/>
        <w:rPr>
          <w:rFonts w:ascii="Calibri" w:hAnsi="Calibri"/>
          <w:sz w:val="22"/>
          <w:szCs w:val="22"/>
          <w:lang w:eastAsia="en-GB"/>
        </w:rPr>
      </w:pPr>
      <w:r>
        <w:t>8.4.46</w:t>
      </w:r>
      <w:r w:rsidRPr="00AA5ADF">
        <w:rPr>
          <w:rFonts w:ascii="Calibri" w:hAnsi="Calibri"/>
          <w:sz w:val="22"/>
          <w:szCs w:val="22"/>
          <w:lang w:eastAsia="en-GB"/>
        </w:rPr>
        <w:tab/>
      </w:r>
      <w:r>
        <w:t>DRMP</w:t>
      </w:r>
      <w:r>
        <w:tab/>
      </w:r>
      <w:r>
        <w:fldChar w:fldCharType="begin" w:fldLock="1"/>
      </w:r>
      <w:r>
        <w:instrText xml:space="preserve"> PAGEREF _Toc533202871 \h </w:instrText>
      </w:r>
      <w:r>
        <w:fldChar w:fldCharType="separate"/>
      </w:r>
      <w:r>
        <w:t>54</w:t>
      </w:r>
      <w:r>
        <w:fldChar w:fldCharType="end"/>
      </w:r>
    </w:p>
    <w:p w:rsidR="00D02BDC" w:rsidRPr="00AA5ADF" w:rsidRDefault="00D02BDC">
      <w:pPr>
        <w:pStyle w:val="TOC3"/>
        <w:rPr>
          <w:rFonts w:ascii="Calibri" w:hAnsi="Calibri"/>
          <w:sz w:val="22"/>
          <w:szCs w:val="22"/>
          <w:lang w:eastAsia="en-GB"/>
        </w:rPr>
      </w:pPr>
      <w:r w:rsidRPr="00D02BDC">
        <w:t>8.4.47</w:t>
      </w:r>
      <w:r w:rsidRPr="00AA5ADF">
        <w:rPr>
          <w:rFonts w:ascii="Calibri" w:hAnsi="Calibri"/>
          <w:sz w:val="22"/>
          <w:szCs w:val="22"/>
          <w:lang w:eastAsia="en-GB"/>
        </w:rPr>
        <w:tab/>
      </w:r>
      <w:r w:rsidRPr="00CC5CB4">
        <w:rPr>
          <w:lang w:val="en-US"/>
        </w:rPr>
        <w:t>Service-Report</w:t>
      </w:r>
      <w:r>
        <w:tab/>
      </w:r>
      <w:r>
        <w:fldChar w:fldCharType="begin" w:fldLock="1"/>
      </w:r>
      <w:r>
        <w:instrText xml:space="preserve"> PAGEREF _Toc533202872 \h </w:instrText>
      </w:r>
      <w:r>
        <w:fldChar w:fldCharType="separate"/>
      </w:r>
      <w:r>
        <w:t>54</w:t>
      </w:r>
      <w:r>
        <w:fldChar w:fldCharType="end"/>
      </w:r>
    </w:p>
    <w:p w:rsidR="00D02BDC" w:rsidRPr="00AA5ADF" w:rsidRDefault="00D02BDC">
      <w:pPr>
        <w:pStyle w:val="TOC3"/>
        <w:rPr>
          <w:rFonts w:ascii="Calibri" w:hAnsi="Calibri"/>
          <w:sz w:val="22"/>
          <w:szCs w:val="22"/>
          <w:lang w:eastAsia="en-GB"/>
        </w:rPr>
      </w:pPr>
      <w:r w:rsidRPr="00D02BDC">
        <w:t>8.4.48</w:t>
      </w:r>
      <w:r w:rsidRPr="00AA5ADF">
        <w:rPr>
          <w:rFonts w:ascii="Calibri" w:hAnsi="Calibri"/>
          <w:sz w:val="22"/>
          <w:szCs w:val="22"/>
          <w:lang w:eastAsia="en-GB"/>
        </w:rPr>
        <w:tab/>
      </w:r>
      <w:r w:rsidRPr="00CC5CB4">
        <w:rPr>
          <w:lang w:val="en-US"/>
        </w:rPr>
        <w:t>Node-Type</w:t>
      </w:r>
      <w:r>
        <w:tab/>
      </w:r>
      <w:r>
        <w:fldChar w:fldCharType="begin" w:fldLock="1"/>
      </w:r>
      <w:r>
        <w:instrText xml:space="preserve"> PAGEREF _Toc533202873 \h </w:instrText>
      </w:r>
      <w:r>
        <w:fldChar w:fldCharType="separate"/>
      </w:r>
      <w:r>
        <w:t>54</w:t>
      </w:r>
      <w:r>
        <w:fldChar w:fldCharType="end"/>
      </w:r>
    </w:p>
    <w:p w:rsidR="00D02BDC" w:rsidRPr="00AA5ADF" w:rsidRDefault="00D02BDC">
      <w:pPr>
        <w:pStyle w:val="TOC3"/>
        <w:rPr>
          <w:rFonts w:ascii="Calibri" w:hAnsi="Calibri"/>
          <w:sz w:val="22"/>
          <w:szCs w:val="22"/>
          <w:lang w:eastAsia="en-GB"/>
        </w:rPr>
      </w:pPr>
      <w:r w:rsidRPr="00D02BDC">
        <w:t>8.4.49</w:t>
      </w:r>
      <w:r w:rsidRPr="00AA5ADF">
        <w:rPr>
          <w:rFonts w:ascii="Calibri" w:hAnsi="Calibri"/>
          <w:sz w:val="22"/>
          <w:szCs w:val="22"/>
          <w:lang w:eastAsia="en-GB"/>
        </w:rPr>
        <w:tab/>
      </w:r>
      <w:r>
        <w:t>Service-Selection</w:t>
      </w:r>
      <w:r>
        <w:tab/>
      </w:r>
      <w:r>
        <w:fldChar w:fldCharType="begin" w:fldLock="1"/>
      </w:r>
      <w:r>
        <w:instrText xml:space="preserve"> PAGEREF _Toc533202874 \h </w:instrText>
      </w:r>
      <w:r>
        <w:fldChar w:fldCharType="separate"/>
      </w:r>
      <w:r>
        <w:t>54</w:t>
      </w:r>
      <w:r>
        <w:fldChar w:fldCharType="end"/>
      </w:r>
    </w:p>
    <w:p w:rsidR="00D02BDC" w:rsidRPr="00AA5ADF" w:rsidRDefault="00D02BDC">
      <w:pPr>
        <w:pStyle w:val="TOC3"/>
        <w:rPr>
          <w:rFonts w:ascii="Calibri" w:hAnsi="Calibri"/>
          <w:sz w:val="22"/>
          <w:szCs w:val="22"/>
          <w:lang w:eastAsia="en-GB"/>
        </w:rPr>
      </w:pPr>
      <w:r w:rsidRPr="00D02BDC">
        <w:t>8.4.50</w:t>
      </w:r>
      <w:r w:rsidRPr="00AA5ADF">
        <w:rPr>
          <w:rFonts w:ascii="Calibri" w:hAnsi="Calibri"/>
          <w:sz w:val="22"/>
          <w:szCs w:val="22"/>
          <w:lang w:eastAsia="en-GB"/>
        </w:rPr>
        <w:tab/>
      </w:r>
      <w:r w:rsidRPr="00CC5CB4">
        <w:rPr>
          <w:lang w:val="en-US"/>
        </w:rPr>
        <w:t>S6t-HSS-Cause</w:t>
      </w:r>
      <w:r>
        <w:tab/>
      </w:r>
      <w:r>
        <w:fldChar w:fldCharType="begin" w:fldLock="1"/>
      </w:r>
      <w:r>
        <w:instrText xml:space="preserve"> PAGEREF _Toc533202875 \h </w:instrText>
      </w:r>
      <w:r>
        <w:fldChar w:fldCharType="separate"/>
      </w:r>
      <w:r>
        <w:t>55</w:t>
      </w:r>
      <w:r>
        <w:fldChar w:fldCharType="end"/>
      </w:r>
    </w:p>
    <w:p w:rsidR="00D02BDC" w:rsidRPr="00AA5ADF" w:rsidRDefault="00D02BDC">
      <w:pPr>
        <w:pStyle w:val="TOC3"/>
        <w:rPr>
          <w:rFonts w:ascii="Calibri" w:hAnsi="Calibri"/>
          <w:sz w:val="22"/>
          <w:szCs w:val="22"/>
          <w:lang w:eastAsia="en-GB"/>
        </w:rPr>
      </w:pPr>
      <w:r w:rsidRPr="00D02BDC">
        <w:t>8.4.51</w:t>
      </w:r>
      <w:r w:rsidRPr="00AA5ADF">
        <w:rPr>
          <w:rFonts w:ascii="Calibri" w:hAnsi="Calibri"/>
          <w:sz w:val="22"/>
          <w:szCs w:val="22"/>
          <w:lang w:eastAsia="en-GB"/>
        </w:rPr>
        <w:tab/>
      </w:r>
      <w:r w:rsidRPr="00CC5CB4">
        <w:rPr>
          <w:lang w:val="en-US"/>
        </w:rPr>
        <w:t>Enhanced-Coverage-Restriction</w:t>
      </w:r>
      <w:r>
        <w:tab/>
      </w:r>
      <w:r>
        <w:fldChar w:fldCharType="begin" w:fldLock="1"/>
      </w:r>
      <w:r>
        <w:instrText xml:space="preserve"> PAGEREF _Toc533202876 \h </w:instrText>
      </w:r>
      <w:r>
        <w:fldChar w:fldCharType="separate"/>
      </w:r>
      <w:r>
        <w:t>55</w:t>
      </w:r>
      <w:r>
        <w:fldChar w:fldCharType="end"/>
      </w:r>
    </w:p>
    <w:p w:rsidR="00D02BDC" w:rsidRPr="00AA5ADF" w:rsidRDefault="00D02BDC">
      <w:pPr>
        <w:pStyle w:val="TOC3"/>
        <w:rPr>
          <w:rFonts w:ascii="Calibri" w:hAnsi="Calibri"/>
          <w:sz w:val="22"/>
          <w:szCs w:val="22"/>
          <w:lang w:eastAsia="en-GB"/>
        </w:rPr>
      </w:pPr>
      <w:r w:rsidRPr="00D02BDC">
        <w:t>8.4.52</w:t>
      </w:r>
      <w:r w:rsidRPr="00AA5ADF">
        <w:rPr>
          <w:rFonts w:ascii="Calibri" w:hAnsi="Calibri"/>
          <w:sz w:val="22"/>
          <w:szCs w:val="22"/>
          <w:lang w:eastAsia="en-GB"/>
        </w:rPr>
        <w:tab/>
      </w:r>
      <w:r w:rsidRPr="00CC5CB4">
        <w:rPr>
          <w:lang w:val="en-US"/>
        </w:rPr>
        <w:t>Enhanced-Coverage-Restriction-Data</w:t>
      </w:r>
      <w:r>
        <w:tab/>
      </w:r>
      <w:r>
        <w:fldChar w:fldCharType="begin" w:fldLock="1"/>
      </w:r>
      <w:r>
        <w:instrText xml:space="preserve"> PAGEREF _Toc533202877 \h </w:instrText>
      </w:r>
      <w:r>
        <w:fldChar w:fldCharType="separate"/>
      </w:r>
      <w:r>
        <w:t>55</w:t>
      </w:r>
      <w:r>
        <w:fldChar w:fldCharType="end"/>
      </w:r>
    </w:p>
    <w:p w:rsidR="00D02BDC" w:rsidRPr="00AA5ADF" w:rsidRDefault="00D02BDC">
      <w:pPr>
        <w:pStyle w:val="TOC3"/>
        <w:rPr>
          <w:rFonts w:ascii="Calibri" w:hAnsi="Calibri"/>
          <w:sz w:val="22"/>
          <w:szCs w:val="22"/>
          <w:lang w:eastAsia="en-GB"/>
        </w:rPr>
      </w:pPr>
      <w:r w:rsidRPr="00D02BDC">
        <w:t>8.4.53</w:t>
      </w:r>
      <w:r w:rsidRPr="00AA5ADF">
        <w:rPr>
          <w:rFonts w:ascii="Calibri" w:hAnsi="Calibri"/>
          <w:sz w:val="22"/>
          <w:szCs w:val="22"/>
          <w:lang w:eastAsia="en-GB"/>
        </w:rPr>
        <w:tab/>
      </w:r>
      <w:r w:rsidRPr="00CC5CB4">
        <w:rPr>
          <w:lang w:val="en-US"/>
        </w:rPr>
        <w:t>Restricted-PLMN-List</w:t>
      </w:r>
      <w:r>
        <w:tab/>
      </w:r>
      <w:r>
        <w:fldChar w:fldCharType="begin" w:fldLock="1"/>
      </w:r>
      <w:r>
        <w:instrText xml:space="preserve"> PAGEREF _Toc533202878 \h </w:instrText>
      </w:r>
      <w:r>
        <w:fldChar w:fldCharType="separate"/>
      </w:r>
      <w:r>
        <w:t>55</w:t>
      </w:r>
      <w:r>
        <w:fldChar w:fldCharType="end"/>
      </w:r>
    </w:p>
    <w:p w:rsidR="00D02BDC" w:rsidRPr="00AA5ADF" w:rsidRDefault="00D02BDC">
      <w:pPr>
        <w:pStyle w:val="TOC3"/>
        <w:rPr>
          <w:rFonts w:ascii="Calibri" w:hAnsi="Calibri"/>
          <w:sz w:val="22"/>
          <w:szCs w:val="22"/>
          <w:lang w:eastAsia="en-GB"/>
        </w:rPr>
      </w:pPr>
      <w:r w:rsidRPr="00D02BDC">
        <w:t>8.4.54</w:t>
      </w:r>
      <w:r w:rsidRPr="00AA5ADF">
        <w:rPr>
          <w:rFonts w:ascii="Calibri" w:hAnsi="Calibri"/>
          <w:sz w:val="22"/>
          <w:szCs w:val="22"/>
          <w:lang w:eastAsia="en-GB"/>
        </w:rPr>
        <w:tab/>
      </w:r>
      <w:r w:rsidRPr="00CC5CB4">
        <w:rPr>
          <w:lang w:val="en-US"/>
        </w:rPr>
        <w:t>Allowed-PLMN-List</w:t>
      </w:r>
      <w:r>
        <w:tab/>
      </w:r>
      <w:r>
        <w:fldChar w:fldCharType="begin" w:fldLock="1"/>
      </w:r>
      <w:r>
        <w:instrText xml:space="preserve"> PAGEREF _Toc533202879 \h </w:instrText>
      </w:r>
      <w:r>
        <w:fldChar w:fldCharType="separate"/>
      </w:r>
      <w:r>
        <w:t>56</w:t>
      </w:r>
      <w:r>
        <w:fldChar w:fldCharType="end"/>
      </w:r>
    </w:p>
    <w:p w:rsidR="00D02BDC" w:rsidRPr="00AA5ADF" w:rsidRDefault="00D02BDC">
      <w:pPr>
        <w:pStyle w:val="TOC3"/>
        <w:rPr>
          <w:rFonts w:ascii="Calibri" w:hAnsi="Calibri"/>
          <w:sz w:val="22"/>
          <w:szCs w:val="22"/>
          <w:lang w:eastAsia="en-GB"/>
        </w:rPr>
      </w:pPr>
      <w:r w:rsidRPr="00D02BDC">
        <w:t>8.4.55</w:t>
      </w:r>
      <w:r w:rsidRPr="00AA5ADF">
        <w:rPr>
          <w:rFonts w:ascii="Calibri" w:hAnsi="Calibri"/>
          <w:sz w:val="22"/>
          <w:szCs w:val="22"/>
          <w:lang w:eastAsia="en-GB"/>
        </w:rPr>
        <w:tab/>
      </w:r>
      <w:r>
        <w:t>Requested-Validity-Time</w:t>
      </w:r>
      <w:r>
        <w:tab/>
      </w:r>
      <w:r>
        <w:fldChar w:fldCharType="begin" w:fldLock="1"/>
      </w:r>
      <w:r>
        <w:instrText xml:space="preserve"> PAGEREF _Toc533202880 \h </w:instrText>
      </w:r>
      <w:r>
        <w:fldChar w:fldCharType="separate"/>
      </w:r>
      <w:r>
        <w:t>56</w:t>
      </w:r>
      <w:r>
        <w:fldChar w:fldCharType="end"/>
      </w:r>
    </w:p>
    <w:p w:rsidR="00D02BDC" w:rsidRPr="00AA5ADF" w:rsidRDefault="00D02BDC">
      <w:pPr>
        <w:pStyle w:val="TOC3"/>
        <w:rPr>
          <w:rFonts w:ascii="Calibri" w:hAnsi="Calibri"/>
          <w:sz w:val="22"/>
          <w:szCs w:val="22"/>
          <w:lang w:eastAsia="en-GB"/>
        </w:rPr>
      </w:pPr>
      <w:r w:rsidRPr="00D02BDC">
        <w:t>8.4.56</w:t>
      </w:r>
      <w:r w:rsidRPr="00AA5ADF">
        <w:rPr>
          <w:rFonts w:ascii="Calibri" w:hAnsi="Calibri"/>
          <w:sz w:val="22"/>
          <w:szCs w:val="22"/>
          <w:lang w:eastAsia="en-GB"/>
        </w:rPr>
        <w:tab/>
      </w:r>
      <w:r>
        <w:t>Granted-Validity-Time</w:t>
      </w:r>
      <w:r>
        <w:tab/>
      </w:r>
      <w:r>
        <w:fldChar w:fldCharType="begin" w:fldLock="1"/>
      </w:r>
      <w:r>
        <w:instrText xml:space="preserve"> PAGEREF _Toc533202881 \h </w:instrText>
      </w:r>
      <w:r>
        <w:fldChar w:fldCharType="separate"/>
      </w:r>
      <w:r>
        <w:t>56</w:t>
      </w:r>
      <w:r>
        <w:fldChar w:fldCharType="end"/>
      </w:r>
    </w:p>
    <w:p w:rsidR="00D02BDC" w:rsidRPr="00AA5ADF" w:rsidRDefault="00D02BDC">
      <w:pPr>
        <w:pStyle w:val="TOC3"/>
        <w:rPr>
          <w:rFonts w:ascii="Calibri" w:hAnsi="Calibri"/>
          <w:sz w:val="22"/>
          <w:szCs w:val="22"/>
          <w:lang w:eastAsia="en-GB"/>
        </w:rPr>
      </w:pPr>
      <w:r w:rsidRPr="00D02BDC">
        <w:t>8.4.57</w:t>
      </w:r>
      <w:r w:rsidRPr="00AA5ADF">
        <w:rPr>
          <w:rFonts w:ascii="Calibri" w:hAnsi="Calibri"/>
          <w:sz w:val="22"/>
          <w:szCs w:val="22"/>
          <w:lang w:eastAsia="en-GB"/>
        </w:rPr>
        <w:tab/>
      </w:r>
      <w:r>
        <w:t>NIDD-Authorization-Update</w:t>
      </w:r>
      <w:r>
        <w:tab/>
      </w:r>
      <w:r>
        <w:fldChar w:fldCharType="begin" w:fldLock="1"/>
      </w:r>
      <w:r>
        <w:instrText xml:space="preserve"> PAGEREF _Toc533202882 \h </w:instrText>
      </w:r>
      <w:r>
        <w:fldChar w:fldCharType="separate"/>
      </w:r>
      <w:r>
        <w:t>56</w:t>
      </w:r>
      <w:r>
        <w:fldChar w:fldCharType="end"/>
      </w:r>
    </w:p>
    <w:p w:rsidR="00D02BDC" w:rsidRPr="00AA5ADF" w:rsidRDefault="00D02BDC">
      <w:pPr>
        <w:pStyle w:val="TOC3"/>
        <w:rPr>
          <w:rFonts w:ascii="Calibri" w:hAnsi="Calibri"/>
          <w:sz w:val="22"/>
          <w:szCs w:val="22"/>
          <w:lang w:eastAsia="en-GB"/>
        </w:rPr>
      </w:pPr>
      <w:r w:rsidRPr="00D02BDC">
        <w:t>8.4.58</w:t>
      </w:r>
      <w:r w:rsidRPr="00AA5ADF">
        <w:rPr>
          <w:rFonts w:ascii="Calibri" w:hAnsi="Calibri"/>
          <w:sz w:val="22"/>
          <w:szCs w:val="22"/>
          <w:lang w:eastAsia="en-GB"/>
        </w:rPr>
        <w:tab/>
      </w:r>
      <w:r w:rsidRPr="00CC5CB4">
        <w:rPr>
          <w:lang w:val="en-US"/>
        </w:rPr>
        <w:t>Loss-Of-Connectivity-Reason</w:t>
      </w:r>
      <w:r>
        <w:tab/>
      </w:r>
      <w:r>
        <w:fldChar w:fldCharType="begin" w:fldLock="1"/>
      </w:r>
      <w:r>
        <w:instrText xml:space="preserve"> PAGEREF _Toc533202883 \h </w:instrText>
      </w:r>
      <w:r>
        <w:fldChar w:fldCharType="separate"/>
      </w:r>
      <w:r>
        <w:t>56</w:t>
      </w:r>
      <w:r>
        <w:fldChar w:fldCharType="end"/>
      </w:r>
    </w:p>
    <w:p w:rsidR="00D02BDC" w:rsidRPr="00AA5ADF" w:rsidRDefault="00D02BDC">
      <w:pPr>
        <w:pStyle w:val="TOC3"/>
        <w:rPr>
          <w:rFonts w:ascii="Calibri" w:hAnsi="Calibri"/>
          <w:sz w:val="22"/>
          <w:szCs w:val="22"/>
          <w:lang w:eastAsia="en-GB"/>
        </w:rPr>
      </w:pPr>
      <w:r w:rsidRPr="00D02BDC">
        <w:t>8.4.59</w:t>
      </w:r>
      <w:r w:rsidRPr="00AA5ADF">
        <w:rPr>
          <w:rFonts w:ascii="Calibri" w:hAnsi="Calibri"/>
          <w:sz w:val="22"/>
          <w:szCs w:val="22"/>
          <w:lang w:eastAsia="en-GB"/>
        </w:rPr>
        <w:tab/>
      </w:r>
      <w:r w:rsidRPr="00CC5CB4">
        <w:rPr>
          <w:lang w:val="en-US" w:eastAsia="zh-CN"/>
        </w:rPr>
        <w:t>Group</w:t>
      </w:r>
      <w:r w:rsidRPr="00CC5CB4">
        <w:rPr>
          <w:lang w:val="en-US"/>
        </w:rPr>
        <w:t>-</w:t>
      </w:r>
      <w:r w:rsidRPr="00CC5CB4">
        <w:rPr>
          <w:lang w:val="en-US" w:eastAsia="zh-CN"/>
        </w:rPr>
        <w:t>Reporting-Guard</w:t>
      </w:r>
      <w:r w:rsidRPr="00CC5CB4">
        <w:rPr>
          <w:lang w:val="en-US"/>
        </w:rPr>
        <w:t>-</w:t>
      </w:r>
      <w:r w:rsidRPr="00CC5CB4">
        <w:rPr>
          <w:lang w:val="en-US" w:eastAsia="zh-CN"/>
        </w:rPr>
        <w:t>Timer</w:t>
      </w:r>
      <w:r>
        <w:tab/>
      </w:r>
      <w:r>
        <w:fldChar w:fldCharType="begin" w:fldLock="1"/>
      </w:r>
      <w:r>
        <w:instrText xml:space="preserve"> PAGEREF _Toc533202884 \h </w:instrText>
      </w:r>
      <w:r>
        <w:fldChar w:fldCharType="separate"/>
      </w:r>
      <w:r>
        <w:t>57</w:t>
      </w:r>
      <w:r>
        <w:fldChar w:fldCharType="end"/>
      </w:r>
    </w:p>
    <w:p w:rsidR="00D02BDC" w:rsidRPr="00AA5ADF" w:rsidRDefault="00D02BDC">
      <w:pPr>
        <w:pStyle w:val="TOC3"/>
        <w:rPr>
          <w:rFonts w:ascii="Calibri" w:hAnsi="Calibri"/>
          <w:sz w:val="22"/>
          <w:szCs w:val="22"/>
          <w:lang w:eastAsia="en-GB"/>
        </w:rPr>
      </w:pPr>
      <w:r w:rsidRPr="00D02BDC">
        <w:t>8.4.60</w:t>
      </w:r>
      <w:r w:rsidRPr="00AA5ADF">
        <w:rPr>
          <w:rFonts w:ascii="Calibri" w:hAnsi="Calibri"/>
          <w:sz w:val="22"/>
          <w:szCs w:val="22"/>
          <w:lang w:eastAsia="en-GB"/>
        </w:rPr>
        <w:tab/>
      </w:r>
      <w:r w:rsidRPr="00CC5CB4">
        <w:rPr>
          <w:lang w:val="en-US"/>
        </w:rPr>
        <w:t>CIA-Flags</w:t>
      </w:r>
      <w:r>
        <w:tab/>
      </w:r>
      <w:r>
        <w:fldChar w:fldCharType="begin" w:fldLock="1"/>
      </w:r>
      <w:r>
        <w:instrText xml:space="preserve"> PAGEREF _Toc533202885 \h </w:instrText>
      </w:r>
      <w:r>
        <w:fldChar w:fldCharType="separate"/>
      </w:r>
      <w:r>
        <w:t>57</w:t>
      </w:r>
      <w:r>
        <w:fldChar w:fldCharType="end"/>
      </w:r>
    </w:p>
    <w:p w:rsidR="00D02BDC" w:rsidRPr="00AA5ADF" w:rsidRDefault="00D02BDC">
      <w:pPr>
        <w:pStyle w:val="TOC3"/>
        <w:rPr>
          <w:rFonts w:ascii="Calibri" w:hAnsi="Calibri"/>
          <w:sz w:val="22"/>
          <w:szCs w:val="22"/>
          <w:lang w:eastAsia="en-GB"/>
        </w:rPr>
      </w:pPr>
      <w:r w:rsidRPr="00D02BDC">
        <w:t>8.4.61</w:t>
      </w:r>
      <w:r w:rsidRPr="00AA5ADF">
        <w:rPr>
          <w:rFonts w:ascii="Calibri" w:hAnsi="Calibri"/>
          <w:sz w:val="22"/>
          <w:szCs w:val="22"/>
          <w:lang w:eastAsia="en-GB"/>
        </w:rPr>
        <w:tab/>
      </w:r>
      <w:r w:rsidRPr="00CC5CB4">
        <w:rPr>
          <w:lang w:val="en-US"/>
        </w:rPr>
        <w:t>Group-</w:t>
      </w:r>
      <w:r w:rsidRPr="00CC5CB4">
        <w:rPr>
          <w:lang w:val="en-US" w:eastAsia="zh-CN"/>
        </w:rPr>
        <w:t>Monitoring-Event-Report</w:t>
      </w:r>
      <w:r>
        <w:tab/>
      </w:r>
      <w:r>
        <w:fldChar w:fldCharType="begin" w:fldLock="1"/>
      </w:r>
      <w:r>
        <w:instrText xml:space="preserve"> PAGEREF _Toc533202886 \h </w:instrText>
      </w:r>
      <w:r>
        <w:fldChar w:fldCharType="separate"/>
      </w:r>
      <w:r>
        <w:t>57</w:t>
      </w:r>
      <w:r>
        <w:fldChar w:fldCharType="end"/>
      </w:r>
    </w:p>
    <w:p w:rsidR="00D02BDC" w:rsidRPr="00AA5ADF" w:rsidRDefault="00D02BDC">
      <w:pPr>
        <w:pStyle w:val="TOC3"/>
        <w:rPr>
          <w:rFonts w:ascii="Calibri" w:hAnsi="Calibri"/>
          <w:sz w:val="22"/>
          <w:szCs w:val="22"/>
          <w:lang w:eastAsia="en-GB"/>
        </w:rPr>
      </w:pPr>
      <w:r w:rsidRPr="00D02BDC">
        <w:t>8.4.62</w:t>
      </w:r>
      <w:r w:rsidRPr="00AA5ADF">
        <w:rPr>
          <w:rFonts w:ascii="Calibri" w:hAnsi="Calibri"/>
          <w:sz w:val="22"/>
          <w:szCs w:val="22"/>
          <w:lang w:eastAsia="en-GB"/>
        </w:rPr>
        <w:tab/>
      </w:r>
      <w:r w:rsidRPr="00CC5CB4">
        <w:rPr>
          <w:lang w:val="en-US"/>
        </w:rPr>
        <w:t>Group-</w:t>
      </w:r>
      <w:r w:rsidRPr="00CC5CB4">
        <w:rPr>
          <w:lang w:val="en-US" w:eastAsia="zh-CN"/>
        </w:rPr>
        <w:t>Monitoring-Event-Report-Item</w:t>
      </w:r>
      <w:r>
        <w:tab/>
      </w:r>
      <w:r>
        <w:fldChar w:fldCharType="begin" w:fldLock="1"/>
      </w:r>
      <w:r>
        <w:instrText xml:space="preserve"> PAGEREF _Toc533202887 \h </w:instrText>
      </w:r>
      <w:r>
        <w:fldChar w:fldCharType="separate"/>
      </w:r>
      <w:r>
        <w:t>57</w:t>
      </w:r>
      <w:r>
        <w:fldChar w:fldCharType="end"/>
      </w:r>
    </w:p>
    <w:p w:rsidR="00D02BDC" w:rsidRPr="00AA5ADF" w:rsidRDefault="00D02BDC">
      <w:pPr>
        <w:pStyle w:val="TOC3"/>
        <w:rPr>
          <w:rFonts w:ascii="Calibri" w:hAnsi="Calibri"/>
          <w:sz w:val="22"/>
          <w:szCs w:val="22"/>
          <w:lang w:eastAsia="en-GB"/>
        </w:rPr>
      </w:pPr>
      <w:r w:rsidRPr="00D02BDC">
        <w:t>8.4.63</w:t>
      </w:r>
      <w:r w:rsidRPr="00AA5ADF">
        <w:rPr>
          <w:rFonts w:ascii="Calibri" w:hAnsi="Calibri"/>
          <w:sz w:val="22"/>
          <w:szCs w:val="22"/>
          <w:lang w:eastAsia="en-GB"/>
        </w:rPr>
        <w:tab/>
      </w:r>
      <w:r w:rsidRPr="00CC5CB4">
        <w:rPr>
          <w:lang w:val="en-US"/>
        </w:rPr>
        <w:t>RIR-Flags</w:t>
      </w:r>
      <w:r>
        <w:tab/>
      </w:r>
      <w:r>
        <w:fldChar w:fldCharType="begin" w:fldLock="1"/>
      </w:r>
      <w:r>
        <w:instrText xml:space="preserve"> PAGEREF _Toc533202888 \h </w:instrText>
      </w:r>
      <w:r>
        <w:fldChar w:fldCharType="separate"/>
      </w:r>
      <w:r>
        <w:t>58</w:t>
      </w:r>
      <w:r>
        <w:fldChar w:fldCharType="end"/>
      </w:r>
    </w:p>
    <w:p w:rsidR="00D02BDC" w:rsidRPr="00AA5ADF" w:rsidRDefault="00D02BDC">
      <w:pPr>
        <w:pStyle w:val="TOC3"/>
        <w:rPr>
          <w:rFonts w:ascii="Calibri" w:hAnsi="Calibri"/>
          <w:sz w:val="22"/>
          <w:szCs w:val="22"/>
          <w:lang w:eastAsia="en-GB"/>
        </w:rPr>
      </w:pPr>
      <w:r w:rsidRPr="00D02BDC">
        <w:t>8.4.64</w:t>
      </w:r>
      <w:r w:rsidRPr="00AA5ADF">
        <w:rPr>
          <w:rFonts w:ascii="Calibri" w:hAnsi="Calibri"/>
          <w:sz w:val="22"/>
          <w:szCs w:val="22"/>
          <w:lang w:eastAsia="en-GB"/>
        </w:rPr>
        <w:tab/>
      </w:r>
      <w:r w:rsidRPr="00CC5CB4">
        <w:rPr>
          <w:lang w:val="en-US"/>
        </w:rPr>
        <w:t>Type-Of-External-Identifier</w:t>
      </w:r>
      <w:r>
        <w:tab/>
      </w:r>
      <w:r>
        <w:fldChar w:fldCharType="begin" w:fldLock="1"/>
      </w:r>
      <w:r>
        <w:instrText xml:space="preserve"> PAGEREF _Toc533202889 \h </w:instrText>
      </w:r>
      <w:r>
        <w:fldChar w:fldCharType="separate"/>
      </w:r>
      <w:r>
        <w:t>58</w:t>
      </w:r>
      <w:r>
        <w:fldChar w:fldCharType="end"/>
      </w:r>
    </w:p>
    <w:p w:rsidR="00D02BDC" w:rsidRPr="00AA5ADF" w:rsidRDefault="00D02BDC">
      <w:pPr>
        <w:pStyle w:val="TOC3"/>
        <w:rPr>
          <w:rFonts w:ascii="Calibri" w:hAnsi="Calibri"/>
          <w:sz w:val="22"/>
          <w:szCs w:val="22"/>
          <w:lang w:eastAsia="en-GB"/>
        </w:rPr>
      </w:pPr>
      <w:r w:rsidRPr="00D02BDC">
        <w:t>8.4.65</w:t>
      </w:r>
      <w:r w:rsidRPr="00AA5ADF">
        <w:rPr>
          <w:rFonts w:ascii="Calibri" w:hAnsi="Calibri"/>
          <w:sz w:val="22"/>
          <w:szCs w:val="22"/>
          <w:lang w:eastAsia="en-GB"/>
        </w:rPr>
        <w:tab/>
      </w:r>
      <w:r>
        <w:t>APN-Validity-Time</w:t>
      </w:r>
      <w:r>
        <w:tab/>
      </w:r>
      <w:r>
        <w:fldChar w:fldCharType="begin" w:fldLock="1"/>
      </w:r>
      <w:r>
        <w:instrText xml:space="preserve"> PAGEREF _Toc533202890 \h </w:instrText>
      </w:r>
      <w:r>
        <w:fldChar w:fldCharType="separate"/>
      </w:r>
      <w:r>
        <w:t>58</w:t>
      </w:r>
      <w:r>
        <w:fldChar w:fldCharType="end"/>
      </w:r>
    </w:p>
    <w:p w:rsidR="00D02BDC" w:rsidRPr="00AA5ADF" w:rsidRDefault="00D02BDC" w:rsidP="00D02BDC">
      <w:pPr>
        <w:pStyle w:val="TOC8"/>
        <w:rPr>
          <w:rFonts w:ascii="Calibri" w:hAnsi="Calibri"/>
          <w:b w:val="0"/>
          <w:szCs w:val="22"/>
          <w:lang w:eastAsia="en-GB"/>
        </w:rPr>
      </w:pPr>
      <w:r w:rsidRPr="00D02BDC">
        <w:lastRenderedPageBreak/>
        <w:t>Annex A (normative):</w:t>
      </w:r>
      <w:r>
        <w:tab/>
      </w:r>
      <w:r w:rsidRPr="00D02BDC">
        <w:t>Diameter overload control mechanism</w:t>
      </w:r>
      <w:r w:rsidRPr="00D02BDC">
        <w:tab/>
      </w:r>
      <w:r>
        <w:fldChar w:fldCharType="begin" w:fldLock="1"/>
      </w:r>
      <w:r>
        <w:instrText xml:space="preserve"> PAGEREF _Toc533202891 \h </w:instrText>
      </w:r>
      <w:r>
        <w:fldChar w:fldCharType="separate"/>
      </w:r>
      <w:r>
        <w:t>59</w:t>
      </w:r>
      <w:r>
        <w:fldChar w:fldCharType="end"/>
      </w:r>
    </w:p>
    <w:p w:rsidR="00D02BDC" w:rsidRPr="00AA5ADF" w:rsidRDefault="00D02BDC">
      <w:pPr>
        <w:pStyle w:val="TOC2"/>
        <w:rPr>
          <w:rFonts w:ascii="Calibri" w:hAnsi="Calibri"/>
          <w:sz w:val="22"/>
          <w:szCs w:val="22"/>
          <w:lang w:eastAsia="en-GB"/>
        </w:rPr>
      </w:pPr>
      <w:r>
        <w:t>A.1</w:t>
      </w:r>
      <w:r w:rsidRPr="00AA5ADF">
        <w:rPr>
          <w:rFonts w:ascii="Calibri" w:hAnsi="Calibri"/>
          <w:sz w:val="22"/>
          <w:szCs w:val="22"/>
          <w:lang w:eastAsia="en-GB"/>
        </w:rPr>
        <w:tab/>
      </w:r>
      <w:r>
        <w:t>General</w:t>
      </w:r>
      <w:r>
        <w:tab/>
      </w:r>
      <w:r>
        <w:fldChar w:fldCharType="begin" w:fldLock="1"/>
      </w:r>
      <w:r>
        <w:instrText xml:space="preserve"> PAGEREF _Toc533202892 \h </w:instrText>
      </w:r>
      <w:r>
        <w:fldChar w:fldCharType="separate"/>
      </w:r>
      <w:r>
        <w:t>59</w:t>
      </w:r>
      <w:r>
        <w:fldChar w:fldCharType="end"/>
      </w:r>
    </w:p>
    <w:p w:rsidR="00D02BDC" w:rsidRPr="00AA5ADF" w:rsidRDefault="00D02BDC">
      <w:pPr>
        <w:pStyle w:val="TOC2"/>
        <w:rPr>
          <w:rFonts w:ascii="Calibri" w:hAnsi="Calibri"/>
          <w:sz w:val="22"/>
          <w:szCs w:val="22"/>
          <w:lang w:eastAsia="en-GB"/>
        </w:rPr>
      </w:pPr>
      <w:r>
        <w:t>A.2</w:t>
      </w:r>
      <w:r w:rsidRPr="00AA5ADF">
        <w:rPr>
          <w:rFonts w:ascii="Calibri" w:hAnsi="Calibri"/>
          <w:sz w:val="22"/>
          <w:szCs w:val="22"/>
          <w:lang w:eastAsia="en-GB"/>
        </w:rPr>
        <w:tab/>
      </w:r>
      <w:r>
        <w:t>S6m interface</w:t>
      </w:r>
      <w:r>
        <w:tab/>
      </w:r>
      <w:r>
        <w:fldChar w:fldCharType="begin" w:fldLock="1"/>
      </w:r>
      <w:r>
        <w:instrText xml:space="preserve"> PAGEREF _Toc533202893 \h </w:instrText>
      </w:r>
      <w:r>
        <w:fldChar w:fldCharType="separate"/>
      </w:r>
      <w:r>
        <w:t>59</w:t>
      </w:r>
      <w:r>
        <w:fldChar w:fldCharType="end"/>
      </w:r>
    </w:p>
    <w:p w:rsidR="00D02BDC" w:rsidRPr="00AA5ADF" w:rsidRDefault="00D02BDC">
      <w:pPr>
        <w:pStyle w:val="TOC3"/>
        <w:rPr>
          <w:rFonts w:ascii="Calibri" w:hAnsi="Calibri"/>
          <w:sz w:val="22"/>
          <w:szCs w:val="22"/>
          <w:lang w:eastAsia="en-GB"/>
        </w:rPr>
      </w:pPr>
      <w:r>
        <w:t>A.2.1</w:t>
      </w:r>
      <w:r w:rsidRPr="00AA5ADF">
        <w:rPr>
          <w:rFonts w:ascii="Calibri" w:hAnsi="Calibri"/>
          <w:sz w:val="22"/>
          <w:szCs w:val="22"/>
          <w:lang w:eastAsia="en-GB"/>
        </w:rPr>
        <w:tab/>
      </w:r>
      <w:r>
        <w:t>General</w:t>
      </w:r>
      <w:r>
        <w:tab/>
      </w:r>
      <w:r>
        <w:fldChar w:fldCharType="begin" w:fldLock="1"/>
      </w:r>
      <w:r>
        <w:instrText xml:space="preserve"> PAGEREF _Toc533202894 \h </w:instrText>
      </w:r>
      <w:r>
        <w:fldChar w:fldCharType="separate"/>
      </w:r>
      <w:r>
        <w:t>59</w:t>
      </w:r>
      <w:r>
        <w:fldChar w:fldCharType="end"/>
      </w:r>
    </w:p>
    <w:p w:rsidR="00D02BDC" w:rsidRPr="00AA5ADF" w:rsidRDefault="00D02BDC">
      <w:pPr>
        <w:pStyle w:val="TOC3"/>
        <w:rPr>
          <w:rFonts w:ascii="Calibri" w:hAnsi="Calibri"/>
          <w:sz w:val="22"/>
          <w:szCs w:val="22"/>
          <w:lang w:eastAsia="en-GB"/>
        </w:rPr>
      </w:pPr>
      <w:r>
        <w:t>A.2.2</w:t>
      </w:r>
      <w:r w:rsidRPr="00AA5ADF">
        <w:rPr>
          <w:rFonts w:ascii="Calibri" w:hAnsi="Calibri"/>
          <w:sz w:val="22"/>
          <w:szCs w:val="22"/>
          <w:lang w:eastAsia="en-GB"/>
        </w:rPr>
        <w:tab/>
      </w:r>
      <w:r>
        <w:t>HSS behaviour</w:t>
      </w:r>
      <w:r>
        <w:tab/>
      </w:r>
      <w:r>
        <w:fldChar w:fldCharType="begin" w:fldLock="1"/>
      </w:r>
      <w:r>
        <w:instrText xml:space="preserve"> PAGEREF _Toc533202895 \h </w:instrText>
      </w:r>
      <w:r>
        <w:fldChar w:fldCharType="separate"/>
      </w:r>
      <w:r>
        <w:t>59</w:t>
      </w:r>
      <w:r>
        <w:fldChar w:fldCharType="end"/>
      </w:r>
    </w:p>
    <w:p w:rsidR="00D02BDC" w:rsidRPr="00AA5ADF" w:rsidRDefault="00D02BDC">
      <w:pPr>
        <w:pStyle w:val="TOC3"/>
        <w:rPr>
          <w:rFonts w:ascii="Calibri" w:hAnsi="Calibri"/>
          <w:sz w:val="22"/>
          <w:szCs w:val="22"/>
          <w:lang w:eastAsia="en-GB"/>
        </w:rPr>
      </w:pPr>
      <w:r>
        <w:t>A.2.3</w:t>
      </w:r>
      <w:r w:rsidRPr="00AA5ADF">
        <w:rPr>
          <w:rFonts w:ascii="Calibri" w:hAnsi="Calibri"/>
          <w:sz w:val="22"/>
          <w:szCs w:val="22"/>
          <w:lang w:eastAsia="en-GB"/>
        </w:rPr>
        <w:tab/>
      </w:r>
      <w:r>
        <w:t>MTC-IWF behaviour</w:t>
      </w:r>
      <w:r>
        <w:tab/>
      </w:r>
      <w:r>
        <w:fldChar w:fldCharType="begin" w:fldLock="1"/>
      </w:r>
      <w:r>
        <w:instrText xml:space="preserve"> PAGEREF _Toc533202896 \h </w:instrText>
      </w:r>
      <w:r>
        <w:fldChar w:fldCharType="separate"/>
      </w:r>
      <w:r>
        <w:t>59</w:t>
      </w:r>
      <w:r>
        <w:fldChar w:fldCharType="end"/>
      </w:r>
    </w:p>
    <w:p w:rsidR="00D02BDC" w:rsidRPr="00AA5ADF" w:rsidRDefault="00D02BDC">
      <w:pPr>
        <w:pStyle w:val="TOC2"/>
        <w:rPr>
          <w:rFonts w:ascii="Calibri" w:hAnsi="Calibri"/>
          <w:sz w:val="22"/>
          <w:szCs w:val="22"/>
          <w:lang w:eastAsia="en-GB"/>
        </w:rPr>
      </w:pPr>
      <w:r>
        <w:t>A.3</w:t>
      </w:r>
      <w:r w:rsidRPr="00AA5ADF">
        <w:rPr>
          <w:rFonts w:ascii="Calibri" w:hAnsi="Calibri"/>
          <w:sz w:val="22"/>
          <w:szCs w:val="22"/>
          <w:lang w:eastAsia="en-GB"/>
        </w:rPr>
        <w:tab/>
      </w:r>
      <w:r>
        <w:t>S6t interface</w:t>
      </w:r>
      <w:r>
        <w:tab/>
      </w:r>
      <w:r>
        <w:fldChar w:fldCharType="begin" w:fldLock="1"/>
      </w:r>
      <w:r>
        <w:instrText xml:space="preserve"> PAGEREF _Toc533202897 \h </w:instrText>
      </w:r>
      <w:r>
        <w:fldChar w:fldCharType="separate"/>
      </w:r>
      <w:r>
        <w:t>59</w:t>
      </w:r>
      <w:r>
        <w:fldChar w:fldCharType="end"/>
      </w:r>
    </w:p>
    <w:p w:rsidR="00D02BDC" w:rsidRPr="00AA5ADF" w:rsidRDefault="00D02BDC">
      <w:pPr>
        <w:pStyle w:val="TOC3"/>
        <w:rPr>
          <w:rFonts w:ascii="Calibri" w:hAnsi="Calibri"/>
          <w:sz w:val="22"/>
          <w:szCs w:val="22"/>
          <w:lang w:eastAsia="en-GB"/>
        </w:rPr>
      </w:pPr>
      <w:r>
        <w:t>A.3.1</w:t>
      </w:r>
      <w:r w:rsidRPr="00AA5ADF">
        <w:rPr>
          <w:rFonts w:ascii="Calibri" w:hAnsi="Calibri"/>
          <w:sz w:val="22"/>
          <w:szCs w:val="22"/>
          <w:lang w:eastAsia="en-GB"/>
        </w:rPr>
        <w:tab/>
      </w:r>
      <w:r>
        <w:t>General</w:t>
      </w:r>
      <w:r>
        <w:tab/>
      </w:r>
      <w:r>
        <w:fldChar w:fldCharType="begin" w:fldLock="1"/>
      </w:r>
      <w:r>
        <w:instrText xml:space="preserve"> PAGEREF _Toc533202898 \h </w:instrText>
      </w:r>
      <w:r>
        <w:fldChar w:fldCharType="separate"/>
      </w:r>
      <w:r>
        <w:t>59</w:t>
      </w:r>
      <w:r>
        <w:fldChar w:fldCharType="end"/>
      </w:r>
    </w:p>
    <w:p w:rsidR="00D02BDC" w:rsidRPr="00AA5ADF" w:rsidRDefault="00D02BDC">
      <w:pPr>
        <w:pStyle w:val="TOC3"/>
        <w:rPr>
          <w:rFonts w:ascii="Calibri" w:hAnsi="Calibri"/>
          <w:sz w:val="22"/>
          <w:szCs w:val="22"/>
          <w:lang w:eastAsia="en-GB"/>
        </w:rPr>
      </w:pPr>
      <w:r>
        <w:t>A.3.2</w:t>
      </w:r>
      <w:r w:rsidRPr="00AA5ADF">
        <w:rPr>
          <w:rFonts w:ascii="Calibri" w:hAnsi="Calibri"/>
          <w:sz w:val="22"/>
          <w:szCs w:val="22"/>
          <w:lang w:eastAsia="en-GB"/>
        </w:rPr>
        <w:tab/>
      </w:r>
      <w:r>
        <w:t>HSS behaviour</w:t>
      </w:r>
      <w:r>
        <w:tab/>
      </w:r>
      <w:r>
        <w:fldChar w:fldCharType="begin" w:fldLock="1"/>
      </w:r>
      <w:r>
        <w:instrText xml:space="preserve"> PAGEREF _Toc533202899 \h </w:instrText>
      </w:r>
      <w:r>
        <w:fldChar w:fldCharType="separate"/>
      </w:r>
      <w:r>
        <w:t>60</w:t>
      </w:r>
      <w:r>
        <w:fldChar w:fldCharType="end"/>
      </w:r>
    </w:p>
    <w:p w:rsidR="00D02BDC" w:rsidRPr="00AA5ADF" w:rsidRDefault="00D02BDC">
      <w:pPr>
        <w:pStyle w:val="TOC3"/>
        <w:rPr>
          <w:rFonts w:ascii="Calibri" w:hAnsi="Calibri"/>
          <w:sz w:val="22"/>
          <w:szCs w:val="22"/>
          <w:lang w:eastAsia="en-GB"/>
        </w:rPr>
      </w:pPr>
      <w:r>
        <w:t>A.3.3</w:t>
      </w:r>
      <w:r w:rsidRPr="00AA5ADF">
        <w:rPr>
          <w:rFonts w:ascii="Calibri" w:hAnsi="Calibri"/>
          <w:sz w:val="22"/>
          <w:szCs w:val="22"/>
          <w:lang w:eastAsia="en-GB"/>
        </w:rPr>
        <w:tab/>
      </w:r>
      <w:r>
        <w:t>SCEF behaviour</w:t>
      </w:r>
      <w:r>
        <w:tab/>
      </w:r>
      <w:r>
        <w:fldChar w:fldCharType="begin" w:fldLock="1"/>
      </w:r>
      <w:r>
        <w:instrText xml:space="preserve"> PAGEREF _Toc533202900 \h </w:instrText>
      </w:r>
      <w:r>
        <w:fldChar w:fldCharType="separate"/>
      </w:r>
      <w:r>
        <w:t>60</w:t>
      </w:r>
      <w:r>
        <w:fldChar w:fldCharType="end"/>
      </w:r>
    </w:p>
    <w:p w:rsidR="00D02BDC" w:rsidRPr="00AA5ADF" w:rsidRDefault="00D02BDC" w:rsidP="00D02BDC">
      <w:pPr>
        <w:pStyle w:val="TOC8"/>
        <w:rPr>
          <w:rFonts w:ascii="Calibri" w:hAnsi="Calibri"/>
          <w:b w:val="0"/>
          <w:szCs w:val="22"/>
          <w:lang w:eastAsia="en-GB"/>
        </w:rPr>
      </w:pPr>
      <w:r w:rsidRPr="00D02BDC">
        <w:t>Annex B (Informative):</w:t>
      </w:r>
      <w:r>
        <w:tab/>
      </w:r>
      <w:r w:rsidRPr="00D02BDC">
        <w:t>Diameter overload control node behaviour</w:t>
      </w:r>
      <w:r w:rsidRPr="00D02BDC">
        <w:tab/>
      </w:r>
      <w:r>
        <w:fldChar w:fldCharType="begin" w:fldLock="1"/>
      </w:r>
      <w:r>
        <w:instrText xml:space="preserve"> PAGEREF _Toc533202901 \h </w:instrText>
      </w:r>
      <w:r>
        <w:fldChar w:fldCharType="separate"/>
      </w:r>
      <w:r>
        <w:t>60</w:t>
      </w:r>
      <w:r>
        <w:fldChar w:fldCharType="end"/>
      </w:r>
    </w:p>
    <w:p w:rsidR="00D02BDC" w:rsidRPr="00AA5ADF" w:rsidRDefault="00D02BDC">
      <w:pPr>
        <w:pStyle w:val="TOC2"/>
        <w:rPr>
          <w:rFonts w:ascii="Calibri" w:hAnsi="Calibri"/>
          <w:sz w:val="22"/>
          <w:szCs w:val="22"/>
          <w:lang w:eastAsia="en-GB"/>
        </w:rPr>
      </w:pPr>
      <w:r>
        <w:t>B.1</w:t>
      </w:r>
      <w:r w:rsidRPr="00AA5ADF">
        <w:rPr>
          <w:rFonts w:ascii="Calibri" w:hAnsi="Calibri"/>
          <w:sz w:val="22"/>
          <w:szCs w:val="22"/>
          <w:lang w:eastAsia="en-GB"/>
        </w:rPr>
        <w:tab/>
      </w:r>
      <w:r>
        <w:t>Introduction</w:t>
      </w:r>
      <w:r>
        <w:tab/>
      </w:r>
      <w:r>
        <w:fldChar w:fldCharType="begin" w:fldLock="1"/>
      </w:r>
      <w:r>
        <w:instrText xml:space="preserve"> PAGEREF _Toc533202902 \h </w:instrText>
      </w:r>
      <w:r>
        <w:fldChar w:fldCharType="separate"/>
      </w:r>
      <w:r>
        <w:t>60</w:t>
      </w:r>
      <w:r>
        <w:fldChar w:fldCharType="end"/>
      </w:r>
    </w:p>
    <w:p w:rsidR="00D02BDC" w:rsidRPr="00AA5ADF" w:rsidRDefault="00D02BDC">
      <w:pPr>
        <w:pStyle w:val="TOC2"/>
        <w:rPr>
          <w:rFonts w:ascii="Calibri" w:hAnsi="Calibri"/>
          <w:sz w:val="22"/>
          <w:szCs w:val="22"/>
          <w:lang w:eastAsia="en-GB"/>
        </w:rPr>
      </w:pPr>
      <w:r>
        <w:t>B.2</w:t>
      </w:r>
      <w:r w:rsidRPr="00AA5ADF">
        <w:rPr>
          <w:rFonts w:ascii="Calibri" w:hAnsi="Calibri"/>
          <w:sz w:val="22"/>
          <w:szCs w:val="22"/>
          <w:lang w:eastAsia="en-GB"/>
        </w:rPr>
        <w:tab/>
      </w:r>
      <w:r>
        <w:t>Message prioritisation over S6m</w:t>
      </w:r>
      <w:r>
        <w:tab/>
      </w:r>
      <w:r>
        <w:fldChar w:fldCharType="begin" w:fldLock="1"/>
      </w:r>
      <w:r>
        <w:instrText xml:space="preserve"> PAGEREF _Toc533202903 \h </w:instrText>
      </w:r>
      <w:r>
        <w:fldChar w:fldCharType="separate"/>
      </w:r>
      <w:r>
        <w:t>60</w:t>
      </w:r>
      <w:r>
        <w:fldChar w:fldCharType="end"/>
      </w:r>
    </w:p>
    <w:p w:rsidR="00D02BDC" w:rsidRPr="00AA5ADF" w:rsidRDefault="00D02BDC">
      <w:pPr>
        <w:pStyle w:val="TOC2"/>
        <w:rPr>
          <w:rFonts w:ascii="Calibri" w:hAnsi="Calibri"/>
          <w:sz w:val="22"/>
          <w:szCs w:val="22"/>
          <w:lang w:eastAsia="en-GB"/>
        </w:rPr>
      </w:pPr>
      <w:r>
        <w:t>B.</w:t>
      </w:r>
      <w:r w:rsidRPr="00CC5CB4">
        <w:rPr>
          <w:lang w:val="de-DE"/>
        </w:rPr>
        <w:t>3</w:t>
      </w:r>
      <w:r w:rsidRPr="00AA5ADF">
        <w:rPr>
          <w:rFonts w:ascii="Calibri" w:hAnsi="Calibri"/>
          <w:sz w:val="22"/>
          <w:szCs w:val="22"/>
          <w:lang w:eastAsia="en-GB"/>
        </w:rPr>
        <w:tab/>
      </w:r>
      <w:r>
        <w:t>Message prioritisation over S6</w:t>
      </w:r>
      <w:r w:rsidRPr="00CC5CB4">
        <w:rPr>
          <w:lang w:val="de-DE"/>
        </w:rPr>
        <w:t>t</w:t>
      </w:r>
      <w:r>
        <w:tab/>
      </w:r>
      <w:r>
        <w:fldChar w:fldCharType="begin" w:fldLock="1"/>
      </w:r>
      <w:r>
        <w:instrText xml:space="preserve"> PAGEREF _Toc533202904 \h </w:instrText>
      </w:r>
      <w:r>
        <w:fldChar w:fldCharType="separate"/>
      </w:r>
      <w:r>
        <w:t>60</w:t>
      </w:r>
      <w:r>
        <w:fldChar w:fldCharType="end"/>
      </w:r>
    </w:p>
    <w:p w:rsidR="00D02BDC" w:rsidRPr="00AA5ADF" w:rsidRDefault="00D02BDC" w:rsidP="00D02BDC">
      <w:pPr>
        <w:pStyle w:val="TOC8"/>
        <w:rPr>
          <w:rFonts w:ascii="Calibri" w:hAnsi="Calibri"/>
          <w:b w:val="0"/>
          <w:szCs w:val="22"/>
          <w:lang w:eastAsia="en-GB"/>
        </w:rPr>
      </w:pPr>
      <w:r>
        <w:t>Annex C (normative):</w:t>
      </w:r>
      <w:r>
        <w:tab/>
        <w:t>Diameter message priority mechanism</w:t>
      </w:r>
      <w:r>
        <w:tab/>
      </w:r>
      <w:r>
        <w:fldChar w:fldCharType="begin" w:fldLock="1"/>
      </w:r>
      <w:r>
        <w:instrText xml:space="preserve"> PAGEREF _Toc533202905 \h </w:instrText>
      </w:r>
      <w:r>
        <w:fldChar w:fldCharType="separate"/>
      </w:r>
      <w:r>
        <w:t>61</w:t>
      </w:r>
      <w:r>
        <w:fldChar w:fldCharType="end"/>
      </w:r>
    </w:p>
    <w:p w:rsidR="00D02BDC" w:rsidRPr="00AA5ADF" w:rsidRDefault="00D02BDC">
      <w:pPr>
        <w:pStyle w:val="TOC2"/>
        <w:rPr>
          <w:rFonts w:ascii="Calibri" w:hAnsi="Calibri"/>
          <w:sz w:val="22"/>
          <w:szCs w:val="22"/>
          <w:lang w:eastAsia="en-GB"/>
        </w:rPr>
      </w:pPr>
      <w:r>
        <w:t>C.1</w:t>
      </w:r>
      <w:r w:rsidRPr="00AA5ADF">
        <w:rPr>
          <w:rFonts w:ascii="Calibri" w:hAnsi="Calibri"/>
          <w:sz w:val="22"/>
          <w:szCs w:val="22"/>
          <w:lang w:eastAsia="en-GB"/>
        </w:rPr>
        <w:tab/>
      </w:r>
      <w:r>
        <w:t>General</w:t>
      </w:r>
      <w:r>
        <w:tab/>
      </w:r>
      <w:r>
        <w:fldChar w:fldCharType="begin" w:fldLock="1"/>
      </w:r>
      <w:r>
        <w:instrText xml:space="preserve"> PAGEREF _Toc533202906 \h </w:instrText>
      </w:r>
      <w:r>
        <w:fldChar w:fldCharType="separate"/>
      </w:r>
      <w:r>
        <w:t>61</w:t>
      </w:r>
      <w:r>
        <w:fldChar w:fldCharType="end"/>
      </w:r>
    </w:p>
    <w:p w:rsidR="00D02BDC" w:rsidRPr="00AA5ADF" w:rsidRDefault="00D02BDC">
      <w:pPr>
        <w:pStyle w:val="TOC2"/>
        <w:rPr>
          <w:rFonts w:ascii="Calibri" w:hAnsi="Calibri"/>
          <w:sz w:val="22"/>
          <w:szCs w:val="22"/>
          <w:lang w:eastAsia="en-GB"/>
        </w:rPr>
      </w:pPr>
      <w:r>
        <w:t>C.2</w:t>
      </w:r>
      <w:r w:rsidRPr="00AA5ADF">
        <w:rPr>
          <w:rFonts w:ascii="Calibri" w:hAnsi="Calibri"/>
          <w:sz w:val="22"/>
          <w:szCs w:val="22"/>
          <w:lang w:eastAsia="en-GB"/>
        </w:rPr>
        <w:tab/>
      </w:r>
      <w:r>
        <w:t>S6m, S6n, S6t interfaces</w:t>
      </w:r>
      <w:r>
        <w:tab/>
      </w:r>
      <w:r>
        <w:fldChar w:fldCharType="begin" w:fldLock="1"/>
      </w:r>
      <w:r>
        <w:instrText xml:space="preserve"> PAGEREF _Toc533202907 \h </w:instrText>
      </w:r>
      <w:r>
        <w:fldChar w:fldCharType="separate"/>
      </w:r>
      <w:r>
        <w:t>61</w:t>
      </w:r>
      <w:r>
        <w:fldChar w:fldCharType="end"/>
      </w:r>
    </w:p>
    <w:p w:rsidR="00D02BDC" w:rsidRPr="00AA5ADF" w:rsidRDefault="00D02BDC" w:rsidP="00D02BDC">
      <w:pPr>
        <w:pStyle w:val="TOC8"/>
        <w:rPr>
          <w:rFonts w:ascii="Calibri" w:hAnsi="Calibri"/>
          <w:b w:val="0"/>
          <w:szCs w:val="22"/>
          <w:lang w:eastAsia="en-GB"/>
        </w:rPr>
      </w:pPr>
      <w:r w:rsidRPr="00D02BDC">
        <w:t>Annex D (normative):</w:t>
      </w:r>
      <w:r>
        <w:tab/>
      </w:r>
      <w:r w:rsidRPr="00D02BDC">
        <w:t>Diameter load control mechanism</w:t>
      </w:r>
      <w:r w:rsidRPr="00D02BDC">
        <w:tab/>
      </w:r>
      <w:r>
        <w:fldChar w:fldCharType="begin" w:fldLock="1"/>
      </w:r>
      <w:r>
        <w:instrText xml:space="preserve"> PAGEREF _Toc533202908 \h </w:instrText>
      </w:r>
      <w:r>
        <w:fldChar w:fldCharType="separate"/>
      </w:r>
      <w:r>
        <w:t>62</w:t>
      </w:r>
      <w:r>
        <w:fldChar w:fldCharType="end"/>
      </w:r>
    </w:p>
    <w:p w:rsidR="00D02BDC" w:rsidRPr="00AA5ADF" w:rsidRDefault="00D02BDC">
      <w:pPr>
        <w:pStyle w:val="TOC2"/>
        <w:rPr>
          <w:rFonts w:ascii="Calibri" w:hAnsi="Calibri"/>
          <w:sz w:val="22"/>
          <w:szCs w:val="22"/>
          <w:lang w:eastAsia="en-GB"/>
        </w:rPr>
      </w:pPr>
      <w:r>
        <w:t>D.1</w:t>
      </w:r>
      <w:r w:rsidRPr="00AA5ADF">
        <w:rPr>
          <w:rFonts w:ascii="Calibri" w:hAnsi="Calibri"/>
          <w:sz w:val="22"/>
          <w:szCs w:val="22"/>
          <w:lang w:eastAsia="en-GB"/>
        </w:rPr>
        <w:tab/>
      </w:r>
      <w:r>
        <w:t>General</w:t>
      </w:r>
      <w:r>
        <w:tab/>
      </w:r>
      <w:r>
        <w:fldChar w:fldCharType="begin" w:fldLock="1"/>
      </w:r>
      <w:r>
        <w:instrText xml:space="preserve"> PAGEREF _Toc533202909 \h </w:instrText>
      </w:r>
      <w:r>
        <w:fldChar w:fldCharType="separate"/>
      </w:r>
      <w:r>
        <w:t>62</w:t>
      </w:r>
      <w:r>
        <w:fldChar w:fldCharType="end"/>
      </w:r>
    </w:p>
    <w:p w:rsidR="00D02BDC" w:rsidRPr="00AA5ADF" w:rsidRDefault="00D02BDC">
      <w:pPr>
        <w:pStyle w:val="TOC2"/>
        <w:rPr>
          <w:rFonts w:ascii="Calibri" w:hAnsi="Calibri"/>
          <w:sz w:val="22"/>
          <w:szCs w:val="22"/>
          <w:lang w:eastAsia="en-GB"/>
        </w:rPr>
      </w:pPr>
      <w:r>
        <w:t>D.2</w:t>
      </w:r>
      <w:r w:rsidRPr="00AA5ADF">
        <w:rPr>
          <w:rFonts w:ascii="Calibri" w:hAnsi="Calibri"/>
          <w:sz w:val="22"/>
          <w:szCs w:val="22"/>
          <w:lang w:eastAsia="en-GB"/>
        </w:rPr>
        <w:tab/>
      </w:r>
      <w:r>
        <w:t>S6m interface</w:t>
      </w:r>
      <w:r>
        <w:tab/>
      </w:r>
      <w:r>
        <w:fldChar w:fldCharType="begin" w:fldLock="1"/>
      </w:r>
      <w:r>
        <w:instrText xml:space="preserve"> PAGEREF _Toc533202910 \h </w:instrText>
      </w:r>
      <w:r>
        <w:fldChar w:fldCharType="separate"/>
      </w:r>
      <w:r>
        <w:t>62</w:t>
      </w:r>
      <w:r>
        <w:fldChar w:fldCharType="end"/>
      </w:r>
    </w:p>
    <w:p w:rsidR="00D02BDC" w:rsidRPr="00AA5ADF" w:rsidRDefault="00D02BDC">
      <w:pPr>
        <w:pStyle w:val="TOC3"/>
        <w:rPr>
          <w:rFonts w:ascii="Calibri" w:hAnsi="Calibri"/>
          <w:sz w:val="22"/>
          <w:szCs w:val="22"/>
          <w:lang w:eastAsia="en-GB"/>
        </w:rPr>
      </w:pPr>
      <w:r>
        <w:t>D.2.1</w:t>
      </w:r>
      <w:r w:rsidRPr="00AA5ADF">
        <w:rPr>
          <w:rFonts w:ascii="Calibri" w:hAnsi="Calibri"/>
          <w:sz w:val="22"/>
          <w:szCs w:val="22"/>
          <w:lang w:eastAsia="en-GB"/>
        </w:rPr>
        <w:tab/>
      </w:r>
      <w:r>
        <w:t>General</w:t>
      </w:r>
      <w:r>
        <w:tab/>
      </w:r>
      <w:r>
        <w:fldChar w:fldCharType="begin" w:fldLock="1"/>
      </w:r>
      <w:r>
        <w:instrText xml:space="preserve"> PAGEREF _Toc533202911 \h </w:instrText>
      </w:r>
      <w:r>
        <w:fldChar w:fldCharType="separate"/>
      </w:r>
      <w:r>
        <w:t>62</w:t>
      </w:r>
      <w:r>
        <w:fldChar w:fldCharType="end"/>
      </w:r>
    </w:p>
    <w:p w:rsidR="00D02BDC" w:rsidRPr="00AA5ADF" w:rsidRDefault="00D02BDC">
      <w:pPr>
        <w:pStyle w:val="TOC3"/>
        <w:rPr>
          <w:rFonts w:ascii="Calibri" w:hAnsi="Calibri"/>
          <w:sz w:val="22"/>
          <w:szCs w:val="22"/>
          <w:lang w:eastAsia="en-GB"/>
        </w:rPr>
      </w:pPr>
      <w:r>
        <w:t>D.2.2</w:t>
      </w:r>
      <w:r w:rsidRPr="00AA5ADF">
        <w:rPr>
          <w:rFonts w:ascii="Calibri" w:hAnsi="Calibri"/>
          <w:sz w:val="22"/>
          <w:szCs w:val="22"/>
          <w:lang w:eastAsia="en-GB"/>
        </w:rPr>
        <w:tab/>
      </w:r>
      <w:r>
        <w:t>HSS behaviour</w:t>
      </w:r>
      <w:r>
        <w:tab/>
      </w:r>
      <w:r>
        <w:fldChar w:fldCharType="begin" w:fldLock="1"/>
      </w:r>
      <w:r>
        <w:instrText xml:space="preserve"> PAGEREF _Toc533202912 \h </w:instrText>
      </w:r>
      <w:r>
        <w:fldChar w:fldCharType="separate"/>
      </w:r>
      <w:r>
        <w:t>62</w:t>
      </w:r>
      <w:r>
        <w:fldChar w:fldCharType="end"/>
      </w:r>
    </w:p>
    <w:p w:rsidR="00D02BDC" w:rsidRPr="00AA5ADF" w:rsidRDefault="00D02BDC">
      <w:pPr>
        <w:pStyle w:val="TOC3"/>
        <w:rPr>
          <w:rFonts w:ascii="Calibri" w:hAnsi="Calibri"/>
          <w:sz w:val="22"/>
          <w:szCs w:val="22"/>
          <w:lang w:eastAsia="en-GB"/>
        </w:rPr>
      </w:pPr>
      <w:r>
        <w:t>D.2.3</w:t>
      </w:r>
      <w:r w:rsidRPr="00AA5ADF">
        <w:rPr>
          <w:rFonts w:ascii="Calibri" w:hAnsi="Calibri"/>
          <w:sz w:val="22"/>
          <w:szCs w:val="22"/>
          <w:lang w:eastAsia="en-GB"/>
        </w:rPr>
        <w:tab/>
      </w:r>
      <w:r>
        <w:t>MTC-IWF behaviour</w:t>
      </w:r>
      <w:r>
        <w:tab/>
      </w:r>
      <w:r>
        <w:fldChar w:fldCharType="begin" w:fldLock="1"/>
      </w:r>
      <w:r>
        <w:instrText xml:space="preserve"> PAGEREF _Toc533202913 \h </w:instrText>
      </w:r>
      <w:r>
        <w:fldChar w:fldCharType="separate"/>
      </w:r>
      <w:r>
        <w:t>62</w:t>
      </w:r>
      <w:r>
        <w:fldChar w:fldCharType="end"/>
      </w:r>
    </w:p>
    <w:p w:rsidR="00D02BDC" w:rsidRPr="00AA5ADF" w:rsidRDefault="00D02BDC">
      <w:pPr>
        <w:pStyle w:val="TOC2"/>
        <w:rPr>
          <w:rFonts w:ascii="Calibri" w:hAnsi="Calibri"/>
          <w:sz w:val="22"/>
          <w:szCs w:val="22"/>
          <w:lang w:eastAsia="en-GB"/>
        </w:rPr>
      </w:pPr>
      <w:r>
        <w:t>D.3</w:t>
      </w:r>
      <w:r w:rsidRPr="00AA5ADF">
        <w:rPr>
          <w:rFonts w:ascii="Calibri" w:hAnsi="Calibri"/>
          <w:sz w:val="22"/>
          <w:szCs w:val="22"/>
          <w:lang w:eastAsia="en-GB"/>
        </w:rPr>
        <w:tab/>
      </w:r>
      <w:r>
        <w:t>S6t interface</w:t>
      </w:r>
      <w:r>
        <w:tab/>
      </w:r>
      <w:r>
        <w:fldChar w:fldCharType="begin" w:fldLock="1"/>
      </w:r>
      <w:r>
        <w:instrText xml:space="preserve"> PAGEREF _Toc533202914 \h </w:instrText>
      </w:r>
      <w:r>
        <w:fldChar w:fldCharType="separate"/>
      </w:r>
      <w:r>
        <w:t>62</w:t>
      </w:r>
      <w:r>
        <w:fldChar w:fldCharType="end"/>
      </w:r>
    </w:p>
    <w:p w:rsidR="00D02BDC" w:rsidRPr="00AA5ADF" w:rsidRDefault="00D02BDC">
      <w:pPr>
        <w:pStyle w:val="TOC3"/>
        <w:rPr>
          <w:rFonts w:ascii="Calibri" w:hAnsi="Calibri"/>
          <w:sz w:val="22"/>
          <w:szCs w:val="22"/>
          <w:lang w:eastAsia="en-GB"/>
        </w:rPr>
      </w:pPr>
      <w:r>
        <w:t>D.3.1</w:t>
      </w:r>
      <w:r w:rsidRPr="00AA5ADF">
        <w:rPr>
          <w:rFonts w:ascii="Calibri" w:hAnsi="Calibri"/>
          <w:sz w:val="22"/>
          <w:szCs w:val="22"/>
          <w:lang w:eastAsia="en-GB"/>
        </w:rPr>
        <w:tab/>
      </w:r>
      <w:r>
        <w:t>General</w:t>
      </w:r>
      <w:r>
        <w:tab/>
      </w:r>
      <w:r>
        <w:fldChar w:fldCharType="begin" w:fldLock="1"/>
      </w:r>
      <w:r>
        <w:instrText xml:space="preserve"> PAGEREF _Toc533202915 \h </w:instrText>
      </w:r>
      <w:r>
        <w:fldChar w:fldCharType="separate"/>
      </w:r>
      <w:r>
        <w:t>62</w:t>
      </w:r>
      <w:r>
        <w:fldChar w:fldCharType="end"/>
      </w:r>
    </w:p>
    <w:p w:rsidR="00D02BDC" w:rsidRPr="00AA5ADF" w:rsidRDefault="00D02BDC">
      <w:pPr>
        <w:pStyle w:val="TOC3"/>
        <w:rPr>
          <w:rFonts w:ascii="Calibri" w:hAnsi="Calibri"/>
          <w:sz w:val="22"/>
          <w:szCs w:val="22"/>
          <w:lang w:eastAsia="en-GB"/>
        </w:rPr>
      </w:pPr>
      <w:r>
        <w:t>D.3.2</w:t>
      </w:r>
      <w:r w:rsidRPr="00AA5ADF">
        <w:rPr>
          <w:rFonts w:ascii="Calibri" w:hAnsi="Calibri"/>
          <w:sz w:val="22"/>
          <w:szCs w:val="22"/>
          <w:lang w:eastAsia="en-GB"/>
        </w:rPr>
        <w:tab/>
      </w:r>
      <w:r>
        <w:t>HSS behaviour</w:t>
      </w:r>
      <w:r>
        <w:tab/>
      </w:r>
      <w:r>
        <w:fldChar w:fldCharType="begin" w:fldLock="1"/>
      </w:r>
      <w:r>
        <w:instrText xml:space="preserve"> PAGEREF _Toc533202916 \h </w:instrText>
      </w:r>
      <w:r>
        <w:fldChar w:fldCharType="separate"/>
      </w:r>
      <w:r>
        <w:t>62</w:t>
      </w:r>
      <w:r>
        <w:fldChar w:fldCharType="end"/>
      </w:r>
    </w:p>
    <w:p w:rsidR="00D02BDC" w:rsidRPr="00AA5ADF" w:rsidRDefault="00D02BDC">
      <w:pPr>
        <w:pStyle w:val="TOC3"/>
        <w:rPr>
          <w:rFonts w:ascii="Calibri" w:hAnsi="Calibri"/>
          <w:sz w:val="22"/>
          <w:szCs w:val="22"/>
          <w:lang w:eastAsia="en-GB"/>
        </w:rPr>
      </w:pPr>
      <w:r>
        <w:t>D.3.3</w:t>
      </w:r>
      <w:r w:rsidRPr="00AA5ADF">
        <w:rPr>
          <w:rFonts w:ascii="Calibri" w:hAnsi="Calibri"/>
          <w:sz w:val="22"/>
          <w:szCs w:val="22"/>
          <w:lang w:eastAsia="en-GB"/>
        </w:rPr>
        <w:tab/>
      </w:r>
      <w:r>
        <w:t>SCEF behaviour</w:t>
      </w:r>
      <w:r>
        <w:tab/>
      </w:r>
      <w:r>
        <w:fldChar w:fldCharType="begin" w:fldLock="1"/>
      </w:r>
      <w:r>
        <w:instrText xml:space="preserve"> PAGEREF _Toc533202917 \h </w:instrText>
      </w:r>
      <w:r>
        <w:fldChar w:fldCharType="separate"/>
      </w:r>
      <w:r>
        <w:t>63</w:t>
      </w:r>
      <w:r>
        <w:fldChar w:fldCharType="end"/>
      </w:r>
    </w:p>
    <w:p w:rsidR="00D02BDC" w:rsidRPr="00AA5ADF" w:rsidRDefault="00D02BDC" w:rsidP="00D02BDC">
      <w:pPr>
        <w:pStyle w:val="TOC8"/>
        <w:rPr>
          <w:rFonts w:ascii="Calibri" w:hAnsi="Calibri"/>
          <w:b w:val="0"/>
          <w:szCs w:val="22"/>
          <w:lang w:eastAsia="en-GB"/>
        </w:rPr>
      </w:pPr>
      <w:r>
        <w:t>Annex E (informative):</w:t>
      </w:r>
      <w:r>
        <w:tab/>
        <w:t>Change history</w:t>
      </w:r>
      <w:r>
        <w:tab/>
      </w:r>
      <w:r>
        <w:fldChar w:fldCharType="begin" w:fldLock="1"/>
      </w:r>
      <w:r>
        <w:instrText xml:space="preserve"> PAGEREF _Toc533202918 \h </w:instrText>
      </w:r>
      <w:r>
        <w:fldChar w:fldCharType="separate"/>
      </w:r>
      <w:r>
        <w:t>64</w:t>
      </w:r>
      <w:r>
        <w:fldChar w:fldCharType="end"/>
      </w:r>
    </w:p>
    <w:p w:rsidR="007452B0" w:rsidRPr="00EF6BF6" w:rsidRDefault="00D02BDC" w:rsidP="007452B0">
      <w:r>
        <w:rPr>
          <w:noProof/>
          <w:sz w:val="22"/>
        </w:rPr>
        <w:fldChar w:fldCharType="end"/>
      </w:r>
    </w:p>
    <w:p w:rsidR="007452B0" w:rsidRPr="00EF6BF6" w:rsidRDefault="007452B0" w:rsidP="007452B0">
      <w:pPr>
        <w:pStyle w:val="Heading1"/>
      </w:pPr>
      <w:r w:rsidRPr="00EF6BF6">
        <w:br w:type="page"/>
      </w:r>
      <w:bookmarkStart w:id="4" w:name="_Toc533202717"/>
      <w:r w:rsidRPr="00EF6BF6">
        <w:lastRenderedPageBreak/>
        <w:t>Foreword</w:t>
      </w:r>
      <w:bookmarkEnd w:id="4"/>
    </w:p>
    <w:p w:rsidR="007452B0" w:rsidRPr="00EF6BF6" w:rsidRDefault="007452B0" w:rsidP="007452B0">
      <w:r w:rsidRPr="00EF6BF6">
        <w:t>This Technical Specification has been produced by the 3</w:t>
      </w:r>
      <w:r w:rsidRPr="00EF6BF6">
        <w:rPr>
          <w:vertAlign w:val="superscript"/>
        </w:rPr>
        <w:t>rd</w:t>
      </w:r>
      <w:r w:rsidRPr="00EF6BF6">
        <w:t xml:space="preserve"> Generation Partnership Project (3GPP).</w:t>
      </w:r>
    </w:p>
    <w:p w:rsidR="007452B0" w:rsidRPr="00EF6BF6" w:rsidRDefault="007452B0" w:rsidP="007452B0">
      <w:r w:rsidRPr="00EF6BF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452B0" w:rsidRPr="00EF6BF6" w:rsidRDefault="007452B0" w:rsidP="007452B0">
      <w:pPr>
        <w:pStyle w:val="B1"/>
      </w:pPr>
      <w:r w:rsidRPr="00EF6BF6">
        <w:t>Version x.y.z</w:t>
      </w:r>
    </w:p>
    <w:p w:rsidR="007452B0" w:rsidRPr="00EF6BF6" w:rsidRDefault="007452B0" w:rsidP="007452B0">
      <w:pPr>
        <w:pStyle w:val="B1"/>
      </w:pPr>
      <w:r w:rsidRPr="00EF6BF6">
        <w:t>where:</w:t>
      </w:r>
    </w:p>
    <w:p w:rsidR="007452B0" w:rsidRPr="00EF6BF6" w:rsidRDefault="007452B0" w:rsidP="007452B0">
      <w:pPr>
        <w:pStyle w:val="B2"/>
      </w:pPr>
      <w:r w:rsidRPr="00EF6BF6">
        <w:t>x</w:t>
      </w:r>
      <w:r w:rsidRPr="00EF6BF6">
        <w:tab/>
        <w:t>the first digit:</w:t>
      </w:r>
    </w:p>
    <w:p w:rsidR="007452B0" w:rsidRPr="00EF6BF6" w:rsidRDefault="007452B0" w:rsidP="007452B0">
      <w:pPr>
        <w:pStyle w:val="B3"/>
      </w:pPr>
      <w:r w:rsidRPr="00EF6BF6">
        <w:t>1</w:t>
      </w:r>
      <w:r w:rsidRPr="00EF6BF6">
        <w:tab/>
        <w:t>presented to TSG for information;</w:t>
      </w:r>
    </w:p>
    <w:p w:rsidR="007452B0" w:rsidRPr="00EF6BF6" w:rsidRDefault="007452B0" w:rsidP="007452B0">
      <w:pPr>
        <w:pStyle w:val="B3"/>
      </w:pPr>
      <w:r w:rsidRPr="00EF6BF6">
        <w:t>2</w:t>
      </w:r>
      <w:r w:rsidRPr="00EF6BF6">
        <w:tab/>
        <w:t>presented to TSG for approval;</w:t>
      </w:r>
    </w:p>
    <w:p w:rsidR="007452B0" w:rsidRPr="00EF6BF6" w:rsidRDefault="007452B0" w:rsidP="007452B0">
      <w:pPr>
        <w:pStyle w:val="B3"/>
      </w:pPr>
      <w:r w:rsidRPr="00EF6BF6">
        <w:t>3</w:t>
      </w:r>
      <w:r w:rsidRPr="00EF6BF6">
        <w:tab/>
        <w:t>or greater indicates TSG approved document under change control.</w:t>
      </w:r>
    </w:p>
    <w:p w:rsidR="007452B0" w:rsidRPr="00EF6BF6" w:rsidRDefault="007452B0" w:rsidP="007452B0">
      <w:pPr>
        <w:pStyle w:val="B2"/>
      </w:pPr>
      <w:r w:rsidRPr="00EF6BF6">
        <w:t>y</w:t>
      </w:r>
      <w:r w:rsidRPr="00EF6BF6">
        <w:tab/>
        <w:t>the second digit is incremented for all changes of substance, i.e. technical enhancements, corrections, updates, etc.</w:t>
      </w:r>
    </w:p>
    <w:p w:rsidR="007452B0" w:rsidRPr="00EF6BF6" w:rsidRDefault="007452B0" w:rsidP="007452B0">
      <w:pPr>
        <w:pStyle w:val="B2"/>
      </w:pPr>
      <w:r w:rsidRPr="00EF6BF6">
        <w:t>z</w:t>
      </w:r>
      <w:r w:rsidRPr="00EF6BF6">
        <w:tab/>
        <w:t>the third digit is incremented when editorial only changes have been incorporated in the document.</w:t>
      </w:r>
    </w:p>
    <w:p w:rsidR="007452B0" w:rsidRPr="00EF6BF6" w:rsidRDefault="007452B0" w:rsidP="007452B0">
      <w:pPr>
        <w:pStyle w:val="Heading1"/>
      </w:pPr>
      <w:r w:rsidRPr="00EF6BF6">
        <w:br w:type="page"/>
      </w:r>
      <w:bookmarkStart w:id="5" w:name="_Toc533202718"/>
      <w:r w:rsidRPr="00EF6BF6">
        <w:lastRenderedPageBreak/>
        <w:t>1</w:t>
      </w:r>
      <w:r w:rsidRPr="00EF6BF6">
        <w:tab/>
        <w:t>Scope</w:t>
      </w:r>
      <w:bookmarkEnd w:id="5"/>
    </w:p>
    <w:p w:rsidR="007452B0" w:rsidRPr="00EF6BF6" w:rsidRDefault="007452B0" w:rsidP="007452B0">
      <w:r w:rsidRPr="00EF6BF6">
        <w:t>The present document describes the Diameter-based interfaces between the HSS and other network elements involved in the architecture for interworking with packet data networks and applications, such as Machine-Type Communications (MTC).</w:t>
      </w:r>
    </w:p>
    <w:p w:rsidR="007452B0" w:rsidRPr="00EF6BF6" w:rsidRDefault="00C51A60" w:rsidP="007452B0">
      <w:r w:rsidRPr="00EF6BF6">
        <w:t>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3GPP TS 23.682 [2].</w:t>
      </w:r>
      <w:r w:rsidR="007452B0" w:rsidRPr="00EF6BF6">
        <w:t xml:space="preserve"> </w:t>
      </w:r>
    </w:p>
    <w:p w:rsidR="007452B0" w:rsidRPr="00EF6BF6" w:rsidRDefault="007452B0" w:rsidP="007452B0">
      <w:pPr>
        <w:pStyle w:val="Heading1"/>
      </w:pPr>
      <w:bookmarkStart w:id="6" w:name="_Toc533202719"/>
      <w:r w:rsidRPr="00EF6BF6">
        <w:t>2</w:t>
      </w:r>
      <w:r w:rsidRPr="00EF6BF6">
        <w:tab/>
        <w:t>References</w:t>
      </w:r>
      <w:bookmarkEnd w:id="6"/>
    </w:p>
    <w:p w:rsidR="007452B0" w:rsidRPr="00EF6BF6" w:rsidRDefault="007452B0" w:rsidP="007452B0">
      <w:r w:rsidRPr="00EF6BF6">
        <w:t>The following documents contain provisions which, through reference in this text, constitute provisions of the present document.</w:t>
      </w:r>
    </w:p>
    <w:p w:rsidR="007452B0" w:rsidRPr="00EF6BF6" w:rsidRDefault="007452B0" w:rsidP="007452B0">
      <w:pPr>
        <w:pStyle w:val="B1"/>
      </w:pPr>
      <w:r w:rsidRPr="00EF6BF6">
        <w:t>-</w:t>
      </w:r>
      <w:r w:rsidRPr="00EF6BF6">
        <w:tab/>
        <w:t>References are either specific (identified by date of publication, edition number, version number, etc.) or non</w:t>
      </w:r>
      <w:r w:rsidRPr="00EF6BF6">
        <w:noBreakHyphen/>
        <w:t>specific.</w:t>
      </w:r>
    </w:p>
    <w:p w:rsidR="007452B0" w:rsidRPr="00EF6BF6" w:rsidRDefault="007452B0" w:rsidP="007452B0">
      <w:pPr>
        <w:pStyle w:val="B1"/>
      </w:pPr>
      <w:r w:rsidRPr="00EF6BF6">
        <w:t>-</w:t>
      </w:r>
      <w:r w:rsidRPr="00EF6BF6">
        <w:tab/>
        <w:t>For a specific reference, subsequent revisions do not apply.</w:t>
      </w:r>
    </w:p>
    <w:p w:rsidR="007452B0" w:rsidRPr="00EF6BF6" w:rsidRDefault="007452B0" w:rsidP="007452B0">
      <w:pPr>
        <w:pStyle w:val="B1"/>
      </w:pPr>
      <w:r w:rsidRPr="00EF6BF6">
        <w:t>-</w:t>
      </w:r>
      <w:r w:rsidRPr="00EF6BF6">
        <w:tab/>
        <w:t>For a non-specific reference, the latest version applies. In the case of a reference to a 3GPP document (including a GSM document), a non-specific reference implicitly refers to the latest version of that document</w:t>
      </w:r>
      <w:r w:rsidRPr="00EF6BF6">
        <w:rPr>
          <w:i/>
        </w:rPr>
        <w:t xml:space="preserve"> in the same Release as the present document</w:t>
      </w:r>
      <w:r w:rsidRPr="00EF6BF6">
        <w:t>.</w:t>
      </w:r>
    </w:p>
    <w:p w:rsidR="007452B0" w:rsidRPr="00EF6BF6" w:rsidRDefault="007452B0" w:rsidP="007452B0">
      <w:pPr>
        <w:pStyle w:val="EX"/>
      </w:pPr>
      <w:r w:rsidRPr="00EF6BF6">
        <w:t>[1]</w:t>
      </w:r>
      <w:r w:rsidRPr="00EF6BF6">
        <w:tab/>
        <w:t>3GPP TR 21.905: "Vocabulary for 3GPP Specifications".</w:t>
      </w:r>
    </w:p>
    <w:p w:rsidR="007452B0" w:rsidRPr="00EF6BF6" w:rsidRDefault="007452B0" w:rsidP="007452B0">
      <w:pPr>
        <w:pStyle w:val="EX"/>
      </w:pPr>
      <w:r w:rsidRPr="00EF6BF6">
        <w:t>[2]</w:t>
      </w:r>
      <w:r w:rsidRPr="00EF6BF6">
        <w:tab/>
        <w:t>3GPP TS 23.682: "Architecture enhancements to facilitate communications with packet data networks and applications".</w:t>
      </w:r>
    </w:p>
    <w:p w:rsidR="007452B0" w:rsidRPr="00EF6BF6" w:rsidRDefault="007452B0" w:rsidP="007452B0">
      <w:pPr>
        <w:pStyle w:val="EX"/>
        <w:rPr>
          <w:lang w:val="it-IT"/>
        </w:rPr>
      </w:pPr>
      <w:r w:rsidRPr="00EF6BF6">
        <w:rPr>
          <w:lang w:val="it-IT"/>
        </w:rPr>
        <w:t>[3]</w:t>
      </w:r>
      <w:r w:rsidRPr="00EF6BF6">
        <w:rPr>
          <w:lang w:val="it-IT"/>
        </w:rPr>
        <w:tab/>
      </w:r>
      <w:r w:rsidR="00225D31" w:rsidRPr="00EF6BF6">
        <w:rPr>
          <w:lang w:val="it-IT"/>
        </w:rPr>
        <w:t>Void</w:t>
      </w:r>
      <w:r w:rsidRPr="00EF6BF6">
        <w:rPr>
          <w:lang w:val="it-IT"/>
        </w:rPr>
        <w:t>.</w:t>
      </w:r>
    </w:p>
    <w:p w:rsidR="007452B0" w:rsidRPr="00EF6BF6" w:rsidRDefault="007452B0" w:rsidP="007452B0">
      <w:pPr>
        <w:pStyle w:val="EX"/>
      </w:pPr>
      <w:r w:rsidRPr="00EF6BF6">
        <w:t>[4]</w:t>
      </w:r>
      <w:r w:rsidRPr="00EF6BF6">
        <w:tab/>
        <w:t>3GPP TS 33.210: "3G security; Network Domain Security (NDS); IP network layer security".</w:t>
      </w:r>
    </w:p>
    <w:p w:rsidR="007452B0" w:rsidRPr="00EF6BF6" w:rsidRDefault="007452B0" w:rsidP="007452B0">
      <w:pPr>
        <w:pStyle w:val="EX"/>
      </w:pPr>
      <w:r w:rsidRPr="00EF6BF6">
        <w:t>[5]</w:t>
      </w:r>
      <w:r w:rsidRPr="00EF6BF6">
        <w:tab/>
        <w:t>IETF RFC 4960: "Stream Control Transport Protocol".</w:t>
      </w:r>
    </w:p>
    <w:p w:rsidR="007452B0" w:rsidRPr="00EF6BF6" w:rsidRDefault="007452B0" w:rsidP="007452B0">
      <w:pPr>
        <w:pStyle w:val="EX"/>
      </w:pPr>
      <w:r w:rsidRPr="00EF6BF6">
        <w:t>[6]</w:t>
      </w:r>
      <w:r w:rsidRPr="00EF6BF6">
        <w:tab/>
        <w:t>3GPP TS 29.228: "IP multimedia (IM) Subsystem Cx Interface; Signalling flows and Message Elements".</w:t>
      </w:r>
    </w:p>
    <w:p w:rsidR="007452B0" w:rsidRPr="00EF6BF6" w:rsidRDefault="007452B0" w:rsidP="007452B0">
      <w:pPr>
        <w:pStyle w:val="EX"/>
      </w:pPr>
      <w:r w:rsidRPr="00EF6BF6">
        <w:t>[7]</w:t>
      </w:r>
      <w:r w:rsidRPr="00EF6BF6">
        <w:tab/>
        <w:t>3GPP TS 29.229: "Cx and Dx interfaces based on the Diameter protocol; protocol details ".</w:t>
      </w:r>
    </w:p>
    <w:p w:rsidR="007452B0" w:rsidRPr="00EF6BF6" w:rsidRDefault="007452B0" w:rsidP="007452B0">
      <w:pPr>
        <w:pStyle w:val="EX"/>
      </w:pPr>
      <w:r w:rsidRPr="00EF6BF6">
        <w:t>[8]</w:t>
      </w:r>
      <w:r w:rsidRPr="00EF6BF6">
        <w:tab/>
        <w:t>3GPP TS 29.173: "Diameter-based SLh interface for Control Plane LCS".</w:t>
      </w:r>
    </w:p>
    <w:p w:rsidR="007452B0" w:rsidRPr="00EF6BF6" w:rsidRDefault="007452B0" w:rsidP="007452B0">
      <w:pPr>
        <w:pStyle w:val="EX"/>
      </w:pPr>
      <w:r w:rsidRPr="00EF6BF6">
        <w:t>[9]</w:t>
      </w:r>
      <w:r w:rsidRPr="00EF6BF6">
        <w:tab/>
        <w:t>IETF RFC 5234: "Augmented BNF for Syntax Specifications: ABNF".</w:t>
      </w:r>
    </w:p>
    <w:p w:rsidR="007452B0" w:rsidRPr="00EF6BF6" w:rsidRDefault="007452B0" w:rsidP="007452B0">
      <w:pPr>
        <w:pStyle w:val="EX"/>
      </w:pPr>
      <w:r w:rsidRPr="00EF6BF6">
        <w:t>[10]</w:t>
      </w:r>
      <w:r w:rsidRPr="00EF6BF6">
        <w:tab/>
        <w:t>3GPP TS 29.329: "Sh Interface based on the Diameter protocol".</w:t>
      </w:r>
    </w:p>
    <w:p w:rsidR="007452B0" w:rsidRPr="00EF6BF6" w:rsidRDefault="007452B0" w:rsidP="007452B0">
      <w:pPr>
        <w:pStyle w:val="EX"/>
      </w:pPr>
      <w:r w:rsidRPr="00EF6BF6">
        <w:t>[11]</w:t>
      </w:r>
      <w:r w:rsidRPr="00EF6BF6">
        <w:tab/>
        <w:t>3GPP TS 23.003: "Numbering, addressing and identification".</w:t>
      </w:r>
    </w:p>
    <w:p w:rsidR="007452B0" w:rsidRPr="00EF6BF6" w:rsidRDefault="007452B0" w:rsidP="007452B0">
      <w:pPr>
        <w:pStyle w:val="EX"/>
      </w:pPr>
      <w:r w:rsidRPr="00EF6BF6">
        <w:t>[12]</w:t>
      </w:r>
      <w:r w:rsidRPr="00EF6BF6">
        <w:tab/>
        <w:t>3GPP TS 29.338: "Diameter based protocols to support SMS capable MMEs".</w:t>
      </w:r>
    </w:p>
    <w:p w:rsidR="005C43C3" w:rsidRPr="00EF6BF6" w:rsidRDefault="007452B0" w:rsidP="005C43C3">
      <w:pPr>
        <w:pStyle w:val="EX"/>
      </w:pPr>
      <w:r w:rsidRPr="00EF6BF6">
        <w:t>[13]</w:t>
      </w:r>
      <w:r w:rsidRPr="00EF6BF6">
        <w:tab/>
        <w:t>3GPP TS 29.368: "Tsp interface protocol between the MTC Interworking Function (MTC-IWF) and Service Capability Server (SCS)".</w:t>
      </w:r>
    </w:p>
    <w:p w:rsidR="00A223FC" w:rsidRPr="00EF6BF6" w:rsidRDefault="005C43C3" w:rsidP="00A223FC">
      <w:pPr>
        <w:pStyle w:val="EX"/>
      </w:pPr>
      <w:r w:rsidRPr="00EF6BF6">
        <w:t>[14]</w:t>
      </w:r>
      <w:r w:rsidRPr="00EF6BF6">
        <w:tab/>
        <w:t>3GPP TS 29.272: "Mobility Management Entity (MME) and Serving GPRS Support Node (SGSN) related interfaces based on Diameter protocol".</w:t>
      </w:r>
    </w:p>
    <w:p w:rsidR="00AA0A7D" w:rsidRPr="00EF6BF6" w:rsidRDefault="00A223FC" w:rsidP="00AA0A7D">
      <w:pPr>
        <w:pStyle w:val="EX"/>
        <w:rPr>
          <w:lang w:eastAsia="en-GB"/>
        </w:rPr>
      </w:pPr>
      <w:r w:rsidRPr="00EF6BF6">
        <w:rPr>
          <w:rFonts w:hint="eastAsia"/>
          <w:lang w:eastAsia="en-GB"/>
        </w:rPr>
        <w:t>[</w:t>
      </w:r>
      <w:r w:rsidRPr="00EF6BF6">
        <w:rPr>
          <w:lang w:eastAsia="en-GB"/>
        </w:rPr>
        <w:t>15</w:t>
      </w:r>
      <w:r w:rsidRPr="00EF6BF6">
        <w:rPr>
          <w:rFonts w:hint="eastAsia"/>
          <w:lang w:eastAsia="en-GB"/>
        </w:rPr>
        <w:t>]</w:t>
      </w:r>
      <w:r w:rsidRPr="00EF6BF6">
        <w:rPr>
          <w:rFonts w:hint="eastAsia"/>
          <w:lang w:eastAsia="en-GB"/>
        </w:rPr>
        <w:tab/>
      </w:r>
      <w:r w:rsidR="00AA0A7D" w:rsidRPr="00EF6BF6">
        <w:rPr>
          <w:rFonts w:hint="eastAsia"/>
          <w:lang w:eastAsia="en-GB"/>
        </w:rPr>
        <w:t>IETF</w:t>
      </w:r>
      <w:r w:rsidR="00AA0A7D" w:rsidRPr="00EF6BF6">
        <w:t xml:space="preserve"> RFC 7683 </w:t>
      </w:r>
      <w:r w:rsidR="00AA0A7D" w:rsidRPr="00EF6BF6">
        <w:rPr>
          <w:rFonts w:hint="eastAsia"/>
          <w:lang w:eastAsia="en-GB"/>
        </w:rPr>
        <w:t xml:space="preserve">: </w:t>
      </w:r>
      <w:r w:rsidR="00AA0A7D" w:rsidRPr="00EF6BF6">
        <w:rPr>
          <w:lang w:eastAsia="en-GB"/>
        </w:rPr>
        <w:t>"Diameter Overload Indication Conveyance"</w:t>
      </w:r>
      <w:r w:rsidR="00AA0A7D" w:rsidRPr="00EF6BF6">
        <w:rPr>
          <w:rFonts w:hint="eastAsia"/>
          <w:lang w:eastAsia="en-GB"/>
        </w:rPr>
        <w:t>.</w:t>
      </w:r>
    </w:p>
    <w:p w:rsidR="00D24B94" w:rsidRPr="00EF6BF6" w:rsidRDefault="00D24B94" w:rsidP="00AA0A7D">
      <w:pPr>
        <w:pStyle w:val="EX"/>
      </w:pPr>
      <w:r w:rsidRPr="00EF6BF6">
        <w:t>[16]</w:t>
      </w:r>
      <w:r w:rsidRPr="00EF6BF6">
        <w:tab/>
        <w:t>3GPP TS 32.299: "</w:t>
      </w:r>
      <w:r w:rsidRPr="00EF6BF6">
        <w:rPr>
          <w:lang w:eastAsia="zh-CN"/>
        </w:rPr>
        <w:t xml:space="preserve">Telecommunication management; Charging management; </w:t>
      </w:r>
      <w:r w:rsidRPr="00EF6BF6">
        <w:t>Diameter charging application</w:t>
      </w:r>
      <w:r w:rsidRPr="00EF6BF6">
        <w:rPr>
          <w:lang w:eastAsia="zh-CN"/>
        </w:rPr>
        <w:t>s</w:t>
      </w:r>
      <w:r w:rsidRPr="00EF6BF6">
        <w:t>".</w:t>
      </w:r>
    </w:p>
    <w:p w:rsidR="00D24B94" w:rsidRPr="00EF6BF6" w:rsidRDefault="00D24B94" w:rsidP="00D24B94">
      <w:pPr>
        <w:pStyle w:val="EX"/>
      </w:pPr>
      <w:r w:rsidRPr="00EF6BF6">
        <w:lastRenderedPageBreak/>
        <w:t>[17]</w:t>
      </w:r>
      <w:r w:rsidRPr="00EF6BF6">
        <w:tab/>
        <w:t>3GPP TS 29.217: "Congestion Reporting Over Np Reference Point".</w:t>
      </w:r>
    </w:p>
    <w:p w:rsidR="00C66EC8" w:rsidRPr="00EF6BF6" w:rsidRDefault="00DD3C6F" w:rsidP="00D24B94">
      <w:pPr>
        <w:pStyle w:val="EX"/>
        <w:rPr>
          <w:lang w:eastAsia="en-GB"/>
        </w:rPr>
      </w:pPr>
      <w:r w:rsidRPr="00EF6BF6">
        <w:rPr>
          <w:rFonts w:hint="eastAsia"/>
          <w:lang w:eastAsia="en-GB"/>
        </w:rPr>
        <w:t>[18]</w:t>
      </w:r>
      <w:r w:rsidR="00C66EC8" w:rsidRPr="00EF6BF6">
        <w:rPr>
          <w:rFonts w:hint="eastAsia"/>
          <w:lang w:eastAsia="en-GB"/>
        </w:rPr>
        <w:tab/>
        <w:t>IETF</w:t>
      </w:r>
      <w:r w:rsidR="00C66EC8" w:rsidRPr="00EF6BF6">
        <w:t xml:space="preserve"> RFC 5777</w:t>
      </w:r>
      <w:r w:rsidR="00C66EC8" w:rsidRPr="00EF6BF6">
        <w:rPr>
          <w:rFonts w:hint="eastAsia"/>
          <w:lang w:eastAsia="en-GB"/>
        </w:rPr>
        <w:t xml:space="preserve">: </w:t>
      </w:r>
      <w:r w:rsidR="00C66EC8" w:rsidRPr="00EF6BF6">
        <w:rPr>
          <w:lang w:eastAsia="en-GB"/>
        </w:rPr>
        <w:t>"Traffic Classification and Quality of Service (QoS) Attributes for Diameter"</w:t>
      </w:r>
      <w:r w:rsidR="00C66EC8" w:rsidRPr="00EF6BF6">
        <w:rPr>
          <w:rFonts w:hint="eastAsia"/>
          <w:lang w:eastAsia="en-GB"/>
        </w:rPr>
        <w:t>.</w:t>
      </w:r>
    </w:p>
    <w:p w:rsidR="00D3629E" w:rsidRPr="00EF6BF6" w:rsidRDefault="00D3629E" w:rsidP="00D24B94">
      <w:pPr>
        <w:pStyle w:val="EX"/>
      </w:pPr>
      <w:r w:rsidRPr="00EF6BF6">
        <w:t>[19]</w:t>
      </w:r>
      <w:r w:rsidRPr="00EF6BF6">
        <w:tab/>
        <w:t>3GPP T</w:t>
      </w:r>
      <w:r w:rsidRPr="00EF6BF6">
        <w:rPr>
          <w:rFonts w:hint="eastAsia"/>
        </w:rPr>
        <w:t>S</w:t>
      </w:r>
      <w:r w:rsidRPr="00EF6BF6">
        <w:t xml:space="preserve"> 23.007: "Restoration procedures".</w:t>
      </w:r>
    </w:p>
    <w:p w:rsidR="00AF15B7" w:rsidRPr="00EF6BF6" w:rsidRDefault="00C10E2B" w:rsidP="00AF15B7">
      <w:pPr>
        <w:pStyle w:val="EX"/>
        <w:rPr>
          <w:lang w:eastAsia="zh-CN"/>
        </w:rPr>
      </w:pPr>
      <w:r w:rsidRPr="00EF6BF6">
        <w:t>[20]</w:t>
      </w:r>
      <w:r w:rsidR="00471223" w:rsidRPr="00EF6BF6">
        <w:tab/>
      </w:r>
      <w:r w:rsidR="00AF15B7" w:rsidRPr="00EF6BF6">
        <w:t xml:space="preserve">IETF RFC 7944: </w:t>
      </w:r>
      <w:r w:rsidR="00AF15B7" w:rsidRPr="00EF6BF6">
        <w:rPr>
          <w:lang w:val="it-IT"/>
        </w:rPr>
        <w:t>"Diameter Routing Message Priority</w:t>
      </w:r>
      <w:r w:rsidR="00AF15B7" w:rsidRPr="00EF6BF6">
        <w:t>".</w:t>
      </w:r>
    </w:p>
    <w:p w:rsidR="001F7F4C" w:rsidRPr="00EF6BF6" w:rsidRDefault="007731AF" w:rsidP="00AF15B7">
      <w:pPr>
        <w:pStyle w:val="EX"/>
        <w:rPr>
          <w:lang w:eastAsia="zh-CN"/>
        </w:rPr>
      </w:pPr>
      <w:r w:rsidRPr="00EF6BF6">
        <w:rPr>
          <w:lang w:eastAsia="zh-CN"/>
        </w:rPr>
        <w:t>[21]</w:t>
      </w:r>
      <w:r w:rsidR="001F7F4C" w:rsidRPr="00EF6BF6">
        <w:rPr>
          <w:lang w:eastAsia="zh-CN"/>
        </w:rPr>
        <w:tab/>
        <w:t>IETF RFC 5778: "Diameter Mobile IPv6: Support for Home Agent to Diameter Server Interaction".</w:t>
      </w:r>
    </w:p>
    <w:p w:rsidR="00EA2B8E" w:rsidRPr="00EF6BF6" w:rsidRDefault="00775E8A" w:rsidP="00EA2B8E">
      <w:pPr>
        <w:pStyle w:val="EX"/>
        <w:rPr>
          <w:lang w:eastAsia="zh-CN"/>
        </w:rPr>
      </w:pPr>
      <w:r w:rsidRPr="00EF6BF6">
        <w:t>[22]</w:t>
      </w:r>
      <w:r w:rsidR="00EA2B8E" w:rsidRPr="00EF6BF6">
        <w:tab/>
        <w:t>IETF </w:t>
      </w:r>
      <w:r w:rsidR="00EA2B8E" w:rsidRPr="00EF6BF6">
        <w:rPr>
          <w:noProof/>
        </w:rPr>
        <w:t>draft-ietf-dime-load-03</w:t>
      </w:r>
      <w:r w:rsidR="00EA2B8E" w:rsidRPr="00EF6BF6">
        <w:t>: "Diameter Load Information Conveyance".</w:t>
      </w:r>
    </w:p>
    <w:p w:rsidR="00EA2B8E" w:rsidRPr="00EF6BF6" w:rsidRDefault="00EA2B8E" w:rsidP="00225D31">
      <w:pPr>
        <w:pStyle w:val="EditorsNote"/>
      </w:pPr>
      <w:r w:rsidRPr="00EF6BF6">
        <w:t>Editor's note:</w:t>
      </w:r>
      <w:r w:rsidRPr="00EF6BF6">
        <w:tab/>
        <w:t>The above document cannot be formally referenced until it is published as an RFC.</w:t>
      </w:r>
    </w:p>
    <w:p w:rsidR="00225D31" w:rsidRPr="00EF6BF6" w:rsidRDefault="00225D31" w:rsidP="00225D31">
      <w:pPr>
        <w:pStyle w:val="EX"/>
        <w:rPr>
          <w:lang w:val="it-IT"/>
        </w:rPr>
      </w:pPr>
      <w:r w:rsidRPr="00EF6BF6">
        <w:rPr>
          <w:lang w:val="it-IT"/>
        </w:rPr>
        <w:t>[</w:t>
      </w:r>
      <w:r w:rsidR="00846A84" w:rsidRPr="00EF6BF6">
        <w:rPr>
          <w:lang w:val="it-IT"/>
        </w:rPr>
        <w:t>23]</w:t>
      </w:r>
      <w:r w:rsidRPr="00EF6BF6">
        <w:rPr>
          <w:lang w:val="it-IT"/>
        </w:rPr>
        <w:tab/>
        <w:t>IETF RFC 6733: "Diameter Base Protocol".</w:t>
      </w:r>
    </w:p>
    <w:p w:rsidR="002A6249" w:rsidRPr="00EF6BF6" w:rsidRDefault="002A6249" w:rsidP="00225D31">
      <w:pPr>
        <w:pStyle w:val="EX"/>
        <w:rPr>
          <w:lang w:val="it-IT"/>
        </w:rPr>
      </w:pPr>
      <w:r w:rsidRPr="00EF6BF6">
        <w:rPr>
          <w:lang w:val="it-IT"/>
        </w:rPr>
        <w:t>[24]</w:t>
      </w:r>
      <w:r w:rsidRPr="00EF6BF6">
        <w:rPr>
          <w:lang w:val="it-IT"/>
        </w:rPr>
        <w:tab/>
        <w:t>Void.</w:t>
      </w:r>
    </w:p>
    <w:p w:rsidR="0069605E" w:rsidRPr="00EF6BF6" w:rsidRDefault="002A6249" w:rsidP="00225D31">
      <w:pPr>
        <w:pStyle w:val="EX"/>
        <w:rPr>
          <w:lang w:eastAsia="zh-CN"/>
        </w:rPr>
      </w:pPr>
      <w:r w:rsidRPr="00EF6BF6">
        <w:t>[25]</w:t>
      </w:r>
      <w:r w:rsidR="0069605E" w:rsidRPr="00EF6BF6">
        <w:tab/>
        <w:t>3GPP TS 29.154: "Service capability exposure functionality over Nt Reference point".</w:t>
      </w:r>
    </w:p>
    <w:p w:rsidR="007452B0" w:rsidRPr="00EF6BF6" w:rsidRDefault="0069605E" w:rsidP="007452B0">
      <w:pPr>
        <w:pStyle w:val="Heading1"/>
      </w:pPr>
      <w:bookmarkStart w:id="7" w:name="_Toc533202720"/>
      <w:r w:rsidRPr="00EF6BF6">
        <w:t>3</w:t>
      </w:r>
      <w:r w:rsidRPr="00EF6BF6">
        <w:tab/>
        <w:t>A</w:t>
      </w:r>
      <w:r w:rsidR="007452B0" w:rsidRPr="00EF6BF6">
        <w:t>bbreviations</w:t>
      </w:r>
      <w:bookmarkEnd w:id="7"/>
    </w:p>
    <w:p w:rsidR="007452B0" w:rsidRPr="00EF6BF6" w:rsidRDefault="007452B0" w:rsidP="007452B0">
      <w:pPr>
        <w:pStyle w:val="Heading2"/>
      </w:pPr>
      <w:bookmarkStart w:id="8" w:name="_Toc533202721"/>
      <w:r w:rsidRPr="00EF6BF6">
        <w:t>3.</w:t>
      </w:r>
      <w:r w:rsidR="00D76467" w:rsidRPr="00EF6BF6">
        <w:t>1</w:t>
      </w:r>
      <w:r w:rsidRPr="00EF6BF6">
        <w:tab/>
        <w:t>Abbreviations</w:t>
      </w:r>
      <w:bookmarkEnd w:id="8"/>
    </w:p>
    <w:p w:rsidR="007452B0" w:rsidRPr="00EF6BF6" w:rsidRDefault="007452B0" w:rsidP="007452B0">
      <w:pPr>
        <w:keepNext/>
      </w:pPr>
      <w:r w:rsidRPr="00EF6BF6">
        <w:t>For the purposes of the present document, the abbreviations given in TR 21.905 [1] and the following apply. An abbreviation defined in the present document takes precedence over the definition of the same abbreviation, if any, in TR 21.905 [1].</w:t>
      </w:r>
    </w:p>
    <w:p w:rsidR="007452B0" w:rsidRPr="00EF6BF6" w:rsidRDefault="007452B0" w:rsidP="007452B0">
      <w:pPr>
        <w:pStyle w:val="EW"/>
      </w:pPr>
    </w:p>
    <w:p w:rsidR="007452B0" w:rsidRPr="00EF6BF6" w:rsidRDefault="007452B0" w:rsidP="007452B0">
      <w:pPr>
        <w:pStyle w:val="EW"/>
      </w:pPr>
      <w:r w:rsidRPr="00EF6BF6">
        <w:t>AAA</w:t>
      </w:r>
      <w:r w:rsidRPr="00EF6BF6">
        <w:tab/>
        <w:t>Authentication, Authorization and Accounting</w:t>
      </w:r>
    </w:p>
    <w:p w:rsidR="007452B0" w:rsidRPr="00EF6BF6" w:rsidRDefault="007452B0" w:rsidP="007452B0">
      <w:pPr>
        <w:pStyle w:val="EW"/>
      </w:pPr>
      <w:r w:rsidRPr="00EF6BF6">
        <w:t>ABNF</w:t>
      </w:r>
      <w:r w:rsidRPr="00EF6BF6">
        <w:tab/>
        <w:t>Augmented Backus-Naur Form</w:t>
      </w:r>
    </w:p>
    <w:p w:rsidR="007452B0" w:rsidRPr="00EF6BF6" w:rsidRDefault="007452B0" w:rsidP="007452B0">
      <w:pPr>
        <w:pStyle w:val="EW"/>
      </w:pPr>
      <w:r w:rsidRPr="00EF6BF6">
        <w:t>AVP</w:t>
      </w:r>
      <w:r w:rsidRPr="00EF6BF6">
        <w:tab/>
        <w:t>Attribute-Value Pair</w:t>
      </w:r>
    </w:p>
    <w:p w:rsidR="00471223" w:rsidRPr="00EF6BF6" w:rsidRDefault="00471223" w:rsidP="00471223">
      <w:pPr>
        <w:pStyle w:val="EW"/>
        <w:rPr>
          <w:snapToGrid w:val="0"/>
          <w:lang w:eastAsia="zh-CN"/>
        </w:rPr>
      </w:pPr>
      <w:r w:rsidRPr="00EF6BF6">
        <w:rPr>
          <w:snapToGrid w:val="0"/>
          <w:lang w:eastAsia="zh-CN"/>
        </w:rPr>
        <w:t>DRMP</w:t>
      </w:r>
      <w:r w:rsidRPr="00EF6BF6">
        <w:rPr>
          <w:snapToGrid w:val="0"/>
          <w:lang w:eastAsia="zh-CN"/>
        </w:rPr>
        <w:tab/>
        <w:t>Diameter Routing Message Priority</w:t>
      </w:r>
    </w:p>
    <w:p w:rsidR="006F01FC" w:rsidRPr="00EF6BF6" w:rsidRDefault="006F01FC" w:rsidP="006F01FC">
      <w:pPr>
        <w:pStyle w:val="EW"/>
      </w:pPr>
      <w:r w:rsidRPr="00EF6BF6">
        <w:t>DSCP</w:t>
      </w:r>
      <w:r w:rsidRPr="00EF6BF6">
        <w:tab/>
      </w:r>
      <w:r w:rsidRPr="00EF6BF6">
        <w:rPr>
          <w:lang w:eastAsia="zh-CN"/>
        </w:rPr>
        <w:t>Differentiated Services Code Point</w:t>
      </w:r>
    </w:p>
    <w:p w:rsidR="007452B0" w:rsidRPr="00EF6BF6" w:rsidRDefault="007452B0" w:rsidP="007452B0">
      <w:pPr>
        <w:pStyle w:val="EW"/>
      </w:pPr>
      <w:r w:rsidRPr="00EF6BF6">
        <w:t>IANA</w:t>
      </w:r>
      <w:r w:rsidRPr="00EF6BF6">
        <w:tab/>
        <w:t>Internet Assigned Numbers Authority</w:t>
      </w:r>
    </w:p>
    <w:p w:rsidR="007452B0" w:rsidRPr="00EF6BF6" w:rsidRDefault="007452B0" w:rsidP="007452B0">
      <w:pPr>
        <w:pStyle w:val="EW"/>
      </w:pPr>
      <w:r w:rsidRPr="00EF6BF6">
        <w:t>MTC</w:t>
      </w:r>
      <w:r w:rsidRPr="00EF6BF6">
        <w:tab/>
        <w:t>Machine-Type Communications</w:t>
      </w:r>
    </w:p>
    <w:p w:rsidR="007452B0" w:rsidRPr="00EF6BF6" w:rsidRDefault="007452B0" w:rsidP="007452B0">
      <w:pPr>
        <w:pStyle w:val="EW"/>
      </w:pPr>
      <w:r w:rsidRPr="00EF6BF6">
        <w:t>MTC-IWF</w:t>
      </w:r>
      <w:r w:rsidRPr="00EF6BF6">
        <w:tab/>
        <w:t>MTC Interworking Function</w:t>
      </w:r>
    </w:p>
    <w:p w:rsidR="00964F76" w:rsidRPr="00EF6BF6" w:rsidRDefault="00964F76" w:rsidP="00964F76">
      <w:pPr>
        <w:pStyle w:val="EW"/>
      </w:pPr>
      <w:r w:rsidRPr="00EF6BF6">
        <w:rPr>
          <w:rFonts w:hint="eastAsia"/>
          <w:lang w:eastAsia="ko-KR"/>
        </w:rPr>
        <w:t>NIDD</w:t>
      </w:r>
      <w:r w:rsidRPr="00EF6BF6">
        <w:rPr>
          <w:rFonts w:hint="eastAsia"/>
          <w:lang w:eastAsia="ko-KR"/>
        </w:rPr>
        <w:tab/>
        <w:t>Non-IP Data Delivery</w:t>
      </w:r>
    </w:p>
    <w:p w:rsidR="007452B0" w:rsidRPr="00EF6BF6" w:rsidRDefault="007452B0" w:rsidP="007452B0">
      <w:pPr>
        <w:pStyle w:val="EW"/>
      </w:pPr>
      <w:r w:rsidRPr="00EF6BF6">
        <w:t>SCS</w:t>
      </w:r>
      <w:r w:rsidRPr="00EF6BF6">
        <w:tab/>
        <w:t>Services Capability Server</w:t>
      </w:r>
    </w:p>
    <w:p w:rsidR="007452B0" w:rsidRPr="00EF6BF6" w:rsidRDefault="00C51A60" w:rsidP="007452B0">
      <w:pPr>
        <w:pStyle w:val="EW"/>
      </w:pPr>
      <w:r w:rsidRPr="00EF6BF6">
        <w:t>SCEF</w:t>
      </w:r>
      <w:r w:rsidRPr="00EF6BF6">
        <w:tab/>
        <w:t>Service Capability Exposure Function</w:t>
      </w:r>
    </w:p>
    <w:p w:rsidR="007452B0" w:rsidRPr="00EF6BF6" w:rsidRDefault="007452B0" w:rsidP="007452B0">
      <w:pPr>
        <w:pStyle w:val="Heading1"/>
      </w:pPr>
      <w:bookmarkStart w:id="9" w:name="_Toc533202722"/>
      <w:r w:rsidRPr="00EF6BF6">
        <w:t>4</w:t>
      </w:r>
      <w:r w:rsidRPr="00EF6BF6">
        <w:tab/>
        <w:t>General Description</w:t>
      </w:r>
      <w:bookmarkEnd w:id="9"/>
    </w:p>
    <w:p w:rsidR="007452B0" w:rsidRPr="00EF6BF6" w:rsidRDefault="007452B0" w:rsidP="007452B0">
      <w:pPr>
        <w:pStyle w:val="Heading2"/>
      </w:pPr>
      <w:bookmarkStart w:id="10" w:name="_Toc533202723"/>
      <w:r w:rsidRPr="00EF6BF6">
        <w:t>4.1</w:t>
      </w:r>
      <w:r w:rsidRPr="00EF6BF6">
        <w:tab/>
        <w:t>Introduction</w:t>
      </w:r>
      <w:bookmarkEnd w:id="10"/>
    </w:p>
    <w:p w:rsidR="00C51A60" w:rsidRPr="00EF6BF6" w:rsidRDefault="00C51A60" w:rsidP="00C51A60">
      <w:r w:rsidRPr="00EF6BF6">
        <w:t>The S6m reference point between the MTC-IWF and the HSS, the S6n reference point between the MTC-AAA and the HSS, and the S6t reference point between the SCEF and the HSS, are defined in the 3GPP TS 23.682 [2].</w:t>
      </w:r>
    </w:p>
    <w:p w:rsidR="007452B0" w:rsidRPr="00EF6BF6" w:rsidRDefault="00C51A60" w:rsidP="00C51A60">
      <w:pPr>
        <w:rPr>
          <w:lang w:eastAsia="zh-CN"/>
        </w:rPr>
      </w:pPr>
      <w:r w:rsidRPr="00EF6BF6">
        <w:t xml:space="preserve">This document </w:t>
      </w:r>
      <w:r w:rsidRPr="00EF6BF6">
        <w:rPr>
          <w:lang w:eastAsia="zh-CN"/>
        </w:rPr>
        <w:t>describe</w:t>
      </w:r>
      <w:r w:rsidRPr="00EF6BF6">
        <w:t xml:space="preserve">s the </w:t>
      </w:r>
      <w:r w:rsidRPr="00EF6BF6">
        <w:rPr>
          <w:lang w:eastAsia="zh-CN"/>
        </w:rPr>
        <w:t xml:space="preserve">Diameter-based S6m, S6n and S6t </w:t>
      </w:r>
      <w:r w:rsidRPr="00EF6BF6">
        <w:t>related procedures</w:t>
      </w:r>
      <w:r w:rsidRPr="00EF6BF6">
        <w:rPr>
          <w:lang w:eastAsia="zh-CN"/>
        </w:rPr>
        <w:t>,</w:t>
      </w:r>
      <w:r w:rsidRPr="00EF6BF6">
        <w:t xml:space="preserve"> message parameters</w:t>
      </w:r>
      <w:r w:rsidRPr="00EF6BF6">
        <w:rPr>
          <w:lang w:eastAsia="zh-CN"/>
        </w:rPr>
        <w:t xml:space="preserve"> and protocol specification.</w:t>
      </w:r>
    </w:p>
    <w:p w:rsidR="007452B0" w:rsidRPr="00EF6BF6" w:rsidRDefault="007452B0" w:rsidP="007452B0">
      <w:r w:rsidRPr="00EF6BF6">
        <w:t>An excerpt of the architecture for Machine-Type Communication, as defined in 3GPP TS 23.682 [2] is shown in Figure 4.1-1, where the relevant interfaces towards the HSS are highlighted.</w:t>
      </w:r>
    </w:p>
    <w:p w:rsidR="007452B0" w:rsidRPr="00EF6BF6" w:rsidRDefault="007452B0" w:rsidP="007452B0">
      <w:pPr>
        <w:pStyle w:val="TF"/>
      </w:pPr>
    </w:p>
    <w:bookmarkStart w:id="11" w:name="_MON_1504968055"/>
    <w:bookmarkEnd w:id="11"/>
    <w:p w:rsidR="007452B0" w:rsidRPr="00EF6BF6" w:rsidRDefault="00501337" w:rsidP="007452B0">
      <w:pPr>
        <w:pStyle w:val="TH"/>
      </w:pPr>
      <w:r w:rsidRPr="00EF6BF6">
        <w:object w:dxaOrig="7830" w:dyaOrig="4500">
          <v:shape id="_x0000_i1027" type="#_x0000_t75" style="width:487.85pt;height:279.95pt" o:ole="">
            <v:imagedata r:id="rId10" o:title=""/>
          </v:shape>
          <o:OLEObject Type="Embed" ProgID="Word.Picture.8" ShapeID="_x0000_i1027" DrawAspect="Content" ObjectID="_1606944582" r:id="rId11"/>
        </w:object>
      </w:r>
      <w:r w:rsidR="007452B0" w:rsidRPr="00EF6BF6">
        <w:t xml:space="preserve"> Figur</w:t>
      </w:r>
      <w:r w:rsidR="007452B0" w:rsidRPr="00EF6BF6">
        <w:rPr>
          <w:rFonts w:cs="Arial"/>
        </w:rPr>
        <w:t xml:space="preserve">e </w:t>
      </w:r>
      <w:r w:rsidR="007452B0" w:rsidRPr="00EF6BF6">
        <w:rPr>
          <w:rFonts w:cs="Arial"/>
          <w:lang w:eastAsia="zh-CN"/>
        </w:rPr>
        <w:t>4.1-1</w:t>
      </w:r>
      <w:r w:rsidR="007452B0" w:rsidRPr="00EF6BF6">
        <w:rPr>
          <w:rFonts w:cs="Arial"/>
        </w:rPr>
        <w:t xml:space="preserve">: </w:t>
      </w:r>
      <w:r w:rsidR="007452B0" w:rsidRPr="00EF6BF6">
        <w:rPr>
          <w:lang w:eastAsia="zh-CN"/>
        </w:rPr>
        <w:t xml:space="preserve">3GPP Architecture </w:t>
      </w:r>
      <w:r w:rsidR="007452B0" w:rsidRPr="00EF6BF6">
        <w:rPr>
          <w:rFonts w:cs="Arial"/>
          <w:lang w:eastAsia="zh-CN"/>
        </w:rPr>
        <w:t>f</w:t>
      </w:r>
      <w:r w:rsidR="007452B0" w:rsidRPr="00EF6BF6">
        <w:t>or Machine-Type Communication</w:t>
      </w:r>
    </w:p>
    <w:p w:rsidR="007452B0" w:rsidRPr="00EF6BF6" w:rsidRDefault="007452B0" w:rsidP="007452B0">
      <w:r w:rsidRPr="00EF6BF6">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rsidR="007452B0" w:rsidRPr="00EF6BF6" w:rsidRDefault="007452B0" w:rsidP="007452B0">
      <w:r w:rsidRPr="00EF6BF6">
        <w:t>The S6m interface shall allow the MTC-IWF to:</w:t>
      </w:r>
    </w:p>
    <w:p w:rsidR="007452B0" w:rsidRPr="00EF6BF6" w:rsidRDefault="007452B0" w:rsidP="005C43C3">
      <w:pPr>
        <w:pStyle w:val="B1"/>
      </w:pPr>
      <w:r w:rsidRPr="00EF6BF6">
        <w:t>-</w:t>
      </w:r>
      <w:r w:rsidRPr="00EF6BF6">
        <w:tab/>
        <w:t>retrieve subscription information of the UE from the HSS,</w:t>
      </w:r>
    </w:p>
    <w:p w:rsidR="007452B0" w:rsidRPr="00EF6BF6" w:rsidRDefault="007452B0" w:rsidP="005C43C3">
      <w:pPr>
        <w:pStyle w:val="B1"/>
      </w:pPr>
      <w:r w:rsidRPr="00EF6BF6">
        <w:t>-</w:t>
      </w:r>
      <w:r w:rsidRPr="00EF6BF6">
        <w:tab/>
      </w:r>
      <w:r w:rsidR="005C43C3" w:rsidRPr="00EF6BF6">
        <w:t>request routing information from the HSS, i.e. the address of the UE's serving nodes supporting SMS for the UE ; in this context serving nodes of the UE are the MSC or MME but not both, the SGSN, and the IP-SM-GW</w:t>
      </w:r>
      <w:r w:rsidRPr="00EF6BF6">
        <w:t>,</w:t>
      </w:r>
    </w:p>
    <w:p w:rsidR="007452B0" w:rsidRPr="00EF6BF6" w:rsidRDefault="007452B0" w:rsidP="005C43C3">
      <w:pPr>
        <w:pStyle w:val="B1"/>
      </w:pPr>
      <w:r w:rsidRPr="00EF6BF6">
        <w:t>-</w:t>
      </w:r>
      <w:r w:rsidRPr="00EF6BF6">
        <w:tab/>
        <w:t>retrieve the IMSI of the UE,</w:t>
      </w:r>
    </w:p>
    <w:p w:rsidR="004A17A5" w:rsidRPr="00EF6BF6" w:rsidRDefault="004A17A5" w:rsidP="004A17A5">
      <w:pPr>
        <w:pStyle w:val="B1"/>
      </w:pPr>
      <w:r w:rsidRPr="00EF6BF6">
        <w:t>-</w:t>
      </w:r>
      <w:r w:rsidRPr="00EF6BF6">
        <w:tab/>
        <w:t>retrieve the External Identifier of the UE associated to an Application Port Identifier,</w:t>
      </w:r>
    </w:p>
    <w:p w:rsidR="007452B0" w:rsidRPr="00EF6BF6" w:rsidRDefault="007452B0" w:rsidP="005C43C3">
      <w:pPr>
        <w:pStyle w:val="B1"/>
      </w:pPr>
      <w:r w:rsidRPr="00EF6BF6">
        <w:t>-</w:t>
      </w:r>
      <w:r w:rsidRPr="00EF6BF6">
        <w:tab/>
        <w:t>perform authorization of the Service Capability Server that is requesting to send a device trigger to the UE.</w:t>
      </w:r>
    </w:p>
    <w:p w:rsidR="007422D5" w:rsidRPr="00EF6BF6" w:rsidRDefault="007422D5" w:rsidP="007422D5">
      <w:r w:rsidRPr="00EF6BF6">
        <w:t xml:space="preserve">Additionally, the S6n reference point connects the MTC-AAA with the HSS, and it allows the MTC-AAA to do the mapping of the UE IMSI to the external identifier(s) of the UE. </w:t>
      </w:r>
    </w:p>
    <w:p w:rsidR="007422D5" w:rsidRPr="00EF6BF6" w:rsidRDefault="007422D5" w:rsidP="007422D5">
      <w:r w:rsidRPr="00EF6BF6">
        <w:t>The S6t reference point connects the SCEF with the HSS to perform configuration and reporting of Monitoring events</w:t>
      </w:r>
      <w:r w:rsidRPr="00EF6BF6">
        <w:rPr>
          <w:rFonts w:hint="eastAsia"/>
          <w:lang w:eastAsia="zh-CN"/>
        </w:rPr>
        <w:t>, and configuration of AESE Communication Pattern</w:t>
      </w:r>
      <w:r w:rsidRPr="00EF6BF6">
        <w:t>.</w:t>
      </w:r>
    </w:p>
    <w:p w:rsidR="007422D5" w:rsidRPr="00EF6BF6" w:rsidRDefault="007422D5" w:rsidP="007422D5">
      <w:pPr>
        <w:rPr>
          <w:noProof/>
        </w:rPr>
      </w:pPr>
      <w:r w:rsidRPr="00EF6BF6">
        <w:rPr>
          <w:noProof/>
        </w:rPr>
        <w:t>The S6t interface shall allow the SCEF to:</w:t>
      </w:r>
    </w:p>
    <w:p w:rsidR="007422D5" w:rsidRPr="00EF6BF6" w:rsidRDefault="00D03B9D" w:rsidP="00D03B9D">
      <w:pPr>
        <w:pStyle w:val="B1"/>
        <w:rPr>
          <w:noProof/>
          <w:lang w:val="de-DE"/>
        </w:rPr>
      </w:pPr>
      <w:r w:rsidRPr="00EF6BF6">
        <w:rPr>
          <w:noProof/>
          <w:lang w:val="de-DE"/>
        </w:rPr>
        <w:t>-</w:t>
      </w:r>
      <w:r w:rsidRPr="00EF6BF6">
        <w:rPr>
          <w:noProof/>
          <w:lang w:val="de-DE"/>
        </w:rPr>
        <w:tab/>
      </w:r>
      <w:r w:rsidR="007422D5" w:rsidRPr="00EF6BF6">
        <w:rPr>
          <w:noProof/>
          <w:lang w:val="de-DE"/>
        </w:rPr>
        <w:t>configure UE related Monitoring events</w:t>
      </w:r>
    </w:p>
    <w:p w:rsidR="007422D5" w:rsidRPr="00EF6BF6" w:rsidRDefault="00D03B9D" w:rsidP="00D03B9D">
      <w:pPr>
        <w:pStyle w:val="B1"/>
        <w:rPr>
          <w:noProof/>
          <w:lang w:val="en-US"/>
        </w:rPr>
      </w:pPr>
      <w:r w:rsidRPr="00EF6BF6">
        <w:rPr>
          <w:noProof/>
          <w:lang w:val="en-US"/>
        </w:rPr>
        <w:t>-</w:t>
      </w:r>
      <w:r w:rsidRPr="00EF6BF6">
        <w:rPr>
          <w:noProof/>
          <w:lang w:val="en-US"/>
        </w:rPr>
        <w:tab/>
      </w:r>
      <w:r w:rsidR="007422D5" w:rsidRPr="00EF6BF6">
        <w:rPr>
          <w:noProof/>
          <w:lang w:val="en-US"/>
        </w:rPr>
        <w:t>receive reporting of the configured Monitoring events from the HSS</w:t>
      </w:r>
    </w:p>
    <w:p w:rsidR="007422D5" w:rsidRPr="00EF6BF6" w:rsidRDefault="00D03B9D" w:rsidP="00D03B9D">
      <w:pPr>
        <w:pStyle w:val="B1"/>
        <w:rPr>
          <w:noProof/>
          <w:lang w:val="en-US"/>
        </w:rPr>
      </w:pPr>
      <w:r w:rsidRPr="00EF6BF6">
        <w:rPr>
          <w:noProof/>
          <w:lang w:val="en-US" w:eastAsia="zh-CN"/>
        </w:rPr>
        <w:t>-</w:t>
      </w:r>
      <w:r w:rsidRPr="00EF6BF6">
        <w:rPr>
          <w:noProof/>
          <w:lang w:val="en-US" w:eastAsia="zh-CN"/>
        </w:rPr>
        <w:tab/>
      </w:r>
      <w:r w:rsidR="007422D5" w:rsidRPr="00EF6BF6">
        <w:rPr>
          <w:rFonts w:hint="eastAsia"/>
          <w:noProof/>
          <w:lang w:val="en-US" w:eastAsia="zh-CN"/>
        </w:rPr>
        <w:t>configure UE related AESE Communication Pattern</w:t>
      </w:r>
    </w:p>
    <w:p w:rsidR="00964F76" w:rsidRPr="00EF6BF6" w:rsidRDefault="00D03B9D" w:rsidP="00D03B9D">
      <w:pPr>
        <w:pStyle w:val="B1"/>
        <w:rPr>
          <w:noProof/>
          <w:lang w:val="en-US"/>
        </w:rPr>
      </w:pPr>
      <w:r w:rsidRPr="00EF6BF6">
        <w:rPr>
          <w:noProof/>
          <w:lang w:val="en-US" w:eastAsia="zh-CN"/>
        </w:rPr>
        <w:t>-</w:t>
      </w:r>
      <w:r w:rsidRPr="00EF6BF6">
        <w:rPr>
          <w:noProof/>
          <w:lang w:val="en-US" w:eastAsia="zh-CN"/>
        </w:rPr>
        <w:tab/>
      </w:r>
      <w:r w:rsidR="00964F76" w:rsidRPr="00EF6BF6">
        <w:rPr>
          <w:noProof/>
          <w:lang w:val="en-US" w:eastAsia="zh-CN"/>
        </w:rPr>
        <w:t>Authorize the UE for NIDD</w:t>
      </w:r>
      <w:r w:rsidR="00964F76" w:rsidRPr="00EF6BF6">
        <w:rPr>
          <w:noProof/>
          <w:lang w:val="en-US"/>
        </w:rPr>
        <w:t>.</w:t>
      </w:r>
    </w:p>
    <w:p w:rsidR="007452B0" w:rsidRPr="00EF6BF6" w:rsidRDefault="007452B0" w:rsidP="007452B0">
      <w:pPr>
        <w:pStyle w:val="Heading1"/>
      </w:pPr>
      <w:bookmarkStart w:id="12" w:name="_Toc533202724"/>
      <w:r w:rsidRPr="00EF6BF6">
        <w:lastRenderedPageBreak/>
        <w:t>5</w:t>
      </w:r>
      <w:r w:rsidRPr="00EF6BF6">
        <w:tab/>
        <w:t>Diameter-based S6m/S6n Interface</w:t>
      </w:r>
      <w:bookmarkEnd w:id="12"/>
    </w:p>
    <w:p w:rsidR="007452B0" w:rsidRPr="00EF6BF6" w:rsidRDefault="007452B0" w:rsidP="007452B0">
      <w:pPr>
        <w:pStyle w:val="Heading2"/>
      </w:pPr>
      <w:bookmarkStart w:id="13" w:name="_Toc533202725"/>
      <w:r w:rsidRPr="00EF6BF6">
        <w:t>5.1</w:t>
      </w:r>
      <w:r w:rsidRPr="00EF6BF6">
        <w:tab/>
        <w:t>Introduction</w:t>
      </w:r>
      <w:bookmarkEnd w:id="13"/>
    </w:p>
    <w:p w:rsidR="007452B0" w:rsidRPr="00EF6BF6" w:rsidRDefault="007452B0" w:rsidP="007452B0">
      <w:pPr>
        <w:rPr>
          <w:lang w:eastAsia="zh-CN"/>
        </w:rPr>
      </w:pPr>
      <w:r w:rsidRPr="00EF6BF6">
        <w:t xml:space="preserve">This section </w:t>
      </w:r>
      <w:r w:rsidRPr="00EF6BF6">
        <w:rPr>
          <w:lang w:eastAsia="zh-CN"/>
        </w:rPr>
        <w:t>describe</w:t>
      </w:r>
      <w:r w:rsidRPr="00EF6BF6">
        <w:t xml:space="preserve">s the </w:t>
      </w:r>
      <w:r w:rsidRPr="00EF6BF6">
        <w:rPr>
          <w:lang w:eastAsia="zh-CN"/>
        </w:rPr>
        <w:t xml:space="preserve">Diameter-based S6m and S6n </w:t>
      </w:r>
      <w:r w:rsidRPr="00EF6BF6">
        <w:t>interface related procedures and Information elements exchanged between functional entities.</w:t>
      </w:r>
    </w:p>
    <w:p w:rsidR="007452B0" w:rsidRPr="00EF6BF6" w:rsidRDefault="007452B0" w:rsidP="007452B0">
      <w:pPr>
        <w:rPr>
          <w:rFonts w:cs="Arial"/>
        </w:rPr>
      </w:pPr>
      <w:r w:rsidRPr="00EF6BF6">
        <w:t>In the tables that describe the Information Elements transported by each Diameter command, each Information Element is marked as (M) Mandatory, (C) Conditional or (O) Optional in the "Cat." column. For the correct</w:t>
      </w:r>
      <w:r w:rsidRPr="00EF6BF6">
        <w:rPr>
          <w:rFonts w:cs="Arial"/>
        </w:rPr>
        <w:t xml:space="preserve"> handling of the Information Element according to the category type, see the description detailed in section 6 of the 3GPP TS 29.228 [6].</w:t>
      </w:r>
    </w:p>
    <w:p w:rsidR="007452B0" w:rsidRPr="00EF6BF6" w:rsidRDefault="007452B0" w:rsidP="007452B0">
      <w:pPr>
        <w:pStyle w:val="Heading2"/>
      </w:pPr>
      <w:bookmarkStart w:id="14" w:name="_Toc533202726"/>
      <w:r w:rsidRPr="00EF6BF6">
        <w:t>5.2</w:t>
      </w:r>
      <w:r w:rsidRPr="00EF6BF6">
        <w:tab/>
        <w:t>Procedure Descriptions</w:t>
      </w:r>
      <w:bookmarkEnd w:id="14"/>
    </w:p>
    <w:p w:rsidR="007452B0" w:rsidRPr="00EF6BF6" w:rsidRDefault="007452B0" w:rsidP="007452B0">
      <w:pPr>
        <w:pStyle w:val="Heading3"/>
      </w:pPr>
      <w:bookmarkStart w:id="15" w:name="_Toc533202727"/>
      <w:r w:rsidRPr="00EF6BF6">
        <w:t>5.2.1</w:t>
      </w:r>
      <w:r w:rsidRPr="00EF6BF6">
        <w:tab/>
        <w:t>Subscriber Information Retrieval</w:t>
      </w:r>
      <w:bookmarkEnd w:id="15"/>
    </w:p>
    <w:p w:rsidR="007452B0" w:rsidRPr="00EF6BF6" w:rsidRDefault="007452B0" w:rsidP="007452B0">
      <w:pPr>
        <w:pStyle w:val="Heading4"/>
      </w:pPr>
      <w:bookmarkStart w:id="16" w:name="_Toc533202728"/>
      <w:r w:rsidRPr="00EF6BF6">
        <w:t>5.2.1.1</w:t>
      </w:r>
      <w:r w:rsidRPr="00EF6BF6">
        <w:tab/>
        <w:t>General</w:t>
      </w:r>
      <w:bookmarkEnd w:id="16"/>
    </w:p>
    <w:p w:rsidR="007452B0" w:rsidRPr="00EF6BF6" w:rsidRDefault="007452B0" w:rsidP="007452B0">
      <w:r w:rsidRPr="00EF6BF6">
        <w:t>This procedure is used between the MTC-IWF and the HSS and between the MTC-AAA and the HSS.</w:t>
      </w:r>
      <w:r w:rsidR="00AA0A7D" w:rsidRPr="00EF6BF6">
        <w:t xml:space="preserve"> </w:t>
      </w:r>
    </w:p>
    <w:p w:rsidR="007452B0" w:rsidRPr="00EF6BF6" w:rsidRDefault="007452B0" w:rsidP="007452B0">
      <w:r w:rsidRPr="00EF6BF6">
        <w:t>When the procedure is invoked by the MTC-IWF, it is used:</w:t>
      </w:r>
    </w:p>
    <w:p w:rsidR="007452B0" w:rsidRPr="00EF6BF6" w:rsidRDefault="007452B0" w:rsidP="007452B0">
      <w:pPr>
        <w:pStyle w:val="B1"/>
      </w:pPr>
      <w:r w:rsidRPr="00EF6BF6">
        <w:t>-</w:t>
      </w:r>
      <w:r w:rsidRPr="00EF6BF6">
        <w:tab/>
        <w:t>To translate an external identifier, or MSISDN, to the IMSI of the user,</w:t>
      </w:r>
    </w:p>
    <w:p w:rsidR="007452B0" w:rsidRPr="00EF6BF6" w:rsidRDefault="007452B0" w:rsidP="007452B0">
      <w:pPr>
        <w:pStyle w:val="B1"/>
      </w:pPr>
      <w:r w:rsidRPr="00EF6BF6">
        <w:t>-</w:t>
      </w:r>
      <w:r w:rsidRPr="00EF6BF6">
        <w:tab/>
        <w:t>To retrieve information about the serving entities currently serving a certain user,</w:t>
      </w:r>
    </w:p>
    <w:p w:rsidR="007452B0" w:rsidRPr="00EF6BF6" w:rsidRDefault="007452B0" w:rsidP="007452B0">
      <w:pPr>
        <w:pStyle w:val="B1"/>
      </w:pPr>
      <w:r w:rsidRPr="00EF6BF6">
        <w:t>-</w:t>
      </w:r>
      <w:r w:rsidRPr="00EF6BF6">
        <w:tab/>
        <w:t>To authorize a certain SCS to request a specific service (e.g. device triggering),</w:t>
      </w:r>
    </w:p>
    <w:p w:rsidR="004A17A5" w:rsidRPr="00EF6BF6" w:rsidRDefault="007452B0" w:rsidP="004A17A5">
      <w:pPr>
        <w:pStyle w:val="B1"/>
      </w:pPr>
      <w:r w:rsidRPr="00EF6BF6">
        <w:t>-</w:t>
      </w:r>
      <w:r w:rsidRPr="00EF6BF6">
        <w:tab/>
        <w:t>To retrieve subscription data of the user, associated to the specific service requested by the SCS</w:t>
      </w:r>
      <w:r w:rsidR="004A17A5" w:rsidRPr="00EF6BF6">
        <w:t>,</w:t>
      </w:r>
    </w:p>
    <w:p w:rsidR="007452B0" w:rsidRPr="00EF6BF6" w:rsidRDefault="004A17A5" w:rsidP="004A17A5">
      <w:pPr>
        <w:pStyle w:val="B1"/>
      </w:pPr>
      <w:r w:rsidRPr="00EF6BF6">
        <w:t>-</w:t>
      </w:r>
      <w:r w:rsidRPr="00EF6BF6">
        <w:tab/>
        <w:t>To retrieve an External Identifier based on IMSI and application port identifier</w:t>
      </w:r>
      <w:r w:rsidR="007452B0" w:rsidRPr="00EF6BF6">
        <w:t>.</w:t>
      </w:r>
    </w:p>
    <w:p w:rsidR="007452B0" w:rsidRPr="00EF6BF6" w:rsidRDefault="007452B0" w:rsidP="007452B0">
      <w:r w:rsidRPr="00EF6BF6">
        <w:t>When the procedure is invoked by the MTC-AAA, it is used:</w:t>
      </w:r>
    </w:p>
    <w:p w:rsidR="007452B0" w:rsidRPr="00EF6BF6" w:rsidRDefault="007452B0" w:rsidP="007452B0">
      <w:pPr>
        <w:pStyle w:val="B1"/>
      </w:pPr>
      <w:r w:rsidRPr="00EF6BF6">
        <w:t>-</w:t>
      </w:r>
      <w:r w:rsidRPr="00EF6BF6">
        <w:tab/>
        <w:t>To translate an IMSI to one or more external identifiers of the user.</w:t>
      </w:r>
    </w:p>
    <w:p w:rsidR="007452B0" w:rsidRPr="00EF6BF6" w:rsidRDefault="007452B0" w:rsidP="007452B0">
      <w:r w:rsidRPr="00EF6BF6">
        <w:t>This procedure is mapped to the commands Subscriber-Information-Request/Answer in the Diameter application specified in chapter 6. Tables 5.2.1.1/1 and 5.2.1.1/2 detail the involved information elements.</w:t>
      </w:r>
    </w:p>
    <w:p w:rsidR="00797BC4" w:rsidRPr="00EF6BF6" w:rsidRDefault="007452B0" w:rsidP="00797BC4">
      <w:pPr>
        <w:pStyle w:val="TH"/>
      </w:pPr>
      <w:r w:rsidRPr="00EF6BF6">
        <w:lastRenderedPageBreak/>
        <w:t>Table 5.2.1.</w:t>
      </w:r>
      <w:r w:rsidRPr="00EF6BF6">
        <w:rPr>
          <w:noProof/>
        </w:rPr>
        <w:t>1/1</w:t>
      </w:r>
      <w:r w:rsidRPr="00EF6BF6">
        <w:t>: Subscriber Information Retrieval (Request)</w:t>
      </w:r>
      <w:r w:rsidR="00797BC4" w:rsidRPr="00EF6BF6">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21"/>
        <w:gridCol w:w="1470"/>
        <w:gridCol w:w="592"/>
        <w:gridCol w:w="6172"/>
      </w:tblGrid>
      <w:tr w:rsidR="00797BC4" w:rsidRPr="00EF6BF6" w:rsidTr="00846A84">
        <w:trPr>
          <w:jc w:val="center"/>
        </w:trPr>
        <w:tc>
          <w:tcPr>
            <w:tcW w:w="0" w:type="auto"/>
            <w:shd w:val="clear" w:color="auto" w:fill="D9D9D9"/>
          </w:tcPr>
          <w:p w:rsidR="00797BC4" w:rsidRPr="00EF6BF6" w:rsidRDefault="00797BC4" w:rsidP="00846A84">
            <w:pPr>
              <w:pStyle w:val="TH"/>
            </w:pPr>
            <w:r w:rsidRPr="00EF6BF6">
              <w:t>Information Element Name</w:t>
            </w:r>
          </w:p>
        </w:tc>
        <w:tc>
          <w:tcPr>
            <w:tcW w:w="0" w:type="auto"/>
            <w:shd w:val="clear" w:color="auto" w:fill="D9D9D9"/>
          </w:tcPr>
          <w:p w:rsidR="00797BC4" w:rsidRPr="00EF6BF6" w:rsidRDefault="00797BC4" w:rsidP="00846A84">
            <w:pPr>
              <w:pStyle w:val="TH"/>
            </w:pPr>
            <w:r w:rsidRPr="00EF6BF6">
              <w:t>Mapping to Diameter AVP</w:t>
            </w:r>
          </w:p>
        </w:tc>
        <w:tc>
          <w:tcPr>
            <w:tcW w:w="0" w:type="auto"/>
            <w:shd w:val="clear" w:color="auto" w:fill="D9D9D9"/>
          </w:tcPr>
          <w:p w:rsidR="00797BC4" w:rsidRPr="00EF6BF6" w:rsidRDefault="00797BC4" w:rsidP="00846A84">
            <w:pPr>
              <w:pStyle w:val="TH"/>
            </w:pPr>
            <w:r w:rsidRPr="00EF6BF6">
              <w:t>Cat.</w:t>
            </w:r>
          </w:p>
        </w:tc>
        <w:tc>
          <w:tcPr>
            <w:tcW w:w="0" w:type="auto"/>
            <w:shd w:val="clear" w:color="auto" w:fill="D9D9D9"/>
          </w:tcPr>
          <w:p w:rsidR="00797BC4" w:rsidRPr="00EF6BF6" w:rsidRDefault="00797BC4" w:rsidP="00846A84">
            <w:pPr>
              <w:pStyle w:val="TH"/>
            </w:pPr>
            <w:r w:rsidRPr="00EF6BF6">
              <w:t>Description</w:t>
            </w:r>
          </w:p>
        </w:tc>
      </w:tr>
      <w:tr w:rsidR="00797BC4" w:rsidRPr="00EF6BF6" w:rsidTr="00846A84">
        <w:trPr>
          <w:cantSplit/>
          <w:trHeight w:val="401"/>
          <w:jc w:val="center"/>
        </w:trPr>
        <w:tc>
          <w:tcPr>
            <w:tcW w:w="0" w:type="auto"/>
          </w:tcPr>
          <w:p w:rsidR="00797BC4" w:rsidRPr="00EF6BF6" w:rsidRDefault="00797BC4" w:rsidP="00846A84">
            <w:pPr>
              <w:pStyle w:val="TAC"/>
            </w:pPr>
            <w:r w:rsidRPr="00EF6BF6">
              <w:t>User Identity</w:t>
            </w:r>
          </w:p>
          <w:p w:rsidR="00797BC4" w:rsidRPr="00EF6BF6" w:rsidRDefault="00797BC4" w:rsidP="00846A84">
            <w:pPr>
              <w:pStyle w:val="TAC"/>
            </w:pPr>
            <w:r w:rsidRPr="00EF6BF6">
              <w:t>(see 6.4.2)</w:t>
            </w:r>
          </w:p>
        </w:tc>
        <w:tc>
          <w:tcPr>
            <w:tcW w:w="0" w:type="auto"/>
          </w:tcPr>
          <w:p w:rsidR="00797BC4" w:rsidRPr="00EF6BF6" w:rsidRDefault="00797BC4" w:rsidP="00846A84">
            <w:pPr>
              <w:pStyle w:val="TAC"/>
            </w:pPr>
            <w:r w:rsidRPr="00EF6BF6">
              <w:t xml:space="preserve">User-Identifier </w:t>
            </w:r>
          </w:p>
        </w:tc>
        <w:tc>
          <w:tcPr>
            <w:tcW w:w="0" w:type="auto"/>
          </w:tcPr>
          <w:p w:rsidR="00797BC4" w:rsidRPr="00EF6BF6" w:rsidRDefault="00797BC4" w:rsidP="00846A84">
            <w:pPr>
              <w:pStyle w:val="TAC"/>
            </w:pPr>
            <w:r w:rsidRPr="00EF6BF6">
              <w:t>M</w:t>
            </w:r>
          </w:p>
        </w:tc>
        <w:tc>
          <w:tcPr>
            <w:tcW w:w="0" w:type="auto"/>
          </w:tcPr>
          <w:p w:rsidR="00797BC4" w:rsidRPr="00EF6BF6" w:rsidRDefault="00797BC4" w:rsidP="00846A84">
            <w:pPr>
              <w:pStyle w:val="TAL"/>
            </w:pPr>
            <w:r w:rsidRPr="00EF6BF6">
              <w:t>This Information Element shall contain the identity of the UE. This is a grouped AVP containing either an External Identifier, an MSISDN or an IMSI (exactly one, and only one, of those identifiers shall be included in the request).</w:t>
            </w:r>
          </w:p>
        </w:tc>
      </w:tr>
      <w:tr w:rsidR="00797BC4" w:rsidRPr="00EF6BF6"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EF6BF6" w:rsidRDefault="00797BC4" w:rsidP="00846A84">
            <w:pPr>
              <w:pStyle w:val="TAC"/>
            </w:pPr>
            <w:r w:rsidRPr="00EF6BF6">
              <w:t>Requested Service</w:t>
            </w:r>
          </w:p>
          <w:p w:rsidR="00797BC4" w:rsidRPr="00EF6BF6" w:rsidRDefault="00797BC4" w:rsidP="00846A84">
            <w:pPr>
              <w:pStyle w:val="TAC"/>
            </w:pPr>
            <w:r w:rsidRPr="00EF6BF6">
              <w:t>(see 6.4.3)</w:t>
            </w:r>
          </w:p>
          <w:p w:rsidR="00797BC4" w:rsidRPr="00EF6BF6"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EF6BF6" w:rsidRDefault="00797BC4" w:rsidP="00846A84">
            <w:pPr>
              <w:pStyle w:val="TAC"/>
            </w:pPr>
            <w:r w:rsidRPr="00EF6BF6">
              <w:t>Service-ID</w:t>
            </w:r>
          </w:p>
          <w:p w:rsidR="00797BC4" w:rsidRPr="00EF6BF6"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EF6BF6" w:rsidRDefault="00797BC4" w:rsidP="00846A84">
            <w:pPr>
              <w:pStyle w:val="TAC"/>
            </w:pPr>
            <w:r w:rsidRPr="00EF6BF6">
              <w:t>O</w:t>
            </w:r>
          </w:p>
        </w:tc>
        <w:tc>
          <w:tcPr>
            <w:tcW w:w="0" w:type="auto"/>
            <w:tcBorders>
              <w:top w:val="single" w:sz="4" w:space="0" w:color="auto"/>
              <w:left w:val="single" w:sz="6" w:space="0" w:color="auto"/>
              <w:bottom w:val="single" w:sz="4" w:space="0" w:color="auto"/>
              <w:right w:val="single" w:sz="12" w:space="0" w:color="auto"/>
            </w:tcBorders>
          </w:tcPr>
          <w:p w:rsidR="00797BC4" w:rsidRPr="00EF6BF6" w:rsidRDefault="00797BC4" w:rsidP="00846A84">
            <w:pPr>
              <w:pStyle w:val="TAL"/>
            </w:pPr>
            <w:r w:rsidRPr="00EF6BF6">
              <w:t>This Information Element shall contain the service requested by the SCS. In this release, only the Device Triggering and SMS_MO services are supported.</w:t>
            </w:r>
          </w:p>
        </w:tc>
      </w:tr>
      <w:tr w:rsidR="00797BC4" w:rsidRPr="00EF6BF6" w:rsidTr="00846A84">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797BC4" w:rsidRPr="00EF6BF6" w:rsidRDefault="00797BC4" w:rsidP="00846A84">
            <w:pPr>
              <w:pStyle w:val="TAC"/>
            </w:pPr>
            <w:r w:rsidRPr="00EF6BF6">
              <w:t>SCS Identity</w:t>
            </w:r>
          </w:p>
          <w:p w:rsidR="00797BC4" w:rsidRPr="00EF6BF6" w:rsidRDefault="00797BC4" w:rsidP="00846A84">
            <w:pPr>
              <w:pStyle w:val="TAC"/>
            </w:pPr>
            <w:r w:rsidRPr="00EF6BF6">
              <w:t>(see 6.4.4)</w:t>
            </w:r>
          </w:p>
        </w:tc>
        <w:tc>
          <w:tcPr>
            <w:tcW w:w="0" w:type="auto"/>
            <w:tcBorders>
              <w:top w:val="single" w:sz="4" w:space="0" w:color="auto"/>
              <w:left w:val="single" w:sz="6" w:space="0" w:color="auto"/>
              <w:bottom w:val="single" w:sz="4" w:space="0" w:color="auto"/>
              <w:right w:val="single" w:sz="6" w:space="0" w:color="auto"/>
            </w:tcBorders>
          </w:tcPr>
          <w:p w:rsidR="00797BC4" w:rsidRPr="00EF6BF6" w:rsidRDefault="00797BC4" w:rsidP="00846A84">
            <w:pPr>
              <w:pStyle w:val="TAC"/>
            </w:pPr>
            <w:r w:rsidRPr="00EF6BF6">
              <w:t>SCS-Identity</w:t>
            </w:r>
          </w:p>
          <w:p w:rsidR="00797BC4" w:rsidRPr="00EF6BF6" w:rsidRDefault="00797BC4" w:rsidP="00846A84">
            <w:pPr>
              <w:pStyle w:val="TAC"/>
            </w:pPr>
          </w:p>
        </w:tc>
        <w:tc>
          <w:tcPr>
            <w:tcW w:w="0" w:type="auto"/>
            <w:tcBorders>
              <w:top w:val="single" w:sz="4" w:space="0" w:color="auto"/>
              <w:left w:val="single" w:sz="6" w:space="0" w:color="auto"/>
              <w:bottom w:val="single" w:sz="4" w:space="0" w:color="auto"/>
              <w:right w:val="single" w:sz="6" w:space="0" w:color="auto"/>
            </w:tcBorders>
          </w:tcPr>
          <w:p w:rsidR="00797BC4" w:rsidRPr="00EF6BF6" w:rsidRDefault="00797BC4" w:rsidP="00846A84">
            <w:pPr>
              <w:pStyle w:val="TAC"/>
            </w:pPr>
            <w:r w:rsidRPr="00EF6BF6">
              <w:t>O</w:t>
            </w:r>
          </w:p>
        </w:tc>
        <w:tc>
          <w:tcPr>
            <w:tcW w:w="0" w:type="auto"/>
            <w:tcBorders>
              <w:top w:val="single" w:sz="4" w:space="0" w:color="auto"/>
              <w:left w:val="single" w:sz="6" w:space="0" w:color="auto"/>
              <w:bottom w:val="single" w:sz="4" w:space="0" w:color="auto"/>
              <w:right w:val="single" w:sz="12" w:space="0" w:color="auto"/>
            </w:tcBorders>
          </w:tcPr>
          <w:p w:rsidR="00797BC4" w:rsidRPr="00EF6BF6" w:rsidRDefault="00797BC4" w:rsidP="00846A84">
            <w:pPr>
              <w:pStyle w:val="TAL"/>
            </w:pPr>
            <w:r w:rsidRPr="00EF6BF6">
              <w:t xml:space="preserve">This Information Element shall contain the identity of the Service Capability Server that is requesting a service to be applied to a certain UE. </w:t>
            </w:r>
          </w:p>
          <w:p w:rsidR="00797BC4" w:rsidRPr="00EF6BF6" w:rsidRDefault="00797BC4" w:rsidP="00846A84">
            <w:pPr>
              <w:pStyle w:val="TAL"/>
            </w:pPr>
            <w:r w:rsidRPr="00EF6BF6">
              <w:t>When the Service-ID indicates DEVICE_TRIGGER (0) or SMS_MO (1), the SCS-Identity shall be formatted as an E.164 address as described in section 6.4.4.</w:t>
            </w:r>
          </w:p>
        </w:tc>
      </w:tr>
      <w:tr w:rsidR="00797BC4" w:rsidRPr="00EF6BF6" w:rsidTr="00846A84">
        <w:trPr>
          <w:cantSplit/>
          <w:trHeight w:val="401"/>
          <w:jc w:val="center"/>
        </w:trPr>
        <w:tc>
          <w:tcPr>
            <w:tcW w:w="0" w:type="auto"/>
            <w:tcBorders>
              <w:right w:val="single" w:sz="4" w:space="0" w:color="auto"/>
            </w:tcBorders>
          </w:tcPr>
          <w:p w:rsidR="00797BC4" w:rsidRPr="00EF6BF6" w:rsidRDefault="00797BC4" w:rsidP="00846A84">
            <w:pPr>
              <w:pStyle w:val="TAC"/>
            </w:pPr>
            <w:r w:rsidRPr="00EF6BF6">
              <w:t>Service Parameters</w:t>
            </w:r>
          </w:p>
          <w:p w:rsidR="00797BC4" w:rsidRPr="00EF6BF6" w:rsidRDefault="00797BC4" w:rsidP="00846A84">
            <w:pPr>
              <w:pStyle w:val="TAC"/>
            </w:pPr>
            <w:r w:rsidRPr="00EF6BF6">
              <w:t>(see 6.4.5)</w:t>
            </w:r>
          </w:p>
        </w:tc>
        <w:tc>
          <w:tcPr>
            <w:tcW w:w="0" w:type="auto"/>
            <w:tcBorders>
              <w:left w:val="single" w:sz="4" w:space="0" w:color="auto"/>
              <w:right w:val="single" w:sz="4" w:space="0" w:color="auto"/>
            </w:tcBorders>
          </w:tcPr>
          <w:p w:rsidR="00797BC4" w:rsidRPr="00EF6BF6" w:rsidRDefault="00797BC4" w:rsidP="00846A84">
            <w:pPr>
              <w:pStyle w:val="TAC"/>
            </w:pPr>
            <w:r w:rsidRPr="00EF6BF6">
              <w:t>Service-Parameters</w:t>
            </w:r>
          </w:p>
          <w:p w:rsidR="00797BC4" w:rsidRPr="00EF6BF6" w:rsidRDefault="00797BC4" w:rsidP="00846A84">
            <w:pPr>
              <w:pStyle w:val="TAC"/>
            </w:pPr>
          </w:p>
        </w:tc>
        <w:tc>
          <w:tcPr>
            <w:tcW w:w="0" w:type="auto"/>
            <w:tcBorders>
              <w:left w:val="single" w:sz="4" w:space="0" w:color="auto"/>
              <w:right w:val="single" w:sz="4" w:space="0" w:color="auto"/>
            </w:tcBorders>
          </w:tcPr>
          <w:p w:rsidR="00797BC4" w:rsidRPr="00EF6BF6" w:rsidRDefault="00797BC4" w:rsidP="00846A84">
            <w:pPr>
              <w:pStyle w:val="TAC"/>
            </w:pPr>
            <w:r w:rsidRPr="00EF6BF6">
              <w:t>O</w:t>
            </w:r>
          </w:p>
        </w:tc>
        <w:tc>
          <w:tcPr>
            <w:tcW w:w="0" w:type="auto"/>
            <w:tcBorders>
              <w:left w:val="single" w:sz="4" w:space="0" w:color="auto"/>
            </w:tcBorders>
          </w:tcPr>
          <w:p w:rsidR="00797BC4" w:rsidRPr="00EF6BF6" w:rsidRDefault="00797BC4" w:rsidP="00846A84">
            <w:pPr>
              <w:pStyle w:val="TAL"/>
            </w:pPr>
            <w:r w:rsidRPr="00EF6BF6">
              <w:t>This Information Element shall contain the parameters associated to the requested service by the SCS (identified by the Service-ID AVP). In this release, only parameters associated to Device Triggering via SMS-MT (T4) and parameters associated to SMS_MO are</w:t>
            </w:r>
            <w:r w:rsidR="005B281B" w:rsidRPr="00EF6BF6">
              <w:t xml:space="preserve"> </w:t>
            </w:r>
            <w:r w:rsidRPr="00EF6BF6">
              <w:t>supported.</w:t>
            </w:r>
          </w:p>
          <w:p w:rsidR="00797BC4" w:rsidRPr="00EF6BF6" w:rsidRDefault="00797BC4" w:rsidP="00846A84">
            <w:pPr>
              <w:pStyle w:val="TAL"/>
            </w:pPr>
          </w:p>
          <w:p w:rsidR="00797BC4" w:rsidRPr="00EF6BF6" w:rsidRDefault="00797BC4" w:rsidP="00846A84">
            <w:pPr>
              <w:pStyle w:val="TAL"/>
            </w:pPr>
            <w:r w:rsidRPr="00EF6BF6">
              <w:t>For Device Triggering via SMS-MT, this AVP may contain: Priority-Indication, SM-RP-SMEA…</w:t>
            </w:r>
          </w:p>
          <w:p w:rsidR="00797BC4" w:rsidRPr="00EF6BF6" w:rsidRDefault="00797BC4" w:rsidP="00846A84">
            <w:pPr>
              <w:pStyle w:val="TAL"/>
            </w:pPr>
            <w:r w:rsidRPr="00EF6BF6">
              <w:t>For SMS_MO, this parameter may contain: Application-Port Identifier.</w:t>
            </w:r>
          </w:p>
          <w:p w:rsidR="00797BC4" w:rsidRPr="00EF6BF6" w:rsidRDefault="00797BC4" w:rsidP="00846A84">
            <w:pPr>
              <w:pStyle w:val="TAL"/>
            </w:pPr>
          </w:p>
        </w:tc>
      </w:tr>
      <w:tr w:rsidR="00797BC4" w:rsidRPr="00EF6BF6" w:rsidTr="00846A84">
        <w:trPr>
          <w:cantSplit/>
          <w:trHeight w:val="401"/>
          <w:jc w:val="center"/>
        </w:trPr>
        <w:tc>
          <w:tcPr>
            <w:tcW w:w="0" w:type="auto"/>
            <w:tcBorders>
              <w:right w:val="single" w:sz="4" w:space="0" w:color="auto"/>
            </w:tcBorders>
          </w:tcPr>
          <w:p w:rsidR="00797BC4" w:rsidRPr="00EF6BF6" w:rsidRDefault="00797BC4" w:rsidP="00846A84">
            <w:pPr>
              <w:pStyle w:val="TAC"/>
            </w:pPr>
            <w:r w:rsidRPr="00EF6BF6">
              <w:t>SIR Flags</w:t>
            </w:r>
          </w:p>
          <w:p w:rsidR="00797BC4" w:rsidRPr="00EF6BF6" w:rsidRDefault="00797BC4" w:rsidP="00846A84">
            <w:pPr>
              <w:pStyle w:val="TAC"/>
            </w:pPr>
            <w:r w:rsidRPr="00EF6BF6">
              <w:t>(see 6.4.10)</w:t>
            </w:r>
          </w:p>
        </w:tc>
        <w:tc>
          <w:tcPr>
            <w:tcW w:w="0" w:type="auto"/>
            <w:tcBorders>
              <w:left w:val="single" w:sz="4" w:space="0" w:color="auto"/>
              <w:right w:val="single" w:sz="4" w:space="0" w:color="auto"/>
            </w:tcBorders>
          </w:tcPr>
          <w:p w:rsidR="00797BC4" w:rsidRPr="00EF6BF6" w:rsidRDefault="00797BC4" w:rsidP="00846A84">
            <w:pPr>
              <w:pStyle w:val="TAC"/>
            </w:pPr>
            <w:r w:rsidRPr="00EF6BF6">
              <w:t>SIR-Flags</w:t>
            </w:r>
          </w:p>
        </w:tc>
        <w:tc>
          <w:tcPr>
            <w:tcW w:w="0" w:type="auto"/>
            <w:tcBorders>
              <w:left w:val="single" w:sz="4" w:space="0" w:color="auto"/>
              <w:right w:val="single" w:sz="4" w:space="0" w:color="auto"/>
            </w:tcBorders>
          </w:tcPr>
          <w:p w:rsidR="00797BC4" w:rsidRPr="00EF6BF6" w:rsidRDefault="00797BC4" w:rsidP="00846A84">
            <w:pPr>
              <w:pStyle w:val="TAC"/>
            </w:pPr>
            <w:r w:rsidRPr="00EF6BF6">
              <w:t>M</w:t>
            </w:r>
          </w:p>
        </w:tc>
        <w:tc>
          <w:tcPr>
            <w:tcW w:w="0" w:type="auto"/>
            <w:tcBorders>
              <w:left w:val="single" w:sz="4" w:space="0" w:color="auto"/>
            </w:tcBorders>
          </w:tcPr>
          <w:p w:rsidR="00797BC4" w:rsidRPr="00EF6BF6" w:rsidRDefault="00797BC4" w:rsidP="00846A84">
            <w:pPr>
              <w:pStyle w:val="TAL"/>
            </w:pPr>
            <w:r w:rsidRPr="00EF6BF6">
              <w:t>This Information Element shall contain a bit mask. See section 6.4.10 for the meaning of the bits.</w:t>
            </w:r>
          </w:p>
        </w:tc>
      </w:tr>
      <w:tr w:rsidR="00797BC4" w:rsidRPr="00EF6BF6" w:rsidTr="00846A84">
        <w:trPr>
          <w:cantSplit/>
          <w:trHeight w:val="401"/>
          <w:jc w:val="center"/>
        </w:trPr>
        <w:tc>
          <w:tcPr>
            <w:tcW w:w="1706" w:type="dxa"/>
            <w:tcBorders>
              <w:right w:val="single" w:sz="4" w:space="0" w:color="auto"/>
            </w:tcBorders>
          </w:tcPr>
          <w:p w:rsidR="00797BC4" w:rsidRPr="00EF6BF6" w:rsidRDefault="00797BC4" w:rsidP="00846A84">
            <w:pPr>
              <w:pStyle w:val="TAC"/>
            </w:pPr>
            <w:r w:rsidRPr="00EF6BF6">
              <w:t>Supported Features</w:t>
            </w:r>
          </w:p>
          <w:p w:rsidR="00797BC4" w:rsidRPr="00EF6BF6" w:rsidRDefault="00797BC4" w:rsidP="00846A84">
            <w:pPr>
              <w:pStyle w:val="TAC"/>
            </w:pPr>
            <w:r w:rsidRPr="00EF6BF6">
              <w:t>(See 3GPP TS 29.229 [7])</w:t>
            </w:r>
          </w:p>
        </w:tc>
        <w:tc>
          <w:tcPr>
            <w:tcW w:w="1560" w:type="dxa"/>
            <w:tcBorders>
              <w:left w:val="single" w:sz="4" w:space="0" w:color="auto"/>
              <w:right w:val="single" w:sz="4" w:space="0" w:color="auto"/>
            </w:tcBorders>
          </w:tcPr>
          <w:p w:rsidR="00797BC4" w:rsidRPr="00EF6BF6" w:rsidRDefault="00797BC4" w:rsidP="00846A84">
            <w:pPr>
              <w:pStyle w:val="TAC"/>
            </w:pPr>
            <w:r w:rsidRPr="00EF6BF6">
              <w:t>Supported-Features</w:t>
            </w:r>
          </w:p>
        </w:tc>
        <w:tc>
          <w:tcPr>
            <w:tcW w:w="592" w:type="dxa"/>
            <w:tcBorders>
              <w:left w:val="single" w:sz="4" w:space="0" w:color="auto"/>
              <w:right w:val="single" w:sz="4" w:space="0" w:color="auto"/>
            </w:tcBorders>
          </w:tcPr>
          <w:p w:rsidR="00797BC4" w:rsidRPr="00EF6BF6" w:rsidRDefault="00797BC4" w:rsidP="00846A84">
            <w:pPr>
              <w:pStyle w:val="TAC"/>
            </w:pPr>
            <w:r w:rsidRPr="00EF6BF6">
              <w:t>O</w:t>
            </w:r>
          </w:p>
        </w:tc>
        <w:tc>
          <w:tcPr>
            <w:tcW w:w="5995" w:type="dxa"/>
            <w:tcBorders>
              <w:left w:val="single" w:sz="4" w:space="0" w:color="auto"/>
            </w:tcBorders>
          </w:tcPr>
          <w:p w:rsidR="00797BC4" w:rsidRPr="00EF6BF6" w:rsidRDefault="00797BC4" w:rsidP="00846A84">
            <w:pPr>
              <w:pStyle w:val="TAL"/>
            </w:pPr>
            <w:r w:rsidRPr="00EF6BF6">
              <w:t>If present, this Information Element shall contain the list of features supported by the origin host.</w:t>
            </w:r>
          </w:p>
        </w:tc>
      </w:tr>
    </w:tbl>
    <w:p w:rsidR="00797BC4" w:rsidRPr="00EF6BF6" w:rsidRDefault="00797BC4" w:rsidP="00797BC4"/>
    <w:p w:rsidR="007452B0" w:rsidRPr="00EF6BF6" w:rsidRDefault="007452B0" w:rsidP="00797BC4">
      <w:pPr>
        <w:pStyle w:val="TH"/>
        <w:rPr>
          <w:lang w:val="fr-FR"/>
        </w:rPr>
      </w:pPr>
      <w:r w:rsidRPr="00EF6BF6">
        <w:rPr>
          <w:lang w:val="fr-FR"/>
        </w:rPr>
        <w:lastRenderedPageBreak/>
        <w:t>Table 5.2.1.</w:t>
      </w:r>
      <w:r w:rsidRPr="00EF6BF6">
        <w:rPr>
          <w:noProof/>
          <w:lang w:val="fr-FR"/>
        </w:rPr>
        <w:t>1/2</w:t>
      </w:r>
      <w:r w:rsidRPr="00EF6BF6">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559"/>
        <w:gridCol w:w="592"/>
        <w:gridCol w:w="5928"/>
      </w:tblGrid>
      <w:tr w:rsidR="007452B0" w:rsidRPr="00EF6BF6" w:rsidTr="004F330A">
        <w:tc>
          <w:tcPr>
            <w:tcW w:w="1667" w:type="dxa"/>
            <w:shd w:val="clear" w:color="auto" w:fill="D9D9D9"/>
          </w:tcPr>
          <w:p w:rsidR="007452B0" w:rsidRPr="00EF6BF6" w:rsidRDefault="007452B0" w:rsidP="00D35DEE">
            <w:pPr>
              <w:pStyle w:val="TH"/>
            </w:pPr>
            <w:r w:rsidRPr="00EF6BF6">
              <w:t>Information Element Name</w:t>
            </w:r>
          </w:p>
        </w:tc>
        <w:tc>
          <w:tcPr>
            <w:tcW w:w="1559" w:type="dxa"/>
            <w:shd w:val="clear" w:color="auto" w:fill="D9D9D9"/>
          </w:tcPr>
          <w:p w:rsidR="007452B0" w:rsidRPr="00EF6BF6" w:rsidRDefault="007452B0" w:rsidP="00D35DEE">
            <w:pPr>
              <w:pStyle w:val="TH"/>
            </w:pPr>
            <w:r w:rsidRPr="00EF6BF6">
              <w:t>Mapping to Diameter AVP</w:t>
            </w:r>
          </w:p>
        </w:tc>
        <w:tc>
          <w:tcPr>
            <w:tcW w:w="592" w:type="dxa"/>
            <w:shd w:val="clear" w:color="auto" w:fill="D9D9D9"/>
          </w:tcPr>
          <w:p w:rsidR="007452B0" w:rsidRPr="00EF6BF6" w:rsidRDefault="007452B0" w:rsidP="00D35DEE">
            <w:pPr>
              <w:pStyle w:val="TH"/>
            </w:pPr>
            <w:r w:rsidRPr="00EF6BF6">
              <w:t>Cat.</w:t>
            </w:r>
          </w:p>
        </w:tc>
        <w:tc>
          <w:tcPr>
            <w:tcW w:w="5928" w:type="dxa"/>
            <w:shd w:val="clear" w:color="auto" w:fill="D9D9D9"/>
          </w:tcPr>
          <w:p w:rsidR="007452B0" w:rsidRPr="00EF6BF6" w:rsidRDefault="007452B0" w:rsidP="00D35DEE">
            <w:pPr>
              <w:pStyle w:val="TH"/>
            </w:pPr>
            <w:r w:rsidRPr="00EF6BF6">
              <w:t>Description</w:t>
            </w:r>
          </w:p>
        </w:tc>
      </w:tr>
      <w:tr w:rsidR="007452B0" w:rsidRPr="00EF6BF6" w:rsidTr="004F330A">
        <w:trPr>
          <w:cantSplit/>
          <w:trHeight w:val="401"/>
        </w:trPr>
        <w:tc>
          <w:tcPr>
            <w:tcW w:w="1667" w:type="dxa"/>
          </w:tcPr>
          <w:p w:rsidR="007452B0" w:rsidRPr="00EF6BF6" w:rsidRDefault="007452B0" w:rsidP="00D35DEE">
            <w:pPr>
              <w:pStyle w:val="TAC"/>
            </w:pPr>
            <w:r w:rsidRPr="00EF6BF6">
              <w:t>Result</w:t>
            </w:r>
          </w:p>
          <w:p w:rsidR="007452B0" w:rsidRPr="00EF6BF6" w:rsidRDefault="007452B0" w:rsidP="00D35DEE">
            <w:pPr>
              <w:pStyle w:val="TAC"/>
            </w:pPr>
            <w:r w:rsidRPr="00EF6BF6">
              <w:t>(See 6.3)</w:t>
            </w:r>
          </w:p>
        </w:tc>
        <w:tc>
          <w:tcPr>
            <w:tcW w:w="1559" w:type="dxa"/>
          </w:tcPr>
          <w:p w:rsidR="007452B0" w:rsidRPr="00EF6BF6" w:rsidRDefault="007452B0" w:rsidP="00D35DEE">
            <w:pPr>
              <w:pStyle w:val="TAC"/>
            </w:pPr>
            <w:r w:rsidRPr="00EF6BF6">
              <w:t>Result-Code / Experimental-Result</w:t>
            </w:r>
          </w:p>
        </w:tc>
        <w:tc>
          <w:tcPr>
            <w:tcW w:w="592" w:type="dxa"/>
          </w:tcPr>
          <w:p w:rsidR="007452B0" w:rsidRPr="00EF6BF6" w:rsidRDefault="007452B0" w:rsidP="00D35DEE">
            <w:pPr>
              <w:pStyle w:val="TAC"/>
            </w:pPr>
            <w:r w:rsidRPr="00EF6BF6">
              <w:t>M</w:t>
            </w:r>
          </w:p>
        </w:tc>
        <w:tc>
          <w:tcPr>
            <w:tcW w:w="5928" w:type="dxa"/>
          </w:tcPr>
          <w:p w:rsidR="007452B0" w:rsidRPr="00EF6BF6" w:rsidRDefault="007452B0" w:rsidP="00D35DEE">
            <w:pPr>
              <w:pStyle w:val="TAL"/>
            </w:pPr>
            <w:r w:rsidRPr="00EF6BF6">
              <w:t>Result of the request.</w:t>
            </w:r>
          </w:p>
          <w:p w:rsidR="007452B0" w:rsidRPr="00EF6BF6" w:rsidRDefault="00225D31" w:rsidP="00D35DEE">
            <w:pPr>
              <w:pStyle w:val="TAL"/>
            </w:pPr>
            <w:r w:rsidRPr="00EF6BF6">
              <w:t>Result-Code AVP shall be used for errors defined in the Diameter base protocol (see IETF RFC 6733 [</w:t>
            </w:r>
            <w:r w:rsidR="00846A84" w:rsidRPr="00EF6BF6">
              <w:t>23]</w:t>
            </w:r>
            <w:r w:rsidRPr="00EF6BF6">
              <w:t>).</w:t>
            </w:r>
          </w:p>
          <w:p w:rsidR="007452B0" w:rsidRPr="00EF6BF6" w:rsidRDefault="007452B0" w:rsidP="00D35DEE">
            <w:pPr>
              <w:pStyle w:val="TAL"/>
            </w:pPr>
            <w:r w:rsidRPr="00EF6BF6">
              <w:t>Experimental-Result AVP shall be used for S6m/S6n errors. This is a grouped AVP which contains the 3GPP Vendor ID in the Vendor-Id AVP, and the error code in the Experimental-Result-Code AVP.</w:t>
            </w:r>
          </w:p>
          <w:p w:rsidR="007452B0" w:rsidRPr="00EF6BF6" w:rsidRDefault="007452B0" w:rsidP="00D35DEE">
            <w:pPr>
              <w:pStyle w:val="TAL"/>
            </w:pPr>
          </w:p>
        </w:tc>
      </w:tr>
      <w:tr w:rsidR="007452B0" w:rsidRPr="00EF6BF6"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EF6BF6" w:rsidRDefault="007452B0" w:rsidP="00D35DEE">
            <w:pPr>
              <w:pStyle w:val="TAC"/>
            </w:pPr>
            <w:r w:rsidRPr="00EF6BF6">
              <w:t>User Identity</w:t>
            </w:r>
          </w:p>
          <w:p w:rsidR="007452B0" w:rsidRPr="00EF6BF6" w:rsidRDefault="007452B0" w:rsidP="00D35DEE">
            <w:pPr>
              <w:pStyle w:val="TAC"/>
            </w:pPr>
            <w:r w:rsidRPr="00EF6BF6">
              <w:t>(see 6.4.2)</w:t>
            </w:r>
          </w:p>
        </w:tc>
        <w:tc>
          <w:tcPr>
            <w:tcW w:w="1559" w:type="dxa"/>
            <w:tcBorders>
              <w:top w:val="single" w:sz="6" w:space="0" w:color="auto"/>
              <w:left w:val="single" w:sz="6" w:space="0" w:color="auto"/>
              <w:bottom w:val="single" w:sz="6" w:space="0" w:color="auto"/>
              <w:right w:val="single" w:sz="6" w:space="0" w:color="auto"/>
            </w:tcBorders>
          </w:tcPr>
          <w:p w:rsidR="007452B0" w:rsidRPr="00EF6BF6" w:rsidRDefault="007452B0" w:rsidP="00D35DEE">
            <w:pPr>
              <w:pStyle w:val="TAC"/>
            </w:pPr>
            <w:r w:rsidRPr="00EF6BF6">
              <w:t xml:space="preserve">User-Identifier </w:t>
            </w:r>
          </w:p>
        </w:tc>
        <w:tc>
          <w:tcPr>
            <w:tcW w:w="592" w:type="dxa"/>
            <w:tcBorders>
              <w:top w:val="single" w:sz="6" w:space="0" w:color="auto"/>
              <w:left w:val="single" w:sz="6" w:space="0" w:color="auto"/>
              <w:bottom w:val="single" w:sz="6" w:space="0" w:color="auto"/>
              <w:right w:val="single" w:sz="6" w:space="0" w:color="auto"/>
            </w:tcBorders>
          </w:tcPr>
          <w:p w:rsidR="007452B0" w:rsidRPr="00EF6BF6" w:rsidRDefault="007452B0" w:rsidP="00D35DEE">
            <w:pPr>
              <w:pStyle w:val="TAC"/>
            </w:pPr>
            <w:r w:rsidRPr="00EF6BF6">
              <w:t>C</w:t>
            </w:r>
          </w:p>
        </w:tc>
        <w:tc>
          <w:tcPr>
            <w:tcW w:w="5928" w:type="dxa"/>
            <w:tcBorders>
              <w:top w:val="single" w:sz="6" w:space="0" w:color="auto"/>
              <w:left w:val="single" w:sz="6" w:space="0" w:color="auto"/>
              <w:bottom w:val="single" w:sz="6" w:space="0" w:color="auto"/>
              <w:right w:val="single" w:sz="12" w:space="0" w:color="auto"/>
            </w:tcBorders>
          </w:tcPr>
          <w:p w:rsidR="007452B0" w:rsidRPr="00EF6BF6" w:rsidRDefault="007452B0" w:rsidP="00D35DEE">
            <w:pPr>
              <w:pStyle w:val="TAL"/>
            </w:pPr>
            <w:r w:rsidRPr="00EF6BF6">
              <w:t>This information element shall contain the User Identity of the UE. This is a grouped AVP containing an External Identifier, an MSISDN, an IMSI, or other service-specific identities (such as an LMSI…).</w:t>
            </w:r>
          </w:p>
          <w:p w:rsidR="007452B0" w:rsidRPr="00EF6BF6" w:rsidRDefault="007452B0" w:rsidP="00D35DEE">
            <w:pPr>
              <w:pStyle w:val="TAL"/>
            </w:pPr>
          </w:p>
          <w:p w:rsidR="007452B0" w:rsidRPr="00EF6BF6" w:rsidRDefault="007452B0" w:rsidP="00D35DEE">
            <w:pPr>
              <w:pStyle w:val="TAL"/>
            </w:pPr>
            <w:r w:rsidRPr="00EF6BF6">
              <w:t>There may be multiple instances of this IE in the response provided by the HSS.</w:t>
            </w:r>
          </w:p>
          <w:p w:rsidR="007452B0" w:rsidRPr="00EF6BF6" w:rsidRDefault="007452B0" w:rsidP="00D35DEE">
            <w:pPr>
              <w:pStyle w:val="TAL"/>
            </w:pPr>
          </w:p>
          <w:p w:rsidR="007452B0" w:rsidRPr="00EF6BF6" w:rsidRDefault="007452B0" w:rsidP="00D35DEE">
            <w:pPr>
              <w:pStyle w:val="TAL"/>
            </w:pPr>
            <w:r w:rsidRPr="00EF6BF6">
              <w:t>This IE shall be present only when the Result- Code is DIAMETER_SUCCESS.</w:t>
            </w:r>
          </w:p>
          <w:p w:rsidR="007452B0" w:rsidRPr="00EF6BF6" w:rsidRDefault="007452B0" w:rsidP="00D35DEE">
            <w:pPr>
              <w:pStyle w:val="TAL"/>
            </w:pPr>
          </w:p>
        </w:tc>
      </w:tr>
      <w:tr w:rsidR="007452B0" w:rsidRPr="00EF6BF6"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EF6BF6" w:rsidRDefault="007452B0" w:rsidP="00D35DEE">
            <w:pPr>
              <w:pStyle w:val="TAC"/>
            </w:pPr>
            <w:r w:rsidRPr="00EF6BF6">
              <w:t>Service Data</w:t>
            </w:r>
          </w:p>
          <w:p w:rsidR="007452B0" w:rsidRPr="00EF6BF6" w:rsidRDefault="007452B0" w:rsidP="00D35DEE">
            <w:pPr>
              <w:pStyle w:val="TAC"/>
            </w:pPr>
            <w:r w:rsidRPr="00EF6BF6">
              <w:t>(see 6.4.7)</w:t>
            </w:r>
          </w:p>
        </w:tc>
        <w:tc>
          <w:tcPr>
            <w:tcW w:w="1559" w:type="dxa"/>
            <w:tcBorders>
              <w:top w:val="single" w:sz="6" w:space="0" w:color="auto"/>
              <w:left w:val="single" w:sz="6" w:space="0" w:color="auto"/>
              <w:bottom w:val="single" w:sz="6" w:space="0" w:color="auto"/>
              <w:right w:val="single" w:sz="6" w:space="0" w:color="auto"/>
            </w:tcBorders>
          </w:tcPr>
          <w:p w:rsidR="007452B0" w:rsidRPr="00EF6BF6" w:rsidRDefault="007452B0" w:rsidP="00D35DEE">
            <w:pPr>
              <w:pStyle w:val="TAC"/>
            </w:pPr>
            <w:r w:rsidRPr="00EF6BF6">
              <w:t xml:space="preserve">Service-Data </w:t>
            </w:r>
          </w:p>
        </w:tc>
        <w:tc>
          <w:tcPr>
            <w:tcW w:w="592" w:type="dxa"/>
            <w:tcBorders>
              <w:top w:val="single" w:sz="6" w:space="0" w:color="auto"/>
              <w:left w:val="single" w:sz="6" w:space="0" w:color="auto"/>
              <w:bottom w:val="single" w:sz="6" w:space="0" w:color="auto"/>
              <w:right w:val="single" w:sz="6" w:space="0" w:color="auto"/>
            </w:tcBorders>
          </w:tcPr>
          <w:p w:rsidR="007452B0" w:rsidRPr="00EF6BF6" w:rsidRDefault="007452B0" w:rsidP="00D35DEE">
            <w:pPr>
              <w:pStyle w:val="TAC"/>
            </w:pPr>
            <w:r w:rsidRPr="00EF6BF6">
              <w:t>C</w:t>
            </w:r>
          </w:p>
        </w:tc>
        <w:tc>
          <w:tcPr>
            <w:tcW w:w="5928" w:type="dxa"/>
            <w:tcBorders>
              <w:top w:val="single" w:sz="6" w:space="0" w:color="auto"/>
              <w:left w:val="single" w:sz="6" w:space="0" w:color="auto"/>
              <w:bottom w:val="single" w:sz="6" w:space="0" w:color="auto"/>
              <w:right w:val="single" w:sz="12" w:space="0" w:color="auto"/>
            </w:tcBorders>
          </w:tcPr>
          <w:p w:rsidR="007452B0" w:rsidRPr="00EF6BF6" w:rsidRDefault="007452B0" w:rsidP="00D35DEE">
            <w:pPr>
              <w:pStyle w:val="TAL"/>
            </w:pPr>
            <w:r w:rsidRPr="00EF6BF6">
              <w:t>This information element shall contain data related to the requested service and additional data specific to each triggering method.</w:t>
            </w:r>
          </w:p>
          <w:p w:rsidR="007452B0" w:rsidRPr="00EF6BF6" w:rsidRDefault="007452B0" w:rsidP="00D35DEE">
            <w:pPr>
              <w:pStyle w:val="TAL"/>
            </w:pPr>
          </w:p>
          <w:p w:rsidR="007452B0" w:rsidRPr="00EF6BF6" w:rsidRDefault="007452B0" w:rsidP="00D35DEE">
            <w:pPr>
              <w:pStyle w:val="TAL"/>
            </w:pPr>
            <w:r w:rsidRPr="00EF6BF6">
              <w:t>In this release, only data associated to trigger delivery via SMS-MT (T4) is supported.</w:t>
            </w:r>
          </w:p>
          <w:p w:rsidR="007452B0" w:rsidRPr="00EF6BF6" w:rsidRDefault="007452B0" w:rsidP="00D35DEE">
            <w:pPr>
              <w:pStyle w:val="TAL"/>
            </w:pPr>
          </w:p>
          <w:p w:rsidR="007452B0" w:rsidRPr="00EF6BF6" w:rsidRDefault="007452B0" w:rsidP="00D35DEE">
            <w:pPr>
              <w:pStyle w:val="TAL"/>
            </w:pPr>
            <w:r w:rsidRPr="00EF6BF6">
              <w:t>This IE shall be present only when the Requested Service IE was included in the request, and the Result- Code is DIAMETER_SUCCESS.</w:t>
            </w:r>
          </w:p>
          <w:p w:rsidR="007452B0" w:rsidRPr="00EF6BF6" w:rsidRDefault="007452B0" w:rsidP="00D35DEE">
            <w:pPr>
              <w:pStyle w:val="TAL"/>
            </w:pPr>
          </w:p>
        </w:tc>
      </w:tr>
      <w:tr w:rsidR="007452B0" w:rsidRPr="00EF6BF6"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452B0" w:rsidRPr="00EF6BF6" w:rsidRDefault="007452B0" w:rsidP="00D35DEE">
            <w:pPr>
              <w:pStyle w:val="TAC"/>
            </w:pPr>
            <w:r w:rsidRPr="00EF6BF6">
              <w:t>Supported Features</w:t>
            </w:r>
          </w:p>
          <w:p w:rsidR="007452B0" w:rsidRPr="00EF6BF6" w:rsidRDefault="007452B0" w:rsidP="00D35DEE">
            <w:pPr>
              <w:pStyle w:val="TAC"/>
            </w:pPr>
            <w:r w:rsidRPr="00EF6BF6">
              <w:t>(See 3GPP TS 29.229 [7])</w:t>
            </w:r>
          </w:p>
        </w:tc>
        <w:tc>
          <w:tcPr>
            <w:tcW w:w="1559" w:type="dxa"/>
            <w:tcBorders>
              <w:top w:val="single" w:sz="6" w:space="0" w:color="auto"/>
              <w:left w:val="single" w:sz="6" w:space="0" w:color="auto"/>
              <w:bottom w:val="single" w:sz="6" w:space="0" w:color="auto"/>
              <w:right w:val="single" w:sz="6" w:space="0" w:color="auto"/>
            </w:tcBorders>
          </w:tcPr>
          <w:p w:rsidR="007452B0" w:rsidRPr="00EF6BF6" w:rsidRDefault="007452B0" w:rsidP="00D35DEE">
            <w:pPr>
              <w:pStyle w:val="TAC"/>
            </w:pPr>
            <w:r w:rsidRPr="00EF6BF6">
              <w:t>Supported-Features</w:t>
            </w:r>
          </w:p>
        </w:tc>
        <w:tc>
          <w:tcPr>
            <w:tcW w:w="592" w:type="dxa"/>
            <w:tcBorders>
              <w:top w:val="single" w:sz="6" w:space="0" w:color="auto"/>
              <w:left w:val="single" w:sz="6" w:space="0" w:color="auto"/>
              <w:bottom w:val="single" w:sz="6" w:space="0" w:color="auto"/>
              <w:right w:val="single" w:sz="6" w:space="0" w:color="auto"/>
            </w:tcBorders>
          </w:tcPr>
          <w:p w:rsidR="007452B0" w:rsidRPr="00EF6BF6" w:rsidRDefault="007452B0" w:rsidP="00D35DEE">
            <w:pPr>
              <w:pStyle w:val="TAC"/>
            </w:pPr>
            <w:r w:rsidRPr="00EF6BF6">
              <w:t>O</w:t>
            </w:r>
          </w:p>
        </w:tc>
        <w:tc>
          <w:tcPr>
            <w:tcW w:w="5928" w:type="dxa"/>
            <w:tcBorders>
              <w:top w:val="single" w:sz="6" w:space="0" w:color="auto"/>
              <w:left w:val="single" w:sz="6" w:space="0" w:color="auto"/>
              <w:bottom w:val="single" w:sz="6" w:space="0" w:color="auto"/>
              <w:right w:val="single" w:sz="12" w:space="0" w:color="auto"/>
            </w:tcBorders>
          </w:tcPr>
          <w:p w:rsidR="007452B0" w:rsidRPr="00EF6BF6" w:rsidRDefault="007452B0" w:rsidP="00D35DEE">
            <w:pPr>
              <w:pStyle w:val="TAL"/>
            </w:pPr>
            <w:r w:rsidRPr="00EF6BF6">
              <w:t>If present, this information element shall contain the list of features supported by the origin host.</w:t>
            </w:r>
          </w:p>
        </w:tc>
      </w:tr>
    </w:tbl>
    <w:p w:rsidR="007452B0" w:rsidRPr="00EF6BF6" w:rsidRDefault="007452B0" w:rsidP="00D50F9B"/>
    <w:p w:rsidR="007452B0" w:rsidRPr="00EF6BF6" w:rsidRDefault="007452B0" w:rsidP="007452B0">
      <w:pPr>
        <w:pStyle w:val="Heading4"/>
      </w:pPr>
      <w:bookmarkStart w:id="17" w:name="_Toc533202729"/>
      <w:r w:rsidRPr="00EF6BF6">
        <w:t>5.2.1.2</w:t>
      </w:r>
      <w:r w:rsidRPr="00EF6BF6">
        <w:tab/>
        <w:t>Detailed Behaviour of the HSS</w:t>
      </w:r>
      <w:bookmarkEnd w:id="17"/>
    </w:p>
    <w:p w:rsidR="007452B0" w:rsidRPr="00EF6BF6" w:rsidRDefault="007452B0" w:rsidP="007452B0">
      <w:r w:rsidRPr="00EF6BF6">
        <w:t>When the Subscriber Information Retrieval request is received from the MTC-IWF, indicated by the S6m/S6n indicator, which shall be set, the HSS shall, in the following order:</w:t>
      </w:r>
    </w:p>
    <w:p w:rsidR="007452B0" w:rsidRPr="00EF6BF6" w:rsidRDefault="007452B0" w:rsidP="007452B0">
      <w:pPr>
        <w:pStyle w:val="B1"/>
      </w:pPr>
      <w:r w:rsidRPr="00EF6BF6">
        <w:t>1.</w:t>
      </w:r>
      <w:r w:rsidRPr="00EF6BF6">
        <w:tab/>
        <w:t>Check that the User Identity for whom data is asked exists in HSS. If not, Experimental-Result shall be set to DIAMETER_ERROR_USER_UNKNOWN in the Subscriber Information Retrieval Response.</w:t>
      </w:r>
    </w:p>
    <w:p w:rsidR="007452B0" w:rsidRPr="00EF6BF6" w:rsidRDefault="007452B0" w:rsidP="007452B0">
      <w:pPr>
        <w:pStyle w:val="B1"/>
      </w:pPr>
      <w:r w:rsidRPr="00EF6BF6">
        <w:t>2.</w:t>
      </w:r>
      <w:r w:rsidRPr="00EF6BF6">
        <w:tab/>
        <w:t xml:space="preserve">Check whether the </w:t>
      </w:r>
      <w:r w:rsidR="004A17A5" w:rsidRPr="00EF6BF6">
        <w:t>requesting/receiving</w:t>
      </w:r>
      <w:r w:rsidRPr="00EF6BF6">
        <w:t xml:space="preserve"> SCS is authorized to </w:t>
      </w:r>
      <w:r w:rsidR="004A17A5" w:rsidRPr="00EF6BF6">
        <w:t>request/receive</w:t>
      </w:r>
      <w:r w:rsidRPr="00EF6BF6">
        <w:t xml:space="preserve"> the specified service for the UE. If not, Experimental-Result shall be set to DIAMETER_ERROR_UNAUTHORIZED_REQUESTING_ENTITY (</w:t>
      </w:r>
      <w:r w:rsidR="009D2471" w:rsidRPr="00EF6BF6">
        <w:t>5510</w:t>
      </w:r>
      <w:r w:rsidRPr="00EF6BF6">
        <w:t>) in the Subscriber Information Retrieval Response.</w:t>
      </w:r>
    </w:p>
    <w:p w:rsidR="007452B0" w:rsidRPr="00EF6BF6" w:rsidRDefault="007452B0" w:rsidP="007452B0">
      <w:pPr>
        <w:pStyle w:val="B1"/>
      </w:pPr>
      <w:r w:rsidRPr="00EF6BF6">
        <w:t>3.</w:t>
      </w:r>
      <w:r w:rsidRPr="00EF6BF6">
        <w:tab/>
      </w:r>
      <w:r w:rsidR="00797BC4" w:rsidRPr="00EF6BF6">
        <w:t>Check that the requested service (e.g., device trigger) is present and authorized. If not, Experimental-Result shall be set to DIAMETER_ERROR_UNAUTHORIZED_SERVICE (5511) in the Subscriber Information Retrieval Response.</w:t>
      </w:r>
    </w:p>
    <w:p w:rsidR="007452B0" w:rsidRPr="00EF6BF6" w:rsidRDefault="007452B0" w:rsidP="007452B0">
      <w:pPr>
        <w:pStyle w:val="B1"/>
      </w:pPr>
      <w:r w:rsidRPr="00EF6BF6">
        <w:t>4.</w:t>
      </w:r>
      <w:r w:rsidRPr="00EF6BF6">
        <w:tab/>
      </w:r>
      <w:r w:rsidR="004A17A5" w:rsidRPr="00EF6BF6">
        <w:t>If the requested service is DEVICE_TRIGGER, c</w:t>
      </w:r>
      <w:r w:rsidR="005C43C3" w:rsidRPr="00EF6BF6">
        <w:t>heck whether the UE is currently registered in any serving node supporting SMS for the UE (MSC or MME which has registered as MSC but not both,</w:t>
      </w:r>
      <w:r w:rsidR="00AA0A7D" w:rsidRPr="00EF6BF6">
        <w:t xml:space="preserve"> </w:t>
      </w:r>
      <w:r w:rsidR="005C43C3" w:rsidRPr="00EF6BF6">
        <w:t>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rsidR="007452B0" w:rsidRPr="00EF6BF6" w:rsidRDefault="007452B0" w:rsidP="007452B0">
      <w:pPr>
        <w:pStyle w:val="B1"/>
      </w:pPr>
      <w:r w:rsidRPr="00EF6BF6">
        <w:tab/>
      </w:r>
      <w:r w:rsidR="000D75CD" w:rsidRPr="00EF6BF6">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rsidR="004A17A5" w:rsidRPr="00EF6BF6" w:rsidRDefault="007452B0" w:rsidP="004A17A5">
      <w:pPr>
        <w:pStyle w:val="B1"/>
      </w:pPr>
      <w:r w:rsidRPr="00EF6BF6">
        <w:lastRenderedPageBreak/>
        <w:t>5.</w:t>
      </w:r>
      <w:r w:rsidRPr="00EF6BF6">
        <w:tab/>
      </w:r>
      <w:r w:rsidR="004A17A5" w:rsidRPr="00EF6BF6">
        <w:t>If the requested service is DEVICE_TRIGGER, c</w:t>
      </w:r>
      <w:r w:rsidR="00C51A60" w:rsidRPr="00EF6BF6">
        <w:t>heck whether the requested service cannot be delivered according to the user's provisioned teleservices and the user's active barring conditions. If so, the HSS shall answer successfully, but it should not include any Serving Node or Additional Serving Node(s) in the response, and it</w:t>
      </w:r>
      <w:r w:rsidR="00AA0A7D" w:rsidRPr="00EF6BF6">
        <w:t xml:space="preserve"> </w:t>
      </w:r>
      <w:r w:rsidR="00C51A60" w:rsidRPr="00EF6BF6">
        <w:t>shall set accordingly the corresponding bits in the HSS-Cause IE (see clause 6.4.9).</w:t>
      </w:r>
      <w:r w:rsidR="004A17A5" w:rsidRPr="00EF6BF6">
        <w:t xml:space="preserve"> </w:t>
      </w:r>
    </w:p>
    <w:p w:rsidR="007452B0" w:rsidRPr="00EF6BF6" w:rsidRDefault="004A17A5" w:rsidP="007452B0">
      <w:pPr>
        <w:pStyle w:val="B1"/>
      </w:pPr>
      <w:r w:rsidRPr="00EF6BF6">
        <w:t>6.</w:t>
      </w:r>
      <w:r w:rsidRPr="00EF6BF6">
        <w:tab/>
        <w:t>If the requested service is SMS_MO, check whether IMSI and Application Port Identifier are present in the request within User-Identifier and Service-</w:t>
      </w:r>
      <w:r w:rsidR="00F00265" w:rsidRPr="00EF6BF6">
        <w:t xml:space="preserve"> Parameters</w:t>
      </w:r>
      <w:r w:rsidRPr="00EF6BF6">
        <w:t xml:space="preserve"> AVPs. If not, Experimental-Result shall be set to </w:t>
      </w:r>
      <w:r w:rsidRPr="00EF6BF6">
        <w:rPr>
          <w:lang w:eastAsia="zh-CN"/>
        </w:rPr>
        <w:t>DIAMETER_ERROR_MISSING_APPLICATION_DATA</w:t>
      </w:r>
      <w:r w:rsidRPr="00EF6BF6">
        <w:t xml:space="preserve"> (5598) in the Subscriber Information Retrieval Response.</w:t>
      </w:r>
    </w:p>
    <w:p w:rsidR="007452B0" w:rsidRPr="00EF6BF6" w:rsidRDefault="007452B0" w:rsidP="007452B0">
      <w:r w:rsidRPr="00EF6BF6">
        <w:t xml:space="preserve">If there is an error in any of the above steps then the HSS shall stop processing and shall return the error code specified in the respective step. </w:t>
      </w:r>
    </w:p>
    <w:p w:rsidR="007452B0" w:rsidRPr="00EF6BF6" w:rsidRDefault="007452B0" w:rsidP="007452B0">
      <w:r w:rsidRPr="00EF6BF6">
        <w:t>If the HSS cannot fulfil the received request for reasons not stated in the above steps (e.g. due to a database error), it shall stop processing the request and set Result-Code to DIAMETER_UNABLE_TO_COMPLY.</w:t>
      </w:r>
    </w:p>
    <w:p w:rsidR="007452B0" w:rsidRPr="00EF6BF6" w:rsidRDefault="005C43C3" w:rsidP="007452B0">
      <w:r w:rsidRPr="00EF6BF6">
        <w:t xml:space="preserve">Otherwise, the requested operation shall take place and the HSS shall return the Result-Code AVP set to DIAMETER_SUCCESS. </w:t>
      </w:r>
      <w:r w:rsidR="004A17A5" w:rsidRPr="00EF6BF6">
        <w:t>If the requested service is DEVICE_TRIGGER, t</w:t>
      </w:r>
      <w:r w:rsidRPr="00EF6BF6">
        <w:t>he HSS returns the network addresses of the registered serving nodes supporting SMS for the UE (MSC or MME that has registered as MSC but not both and/or SGSN and/or IP-SM-GW), if available</w:t>
      </w:r>
      <w:r w:rsidR="000D75CD" w:rsidRPr="00EF6BF6">
        <w:t xml:space="preserve"> (and not marked "not reachable" by MNRF, MNRG, or UNRI, unless priority was indicated)</w:t>
      </w:r>
      <w:r w:rsidRPr="00EF6BF6">
        <w:t xml:space="preserve"> in the HSS, and the IMSI of the subscriber, and the corresponding data needed by the service requested by the SCS; if available, the MSISDN of the user shall also be returned by the HSS, along with the user's IMSI.</w:t>
      </w:r>
      <w:r w:rsidR="004A17A5" w:rsidRPr="00EF6BF6">
        <w:t xml:space="preserve"> If the requested service is SMS_MO, the HSS returns the External-Identifier associated to the Application Port Identifier.</w:t>
      </w:r>
    </w:p>
    <w:p w:rsidR="007452B0" w:rsidRPr="00EF6BF6" w:rsidRDefault="007452B0" w:rsidP="007452B0">
      <w:r w:rsidRPr="00EF6BF6">
        <w:t>When the Subscriber Information Retrieval request is received from the MTC-AAA, indicated by the S6m/S6n indicator, which shall be cleared, the HSS shall check:</w:t>
      </w:r>
    </w:p>
    <w:p w:rsidR="007452B0" w:rsidRPr="00EF6BF6" w:rsidRDefault="007452B0" w:rsidP="007452B0">
      <w:pPr>
        <w:pStyle w:val="B1"/>
      </w:pPr>
      <w:r w:rsidRPr="00EF6BF6">
        <w:t>-</w:t>
      </w:r>
      <w:r w:rsidRPr="00EF6BF6">
        <w:tab/>
        <w:t>That the User Identity IE is included in the request, and that it contains an IMSI; if other IEs are included in the request, they may be ignored by the HSS.</w:t>
      </w:r>
    </w:p>
    <w:p w:rsidR="007452B0" w:rsidRPr="00EF6BF6" w:rsidRDefault="007452B0" w:rsidP="007452B0">
      <w:pPr>
        <w:pStyle w:val="B1"/>
      </w:pPr>
      <w:r w:rsidRPr="00EF6BF6">
        <w:t>-</w:t>
      </w:r>
      <w:r w:rsidRPr="00EF6BF6">
        <w:tab/>
        <w:t>Whether the user identified by that IMSI is known in the HSS. If it is known, the HSS shall answer successfully and return in the response one or several instances of the User Identity IE, each one containing either an External-Identifier or an MSISDN. If it is not known, Experimental-Result shall be set to DIAMETER_ERROR_USER_UNKNOWN in the Subscriber Information Retrieval Response.</w:t>
      </w:r>
    </w:p>
    <w:p w:rsidR="007452B0" w:rsidRPr="00EF6BF6" w:rsidRDefault="007452B0" w:rsidP="007452B0">
      <w:pPr>
        <w:pStyle w:val="Heading4"/>
      </w:pPr>
      <w:bookmarkStart w:id="18" w:name="_Toc533202730"/>
      <w:r w:rsidRPr="00EF6BF6">
        <w:t>5.2.1.3</w:t>
      </w:r>
      <w:r w:rsidRPr="00EF6BF6">
        <w:tab/>
        <w:t>Detailed Behaviour of the MTC-IWF</w:t>
      </w:r>
      <w:bookmarkEnd w:id="18"/>
    </w:p>
    <w:p w:rsidR="007452B0" w:rsidRPr="00EF6BF6" w:rsidRDefault="007452B0" w:rsidP="007452B0">
      <w:r w:rsidRPr="00EF6BF6">
        <w:t>When the MTC-IWF sends a Subscriber Information Retrieval request to the HSS, it shall set the S6m/S6n indicator bit in the SIR Flags IE.</w:t>
      </w:r>
    </w:p>
    <w:p w:rsidR="004A17A5" w:rsidRPr="00EF6BF6" w:rsidRDefault="007452B0" w:rsidP="004A17A5">
      <w:r w:rsidRPr="00EF6BF6">
        <w:t>Upon receipt of a successful Subscriber Information Retrieval response</w:t>
      </w:r>
      <w:r w:rsidR="004A17A5" w:rsidRPr="00EF6BF6">
        <w:t xml:space="preserve"> for the DEVICE_TRIGGER service</w:t>
      </w:r>
      <w:r w:rsidRPr="00EF6BF6">
        <w:t>, when multiple serving nodes are returned from HSS, the MTC-IWF should give a higher preference to the serving node included in the "Serving Node" IE, than to those serving nodes included in the list of "Additional Serving Node" IEs.</w:t>
      </w:r>
      <w:r w:rsidR="004A17A5" w:rsidRPr="00EF6BF6">
        <w:t xml:space="preserve"> </w:t>
      </w:r>
    </w:p>
    <w:p w:rsidR="007452B0" w:rsidRPr="00EF6BF6" w:rsidRDefault="004A17A5" w:rsidP="007452B0">
      <w:r w:rsidRPr="00EF6BF6">
        <w:t>Upon receipt of a successful Subscriber Information Retrieval response for the SMS_MO service, the MTC-IWF shall use the retrieved External-Identifier for communication with the SCS via Tsp.</w:t>
      </w:r>
    </w:p>
    <w:p w:rsidR="007452B0" w:rsidRPr="00EF6BF6" w:rsidRDefault="007452B0" w:rsidP="007452B0">
      <w:pPr>
        <w:pStyle w:val="Heading4"/>
      </w:pPr>
      <w:bookmarkStart w:id="19" w:name="_Toc533202731"/>
      <w:r w:rsidRPr="00EF6BF6">
        <w:t>5.2.1.4</w:t>
      </w:r>
      <w:r w:rsidRPr="00EF6BF6">
        <w:tab/>
        <w:t>Detailed Behaviour of the MTC-AAA</w:t>
      </w:r>
      <w:bookmarkEnd w:id="19"/>
    </w:p>
    <w:p w:rsidR="007452B0" w:rsidRPr="00EF6BF6" w:rsidRDefault="007452B0" w:rsidP="007452B0">
      <w:r w:rsidRPr="00EF6BF6">
        <w:t>When the MTC-AAA sends a Subscriber Information Retrieval request to the HSS, it shall clear the S6m/S6n indicator bit in the SIR Flags IE.</w:t>
      </w:r>
    </w:p>
    <w:p w:rsidR="007452B0" w:rsidRPr="00EF6BF6" w:rsidRDefault="007452B0" w:rsidP="007452B0">
      <w:r w:rsidRPr="00EF6BF6">
        <w:t>The MTC-AAA shall only include the User Identifier IE in the request, and it shall contain only the IMSI of the UE.</w:t>
      </w:r>
    </w:p>
    <w:p w:rsidR="007452B0" w:rsidRPr="00EF6BF6" w:rsidRDefault="007452B0" w:rsidP="007452B0">
      <w:pPr>
        <w:pStyle w:val="Heading1"/>
      </w:pPr>
      <w:bookmarkStart w:id="20" w:name="_Toc533202732"/>
      <w:r w:rsidRPr="00EF6BF6">
        <w:lastRenderedPageBreak/>
        <w:t>6</w:t>
      </w:r>
      <w:r w:rsidRPr="00EF6BF6">
        <w:tab/>
        <w:t>Protocol Specification</w:t>
      </w:r>
      <w:bookmarkEnd w:id="20"/>
    </w:p>
    <w:p w:rsidR="007452B0" w:rsidRPr="00EF6BF6" w:rsidRDefault="007452B0" w:rsidP="007452B0">
      <w:pPr>
        <w:pStyle w:val="Heading2"/>
      </w:pPr>
      <w:bookmarkStart w:id="21" w:name="_Toc533202733"/>
      <w:r w:rsidRPr="00EF6BF6">
        <w:t>6.1</w:t>
      </w:r>
      <w:r w:rsidRPr="00EF6BF6">
        <w:tab/>
        <w:t>Introduction</w:t>
      </w:r>
      <w:bookmarkEnd w:id="21"/>
    </w:p>
    <w:p w:rsidR="007452B0" w:rsidRPr="00EF6BF6" w:rsidRDefault="007452B0" w:rsidP="007452B0">
      <w:pPr>
        <w:pStyle w:val="Heading3"/>
      </w:pPr>
      <w:bookmarkStart w:id="22" w:name="_Toc533202734"/>
      <w:r w:rsidRPr="00EF6BF6">
        <w:t>6.1.1</w:t>
      </w:r>
      <w:r w:rsidRPr="00EF6BF6">
        <w:tab/>
        <w:t>Use of Diameter Base Protocol</w:t>
      </w:r>
      <w:bookmarkEnd w:id="22"/>
    </w:p>
    <w:p w:rsidR="007452B0" w:rsidRPr="00EF6BF6" w:rsidRDefault="00225D31" w:rsidP="007452B0">
      <w:r w:rsidRPr="00EF6BF6">
        <w:t xml:space="preserve">The Diameter base protocol as specified in </w:t>
      </w:r>
      <w:r w:rsidRPr="00EF6BF6">
        <w:rPr>
          <w:lang w:val="it-IT"/>
        </w:rPr>
        <w:t>IETF RFC 6733 [</w:t>
      </w:r>
      <w:r w:rsidR="00846A84" w:rsidRPr="00EF6BF6">
        <w:rPr>
          <w:lang w:val="it-IT"/>
        </w:rPr>
        <w:t>23]</w:t>
      </w:r>
      <w:r w:rsidRPr="00EF6BF6">
        <w:t xml:space="preserve"> shall</w:t>
      </w:r>
      <w:r w:rsidR="007452B0" w:rsidRPr="00EF6BF6">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7452B0" w:rsidRPr="00EF6BF6" w:rsidRDefault="007452B0" w:rsidP="007452B0">
      <w:pPr>
        <w:pStyle w:val="Heading3"/>
      </w:pPr>
      <w:bookmarkStart w:id="23" w:name="_Toc533202735"/>
      <w:r w:rsidRPr="00EF6BF6">
        <w:t>6.1.2</w:t>
      </w:r>
      <w:r w:rsidRPr="00EF6BF6">
        <w:tab/>
        <w:t>Securing Diameter Messages</w:t>
      </w:r>
      <w:bookmarkEnd w:id="23"/>
    </w:p>
    <w:p w:rsidR="007452B0" w:rsidRPr="00EF6BF6" w:rsidRDefault="007452B0" w:rsidP="007452B0">
      <w:r w:rsidRPr="00EF6BF6">
        <w:t>For secure transport of Diameter messages, see 3GPP TS 33.210 [4].</w:t>
      </w:r>
    </w:p>
    <w:p w:rsidR="007452B0" w:rsidRPr="00EF6BF6" w:rsidRDefault="007452B0" w:rsidP="007452B0">
      <w:pPr>
        <w:pStyle w:val="Heading3"/>
      </w:pPr>
      <w:bookmarkStart w:id="24" w:name="_Toc533202736"/>
      <w:r w:rsidRPr="00EF6BF6">
        <w:t>6.1.3</w:t>
      </w:r>
      <w:r w:rsidRPr="00EF6BF6">
        <w:tab/>
        <w:t>Accounting Functionality</w:t>
      </w:r>
      <w:bookmarkEnd w:id="24"/>
    </w:p>
    <w:p w:rsidR="007452B0" w:rsidRPr="00EF6BF6" w:rsidRDefault="007452B0" w:rsidP="007452B0">
      <w:r w:rsidRPr="00EF6BF6">
        <w:t>Accounting functionality (Accounting Session State Machine, related command codes and AVPs) shall not be used on the S6m interface.</w:t>
      </w:r>
    </w:p>
    <w:p w:rsidR="007452B0" w:rsidRPr="00EF6BF6" w:rsidRDefault="007452B0" w:rsidP="007452B0">
      <w:pPr>
        <w:pStyle w:val="Heading3"/>
      </w:pPr>
      <w:bookmarkStart w:id="25" w:name="_Toc533202737"/>
      <w:r w:rsidRPr="00EF6BF6">
        <w:t>6.1.4</w:t>
      </w:r>
      <w:r w:rsidRPr="00EF6BF6">
        <w:tab/>
        <w:t>Use of Sessions</w:t>
      </w:r>
      <w:bookmarkEnd w:id="25"/>
    </w:p>
    <w:p w:rsidR="007452B0" w:rsidRPr="00EF6BF6" w:rsidRDefault="007452B0" w:rsidP="007452B0">
      <w:r w:rsidRPr="00EF6BF6">
        <w:t xml:space="preserve">Between the MTC-IWF and the HSS, Diameter sessions </w:t>
      </w:r>
      <w:r w:rsidRPr="00EF6BF6">
        <w:rPr>
          <w:lang w:eastAsia="zh-CN"/>
        </w:rPr>
        <w:t xml:space="preserve">shall be </w:t>
      </w:r>
      <w:r w:rsidRPr="00EF6BF6">
        <w:t xml:space="preserve">implicitly terminated. An implicitly terminated session is one for which the server does not maintain state information. The client </w:t>
      </w:r>
      <w:r w:rsidRPr="00EF6BF6">
        <w:rPr>
          <w:lang w:eastAsia="zh-CN"/>
        </w:rPr>
        <w:t xml:space="preserve">shall not </w:t>
      </w:r>
      <w:r w:rsidRPr="00EF6BF6">
        <w:t>send any re-authorization or session termination requests to the server.</w:t>
      </w:r>
    </w:p>
    <w:p w:rsidR="002C35CB" w:rsidRPr="00EF6BF6" w:rsidRDefault="002C35CB" w:rsidP="002C35CB">
      <w:r w:rsidRPr="00EF6BF6">
        <w:t>The Diameter base protocol as specified in IETF RFC 6733 [</w:t>
      </w:r>
      <w:r w:rsidR="00846A84" w:rsidRPr="00EF6BF6">
        <w:t>23]</w:t>
      </w:r>
      <w:r w:rsidRPr="00EF6BF6">
        <w:t xml:space="preserve"> includes the Auth-Session-State AVP as the mechanism for the implementation of implicitly terminated sessions.</w:t>
      </w:r>
    </w:p>
    <w:p w:rsidR="007452B0" w:rsidRPr="00EF6BF6" w:rsidRDefault="002C35CB" w:rsidP="002C35CB">
      <w:r w:rsidRPr="00EF6BF6">
        <w:t xml:space="preserve">The client (server) shall include in its requests (responses) the Auth-Session-State AVP set to the value NO_STATE_MAINTAINED (1), as described in </w:t>
      </w:r>
      <w:r w:rsidRPr="00EF6BF6">
        <w:rPr>
          <w:lang w:val="it-IT"/>
        </w:rPr>
        <w:t>IETF RFC 6733 [</w:t>
      </w:r>
      <w:r w:rsidR="00846A84" w:rsidRPr="00EF6BF6">
        <w:rPr>
          <w:lang w:val="it-IT"/>
        </w:rPr>
        <w:t>23]</w:t>
      </w:r>
      <w:r w:rsidRPr="00EF6BF6">
        <w:t>.</w:t>
      </w:r>
      <w:r w:rsidR="007452B0" w:rsidRPr="00EF6BF6">
        <w:t xml:space="preserve"> As a consequence, the server shall not maintain any state information about this session and the client shall not send any session termination request. Neither the Authorization-Lifetime AVP nor the Session-Timeout AVP shall be present in requests or responses.</w:t>
      </w:r>
    </w:p>
    <w:p w:rsidR="007452B0" w:rsidRPr="00EF6BF6" w:rsidRDefault="007452B0" w:rsidP="007452B0">
      <w:pPr>
        <w:pStyle w:val="Heading3"/>
      </w:pPr>
      <w:bookmarkStart w:id="26" w:name="_Toc533202738"/>
      <w:r w:rsidRPr="00EF6BF6">
        <w:t>6.1.5</w:t>
      </w:r>
      <w:r w:rsidRPr="00EF6BF6">
        <w:tab/>
        <w:t>Transport Protocol</w:t>
      </w:r>
      <w:bookmarkEnd w:id="26"/>
    </w:p>
    <w:p w:rsidR="007452B0" w:rsidRPr="00EF6BF6" w:rsidRDefault="007452B0" w:rsidP="007452B0">
      <w:r w:rsidRPr="00EF6BF6">
        <w:t>Diameter messages over the S6m interface shall make use of SCTP IETF RFC 4960 [5] as transport protocol.</w:t>
      </w:r>
    </w:p>
    <w:p w:rsidR="007452B0" w:rsidRPr="00EF6BF6" w:rsidRDefault="007452B0" w:rsidP="007452B0">
      <w:pPr>
        <w:pStyle w:val="Heading3"/>
      </w:pPr>
      <w:bookmarkStart w:id="27" w:name="_Toc533202739"/>
      <w:r w:rsidRPr="00EF6BF6">
        <w:t>6.1.6</w:t>
      </w:r>
      <w:r w:rsidRPr="00EF6BF6">
        <w:tab/>
        <w:t>Routing Considerations</w:t>
      </w:r>
      <w:bookmarkEnd w:id="27"/>
    </w:p>
    <w:p w:rsidR="007452B0" w:rsidRPr="00EF6BF6" w:rsidRDefault="007452B0" w:rsidP="007452B0">
      <w:r w:rsidRPr="00EF6BF6">
        <w:t>This clause specifies the use of the Diameter routing AVPs Destination-Realm and Destination-Host.</w:t>
      </w:r>
    </w:p>
    <w:p w:rsidR="007452B0" w:rsidRPr="00EF6BF6" w:rsidRDefault="007452B0" w:rsidP="007452B0">
      <w:r w:rsidRPr="00EF6BF6">
        <w:t>The S6m reference point is defined as an intra-operator interface so, both MTC-IWF and HSS shall be located in the same network domain/realm.</w:t>
      </w:r>
    </w:p>
    <w:p w:rsidR="007452B0" w:rsidRPr="00EF6BF6" w:rsidRDefault="007452B0" w:rsidP="007452B0">
      <w:r w:rsidRPr="00EF6BF6">
        <w:t xml:space="preserve">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 </w:t>
      </w:r>
    </w:p>
    <w:p w:rsidR="007452B0" w:rsidRPr="00EF6BF6" w:rsidRDefault="007452B0" w:rsidP="007452B0">
      <w:r w:rsidRPr="00EF6BF6">
        <w:t>Destination-Realm AVP is declared as mandatory in the ABNF for all requests.</w:t>
      </w:r>
    </w:p>
    <w:p w:rsidR="00746E79" w:rsidRPr="00EF6BF6" w:rsidRDefault="007452B0" w:rsidP="00746E79">
      <w:r w:rsidRPr="00EF6BF6">
        <w:t>I</w:t>
      </w:r>
      <w:r w:rsidR="00746E79" w:rsidRPr="00EF6BF6">
        <w:t xml:space="preserve"> If the Vendor-Specific-Application-ID AVP is received in any of the commands, it shall be ignored by the receiving node, and it shall not be used for routing purposes.</w:t>
      </w:r>
    </w:p>
    <w:p w:rsidR="007452B0" w:rsidRPr="00EF6BF6" w:rsidRDefault="007452B0" w:rsidP="00746E79">
      <w:pPr>
        <w:pStyle w:val="Heading3"/>
      </w:pPr>
      <w:bookmarkStart w:id="28" w:name="_Toc533202740"/>
      <w:r w:rsidRPr="00EF6BF6">
        <w:lastRenderedPageBreak/>
        <w:t>6.1.7</w:t>
      </w:r>
      <w:r w:rsidRPr="00EF6BF6">
        <w:tab/>
        <w:t>Advertising Application Support</w:t>
      </w:r>
      <w:bookmarkEnd w:id="28"/>
    </w:p>
    <w:p w:rsidR="007452B0" w:rsidRPr="00EF6BF6" w:rsidRDefault="007452B0" w:rsidP="007452B0">
      <w:r w:rsidRPr="00EF6BF6">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rsidR="007452B0" w:rsidRPr="00EF6BF6" w:rsidRDefault="007452B0" w:rsidP="007452B0">
      <w:r w:rsidRPr="00EF6BF6">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7452B0" w:rsidRPr="00EF6BF6" w:rsidRDefault="007452B0" w:rsidP="007452B0">
      <w:r w:rsidRPr="00EF6BF6">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EF6BF6">
        <w:rPr>
          <w:lang w:val="it-IT"/>
        </w:rPr>
        <w:t>IETF RFC 6733 [</w:t>
      </w:r>
      <w:r w:rsidR="00846A84" w:rsidRPr="00EF6BF6">
        <w:rPr>
          <w:lang w:val="it-IT"/>
        </w:rPr>
        <w:t>23]</w:t>
      </w:r>
      <w:r w:rsidRPr="00EF6BF6">
        <w:t>.</w:t>
      </w:r>
    </w:p>
    <w:p w:rsidR="007452B0" w:rsidRPr="00EF6BF6" w:rsidRDefault="007452B0" w:rsidP="007452B0">
      <w:pPr>
        <w:pStyle w:val="Heading3"/>
      </w:pPr>
      <w:bookmarkStart w:id="29" w:name="_Toc533202741"/>
      <w:r w:rsidRPr="00EF6BF6">
        <w:t>6.1.8</w:t>
      </w:r>
      <w:r w:rsidRPr="00EF6BF6">
        <w:tab/>
        <w:t>Diameter Application Identifier</w:t>
      </w:r>
      <w:bookmarkEnd w:id="29"/>
    </w:p>
    <w:p w:rsidR="007452B0" w:rsidRPr="00EF6BF6" w:rsidRDefault="007452B0" w:rsidP="007452B0">
      <w:pPr>
        <w:rPr>
          <w:lang w:eastAsia="zh-CN"/>
        </w:rPr>
      </w:pPr>
      <w:r w:rsidRPr="00EF6BF6">
        <w:t xml:space="preserve">The S6m/S6n interface protocol </w:t>
      </w:r>
      <w:r w:rsidRPr="00EF6BF6">
        <w:rPr>
          <w:lang w:eastAsia="zh-CN"/>
        </w:rPr>
        <w:t xml:space="preserve">shall be </w:t>
      </w:r>
      <w:r w:rsidRPr="00EF6BF6">
        <w:t>defined as an IETF vendor specific Diameter application, where the vendor is 3GPP. The vendor identifier assigned by IANA to 3GPP (http://www.iana.org/assignments/enterprise-numbers) is 10415.</w:t>
      </w:r>
    </w:p>
    <w:p w:rsidR="007452B0" w:rsidRPr="00EF6BF6" w:rsidRDefault="007452B0" w:rsidP="007452B0">
      <w:r w:rsidRPr="00EF6BF6">
        <w:t xml:space="preserve">The Diameter application identifier assigned to the S6m interface application is </w:t>
      </w:r>
      <w:r w:rsidR="009D2471" w:rsidRPr="00EF6BF6">
        <w:rPr>
          <w:lang w:eastAsia="zh-CN"/>
        </w:rPr>
        <w:t>16777310</w:t>
      </w:r>
      <w:r w:rsidRPr="00EF6BF6">
        <w:t xml:space="preserve"> (allocated by IANA).</w:t>
      </w:r>
    </w:p>
    <w:p w:rsidR="007452B0" w:rsidRPr="00EF6BF6" w:rsidRDefault="007452B0" w:rsidP="007452B0">
      <w:pPr>
        <w:pStyle w:val="Heading3"/>
      </w:pPr>
      <w:bookmarkStart w:id="30" w:name="_Toc533202742"/>
      <w:r w:rsidRPr="00EF6BF6">
        <w:t>6.1.9</w:t>
      </w:r>
      <w:r w:rsidRPr="00EF6BF6">
        <w:tab/>
        <w:t>Use of the Supported-Features AVP</w:t>
      </w:r>
      <w:bookmarkEnd w:id="30"/>
    </w:p>
    <w:p w:rsidR="007452B0" w:rsidRPr="00EF6BF6" w:rsidRDefault="007452B0" w:rsidP="007452B0">
      <w:r w:rsidRPr="00EF6BF6">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EF6BF6">
        <w:rPr>
          <w:lang w:eastAsia="ja-JP"/>
        </w:rPr>
        <w:t xml:space="preserve">with </w:t>
      </w:r>
      <w:r w:rsidRPr="00EF6BF6">
        <w:t>the procedures for the dynamic discovery of supported features as defined in clause 7.2 of 3GPP TS 29.229 [7].</w:t>
      </w:r>
    </w:p>
    <w:p w:rsidR="007452B0" w:rsidRPr="00EF6BF6" w:rsidRDefault="007452B0" w:rsidP="007452B0">
      <w:r w:rsidRPr="00EF6BF6">
        <w:t xml:space="preserve">When extending the application by adding new AVPs for a feature, the new AVPs shall have the M bit cleared and the AVP shall not be defined mandatory in the command ABNF. </w:t>
      </w:r>
    </w:p>
    <w:p w:rsidR="007452B0" w:rsidRPr="00EF6BF6" w:rsidRDefault="007452B0" w:rsidP="007452B0">
      <w:r w:rsidRPr="00EF6BF6">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7452B0" w:rsidRPr="00EF6BF6" w:rsidRDefault="007452B0" w:rsidP="007452B0">
      <w:pPr>
        <w:pStyle w:val="Heading3"/>
      </w:pPr>
      <w:bookmarkStart w:id="31" w:name="_Toc533202743"/>
      <w:r w:rsidRPr="00EF6BF6">
        <w:t>6.1.10</w:t>
      </w:r>
      <w:r w:rsidRPr="00EF6BF6">
        <w:tab/>
        <w:t>User Identity to HSS resolution</w:t>
      </w:r>
      <w:bookmarkEnd w:id="31"/>
    </w:p>
    <w:p w:rsidR="007452B0" w:rsidRPr="00EF6BF6" w:rsidRDefault="007452B0" w:rsidP="007452B0">
      <w:r w:rsidRPr="00EF6BF6">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rsidR="00EA2B8E" w:rsidRPr="00EF6BF6" w:rsidRDefault="007452B0" w:rsidP="00EA2B8E">
      <w:r w:rsidRPr="00EF6BF6">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r w:rsidR="00EA2B8E" w:rsidRPr="00EF6BF6">
        <w:t xml:space="preserve"> </w:t>
      </w:r>
    </w:p>
    <w:p w:rsidR="007452B0" w:rsidRPr="00EF6BF6" w:rsidRDefault="00EA2B8E" w:rsidP="00EA2B8E">
      <w:r w:rsidRPr="00EF6BF6">
        <w:t>When the Diameter Load Control mechanism is supported (see IETF draft-ietf-dime-load-03 </w:t>
      </w:r>
      <w:r w:rsidR="00775E8A" w:rsidRPr="00EF6BF6">
        <w:t>[22]</w:t>
      </w:r>
      <w:r w:rsidRPr="00EF6BF6">
        <w:t>), load values from previously received Load AVPs of type HOST may be taken into account when determining the HSS identity.</w:t>
      </w:r>
    </w:p>
    <w:p w:rsidR="007452B0" w:rsidRPr="00EF6BF6" w:rsidRDefault="007452B0" w:rsidP="007452B0">
      <w:pPr>
        <w:pStyle w:val="NO"/>
      </w:pPr>
      <w:r w:rsidRPr="00EF6BF6">
        <w:t>NOTE:</w:t>
      </w:r>
      <w:r w:rsidRPr="00EF6BF6">
        <w:tab/>
        <w:t>Alternatives to the user identity to HSS resolution Diameter based implementation are outside the scope of this specification.</w:t>
      </w:r>
    </w:p>
    <w:p w:rsidR="007452B0" w:rsidRPr="00EF6BF6" w:rsidRDefault="007452B0" w:rsidP="007452B0">
      <w:pPr>
        <w:pStyle w:val="Heading2"/>
      </w:pPr>
      <w:bookmarkStart w:id="32" w:name="_Toc533202744"/>
      <w:r w:rsidRPr="00EF6BF6">
        <w:lastRenderedPageBreak/>
        <w:t>6.2</w:t>
      </w:r>
      <w:r w:rsidRPr="00EF6BF6">
        <w:tab/>
        <w:t>Commands</w:t>
      </w:r>
      <w:bookmarkEnd w:id="32"/>
    </w:p>
    <w:p w:rsidR="007452B0" w:rsidRPr="00EF6BF6" w:rsidRDefault="007452B0" w:rsidP="007452B0">
      <w:pPr>
        <w:pStyle w:val="Heading3"/>
        <w:rPr>
          <w:lang w:eastAsia="zh-CN"/>
        </w:rPr>
      </w:pPr>
      <w:bookmarkStart w:id="33" w:name="_Toc533202745"/>
      <w:r w:rsidRPr="00EF6BF6">
        <w:t>6.2.1</w:t>
      </w:r>
      <w:r w:rsidRPr="00EF6BF6">
        <w:tab/>
      </w:r>
      <w:r w:rsidRPr="00EF6BF6">
        <w:rPr>
          <w:lang w:eastAsia="zh-CN"/>
        </w:rPr>
        <w:t>Introduction</w:t>
      </w:r>
      <w:bookmarkEnd w:id="33"/>
    </w:p>
    <w:p w:rsidR="007452B0" w:rsidRPr="00EF6BF6" w:rsidRDefault="007452B0" w:rsidP="007452B0">
      <w:r w:rsidRPr="00EF6BF6">
        <w:t xml:space="preserve">This </w:t>
      </w:r>
      <w:r w:rsidRPr="00EF6BF6">
        <w:rPr>
          <w:rFonts w:hint="eastAsia"/>
          <w:lang w:eastAsia="zh-CN"/>
        </w:rPr>
        <w:t>section</w:t>
      </w:r>
      <w:r w:rsidRPr="00EF6BF6">
        <w:t xml:space="preserve"> </w:t>
      </w:r>
      <w:r w:rsidRPr="00EF6BF6">
        <w:rPr>
          <w:rFonts w:hint="eastAsia"/>
          <w:lang w:eastAsia="zh-CN"/>
        </w:rPr>
        <w:t>defin</w:t>
      </w:r>
      <w:r w:rsidRPr="00EF6BF6">
        <w:t xml:space="preserve">es </w:t>
      </w:r>
      <w:r w:rsidRPr="00EF6BF6">
        <w:rPr>
          <w:rFonts w:hint="eastAsia"/>
          <w:lang w:eastAsia="zh-CN"/>
        </w:rPr>
        <w:t>the Command code values and related ABNF for each command described in this specification.</w:t>
      </w:r>
    </w:p>
    <w:p w:rsidR="007452B0" w:rsidRPr="00EF6BF6" w:rsidRDefault="007452B0" w:rsidP="007452B0">
      <w:pPr>
        <w:pStyle w:val="Heading3"/>
      </w:pPr>
      <w:bookmarkStart w:id="34" w:name="_Toc533202746"/>
      <w:r w:rsidRPr="00EF6BF6">
        <w:t>6.2.2</w:t>
      </w:r>
      <w:r w:rsidRPr="00EF6BF6">
        <w:tab/>
        <w:t>Command-Code values</w:t>
      </w:r>
      <w:bookmarkEnd w:id="34"/>
    </w:p>
    <w:p w:rsidR="007452B0" w:rsidRPr="00EF6BF6" w:rsidRDefault="007452B0" w:rsidP="007452B0">
      <w:r w:rsidRPr="00EF6BF6">
        <w:t>This section defines Command-Code values for th</w:t>
      </w:r>
      <w:r w:rsidRPr="00EF6BF6">
        <w:rPr>
          <w:rFonts w:hint="eastAsia"/>
          <w:lang w:eastAsia="zh-CN"/>
        </w:rPr>
        <w:t>e S</w:t>
      </w:r>
      <w:r w:rsidRPr="00EF6BF6">
        <w:rPr>
          <w:lang w:eastAsia="zh-CN"/>
        </w:rPr>
        <w:t>6m/S6n</w:t>
      </w:r>
      <w:r w:rsidRPr="00EF6BF6">
        <w:t xml:space="preserve"> interfa</w:t>
      </w:r>
      <w:r w:rsidRPr="00EF6BF6">
        <w:rPr>
          <w:rFonts w:hint="eastAsia"/>
          <w:lang w:eastAsia="zh-CN"/>
        </w:rPr>
        <w:t xml:space="preserve">ce </w:t>
      </w:r>
      <w:r w:rsidRPr="00EF6BF6">
        <w:t>application</w:t>
      </w:r>
      <w:r w:rsidRPr="00EF6BF6">
        <w:rPr>
          <w:rFonts w:hint="eastAsia"/>
          <w:lang w:eastAsia="zh-CN"/>
        </w:rPr>
        <w:t xml:space="preserve"> </w:t>
      </w:r>
      <w:r w:rsidRPr="00EF6BF6">
        <w:rPr>
          <w:lang w:eastAsia="zh-CN"/>
        </w:rPr>
        <w:t>as allocated by IANA.</w:t>
      </w:r>
    </w:p>
    <w:p w:rsidR="007452B0" w:rsidRPr="00EF6BF6" w:rsidRDefault="002C35CB" w:rsidP="007452B0">
      <w:r w:rsidRPr="00EF6BF6">
        <w:t xml:space="preserve">Every command is defined by means of the ABNF syntax IETF RFC 5234 [9], according to the Command Code Format (CCF) specification defined in </w:t>
      </w:r>
      <w:r w:rsidRPr="00EF6BF6">
        <w:rPr>
          <w:lang w:val="it-IT"/>
        </w:rPr>
        <w:t>IETF RFC 6733 [</w:t>
      </w:r>
      <w:r w:rsidR="00846A84" w:rsidRPr="00EF6BF6">
        <w:rPr>
          <w:lang w:val="it-IT"/>
        </w:rPr>
        <w:t>23]</w:t>
      </w:r>
      <w:r w:rsidRPr="00EF6BF6">
        <w:t xml:space="preserve">. When the definition and use of an AVP is not specified in this document, the guidelines in </w:t>
      </w:r>
      <w:r w:rsidRPr="00EF6BF6">
        <w:rPr>
          <w:lang w:val="it-IT"/>
        </w:rPr>
        <w:t>IETF RFC 6733 [</w:t>
      </w:r>
      <w:r w:rsidR="00846A84" w:rsidRPr="00EF6BF6">
        <w:rPr>
          <w:lang w:val="it-IT"/>
        </w:rPr>
        <w:t>23]</w:t>
      </w:r>
      <w:r w:rsidRPr="00EF6BF6">
        <w:t xml:space="preserve"> shall apply.</w:t>
      </w:r>
    </w:p>
    <w:p w:rsidR="00746E79" w:rsidRPr="00EF6BF6" w:rsidRDefault="00746E79" w:rsidP="00746E79">
      <w:r w:rsidRPr="00EF6BF6">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746E79" w:rsidRPr="00EF6BF6" w:rsidRDefault="00746E79" w:rsidP="00746E79">
      <w:pPr>
        <w:pStyle w:val="NO"/>
      </w:pPr>
      <w:r w:rsidRPr="00EF6BF6">
        <w:t>NOTE:</w:t>
      </w:r>
      <w:r w:rsidRPr="00EF6BF6">
        <w:tab/>
        <w:t xml:space="preserve">The Vendor-Specific-Application-Id is included as an optional AVP in all Command Code Format specifications defined in this specification in order to overcome potential interoperability issues with intermediate Diameter agents </w:t>
      </w:r>
      <w:r w:rsidRPr="00EF6BF6">
        <w:rPr>
          <w:lang w:val="en-US"/>
        </w:rPr>
        <w:t xml:space="preserve">non-compliant with </w:t>
      </w:r>
      <w:r w:rsidRPr="00EF6BF6">
        <w:t xml:space="preserve">the </w:t>
      </w:r>
      <w:r w:rsidRPr="00EF6BF6">
        <w:rPr>
          <w:lang w:val="it-IT"/>
        </w:rPr>
        <w:t>IETF RFC 6733</w:t>
      </w:r>
      <w:r w:rsidRPr="00EF6BF6">
        <w:t> [</w:t>
      </w:r>
      <w:r w:rsidR="00846A84" w:rsidRPr="00EF6BF6">
        <w:t>23]</w:t>
      </w:r>
      <w:r w:rsidRPr="00EF6BF6">
        <w:t>.</w:t>
      </w:r>
    </w:p>
    <w:p w:rsidR="007452B0" w:rsidRPr="00EF6BF6" w:rsidRDefault="007452B0" w:rsidP="007452B0">
      <w:r w:rsidRPr="00EF6BF6">
        <w:t>The following Command Codes are defined in this specification:</w:t>
      </w:r>
    </w:p>
    <w:p w:rsidR="007452B0" w:rsidRPr="00EF6BF6" w:rsidRDefault="007452B0" w:rsidP="007452B0">
      <w:pPr>
        <w:pStyle w:val="TH"/>
      </w:pPr>
      <w:r w:rsidRPr="00EF6BF6">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7452B0" w:rsidRPr="00EF6BF6" w:rsidTr="00D35DEE">
        <w:trPr>
          <w:jc w:val="center"/>
        </w:trPr>
        <w:tc>
          <w:tcPr>
            <w:tcW w:w="2926" w:type="dxa"/>
          </w:tcPr>
          <w:p w:rsidR="007452B0" w:rsidRPr="00EF6BF6" w:rsidRDefault="007452B0" w:rsidP="00D35DEE">
            <w:pPr>
              <w:pStyle w:val="TH"/>
            </w:pPr>
            <w:r w:rsidRPr="00EF6BF6">
              <w:t>Command-Name</w:t>
            </w:r>
          </w:p>
        </w:tc>
        <w:tc>
          <w:tcPr>
            <w:tcW w:w="1371" w:type="dxa"/>
          </w:tcPr>
          <w:p w:rsidR="007452B0" w:rsidRPr="00EF6BF6" w:rsidRDefault="007452B0" w:rsidP="00D35DEE">
            <w:pPr>
              <w:pStyle w:val="TH"/>
            </w:pPr>
            <w:r w:rsidRPr="00EF6BF6">
              <w:t>Abbreviation</w:t>
            </w:r>
          </w:p>
        </w:tc>
        <w:tc>
          <w:tcPr>
            <w:tcW w:w="941" w:type="dxa"/>
          </w:tcPr>
          <w:p w:rsidR="007452B0" w:rsidRPr="00EF6BF6" w:rsidRDefault="007452B0" w:rsidP="00D35DEE">
            <w:pPr>
              <w:pStyle w:val="TH"/>
            </w:pPr>
            <w:r w:rsidRPr="00EF6BF6">
              <w:t>Code</w:t>
            </w:r>
          </w:p>
        </w:tc>
        <w:tc>
          <w:tcPr>
            <w:tcW w:w="907" w:type="dxa"/>
          </w:tcPr>
          <w:p w:rsidR="007452B0" w:rsidRPr="00EF6BF6" w:rsidRDefault="007452B0" w:rsidP="00D35DEE">
            <w:pPr>
              <w:pStyle w:val="TH"/>
            </w:pPr>
            <w:r w:rsidRPr="00EF6BF6">
              <w:t>Section</w:t>
            </w:r>
          </w:p>
        </w:tc>
      </w:tr>
      <w:tr w:rsidR="007452B0" w:rsidRPr="00EF6BF6" w:rsidTr="00D35DEE">
        <w:trPr>
          <w:jc w:val="center"/>
        </w:trPr>
        <w:tc>
          <w:tcPr>
            <w:tcW w:w="2926" w:type="dxa"/>
          </w:tcPr>
          <w:p w:rsidR="007452B0" w:rsidRPr="00EF6BF6" w:rsidRDefault="007452B0" w:rsidP="00D35DEE">
            <w:pPr>
              <w:pStyle w:val="TAC"/>
            </w:pPr>
            <w:r w:rsidRPr="00EF6BF6">
              <w:rPr>
                <w:lang w:eastAsia="zh-CN"/>
              </w:rPr>
              <w:t>Subscriber-Information</w:t>
            </w:r>
            <w:r w:rsidRPr="00EF6BF6">
              <w:t>-Request</w:t>
            </w:r>
          </w:p>
        </w:tc>
        <w:tc>
          <w:tcPr>
            <w:tcW w:w="1371" w:type="dxa"/>
          </w:tcPr>
          <w:p w:rsidR="007452B0" w:rsidRPr="00EF6BF6" w:rsidRDefault="007452B0" w:rsidP="00D35DEE">
            <w:pPr>
              <w:pStyle w:val="TAC"/>
              <w:rPr>
                <w:lang w:eastAsia="zh-CN"/>
              </w:rPr>
            </w:pPr>
            <w:r w:rsidRPr="00EF6BF6">
              <w:rPr>
                <w:lang w:eastAsia="zh-CN"/>
              </w:rPr>
              <w:t>SIR</w:t>
            </w:r>
          </w:p>
        </w:tc>
        <w:tc>
          <w:tcPr>
            <w:tcW w:w="941" w:type="dxa"/>
          </w:tcPr>
          <w:p w:rsidR="007452B0" w:rsidRPr="00EF6BF6" w:rsidRDefault="009D2471" w:rsidP="00D35DEE">
            <w:pPr>
              <w:pStyle w:val="TAC"/>
            </w:pPr>
            <w:r w:rsidRPr="00EF6BF6">
              <w:rPr>
                <w:lang w:val="en-US"/>
              </w:rPr>
              <w:t>8388641</w:t>
            </w:r>
          </w:p>
        </w:tc>
        <w:tc>
          <w:tcPr>
            <w:tcW w:w="907" w:type="dxa"/>
          </w:tcPr>
          <w:p w:rsidR="007452B0" w:rsidRPr="00EF6BF6" w:rsidRDefault="007452B0" w:rsidP="00D35DEE">
            <w:pPr>
              <w:pStyle w:val="TAC"/>
              <w:rPr>
                <w:lang w:eastAsia="zh-CN"/>
              </w:rPr>
            </w:pPr>
            <w:r w:rsidRPr="00EF6BF6">
              <w:t>6.2.</w:t>
            </w:r>
            <w:r w:rsidRPr="00EF6BF6">
              <w:rPr>
                <w:lang w:eastAsia="zh-CN"/>
              </w:rPr>
              <w:t>3</w:t>
            </w:r>
          </w:p>
        </w:tc>
      </w:tr>
      <w:tr w:rsidR="007452B0" w:rsidRPr="00EF6BF6" w:rsidTr="00D35DEE">
        <w:trPr>
          <w:jc w:val="center"/>
        </w:trPr>
        <w:tc>
          <w:tcPr>
            <w:tcW w:w="2926" w:type="dxa"/>
          </w:tcPr>
          <w:p w:rsidR="007452B0" w:rsidRPr="00EF6BF6" w:rsidRDefault="007452B0" w:rsidP="00D35DEE">
            <w:pPr>
              <w:pStyle w:val="TAC"/>
            </w:pPr>
            <w:r w:rsidRPr="00EF6BF6">
              <w:rPr>
                <w:lang w:eastAsia="zh-CN"/>
              </w:rPr>
              <w:t>Subscriber-Information</w:t>
            </w:r>
            <w:r w:rsidRPr="00EF6BF6">
              <w:t>-Answer</w:t>
            </w:r>
          </w:p>
        </w:tc>
        <w:tc>
          <w:tcPr>
            <w:tcW w:w="1371" w:type="dxa"/>
          </w:tcPr>
          <w:p w:rsidR="007452B0" w:rsidRPr="00EF6BF6" w:rsidRDefault="007452B0" w:rsidP="00D35DEE">
            <w:pPr>
              <w:pStyle w:val="TAC"/>
            </w:pPr>
            <w:r w:rsidRPr="00EF6BF6">
              <w:rPr>
                <w:lang w:eastAsia="zh-CN"/>
              </w:rPr>
              <w:t>SIA</w:t>
            </w:r>
          </w:p>
        </w:tc>
        <w:tc>
          <w:tcPr>
            <w:tcW w:w="941" w:type="dxa"/>
          </w:tcPr>
          <w:p w:rsidR="007452B0" w:rsidRPr="00EF6BF6" w:rsidRDefault="009D2471" w:rsidP="00D35DEE">
            <w:pPr>
              <w:pStyle w:val="TAC"/>
            </w:pPr>
            <w:r w:rsidRPr="00EF6BF6">
              <w:rPr>
                <w:lang w:val="en-US"/>
              </w:rPr>
              <w:t>8388641</w:t>
            </w:r>
          </w:p>
        </w:tc>
        <w:tc>
          <w:tcPr>
            <w:tcW w:w="907" w:type="dxa"/>
          </w:tcPr>
          <w:p w:rsidR="007452B0" w:rsidRPr="00EF6BF6" w:rsidRDefault="007452B0" w:rsidP="00D35DEE">
            <w:pPr>
              <w:pStyle w:val="TAC"/>
            </w:pPr>
            <w:r w:rsidRPr="00EF6BF6">
              <w:t>6.2.</w:t>
            </w:r>
            <w:r w:rsidRPr="00EF6BF6">
              <w:rPr>
                <w:lang w:eastAsia="zh-CN"/>
              </w:rPr>
              <w:t>4</w:t>
            </w:r>
          </w:p>
        </w:tc>
      </w:tr>
    </w:tbl>
    <w:p w:rsidR="007452B0" w:rsidRPr="00EF6BF6" w:rsidRDefault="007452B0" w:rsidP="007452B0"/>
    <w:p w:rsidR="007452B0" w:rsidRPr="00EF6BF6" w:rsidRDefault="007452B0" w:rsidP="007452B0">
      <w:r w:rsidRPr="00EF6BF6">
        <w:t xml:space="preserve">For these commands, the Application-ID field shall be set to </w:t>
      </w:r>
      <w:r w:rsidR="009D2471" w:rsidRPr="00EF6BF6">
        <w:rPr>
          <w:lang w:eastAsia="zh-CN"/>
        </w:rPr>
        <w:t>16777310</w:t>
      </w:r>
      <w:r w:rsidRPr="00EF6BF6">
        <w:t xml:space="preserve"> (application identifier of the </w:t>
      </w:r>
      <w:r w:rsidRPr="00EF6BF6">
        <w:rPr>
          <w:rFonts w:hint="eastAsia"/>
          <w:lang w:eastAsia="zh-CN"/>
        </w:rPr>
        <w:t>S</w:t>
      </w:r>
      <w:r w:rsidRPr="00EF6BF6">
        <w:rPr>
          <w:lang w:eastAsia="zh-CN"/>
        </w:rPr>
        <w:t>6m/S6n</w:t>
      </w:r>
      <w:r w:rsidRPr="00EF6BF6">
        <w:t xml:space="preserve"> interface application, allocated by IANA).</w:t>
      </w:r>
    </w:p>
    <w:p w:rsidR="007452B0" w:rsidRPr="00EF6BF6" w:rsidRDefault="007452B0" w:rsidP="007452B0">
      <w:pPr>
        <w:pStyle w:val="Heading3"/>
      </w:pPr>
      <w:bookmarkStart w:id="35" w:name="_Toc533202747"/>
      <w:r w:rsidRPr="00EF6BF6">
        <w:t>6.2.3</w:t>
      </w:r>
      <w:r w:rsidRPr="00EF6BF6">
        <w:tab/>
        <w:t>Subscriber-Information-Request (SIR) Command</w:t>
      </w:r>
      <w:bookmarkEnd w:id="35"/>
    </w:p>
    <w:p w:rsidR="007452B0" w:rsidRPr="00EF6BF6" w:rsidRDefault="007452B0" w:rsidP="007452B0">
      <w:r w:rsidRPr="00EF6BF6">
        <w:t xml:space="preserve">The Subscriber-Information-Request (SIR) command, indicated by the Command-Code field set to </w:t>
      </w:r>
      <w:r w:rsidR="009D2471" w:rsidRPr="00EF6BF6">
        <w:rPr>
          <w:lang w:val="en-US"/>
        </w:rPr>
        <w:t>8388641</w:t>
      </w:r>
      <w:r w:rsidRPr="00EF6BF6">
        <w:rPr>
          <w:rFonts w:hint="eastAsia"/>
          <w:lang w:eastAsia="zh-CN"/>
        </w:rPr>
        <w:t xml:space="preserve"> </w:t>
      </w:r>
      <w:r w:rsidRPr="00EF6BF6">
        <w:t xml:space="preserve">and the "R" bit set in the Command Flags field, is sent from the MTC-IWF to the HSS or from the MTC-AAA to the HSS. </w:t>
      </w:r>
    </w:p>
    <w:p w:rsidR="00A223FC" w:rsidRPr="00EF6BF6" w:rsidRDefault="00A223FC" w:rsidP="00A223FC">
      <w:r w:rsidRPr="00EF6BF6">
        <w:t>Message Format:</w:t>
      </w:r>
    </w:p>
    <w:p w:rsidR="00A223FC" w:rsidRPr="00EF6BF6" w:rsidRDefault="00A223FC" w:rsidP="00A223FC">
      <w:pPr>
        <w:spacing w:after="0"/>
        <w:ind w:left="567" w:firstLine="284"/>
      </w:pPr>
      <w:r w:rsidRPr="00EF6BF6">
        <w:t>&lt; Subscriber-Information-Request&gt; ::=</w:t>
      </w:r>
      <w:r w:rsidRPr="00EF6BF6">
        <w:tab/>
        <w:t xml:space="preserve">&lt; Diameter Header: </w:t>
      </w:r>
      <w:r w:rsidRPr="00EF6BF6">
        <w:rPr>
          <w:lang w:val="en-US"/>
        </w:rPr>
        <w:t>8388641</w:t>
      </w:r>
      <w:r w:rsidRPr="00EF6BF6">
        <w:t xml:space="preserve">, REQ, PXY, </w:t>
      </w:r>
      <w:r w:rsidRPr="00EF6BF6">
        <w:rPr>
          <w:lang w:eastAsia="zh-CN"/>
        </w:rPr>
        <w:t>16777310</w:t>
      </w:r>
      <w:r w:rsidRPr="00EF6BF6">
        <w:t xml:space="preserve"> &gt;</w:t>
      </w:r>
    </w:p>
    <w:p w:rsidR="00A223FC" w:rsidRPr="00EF6BF6" w:rsidRDefault="00A223FC" w:rsidP="00A223FC">
      <w:pPr>
        <w:spacing w:after="0"/>
        <w:ind w:left="3124" w:firstLine="476"/>
      </w:pPr>
      <w:r w:rsidRPr="00EF6BF6">
        <w:t>&lt; Session-Id &gt;</w:t>
      </w:r>
    </w:p>
    <w:p w:rsidR="00471223" w:rsidRPr="00EF6BF6" w:rsidRDefault="00471223" w:rsidP="008F7BB4">
      <w:pPr>
        <w:spacing w:after="0"/>
        <w:ind w:left="3124" w:firstLine="476"/>
      </w:pPr>
      <w:r w:rsidRPr="00EF6BF6">
        <w:t>[ DRMP ]</w:t>
      </w:r>
    </w:p>
    <w:p w:rsidR="00A223FC" w:rsidRPr="00EF6BF6" w:rsidRDefault="00A223FC" w:rsidP="00A223FC">
      <w:pPr>
        <w:spacing w:after="0"/>
        <w:ind w:left="3124" w:firstLine="476"/>
      </w:pPr>
      <w:r w:rsidRPr="00EF6BF6">
        <w:t>{ Auth-Session-State }</w:t>
      </w:r>
    </w:p>
    <w:p w:rsidR="00A223FC" w:rsidRPr="00EF6BF6" w:rsidRDefault="00A223FC" w:rsidP="00A223FC">
      <w:pPr>
        <w:spacing w:after="0"/>
        <w:ind w:left="3124" w:firstLine="476"/>
      </w:pPr>
      <w:r w:rsidRPr="00EF6BF6">
        <w:t>{ Origin-Host }</w:t>
      </w:r>
    </w:p>
    <w:p w:rsidR="00A223FC" w:rsidRPr="00EF6BF6" w:rsidRDefault="00A223FC" w:rsidP="00A223FC">
      <w:pPr>
        <w:spacing w:after="0"/>
        <w:ind w:left="3124" w:firstLine="476"/>
      </w:pPr>
      <w:r w:rsidRPr="00EF6BF6">
        <w:t>{ Origin-Realm }</w:t>
      </w:r>
    </w:p>
    <w:p w:rsidR="00A223FC" w:rsidRPr="00EF6BF6" w:rsidRDefault="00A223FC" w:rsidP="00A223FC">
      <w:pPr>
        <w:spacing w:after="0"/>
        <w:ind w:left="3124" w:firstLine="476"/>
      </w:pPr>
      <w:r w:rsidRPr="00EF6BF6">
        <w:t>[ Destination-Host ]</w:t>
      </w:r>
    </w:p>
    <w:p w:rsidR="00A223FC" w:rsidRPr="00EF6BF6" w:rsidRDefault="00A223FC" w:rsidP="00A223FC">
      <w:pPr>
        <w:spacing w:after="0"/>
        <w:ind w:left="3124" w:firstLine="476"/>
        <w:rPr>
          <w:lang w:val="fr-FR"/>
        </w:rPr>
      </w:pPr>
      <w:r w:rsidRPr="00EF6BF6">
        <w:rPr>
          <w:lang w:val="fr-FR"/>
        </w:rPr>
        <w:t>{ Destination-Realm }</w:t>
      </w:r>
    </w:p>
    <w:p w:rsidR="00A223FC" w:rsidRPr="00EF6BF6" w:rsidRDefault="00A223FC" w:rsidP="00A223FC">
      <w:pPr>
        <w:spacing w:after="0"/>
        <w:ind w:left="3124" w:firstLine="476"/>
        <w:rPr>
          <w:lang w:val="fr-FR"/>
        </w:rPr>
      </w:pPr>
      <w:r w:rsidRPr="00EF6BF6">
        <w:rPr>
          <w:lang w:val="fr-FR"/>
        </w:rPr>
        <w:t xml:space="preserve">{ User-Identifier </w:t>
      </w:r>
      <w:bookmarkStart w:id="36" w:name="_Hlt1188857"/>
      <w:bookmarkEnd w:id="36"/>
      <w:r w:rsidRPr="00EF6BF6">
        <w:rPr>
          <w:lang w:val="fr-FR"/>
        </w:rPr>
        <w:t>}</w:t>
      </w:r>
    </w:p>
    <w:p w:rsidR="00A223FC" w:rsidRPr="00EF6BF6" w:rsidRDefault="00A223FC" w:rsidP="00A223FC">
      <w:pPr>
        <w:spacing w:after="0"/>
        <w:ind w:left="3124" w:firstLine="476"/>
        <w:rPr>
          <w:lang w:val="fr-FR"/>
        </w:rPr>
      </w:pPr>
      <w:r w:rsidRPr="00EF6BF6">
        <w:rPr>
          <w:lang w:val="fr-FR"/>
        </w:rPr>
        <w:t>[ Service-ID ]</w:t>
      </w:r>
    </w:p>
    <w:p w:rsidR="00A223FC" w:rsidRPr="00EF6BF6" w:rsidRDefault="00A223FC" w:rsidP="00A223FC">
      <w:pPr>
        <w:spacing w:after="0"/>
        <w:ind w:left="3124" w:firstLine="476"/>
      </w:pPr>
      <w:r w:rsidRPr="00EF6BF6">
        <w:t>[ SCS-Identity ]</w:t>
      </w:r>
    </w:p>
    <w:p w:rsidR="00A223FC" w:rsidRPr="00EF6BF6" w:rsidRDefault="00A223FC" w:rsidP="00A223FC">
      <w:pPr>
        <w:spacing w:after="0"/>
        <w:ind w:left="3124" w:firstLine="476"/>
      </w:pPr>
      <w:r w:rsidRPr="00EF6BF6">
        <w:t>[ Service-Parameters ]</w:t>
      </w:r>
    </w:p>
    <w:p w:rsidR="00A223FC" w:rsidRPr="00EF6BF6" w:rsidRDefault="00A223FC" w:rsidP="00A223FC">
      <w:pPr>
        <w:spacing w:after="0"/>
        <w:ind w:left="3124" w:firstLine="476"/>
      </w:pPr>
      <w:r w:rsidRPr="00EF6BF6">
        <w:t>{ SIR-Flags }</w:t>
      </w:r>
    </w:p>
    <w:p w:rsidR="00A223FC" w:rsidRPr="00EF6BF6" w:rsidRDefault="00A223FC" w:rsidP="00A223FC">
      <w:pPr>
        <w:spacing w:after="0"/>
        <w:ind w:left="3124" w:firstLine="476"/>
      </w:pPr>
      <w:r w:rsidRPr="00EF6BF6">
        <w:t>[ OC-Supported-Features ]</w:t>
      </w:r>
    </w:p>
    <w:p w:rsidR="00A223FC" w:rsidRPr="00EF6BF6" w:rsidRDefault="00A223FC" w:rsidP="00A223FC">
      <w:pPr>
        <w:spacing w:after="0"/>
        <w:ind w:left="3124" w:firstLine="476"/>
        <w:rPr>
          <w:bCs/>
        </w:rPr>
      </w:pPr>
      <w:r w:rsidRPr="00EF6BF6">
        <w:rPr>
          <w:bCs/>
        </w:rPr>
        <w:t>*[ Supported-Features ]</w:t>
      </w:r>
    </w:p>
    <w:p w:rsidR="00A223FC" w:rsidRPr="00EF6BF6" w:rsidRDefault="00A223FC" w:rsidP="00A223FC">
      <w:pPr>
        <w:spacing w:after="0"/>
        <w:ind w:left="1332" w:firstLine="2268"/>
      </w:pPr>
      <w:r w:rsidRPr="00EF6BF6">
        <w:t>*[ Proxy-Info ]</w:t>
      </w:r>
    </w:p>
    <w:p w:rsidR="00A223FC" w:rsidRPr="00EF6BF6" w:rsidRDefault="00A223FC" w:rsidP="00A223FC">
      <w:pPr>
        <w:spacing w:after="0"/>
        <w:ind w:left="1332" w:firstLine="2268"/>
      </w:pPr>
      <w:r w:rsidRPr="00EF6BF6">
        <w:t>*[ Route-Record ]</w:t>
      </w:r>
    </w:p>
    <w:p w:rsidR="00A223FC" w:rsidRPr="00EF6BF6" w:rsidRDefault="00A223FC" w:rsidP="00A223FC">
      <w:pPr>
        <w:spacing w:after="0"/>
        <w:ind w:left="1332" w:firstLine="2268"/>
      </w:pPr>
      <w:r w:rsidRPr="00EF6BF6">
        <w:t>*[ AVP ]</w:t>
      </w:r>
    </w:p>
    <w:p w:rsidR="007452B0" w:rsidRPr="00EF6BF6" w:rsidRDefault="007452B0" w:rsidP="007452B0">
      <w:pPr>
        <w:pStyle w:val="Heading3"/>
      </w:pPr>
      <w:bookmarkStart w:id="37" w:name="_Toc533202748"/>
      <w:r w:rsidRPr="00EF6BF6">
        <w:lastRenderedPageBreak/>
        <w:t>6.2.4</w:t>
      </w:r>
      <w:r w:rsidRPr="00EF6BF6">
        <w:tab/>
        <w:t>Subscriber-Information-Answer (SIA) Command</w:t>
      </w:r>
      <w:bookmarkEnd w:id="37"/>
    </w:p>
    <w:p w:rsidR="007452B0" w:rsidRPr="00EF6BF6" w:rsidRDefault="007452B0" w:rsidP="007452B0">
      <w:r w:rsidRPr="00EF6BF6">
        <w:t xml:space="preserve">The Subscriber-Information-Answer (SIA) command, indicated by the Command-Code field set to </w:t>
      </w:r>
      <w:r w:rsidR="009D2471" w:rsidRPr="00EF6BF6">
        <w:rPr>
          <w:lang w:val="en-US"/>
        </w:rPr>
        <w:t>8388641</w:t>
      </w:r>
      <w:r w:rsidRPr="00EF6BF6">
        <w:rPr>
          <w:rFonts w:hint="eastAsia"/>
          <w:lang w:eastAsia="zh-CN"/>
        </w:rPr>
        <w:t xml:space="preserve"> </w:t>
      </w:r>
      <w:r w:rsidRPr="00EF6BF6">
        <w:t xml:space="preserve">and the "R" bit cleared in the Command Flags field, is sent from the HSS to the MTC-IWF or from the HSS to the MTC-AAA. </w:t>
      </w:r>
    </w:p>
    <w:p w:rsidR="00A223FC" w:rsidRPr="00EF6BF6" w:rsidRDefault="00A223FC" w:rsidP="00A223FC">
      <w:r w:rsidRPr="00EF6BF6">
        <w:t>Message Format:</w:t>
      </w:r>
    </w:p>
    <w:p w:rsidR="00A223FC" w:rsidRPr="00EF6BF6" w:rsidRDefault="00A223FC" w:rsidP="00A223FC">
      <w:pPr>
        <w:spacing w:after="0"/>
        <w:ind w:left="567" w:firstLine="284"/>
      </w:pPr>
      <w:r w:rsidRPr="00EF6BF6">
        <w:t>&lt; Subscriber-Information-Answer&gt; ::=</w:t>
      </w:r>
      <w:r w:rsidRPr="00EF6BF6">
        <w:tab/>
        <w:t xml:space="preserve">&lt; Diameter Header: </w:t>
      </w:r>
      <w:r w:rsidRPr="00EF6BF6">
        <w:rPr>
          <w:lang w:val="en-US"/>
        </w:rPr>
        <w:t>8388641</w:t>
      </w:r>
      <w:r w:rsidRPr="00EF6BF6">
        <w:t xml:space="preserve">, PXY, </w:t>
      </w:r>
      <w:r w:rsidRPr="00EF6BF6">
        <w:rPr>
          <w:lang w:eastAsia="zh-CN"/>
        </w:rPr>
        <w:t>16777310</w:t>
      </w:r>
      <w:r w:rsidRPr="00EF6BF6">
        <w:t xml:space="preserve"> &gt;</w:t>
      </w:r>
    </w:p>
    <w:p w:rsidR="00A223FC" w:rsidRPr="00EF6BF6" w:rsidRDefault="00A223FC" w:rsidP="00A223FC">
      <w:pPr>
        <w:spacing w:after="0"/>
        <w:ind w:left="3124" w:firstLine="476"/>
      </w:pPr>
      <w:r w:rsidRPr="00EF6BF6">
        <w:t>&lt; Session-Id &gt;</w:t>
      </w:r>
    </w:p>
    <w:p w:rsidR="00471223" w:rsidRPr="00EF6BF6" w:rsidRDefault="00471223" w:rsidP="008F7BB4">
      <w:pPr>
        <w:spacing w:after="0"/>
        <w:ind w:left="3124" w:firstLine="476"/>
      </w:pPr>
      <w:r w:rsidRPr="00EF6BF6">
        <w:t>[ DRMP ]</w:t>
      </w:r>
    </w:p>
    <w:p w:rsidR="00A223FC" w:rsidRPr="00EF6BF6" w:rsidRDefault="00A223FC" w:rsidP="00471223">
      <w:pPr>
        <w:spacing w:after="0"/>
        <w:ind w:left="3124" w:firstLine="476"/>
      </w:pPr>
      <w:r w:rsidRPr="00EF6BF6">
        <w:t>[ Result-Code ]</w:t>
      </w:r>
    </w:p>
    <w:p w:rsidR="00A223FC" w:rsidRPr="00EF6BF6" w:rsidRDefault="00A223FC" w:rsidP="00A223FC">
      <w:pPr>
        <w:spacing w:after="0"/>
        <w:ind w:left="3124" w:firstLine="476"/>
      </w:pPr>
      <w:r w:rsidRPr="00EF6BF6">
        <w:t>[ Experimental-Result ]</w:t>
      </w:r>
    </w:p>
    <w:p w:rsidR="00A223FC" w:rsidRPr="00EF6BF6" w:rsidRDefault="00A223FC" w:rsidP="00A223FC">
      <w:pPr>
        <w:spacing w:after="0"/>
        <w:ind w:left="3124" w:firstLine="476"/>
      </w:pPr>
      <w:r w:rsidRPr="00EF6BF6">
        <w:t>{ Auth-Session-State }</w:t>
      </w:r>
    </w:p>
    <w:p w:rsidR="00A223FC" w:rsidRPr="00EF6BF6" w:rsidRDefault="00A223FC" w:rsidP="00A223FC">
      <w:pPr>
        <w:spacing w:after="0"/>
        <w:ind w:left="3124" w:firstLine="476"/>
      </w:pPr>
      <w:r w:rsidRPr="00EF6BF6">
        <w:t>{ Origin-Host }</w:t>
      </w:r>
    </w:p>
    <w:p w:rsidR="00A223FC" w:rsidRPr="00EF6BF6" w:rsidRDefault="00A223FC" w:rsidP="00A223FC">
      <w:pPr>
        <w:spacing w:after="0"/>
        <w:ind w:left="3124" w:firstLine="476"/>
      </w:pPr>
      <w:r w:rsidRPr="00EF6BF6">
        <w:t>{ Origin-Realm }</w:t>
      </w:r>
    </w:p>
    <w:p w:rsidR="00A223FC" w:rsidRPr="00EF6BF6" w:rsidRDefault="00A223FC" w:rsidP="00A223FC">
      <w:pPr>
        <w:spacing w:after="0"/>
        <w:ind w:left="3316" w:firstLine="284"/>
      </w:pPr>
      <w:r w:rsidRPr="00EF6BF6">
        <w:t>[ OC-Supported-Features ]</w:t>
      </w:r>
    </w:p>
    <w:p w:rsidR="00A223FC" w:rsidRPr="00EF6BF6" w:rsidRDefault="00A223FC" w:rsidP="00A223FC">
      <w:pPr>
        <w:spacing w:after="0"/>
        <w:ind w:left="3316" w:firstLine="284"/>
        <w:rPr>
          <w:lang w:val="en-US"/>
        </w:rPr>
      </w:pPr>
      <w:r w:rsidRPr="00EF6BF6">
        <w:t>[ OC-OLR ]</w:t>
      </w:r>
    </w:p>
    <w:p w:rsidR="00EA2B8E" w:rsidRPr="00EF6BF6" w:rsidRDefault="00EA2B8E" w:rsidP="00EA2B8E">
      <w:pPr>
        <w:spacing w:after="0"/>
        <w:ind w:left="3316" w:firstLine="284"/>
        <w:rPr>
          <w:lang w:val="en-US"/>
        </w:rPr>
      </w:pPr>
      <w:r w:rsidRPr="00EF6BF6">
        <w:t>*[ Load ]</w:t>
      </w:r>
    </w:p>
    <w:p w:rsidR="00A223FC" w:rsidRPr="00EF6BF6" w:rsidRDefault="00A223FC" w:rsidP="00A223FC">
      <w:pPr>
        <w:spacing w:after="0"/>
        <w:ind w:left="3124" w:firstLine="476"/>
        <w:rPr>
          <w:bCs/>
        </w:rPr>
      </w:pPr>
      <w:r w:rsidRPr="00EF6BF6">
        <w:rPr>
          <w:bCs/>
        </w:rPr>
        <w:t>*[ Supported-Features ]</w:t>
      </w:r>
    </w:p>
    <w:p w:rsidR="00A223FC" w:rsidRPr="00EF6BF6" w:rsidRDefault="00A223FC" w:rsidP="00A223FC">
      <w:pPr>
        <w:spacing w:after="0"/>
        <w:ind w:left="3124" w:firstLine="476"/>
      </w:pPr>
      <w:r w:rsidRPr="00EF6BF6">
        <w:t>*[ User-Identifier ]</w:t>
      </w:r>
    </w:p>
    <w:p w:rsidR="00A223FC" w:rsidRPr="00EF6BF6" w:rsidRDefault="00A223FC" w:rsidP="00A223FC">
      <w:pPr>
        <w:spacing w:after="0"/>
        <w:ind w:left="3124" w:firstLine="476"/>
      </w:pPr>
      <w:r w:rsidRPr="00EF6BF6">
        <w:t>[ Service-Data ]</w:t>
      </w:r>
    </w:p>
    <w:p w:rsidR="00A223FC" w:rsidRPr="00EF6BF6" w:rsidRDefault="00A223FC" w:rsidP="00A223FC">
      <w:pPr>
        <w:spacing w:after="0"/>
        <w:ind w:left="3124" w:firstLine="476"/>
      </w:pPr>
      <w:r w:rsidRPr="00EF6BF6">
        <w:t>[ Failed-AVP ]</w:t>
      </w:r>
    </w:p>
    <w:p w:rsidR="00A223FC" w:rsidRPr="00EF6BF6" w:rsidRDefault="00A223FC" w:rsidP="00A223FC">
      <w:pPr>
        <w:spacing w:after="0"/>
        <w:ind w:left="3124" w:firstLine="476"/>
      </w:pPr>
      <w:r w:rsidRPr="00EF6BF6">
        <w:t>*[ Proxy-Info ]</w:t>
      </w:r>
    </w:p>
    <w:p w:rsidR="00A223FC" w:rsidRPr="00EF6BF6" w:rsidRDefault="00A223FC" w:rsidP="00A223FC">
      <w:pPr>
        <w:spacing w:after="0"/>
        <w:ind w:left="3124" w:firstLine="476"/>
      </w:pPr>
      <w:r w:rsidRPr="00EF6BF6">
        <w:t>*[ Route-Record ]</w:t>
      </w:r>
    </w:p>
    <w:p w:rsidR="00A223FC" w:rsidRPr="00EF6BF6" w:rsidRDefault="00A223FC" w:rsidP="00A223FC">
      <w:pPr>
        <w:spacing w:after="0"/>
        <w:ind w:left="3124" w:firstLine="476"/>
      </w:pPr>
      <w:r w:rsidRPr="00EF6BF6">
        <w:rPr>
          <w:lang w:val="en-US"/>
        </w:rPr>
        <w:t>*[ AVP ]</w:t>
      </w:r>
    </w:p>
    <w:p w:rsidR="00A223FC" w:rsidRPr="00EF6BF6" w:rsidRDefault="00A223FC" w:rsidP="00A223FC"/>
    <w:p w:rsidR="007452B0" w:rsidRPr="00EF6BF6" w:rsidRDefault="007452B0" w:rsidP="007452B0">
      <w:pPr>
        <w:pStyle w:val="Heading2"/>
      </w:pPr>
      <w:bookmarkStart w:id="38" w:name="_Toc533202749"/>
      <w:r w:rsidRPr="00EF6BF6">
        <w:t>6.3</w:t>
      </w:r>
      <w:r w:rsidRPr="00EF6BF6">
        <w:tab/>
        <w:t>Result-Code AVP and Experimental-Result AVP Values</w:t>
      </w:r>
      <w:bookmarkEnd w:id="38"/>
    </w:p>
    <w:p w:rsidR="007452B0" w:rsidRPr="00EF6BF6" w:rsidRDefault="007452B0" w:rsidP="007452B0">
      <w:pPr>
        <w:pStyle w:val="Heading3"/>
      </w:pPr>
      <w:bookmarkStart w:id="39" w:name="_Toc533202750"/>
      <w:r w:rsidRPr="00EF6BF6">
        <w:t>6.3.1</w:t>
      </w:r>
      <w:r w:rsidRPr="00EF6BF6">
        <w:tab/>
        <w:t>General</w:t>
      </w:r>
      <w:bookmarkEnd w:id="39"/>
    </w:p>
    <w:p w:rsidR="007452B0" w:rsidRPr="00EF6BF6" w:rsidRDefault="007452B0" w:rsidP="007452B0">
      <w:pPr>
        <w:rPr>
          <w:lang w:val="en-US"/>
        </w:rPr>
      </w:pPr>
      <w:r w:rsidRPr="00EF6BF6">
        <w:t>This section defines result code values that shall be supported by all Diameter implementations that conform to this specification.</w:t>
      </w:r>
    </w:p>
    <w:p w:rsidR="007452B0" w:rsidRPr="00EF6BF6" w:rsidRDefault="007452B0" w:rsidP="007452B0">
      <w:pPr>
        <w:pStyle w:val="Heading3"/>
      </w:pPr>
      <w:bookmarkStart w:id="40" w:name="_Toc533202751"/>
      <w:r w:rsidRPr="00EF6BF6">
        <w:t>6.3.2</w:t>
      </w:r>
      <w:r w:rsidRPr="00EF6BF6">
        <w:tab/>
        <w:t>Success</w:t>
      </w:r>
      <w:bookmarkEnd w:id="40"/>
    </w:p>
    <w:p w:rsidR="007452B0" w:rsidRPr="00EF6BF6" w:rsidRDefault="007452B0" w:rsidP="007452B0">
      <w:pPr>
        <w:rPr>
          <w:lang w:val="en-US"/>
        </w:rPr>
      </w:pPr>
      <w:r w:rsidRPr="00EF6BF6">
        <w:t xml:space="preserve">Result codes that fall within the Success category </w:t>
      </w:r>
      <w:r w:rsidRPr="00EF6BF6">
        <w:rPr>
          <w:rFonts w:hint="eastAsia"/>
          <w:lang w:eastAsia="zh-CN"/>
        </w:rPr>
        <w:t>shall be</w:t>
      </w:r>
      <w:r w:rsidRPr="00EF6BF6">
        <w:t xml:space="preserve"> used to inform a peer that a request has been successfully completed. </w:t>
      </w:r>
      <w:r w:rsidR="002C35CB" w:rsidRPr="00EF6BF6">
        <w:rPr>
          <w:lang w:val="en-US"/>
        </w:rPr>
        <w:t xml:space="preserve">The Result-Code AVP values defined in Diameter base protocol as specified in </w:t>
      </w:r>
      <w:r w:rsidR="002C35CB" w:rsidRPr="00EF6BF6">
        <w:rPr>
          <w:lang w:val="it-IT"/>
        </w:rPr>
        <w:t>IETF RFC 6733 [</w:t>
      </w:r>
      <w:r w:rsidR="00846A84" w:rsidRPr="00EF6BF6">
        <w:rPr>
          <w:lang w:val="it-IT"/>
        </w:rPr>
        <w:t>23]</w:t>
      </w:r>
      <w:r w:rsidR="002C35CB" w:rsidRPr="00EF6BF6">
        <w:rPr>
          <w:lang w:val="en-US"/>
        </w:rPr>
        <w:t xml:space="preserve"> shall be applied.</w:t>
      </w:r>
    </w:p>
    <w:p w:rsidR="007452B0" w:rsidRPr="00EF6BF6" w:rsidRDefault="007452B0" w:rsidP="007452B0">
      <w:pPr>
        <w:pStyle w:val="Heading3"/>
        <w:rPr>
          <w:lang w:eastAsia="zh-CN"/>
        </w:rPr>
      </w:pPr>
      <w:bookmarkStart w:id="41" w:name="_Toc533202752"/>
      <w:r w:rsidRPr="00EF6BF6">
        <w:t>6.3.3</w:t>
      </w:r>
      <w:r w:rsidRPr="00EF6BF6">
        <w:tab/>
      </w:r>
      <w:r w:rsidRPr="00EF6BF6">
        <w:rPr>
          <w:lang w:eastAsia="zh-CN"/>
        </w:rPr>
        <w:t>Permanent Failures</w:t>
      </w:r>
      <w:bookmarkEnd w:id="41"/>
    </w:p>
    <w:p w:rsidR="007452B0" w:rsidRPr="00EF6BF6" w:rsidRDefault="007452B0" w:rsidP="007452B0">
      <w:r w:rsidRPr="00EF6BF6">
        <w:t xml:space="preserve">Errors that fall within the Permanent Failures category </w:t>
      </w:r>
      <w:r w:rsidRPr="00EF6BF6">
        <w:rPr>
          <w:rFonts w:hint="eastAsia"/>
          <w:lang w:eastAsia="zh-CN"/>
        </w:rPr>
        <w:t>shall be</w:t>
      </w:r>
      <w:r w:rsidRPr="00EF6BF6">
        <w:t xml:space="preserve"> used to inform the peer that the request has failed, and should not be attempted again. </w:t>
      </w:r>
      <w:r w:rsidR="002C35CB" w:rsidRPr="00EF6BF6">
        <w:t xml:space="preserve">The </w:t>
      </w:r>
      <w:r w:rsidR="002C35CB" w:rsidRPr="00EF6BF6">
        <w:rPr>
          <w:lang w:val="en-US"/>
        </w:rPr>
        <w:t xml:space="preserve">Result-Code AVP values defined in Diameter base protocol as specified in </w:t>
      </w:r>
      <w:r w:rsidR="002C35CB" w:rsidRPr="00EF6BF6">
        <w:rPr>
          <w:lang w:val="it-IT"/>
        </w:rPr>
        <w:t>IETF RFC 6733 [</w:t>
      </w:r>
      <w:r w:rsidR="00846A84" w:rsidRPr="00EF6BF6">
        <w:rPr>
          <w:lang w:val="it-IT"/>
        </w:rPr>
        <w:t>23]</w:t>
      </w:r>
      <w:r w:rsidR="002C35CB" w:rsidRPr="00EF6BF6">
        <w:rPr>
          <w:lang w:val="en-US"/>
        </w:rPr>
        <w:t xml:space="preserve"> shall be applied.</w:t>
      </w:r>
      <w:r w:rsidRPr="00EF6BF6">
        <w:t xml:space="preserve"> When one of the result codes defined here is included in a response, it shall be inside an Experimental-Result AVP and the Result-Code AVP shall be absent.</w:t>
      </w:r>
    </w:p>
    <w:p w:rsidR="007452B0" w:rsidRPr="00EF6BF6" w:rsidRDefault="007452B0" w:rsidP="007452B0">
      <w:pPr>
        <w:pStyle w:val="Heading4"/>
      </w:pPr>
      <w:bookmarkStart w:id="42" w:name="_Toc533202753"/>
      <w:r w:rsidRPr="00EF6BF6">
        <w:t>6.3.3.1</w:t>
      </w:r>
      <w:r w:rsidRPr="00EF6BF6">
        <w:tab/>
        <w:t>DIAMETER_ERROR_USER_UNKNOWN (5001)</w:t>
      </w:r>
      <w:bookmarkEnd w:id="42"/>
    </w:p>
    <w:p w:rsidR="007452B0" w:rsidRPr="00EF6BF6" w:rsidRDefault="007452B0" w:rsidP="007452B0">
      <w:r w:rsidRPr="00EF6BF6">
        <w:t xml:space="preserve">This result code </w:t>
      </w:r>
      <w:r w:rsidRPr="00EF6BF6">
        <w:rPr>
          <w:rFonts w:hint="eastAsia"/>
          <w:lang w:eastAsia="zh-CN"/>
        </w:rPr>
        <w:t>shall be</w:t>
      </w:r>
      <w:r w:rsidRPr="00EF6BF6">
        <w:t xml:space="preserve"> sent by the HSS to indicate that the user identified by the IMSI, MSISDN, or External-Identifier is unknown. This error code is defined in 3GPP TS 29.229 [7].</w:t>
      </w:r>
    </w:p>
    <w:p w:rsidR="007452B0" w:rsidRPr="00EF6BF6" w:rsidRDefault="007452B0" w:rsidP="007452B0">
      <w:pPr>
        <w:pStyle w:val="Heading4"/>
      </w:pPr>
      <w:bookmarkStart w:id="43" w:name="_Toc533202754"/>
      <w:r w:rsidRPr="00EF6BF6">
        <w:t>6.3.3.2</w:t>
      </w:r>
      <w:r w:rsidRPr="00EF6BF6">
        <w:tab/>
        <w:t>DIAMETER_ERROR_UNAUTHORIZED_REQUESTING_ENTITY (</w:t>
      </w:r>
      <w:r w:rsidR="009D2471" w:rsidRPr="00EF6BF6">
        <w:t>5510</w:t>
      </w:r>
      <w:r w:rsidRPr="00EF6BF6">
        <w:t>)</w:t>
      </w:r>
      <w:bookmarkEnd w:id="43"/>
    </w:p>
    <w:p w:rsidR="007452B0" w:rsidRPr="00EF6BF6" w:rsidRDefault="007452B0" w:rsidP="007452B0">
      <w:r w:rsidRPr="00EF6BF6">
        <w:t xml:space="preserve">This result code </w:t>
      </w:r>
      <w:r w:rsidRPr="00EF6BF6">
        <w:rPr>
          <w:rFonts w:hint="eastAsia"/>
          <w:lang w:eastAsia="zh-CN"/>
        </w:rPr>
        <w:t>shall be</w:t>
      </w:r>
      <w:r w:rsidRPr="00EF6BF6">
        <w:t xml:space="preserve"> sent by the HSS to indicate that the SCS is not allowed to request control plane services for an UE, to the MTC-IWF.</w:t>
      </w:r>
    </w:p>
    <w:p w:rsidR="007452B0" w:rsidRPr="00EF6BF6" w:rsidRDefault="007452B0" w:rsidP="007452B0">
      <w:pPr>
        <w:pStyle w:val="Heading4"/>
      </w:pPr>
      <w:bookmarkStart w:id="44" w:name="_Toc533202755"/>
      <w:r w:rsidRPr="00EF6BF6">
        <w:lastRenderedPageBreak/>
        <w:t>6.3.3.3</w:t>
      </w:r>
      <w:r w:rsidRPr="00EF6BF6">
        <w:tab/>
        <w:t>DIAMETER_ERROR_UNAUTHORIZED_SERVICE (</w:t>
      </w:r>
      <w:r w:rsidR="009D2471" w:rsidRPr="00EF6BF6">
        <w:t>5511</w:t>
      </w:r>
      <w:r w:rsidRPr="00EF6BF6">
        <w:t>)</w:t>
      </w:r>
      <w:bookmarkEnd w:id="44"/>
    </w:p>
    <w:p w:rsidR="007452B0" w:rsidRPr="00EF6BF6" w:rsidRDefault="007452B0" w:rsidP="007452B0">
      <w:pPr>
        <w:rPr>
          <w:lang w:eastAsia="zh-CN"/>
        </w:rPr>
      </w:pPr>
      <w:r w:rsidRPr="00EF6BF6">
        <w:t xml:space="preserve">This result code </w:t>
      </w:r>
      <w:r w:rsidRPr="00EF6BF6">
        <w:rPr>
          <w:rFonts w:hint="eastAsia"/>
          <w:lang w:eastAsia="zh-CN"/>
        </w:rPr>
        <w:t>shall be</w:t>
      </w:r>
      <w:r w:rsidRPr="00EF6BF6">
        <w:t xml:space="preserve"> sent by the HSS to indicate that the specific service requested by the SCS is not allowed for an UE, or that it cannot be delivered according to the current subscribed services of the UE.</w:t>
      </w:r>
    </w:p>
    <w:p w:rsidR="007452B0" w:rsidRPr="00EF6BF6" w:rsidRDefault="007452B0" w:rsidP="007452B0">
      <w:pPr>
        <w:pStyle w:val="Heading2"/>
      </w:pPr>
      <w:bookmarkStart w:id="45" w:name="_Hlt7774650"/>
      <w:bookmarkStart w:id="46" w:name="_Toc533202756"/>
      <w:bookmarkEnd w:id="45"/>
      <w:r w:rsidRPr="00EF6BF6">
        <w:t>6.4</w:t>
      </w:r>
      <w:r w:rsidRPr="00EF6BF6">
        <w:tab/>
        <w:t>AVPs</w:t>
      </w:r>
      <w:bookmarkEnd w:id="46"/>
    </w:p>
    <w:p w:rsidR="007452B0" w:rsidRPr="00EF6BF6" w:rsidRDefault="007452B0" w:rsidP="007452B0">
      <w:pPr>
        <w:pStyle w:val="Heading3"/>
      </w:pPr>
      <w:bookmarkStart w:id="47" w:name="_Toc533202757"/>
      <w:r w:rsidRPr="00EF6BF6">
        <w:t>6.4.1</w:t>
      </w:r>
      <w:r w:rsidRPr="00EF6BF6">
        <w:tab/>
        <w:t>General</w:t>
      </w:r>
      <w:bookmarkEnd w:id="47"/>
    </w:p>
    <w:p w:rsidR="004851F8" w:rsidRPr="00EF6BF6" w:rsidRDefault="007452B0" w:rsidP="004851F8">
      <w:r w:rsidRPr="00EF6BF6">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r w:rsidR="004851F8" w:rsidRPr="00EF6BF6">
        <w:t xml:space="preserve"> </w:t>
      </w:r>
    </w:p>
    <w:p w:rsidR="007452B0" w:rsidRPr="00EF6BF6" w:rsidRDefault="004851F8" w:rsidP="004851F8">
      <w:r w:rsidRPr="00EF6BF6">
        <w:t>For all AVPs which contain bit masks and are of the type Unsigned32, bit 0 shall be the least significant bit. For example, to get the value of bit 0, a bit mask of 0x00000001 should be used.</w:t>
      </w:r>
    </w:p>
    <w:p w:rsidR="007452B0" w:rsidRPr="00EF6BF6" w:rsidRDefault="007452B0" w:rsidP="007452B0">
      <w:pPr>
        <w:pStyle w:val="TH"/>
      </w:pPr>
      <w:r w:rsidRPr="00EF6BF6">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3"/>
        <w:gridCol w:w="922"/>
        <w:gridCol w:w="1340"/>
        <w:gridCol w:w="1765"/>
        <w:gridCol w:w="675"/>
        <w:gridCol w:w="576"/>
        <w:gridCol w:w="1108"/>
        <w:gridCol w:w="835"/>
        <w:gridCol w:w="913"/>
      </w:tblGrid>
      <w:tr w:rsidR="007452B0" w:rsidRPr="00EF6BF6" w:rsidTr="00D35DEE">
        <w:trPr>
          <w:cantSplit/>
          <w:tblHeader/>
          <w:jc w:val="center"/>
        </w:trPr>
        <w:tc>
          <w:tcPr>
            <w:tcW w:w="0" w:type="auto"/>
            <w:gridSpan w:val="4"/>
            <w:tcBorders>
              <w:top w:val="single" w:sz="4" w:space="0" w:color="auto"/>
              <w:left w:val="single" w:sz="4" w:space="0" w:color="auto"/>
            </w:tcBorders>
            <w:shd w:val="clear" w:color="auto" w:fill="E0E0E0"/>
          </w:tcPr>
          <w:p w:rsidR="007452B0" w:rsidRPr="00EF6BF6" w:rsidRDefault="007452B0" w:rsidP="00D35DEE">
            <w:pPr>
              <w:pStyle w:val="TH"/>
            </w:pPr>
          </w:p>
        </w:tc>
        <w:tc>
          <w:tcPr>
            <w:tcW w:w="0" w:type="auto"/>
            <w:gridSpan w:val="4"/>
            <w:tcBorders>
              <w:top w:val="single" w:sz="4" w:space="0" w:color="auto"/>
            </w:tcBorders>
            <w:shd w:val="clear" w:color="auto" w:fill="E0E0E0"/>
          </w:tcPr>
          <w:p w:rsidR="007452B0" w:rsidRPr="00EF6BF6" w:rsidRDefault="007452B0" w:rsidP="00D35DEE">
            <w:pPr>
              <w:pStyle w:val="TH"/>
            </w:pPr>
            <w:r w:rsidRPr="00EF6BF6">
              <w:t>AVP Flag rules</w:t>
            </w:r>
          </w:p>
        </w:tc>
        <w:tc>
          <w:tcPr>
            <w:tcW w:w="0" w:type="auto"/>
            <w:tcBorders>
              <w:top w:val="single" w:sz="4" w:space="0" w:color="auto"/>
              <w:right w:val="single" w:sz="4" w:space="0" w:color="auto"/>
            </w:tcBorders>
            <w:shd w:val="clear" w:color="auto" w:fill="E0E0E0"/>
          </w:tcPr>
          <w:p w:rsidR="007452B0" w:rsidRPr="00EF6BF6" w:rsidRDefault="007452B0" w:rsidP="00D35DEE">
            <w:pPr>
              <w:pStyle w:val="TH"/>
            </w:pPr>
          </w:p>
        </w:tc>
      </w:tr>
      <w:tr w:rsidR="007452B0" w:rsidRPr="00EF6BF6" w:rsidTr="00D35DEE">
        <w:trPr>
          <w:cantSplit/>
          <w:tblHeader/>
          <w:jc w:val="center"/>
        </w:trPr>
        <w:tc>
          <w:tcPr>
            <w:tcW w:w="0" w:type="auto"/>
            <w:shd w:val="clear" w:color="auto" w:fill="E0E0E0"/>
          </w:tcPr>
          <w:p w:rsidR="007452B0" w:rsidRPr="00EF6BF6" w:rsidRDefault="007452B0" w:rsidP="00D35DEE">
            <w:pPr>
              <w:pStyle w:val="TH"/>
            </w:pPr>
            <w:r w:rsidRPr="00EF6BF6">
              <w:t>Attribute Name</w:t>
            </w:r>
          </w:p>
        </w:tc>
        <w:tc>
          <w:tcPr>
            <w:tcW w:w="0" w:type="auto"/>
            <w:shd w:val="clear" w:color="auto" w:fill="E0E0E0"/>
          </w:tcPr>
          <w:p w:rsidR="007452B0" w:rsidRPr="00EF6BF6" w:rsidRDefault="007452B0" w:rsidP="00D35DEE">
            <w:pPr>
              <w:pStyle w:val="TH"/>
            </w:pPr>
            <w:r w:rsidRPr="00EF6BF6">
              <w:t>AVP Code</w:t>
            </w:r>
          </w:p>
        </w:tc>
        <w:tc>
          <w:tcPr>
            <w:tcW w:w="0" w:type="auto"/>
            <w:shd w:val="clear" w:color="auto" w:fill="E0E0E0"/>
          </w:tcPr>
          <w:p w:rsidR="007452B0" w:rsidRPr="00EF6BF6" w:rsidRDefault="007452B0" w:rsidP="00D35DEE">
            <w:pPr>
              <w:pStyle w:val="TH"/>
            </w:pPr>
            <w:r w:rsidRPr="00EF6BF6">
              <w:t>Section defined</w:t>
            </w:r>
          </w:p>
        </w:tc>
        <w:tc>
          <w:tcPr>
            <w:tcW w:w="0" w:type="auto"/>
            <w:shd w:val="clear" w:color="auto" w:fill="E0E0E0"/>
          </w:tcPr>
          <w:p w:rsidR="007452B0" w:rsidRPr="00EF6BF6" w:rsidRDefault="007452B0" w:rsidP="00D35DEE">
            <w:pPr>
              <w:pStyle w:val="TH"/>
            </w:pPr>
            <w:r w:rsidRPr="00EF6BF6">
              <w:t>Value Type</w:t>
            </w:r>
          </w:p>
        </w:tc>
        <w:tc>
          <w:tcPr>
            <w:tcW w:w="0" w:type="auto"/>
            <w:shd w:val="clear" w:color="auto" w:fill="E0E0E0"/>
          </w:tcPr>
          <w:p w:rsidR="007452B0" w:rsidRPr="00EF6BF6" w:rsidRDefault="007452B0" w:rsidP="00D35DEE">
            <w:pPr>
              <w:pStyle w:val="TH"/>
            </w:pPr>
            <w:r w:rsidRPr="00EF6BF6">
              <w:t>Must</w:t>
            </w:r>
          </w:p>
        </w:tc>
        <w:tc>
          <w:tcPr>
            <w:tcW w:w="0" w:type="auto"/>
            <w:shd w:val="clear" w:color="auto" w:fill="E0E0E0"/>
          </w:tcPr>
          <w:p w:rsidR="007452B0" w:rsidRPr="00EF6BF6" w:rsidRDefault="007452B0" w:rsidP="00D35DEE">
            <w:pPr>
              <w:pStyle w:val="TH"/>
            </w:pPr>
            <w:r w:rsidRPr="00EF6BF6">
              <w:t>May</w:t>
            </w:r>
          </w:p>
        </w:tc>
        <w:tc>
          <w:tcPr>
            <w:tcW w:w="0" w:type="auto"/>
            <w:shd w:val="clear" w:color="auto" w:fill="E0E0E0"/>
          </w:tcPr>
          <w:p w:rsidR="007452B0" w:rsidRPr="00EF6BF6" w:rsidRDefault="007452B0" w:rsidP="00D35DEE">
            <w:pPr>
              <w:pStyle w:val="TH"/>
            </w:pPr>
            <w:r w:rsidRPr="00EF6BF6">
              <w:t>Should not</w:t>
            </w:r>
          </w:p>
        </w:tc>
        <w:tc>
          <w:tcPr>
            <w:tcW w:w="0" w:type="auto"/>
            <w:shd w:val="clear" w:color="auto" w:fill="E0E0E0"/>
          </w:tcPr>
          <w:p w:rsidR="007452B0" w:rsidRPr="00EF6BF6" w:rsidRDefault="007452B0" w:rsidP="00D35DEE">
            <w:pPr>
              <w:pStyle w:val="TH"/>
            </w:pPr>
            <w:r w:rsidRPr="00EF6BF6">
              <w:t>Must not</w:t>
            </w:r>
          </w:p>
        </w:tc>
        <w:tc>
          <w:tcPr>
            <w:tcW w:w="0" w:type="auto"/>
            <w:shd w:val="clear" w:color="auto" w:fill="E0E0E0"/>
          </w:tcPr>
          <w:p w:rsidR="007452B0" w:rsidRPr="00EF6BF6" w:rsidRDefault="007452B0" w:rsidP="00D35DEE">
            <w:pPr>
              <w:pStyle w:val="TH"/>
            </w:pPr>
            <w:r w:rsidRPr="00EF6BF6">
              <w:t>May Encr.</w:t>
            </w:r>
          </w:p>
        </w:tc>
      </w:tr>
      <w:tr w:rsidR="009D2471" w:rsidRPr="00EF6BF6" w:rsidTr="00D35DEE">
        <w:trPr>
          <w:cantSplit/>
          <w:tblHeader/>
          <w:jc w:val="center"/>
        </w:trPr>
        <w:tc>
          <w:tcPr>
            <w:tcW w:w="0" w:type="auto"/>
          </w:tcPr>
          <w:p w:rsidR="009D2471" w:rsidRPr="00EF6BF6" w:rsidRDefault="009D2471" w:rsidP="00D76467">
            <w:pPr>
              <w:pStyle w:val="TAL"/>
            </w:pPr>
            <w:r w:rsidRPr="00EF6BF6">
              <w:t>IP-SM-GW-Number</w:t>
            </w:r>
          </w:p>
        </w:tc>
        <w:tc>
          <w:tcPr>
            <w:tcW w:w="0" w:type="auto"/>
          </w:tcPr>
          <w:p w:rsidR="009D2471" w:rsidRPr="00EF6BF6" w:rsidRDefault="009D2471" w:rsidP="00D76467">
            <w:pPr>
              <w:pStyle w:val="TAL"/>
            </w:pPr>
            <w:r w:rsidRPr="00EF6BF6">
              <w:t>3100</w:t>
            </w:r>
          </w:p>
        </w:tc>
        <w:tc>
          <w:tcPr>
            <w:tcW w:w="0" w:type="auto"/>
          </w:tcPr>
          <w:p w:rsidR="009D2471" w:rsidRPr="00EF6BF6" w:rsidRDefault="009D2471" w:rsidP="00D76467">
            <w:pPr>
              <w:pStyle w:val="TAL"/>
            </w:pPr>
            <w:r w:rsidRPr="00EF6BF6">
              <w:t>6.4.14</w:t>
            </w:r>
          </w:p>
        </w:tc>
        <w:tc>
          <w:tcPr>
            <w:tcW w:w="0" w:type="auto"/>
          </w:tcPr>
          <w:p w:rsidR="009D2471" w:rsidRPr="00EF6BF6" w:rsidRDefault="009D2471" w:rsidP="00D76467">
            <w:pPr>
              <w:pStyle w:val="TAL"/>
            </w:pPr>
            <w:r w:rsidRPr="00EF6BF6">
              <w:t>OctetString</w:t>
            </w:r>
          </w:p>
        </w:tc>
        <w:tc>
          <w:tcPr>
            <w:tcW w:w="0" w:type="auto"/>
          </w:tcPr>
          <w:p w:rsidR="009D2471" w:rsidRPr="00EF6BF6" w:rsidRDefault="009D2471" w:rsidP="00D76467">
            <w:pPr>
              <w:pStyle w:val="TAL"/>
            </w:pPr>
            <w:r w:rsidRPr="00EF6BF6">
              <w:t>M,V</w:t>
            </w:r>
          </w:p>
        </w:tc>
        <w:tc>
          <w:tcPr>
            <w:tcW w:w="0" w:type="auto"/>
          </w:tcPr>
          <w:p w:rsidR="009D2471" w:rsidRPr="00EF6BF6" w:rsidRDefault="009D2471" w:rsidP="00D76467">
            <w:pPr>
              <w:pStyle w:val="TAL"/>
            </w:pPr>
          </w:p>
        </w:tc>
        <w:tc>
          <w:tcPr>
            <w:tcW w:w="0" w:type="auto"/>
          </w:tcPr>
          <w:p w:rsidR="009D2471" w:rsidRPr="00EF6BF6" w:rsidRDefault="009D2471" w:rsidP="00D76467">
            <w:pPr>
              <w:pStyle w:val="TAL"/>
            </w:pPr>
          </w:p>
        </w:tc>
        <w:tc>
          <w:tcPr>
            <w:tcW w:w="0" w:type="auto"/>
          </w:tcPr>
          <w:p w:rsidR="009D2471" w:rsidRPr="00EF6BF6" w:rsidRDefault="009D2471" w:rsidP="00D76467">
            <w:pPr>
              <w:pStyle w:val="TAL"/>
            </w:pPr>
          </w:p>
        </w:tc>
        <w:tc>
          <w:tcPr>
            <w:tcW w:w="0" w:type="auto"/>
          </w:tcPr>
          <w:p w:rsidR="009D2471" w:rsidRPr="00EF6BF6" w:rsidRDefault="009D2471" w:rsidP="00D76467">
            <w:pPr>
              <w:pStyle w:val="TAL"/>
            </w:pPr>
            <w:r w:rsidRPr="00EF6BF6">
              <w:t>No</w:t>
            </w:r>
          </w:p>
        </w:tc>
      </w:tr>
      <w:tr w:rsidR="009D2471" w:rsidRPr="00EF6BF6" w:rsidTr="00D35DEE">
        <w:trPr>
          <w:cantSplit/>
          <w:tblHeader/>
          <w:jc w:val="center"/>
        </w:trPr>
        <w:tc>
          <w:tcPr>
            <w:tcW w:w="0" w:type="auto"/>
          </w:tcPr>
          <w:p w:rsidR="009D2471" w:rsidRPr="00EF6BF6" w:rsidRDefault="009D2471" w:rsidP="00D76467">
            <w:pPr>
              <w:pStyle w:val="TAL"/>
            </w:pPr>
            <w:r w:rsidRPr="00EF6BF6">
              <w:t>IP-SM-GW-Name</w:t>
            </w:r>
          </w:p>
        </w:tc>
        <w:tc>
          <w:tcPr>
            <w:tcW w:w="0" w:type="auto"/>
          </w:tcPr>
          <w:p w:rsidR="009D2471" w:rsidRPr="00EF6BF6" w:rsidRDefault="009D2471" w:rsidP="00D76467">
            <w:pPr>
              <w:pStyle w:val="TAL"/>
            </w:pPr>
            <w:r w:rsidRPr="00EF6BF6">
              <w:t>3101</w:t>
            </w:r>
          </w:p>
        </w:tc>
        <w:tc>
          <w:tcPr>
            <w:tcW w:w="0" w:type="auto"/>
          </w:tcPr>
          <w:p w:rsidR="009D2471" w:rsidRPr="00EF6BF6" w:rsidRDefault="009D2471" w:rsidP="00D76467">
            <w:pPr>
              <w:pStyle w:val="TAL"/>
            </w:pPr>
            <w:r w:rsidRPr="00EF6BF6">
              <w:t>6.4.15</w:t>
            </w:r>
          </w:p>
        </w:tc>
        <w:tc>
          <w:tcPr>
            <w:tcW w:w="0" w:type="auto"/>
          </w:tcPr>
          <w:p w:rsidR="009D2471" w:rsidRPr="00EF6BF6" w:rsidRDefault="009D2471" w:rsidP="00D76467">
            <w:pPr>
              <w:pStyle w:val="TAL"/>
            </w:pPr>
            <w:r w:rsidRPr="00EF6BF6">
              <w:t>DiameterIdentity</w:t>
            </w:r>
          </w:p>
        </w:tc>
        <w:tc>
          <w:tcPr>
            <w:tcW w:w="0" w:type="auto"/>
          </w:tcPr>
          <w:p w:rsidR="009D2471" w:rsidRPr="00EF6BF6" w:rsidRDefault="009D2471" w:rsidP="00D76467">
            <w:pPr>
              <w:pStyle w:val="TAL"/>
            </w:pPr>
            <w:r w:rsidRPr="00EF6BF6">
              <w:t>M,V</w:t>
            </w:r>
          </w:p>
        </w:tc>
        <w:tc>
          <w:tcPr>
            <w:tcW w:w="0" w:type="auto"/>
          </w:tcPr>
          <w:p w:rsidR="009D2471" w:rsidRPr="00EF6BF6" w:rsidRDefault="009D2471" w:rsidP="00D76467">
            <w:pPr>
              <w:pStyle w:val="TAL"/>
            </w:pPr>
          </w:p>
        </w:tc>
        <w:tc>
          <w:tcPr>
            <w:tcW w:w="0" w:type="auto"/>
          </w:tcPr>
          <w:p w:rsidR="009D2471" w:rsidRPr="00EF6BF6" w:rsidRDefault="009D2471" w:rsidP="00D76467">
            <w:pPr>
              <w:pStyle w:val="TAL"/>
            </w:pPr>
          </w:p>
        </w:tc>
        <w:tc>
          <w:tcPr>
            <w:tcW w:w="0" w:type="auto"/>
          </w:tcPr>
          <w:p w:rsidR="009D2471" w:rsidRPr="00EF6BF6" w:rsidRDefault="009D2471" w:rsidP="00D76467">
            <w:pPr>
              <w:pStyle w:val="TAL"/>
            </w:pPr>
          </w:p>
        </w:tc>
        <w:tc>
          <w:tcPr>
            <w:tcW w:w="0" w:type="auto"/>
          </w:tcPr>
          <w:p w:rsidR="009D2471" w:rsidRPr="00EF6BF6" w:rsidRDefault="009D2471" w:rsidP="00D76467">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User-Identifier</w:t>
            </w:r>
          </w:p>
        </w:tc>
        <w:tc>
          <w:tcPr>
            <w:tcW w:w="0" w:type="auto"/>
          </w:tcPr>
          <w:p w:rsidR="007452B0" w:rsidRPr="00EF6BF6" w:rsidRDefault="009D2471" w:rsidP="00D35DEE">
            <w:pPr>
              <w:pStyle w:val="TAL"/>
            </w:pPr>
            <w:r w:rsidRPr="00EF6BF6">
              <w:t>3102</w:t>
            </w:r>
          </w:p>
        </w:tc>
        <w:tc>
          <w:tcPr>
            <w:tcW w:w="0" w:type="auto"/>
          </w:tcPr>
          <w:p w:rsidR="007452B0" w:rsidRPr="00EF6BF6" w:rsidRDefault="007452B0" w:rsidP="00D35DEE">
            <w:pPr>
              <w:pStyle w:val="TAL"/>
            </w:pPr>
            <w:r w:rsidRPr="00EF6BF6">
              <w:t>6.4.2</w:t>
            </w:r>
          </w:p>
        </w:tc>
        <w:tc>
          <w:tcPr>
            <w:tcW w:w="0" w:type="auto"/>
          </w:tcPr>
          <w:p w:rsidR="007452B0" w:rsidRPr="00EF6BF6" w:rsidRDefault="007452B0" w:rsidP="00D35DEE">
            <w:pPr>
              <w:pStyle w:val="TAL"/>
            </w:pPr>
            <w:r w:rsidRPr="00EF6BF6">
              <w:t>Grouped</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Service-ID</w:t>
            </w:r>
          </w:p>
        </w:tc>
        <w:tc>
          <w:tcPr>
            <w:tcW w:w="0" w:type="auto"/>
          </w:tcPr>
          <w:p w:rsidR="007452B0" w:rsidRPr="00EF6BF6" w:rsidRDefault="009D2471" w:rsidP="00D35DEE">
            <w:pPr>
              <w:pStyle w:val="TAL"/>
            </w:pPr>
            <w:r w:rsidRPr="00EF6BF6">
              <w:t>3103</w:t>
            </w:r>
          </w:p>
        </w:tc>
        <w:tc>
          <w:tcPr>
            <w:tcW w:w="0" w:type="auto"/>
          </w:tcPr>
          <w:p w:rsidR="007452B0" w:rsidRPr="00EF6BF6" w:rsidRDefault="007452B0" w:rsidP="00D35DEE">
            <w:pPr>
              <w:pStyle w:val="TAL"/>
            </w:pPr>
            <w:r w:rsidRPr="00EF6BF6">
              <w:t>6.4.3</w:t>
            </w:r>
          </w:p>
        </w:tc>
        <w:tc>
          <w:tcPr>
            <w:tcW w:w="0" w:type="auto"/>
          </w:tcPr>
          <w:p w:rsidR="007452B0" w:rsidRPr="00EF6BF6" w:rsidRDefault="007452B0" w:rsidP="00D35DEE">
            <w:pPr>
              <w:pStyle w:val="TAL"/>
            </w:pPr>
            <w:r w:rsidRPr="00EF6BF6">
              <w:t>Enumerated</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SCS-Identity</w:t>
            </w:r>
          </w:p>
        </w:tc>
        <w:tc>
          <w:tcPr>
            <w:tcW w:w="0" w:type="auto"/>
          </w:tcPr>
          <w:p w:rsidR="007452B0" w:rsidRPr="00EF6BF6" w:rsidRDefault="009D2471" w:rsidP="00D35DEE">
            <w:pPr>
              <w:pStyle w:val="TAL"/>
            </w:pPr>
            <w:r w:rsidRPr="00EF6BF6">
              <w:t>3104</w:t>
            </w:r>
          </w:p>
        </w:tc>
        <w:tc>
          <w:tcPr>
            <w:tcW w:w="0" w:type="auto"/>
          </w:tcPr>
          <w:p w:rsidR="007452B0" w:rsidRPr="00EF6BF6" w:rsidRDefault="007452B0" w:rsidP="00D35DEE">
            <w:pPr>
              <w:pStyle w:val="TAL"/>
            </w:pPr>
            <w:r w:rsidRPr="00EF6BF6">
              <w:t>6.4.4</w:t>
            </w:r>
          </w:p>
        </w:tc>
        <w:tc>
          <w:tcPr>
            <w:tcW w:w="0" w:type="auto"/>
          </w:tcPr>
          <w:p w:rsidR="007452B0" w:rsidRPr="00EF6BF6" w:rsidRDefault="007452B0" w:rsidP="00D35DEE">
            <w:pPr>
              <w:pStyle w:val="TAL"/>
            </w:pPr>
            <w:r w:rsidRPr="00EF6BF6">
              <w:t>OctetString</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Service-Parameters</w:t>
            </w:r>
          </w:p>
        </w:tc>
        <w:tc>
          <w:tcPr>
            <w:tcW w:w="0" w:type="auto"/>
          </w:tcPr>
          <w:p w:rsidR="007452B0" w:rsidRPr="00EF6BF6" w:rsidRDefault="009D2471" w:rsidP="00D35DEE">
            <w:pPr>
              <w:pStyle w:val="TAL"/>
            </w:pPr>
            <w:r w:rsidRPr="00EF6BF6">
              <w:t>3105</w:t>
            </w:r>
          </w:p>
        </w:tc>
        <w:tc>
          <w:tcPr>
            <w:tcW w:w="0" w:type="auto"/>
          </w:tcPr>
          <w:p w:rsidR="007452B0" w:rsidRPr="00EF6BF6" w:rsidRDefault="007452B0" w:rsidP="00D35DEE">
            <w:pPr>
              <w:pStyle w:val="TAL"/>
            </w:pPr>
            <w:r w:rsidRPr="00EF6BF6">
              <w:t>6.4.5</w:t>
            </w:r>
          </w:p>
        </w:tc>
        <w:tc>
          <w:tcPr>
            <w:tcW w:w="0" w:type="auto"/>
          </w:tcPr>
          <w:p w:rsidR="007452B0" w:rsidRPr="00EF6BF6" w:rsidRDefault="007452B0" w:rsidP="00D35DEE">
            <w:pPr>
              <w:pStyle w:val="TAL"/>
            </w:pPr>
            <w:r w:rsidRPr="00EF6BF6">
              <w:t>Grouped</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T4-Parameters</w:t>
            </w:r>
          </w:p>
        </w:tc>
        <w:tc>
          <w:tcPr>
            <w:tcW w:w="0" w:type="auto"/>
          </w:tcPr>
          <w:p w:rsidR="007452B0" w:rsidRPr="00EF6BF6" w:rsidRDefault="009D2471" w:rsidP="00D35DEE">
            <w:pPr>
              <w:pStyle w:val="TAL"/>
            </w:pPr>
            <w:r w:rsidRPr="00EF6BF6">
              <w:t>3106</w:t>
            </w:r>
          </w:p>
        </w:tc>
        <w:tc>
          <w:tcPr>
            <w:tcW w:w="0" w:type="auto"/>
          </w:tcPr>
          <w:p w:rsidR="007452B0" w:rsidRPr="00EF6BF6" w:rsidRDefault="007452B0" w:rsidP="00D35DEE">
            <w:pPr>
              <w:pStyle w:val="TAL"/>
            </w:pPr>
            <w:r w:rsidRPr="00EF6BF6">
              <w:t>6.4.6</w:t>
            </w:r>
          </w:p>
        </w:tc>
        <w:tc>
          <w:tcPr>
            <w:tcW w:w="0" w:type="auto"/>
          </w:tcPr>
          <w:p w:rsidR="007452B0" w:rsidRPr="00EF6BF6" w:rsidRDefault="007452B0" w:rsidP="00D35DEE">
            <w:pPr>
              <w:pStyle w:val="TAL"/>
            </w:pPr>
            <w:r w:rsidRPr="00EF6BF6">
              <w:t>Grouped</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Service-Data</w:t>
            </w:r>
          </w:p>
        </w:tc>
        <w:tc>
          <w:tcPr>
            <w:tcW w:w="0" w:type="auto"/>
          </w:tcPr>
          <w:p w:rsidR="007452B0" w:rsidRPr="00EF6BF6" w:rsidRDefault="009D2471" w:rsidP="00D35DEE">
            <w:pPr>
              <w:pStyle w:val="TAL"/>
            </w:pPr>
            <w:r w:rsidRPr="00EF6BF6">
              <w:t>3107</w:t>
            </w:r>
          </w:p>
        </w:tc>
        <w:tc>
          <w:tcPr>
            <w:tcW w:w="0" w:type="auto"/>
          </w:tcPr>
          <w:p w:rsidR="007452B0" w:rsidRPr="00EF6BF6" w:rsidRDefault="007452B0" w:rsidP="00D35DEE">
            <w:pPr>
              <w:pStyle w:val="TAL"/>
            </w:pPr>
            <w:r w:rsidRPr="00EF6BF6">
              <w:t>6.4.7</w:t>
            </w:r>
          </w:p>
        </w:tc>
        <w:tc>
          <w:tcPr>
            <w:tcW w:w="0" w:type="auto"/>
          </w:tcPr>
          <w:p w:rsidR="007452B0" w:rsidRPr="00EF6BF6" w:rsidRDefault="007452B0" w:rsidP="00D35DEE">
            <w:pPr>
              <w:pStyle w:val="TAL"/>
            </w:pPr>
            <w:r w:rsidRPr="00EF6BF6">
              <w:t>Grouped</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T4-Data</w:t>
            </w:r>
          </w:p>
        </w:tc>
        <w:tc>
          <w:tcPr>
            <w:tcW w:w="0" w:type="auto"/>
          </w:tcPr>
          <w:p w:rsidR="007452B0" w:rsidRPr="00EF6BF6" w:rsidRDefault="009D2471" w:rsidP="00D35DEE">
            <w:pPr>
              <w:pStyle w:val="TAL"/>
            </w:pPr>
            <w:r w:rsidRPr="00EF6BF6">
              <w:t>3108</w:t>
            </w:r>
          </w:p>
        </w:tc>
        <w:tc>
          <w:tcPr>
            <w:tcW w:w="0" w:type="auto"/>
          </w:tcPr>
          <w:p w:rsidR="007452B0" w:rsidRPr="00EF6BF6" w:rsidRDefault="007452B0" w:rsidP="00D35DEE">
            <w:pPr>
              <w:pStyle w:val="TAL"/>
            </w:pPr>
            <w:r w:rsidRPr="00EF6BF6">
              <w:t>6.4.8</w:t>
            </w:r>
          </w:p>
        </w:tc>
        <w:tc>
          <w:tcPr>
            <w:tcW w:w="0" w:type="auto"/>
          </w:tcPr>
          <w:p w:rsidR="007452B0" w:rsidRPr="00EF6BF6" w:rsidRDefault="007452B0" w:rsidP="00D35DEE">
            <w:pPr>
              <w:pStyle w:val="TAL"/>
            </w:pPr>
            <w:r w:rsidRPr="00EF6BF6">
              <w:t>Grouped</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HSS-Cause</w:t>
            </w:r>
          </w:p>
        </w:tc>
        <w:tc>
          <w:tcPr>
            <w:tcW w:w="0" w:type="auto"/>
          </w:tcPr>
          <w:p w:rsidR="007452B0" w:rsidRPr="00EF6BF6" w:rsidRDefault="009D2471" w:rsidP="00D35DEE">
            <w:pPr>
              <w:pStyle w:val="TAL"/>
              <w:rPr>
                <w:b/>
              </w:rPr>
            </w:pPr>
            <w:r w:rsidRPr="00EF6BF6">
              <w:t>3109</w:t>
            </w:r>
          </w:p>
        </w:tc>
        <w:tc>
          <w:tcPr>
            <w:tcW w:w="0" w:type="auto"/>
          </w:tcPr>
          <w:p w:rsidR="007452B0" w:rsidRPr="00EF6BF6" w:rsidRDefault="007452B0" w:rsidP="00D35DEE">
            <w:pPr>
              <w:pStyle w:val="TAL"/>
            </w:pPr>
            <w:r w:rsidRPr="00EF6BF6">
              <w:t>6.4.9</w:t>
            </w:r>
          </w:p>
        </w:tc>
        <w:tc>
          <w:tcPr>
            <w:tcW w:w="0" w:type="auto"/>
          </w:tcPr>
          <w:p w:rsidR="007452B0" w:rsidRPr="00EF6BF6" w:rsidRDefault="007452B0" w:rsidP="00D35DEE">
            <w:pPr>
              <w:pStyle w:val="TAL"/>
            </w:pPr>
            <w:r w:rsidRPr="00EF6BF6">
              <w:t>Unsigned32</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SIR-Flags</w:t>
            </w:r>
          </w:p>
        </w:tc>
        <w:tc>
          <w:tcPr>
            <w:tcW w:w="0" w:type="auto"/>
          </w:tcPr>
          <w:p w:rsidR="007452B0" w:rsidRPr="00EF6BF6" w:rsidRDefault="009D2471" w:rsidP="00D35DEE">
            <w:pPr>
              <w:pStyle w:val="TAL"/>
            </w:pPr>
            <w:r w:rsidRPr="00EF6BF6">
              <w:t>3110</w:t>
            </w:r>
          </w:p>
        </w:tc>
        <w:tc>
          <w:tcPr>
            <w:tcW w:w="0" w:type="auto"/>
          </w:tcPr>
          <w:p w:rsidR="007452B0" w:rsidRPr="00EF6BF6" w:rsidRDefault="007452B0" w:rsidP="00D35DEE">
            <w:pPr>
              <w:pStyle w:val="TAL"/>
            </w:pPr>
            <w:r w:rsidRPr="00EF6BF6">
              <w:t>6.4.10</w:t>
            </w:r>
          </w:p>
        </w:tc>
        <w:tc>
          <w:tcPr>
            <w:tcW w:w="0" w:type="auto"/>
          </w:tcPr>
          <w:p w:rsidR="007452B0" w:rsidRPr="00EF6BF6" w:rsidRDefault="007452B0" w:rsidP="00D35DEE">
            <w:pPr>
              <w:pStyle w:val="TAL"/>
            </w:pPr>
            <w:r w:rsidRPr="00EF6BF6">
              <w:t>Unsigned32</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7452B0" w:rsidRPr="00EF6BF6" w:rsidTr="00D35DEE">
        <w:trPr>
          <w:cantSplit/>
          <w:tblHeader/>
          <w:jc w:val="center"/>
        </w:trPr>
        <w:tc>
          <w:tcPr>
            <w:tcW w:w="0" w:type="auto"/>
          </w:tcPr>
          <w:p w:rsidR="007452B0" w:rsidRPr="00EF6BF6" w:rsidRDefault="007452B0" w:rsidP="00D35DEE">
            <w:pPr>
              <w:pStyle w:val="TAL"/>
            </w:pPr>
            <w:r w:rsidRPr="00EF6BF6">
              <w:t>External-Identifier</w:t>
            </w:r>
          </w:p>
        </w:tc>
        <w:tc>
          <w:tcPr>
            <w:tcW w:w="0" w:type="auto"/>
          </w:tcPr>
          <w:p w:rsidR="007452B0" w:rsidRPr="00EF6BF6" w:rsidRDefault="009D2471" w:rsidP="00D35DEE">
            <w:pPr>
              <w:pStyle w:val="TAL"/>
            </w:pPr>
            <w:r w:rsidRPr="00EF6BF6">
              <w:t>3111</w:t>
            </w:r>
          </w:p>
        </w:tc>
        <w:tc>
          <w:tcPr>
            <w:tcW w:w="0" w:type="auto"/>
          </w:tcPr>
          <w:p w:rsidR="007452B0" w:rsidRPr="00EF6BF6" w:rsidRDefault="007452B0" w:rsidP="00D35DEE">
            <w:pPr>
              <w:pStyle w:val="TAL"/>
            </w:pPr>
            <w:r w:rsidRPr="00EF6BF6">
              <w:t>6.4.11</w:t>
            </w:r>
          </w:p>
        </w:tc>
        <w:tc>
          <w:tcPr>
            <w:tcW w:w="0" w:type="auto"/>
          </w:tcPr>
          <w:p w:rsidR="007452B0" w:rsidRPr="00EF6BF6" w:rsidRDefault="007452B0" w:rsidP="00D35DEE">
            <w:pPr>
              <w:pStyle w:val="TAL"/>
            </w:pPr>
            <w:r w:rsidRPr="00EF6BF6">
              <w:t>UTF8String</w:t>
            </w:r>
          </w:p>
        </w:tc>
        <w:tc>
          <w:tcPr>
            <w:tcW w:w="0" w:type="auto"/>
          </w:tcPr>
          <w:p w:rsidR="007452B0" w:rsidRPr="00EF6BF6" w:rsidRDefault="007452B0" w:rsidP="00D35DEE">
            <w:pPr>
              <w:pStyle w:val="TAL"/>
            </w:pPr>
            <w:r w:rsidRPr="00EF6BF6">
              <w:t>M,V</w:t>
            </w: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p>
        </w:tc>
        <w:tc>
          <w:tcPr>
            <w:tcW w:w="0" w:type="auto"/>
          </w:tcPr>
          <w:p w:rsidR="007452B0" w:rsidRPr="00EF6BF6" w:rsidRDefault="007452B0" w:rsidP="00D35DEE">
            <w:pPr>
              <w:pStyle w:val="TAL"/>
            </w:pPr>
            <w:r w:rsidRPr="00EF6BF6">
              <w:t>No</w:t>
            </w:r>
          </w:p>
        </w:tc>
      </w:tr>
      <w:tr w:rsidR="00063D72" w:rsidRPr="00EF6BF6" w:rsidTr="00C51A60">
        <w:trPr>
          <w:cantSplit/>
          <w:tblHeader/>
          <w:jc w:val="center"/>
        </w:trPr>
        <w:tc>
          <w:tcPr>
            <w:tcW w:w="0" w:type="auto"/>
          </w:tcPr>
          <w:p w:rsidR="00063D72" w:rsidRPr="00EF6BF6" w:rsidRDefault="00063D72" w:rsidP="00C51A60">
            <w:pPr>
              <w:pStyle w:val="TAL"/>
            </w:pPr>
            <w:r w:rsidRPr="00EF6BF6">
              <w:t>IP-SM-GW-Realm</w:t>
            </w:r>
          </w:p>
        </w:tc>
        <w:tc>
          <w:tcPr>
            <w:tcW w:w="0" w:type="auto"/>
          </w:tcPr>
          <w:p w:rsidR="00063D72" w:rsidRPr="00EF6BF6" w:rsidRDefault="00063D72" w:rsidP="00C51A60">
            <w:pPr>
              <w:pStyle w:val="TAL"/>
            </w:pPr>
            <w:r w:rsidRPr="00EF6BF6">
              <w:t>3112</w:t>
            </w:r>
          </w:p>
        </w:tc>
        <w:tc>
          <w:tcPr>
            <w:tcW w:w="0" w:type="auto"/>
          </w:tcPr>
          <w:p w:rsidR="00063D72" w:rsidRPr="00EF6BF6" w:rsidRDefault="00063D72" w:rsidP="00C51A60">
            <w:pPr>
              <w:pStyle w:val="TAL"/>
            </w:pPr>
            <w:r w:rsidRPr="00EF6BF6">
              <w:t>6.4.18</w:t>
            </w:r>
          </w:p>
        </w:tc>
        <w:tc>
          <w:tcPr>
            <w:tcW w:w="0" w:type="auto"/>
          </w:tcPr>
          <w:p w:rsidR="00063D72" w:rsidRPr="00EF6BF6" w:rsidRDefault="00063D72" w:rsidP="00C51A60">
            <w:pPr>
              <w:pStyle w:val="TAL"/>
            </w:pPr>
            <w:r w:rsidRPr="00EF6BF6">
              <w:t>DiameterIdentity</w:t>
            </w:r>
          </w:p>
        </w:tc>
        <w:tc>
          <w:tcPr>
            <w:tcW w:w="0" w:type="auto"/>
          </w:tcPr>
          <w:p w:rsidR="00063D72" w:rsidRPr="00EF6BF6" w:rsidRDefault="00063D72" w:rsidP="00C51A60">
            <w:pPr>
              <w:pStyle w:val="TAL"/>
            </w:pPr>
            <w:r w:rsidRPr="00EF6BF6">
              <w:t>M,V</w:t>
            </w:r>
          </w:p>
        </w:tc>
        <w:tc>
          <w:tcPr>
            <w:tcW w:w="0" w:type="auto"/>
          </w:tcPr>
          <w:p w:rsidR="00063D72" w:rsidRPr="00EF6BF6" w:rsidRDefault="00063D72" w:rsidP="00C51A60">
            <w:pPr>
              <w:pStyle w:val="TAL"/>
            </w:pPr>
          </w:p>
        </w:tc>
        <w:tc>
          <w:tcPr>
            <w:tcW w:w="0" w:type="auto"/>
          </w:tcPr>
          <w:p w:rsidR="00063D72" w:rsidRPr="00EF6BF6" w:rsidRDefault="00063D72" w:rsidP="00C51A60">
            <w:pPr>
              <w:pStyle w:val="TAL"/>
            </w:pPr>
          </w:p>
        </w:tc>
        <w:tc>
          <w:tcPr>
            <w:tcW w:w="0" w:type="auto"/>
          </w:tcPr>
          <w:p w:rsidR="00063D72" w:rsidRPr="00EF6BF6" w:rsidRDefault="00063D72" w:rsidP="00C51A60">
            <w:pPr>
              <w:pStyle w:val="TAL"/>
            </w:pPr>
          </w:p>
        </w:tc>
        <w:tc>
          <w:tcPr>
            <w:tcW w:w="0" w:type="auto"/>
          </w:tcPr>
          <w:p w:rsidR="00063D72" w:rsidRPr="00EF6BF6" w:rsidRDefault="00063D72" w:rsidP="00C51A60">
            <w:pPr>
              <w:pStyle w:val="TAL"/>
            </w:pPr>
            <w:r w:rsidRPr="00EF6BF6">
              <w:t>No</w:t>
            </w:r>
          </w:p>
        </w:tc>
      </w:tr>
      <w:tr w:rsidR="007452B0" w:rsidRPr="00EF6BF6" w:rsidTr="00D35DEE">
        <w:trPr>
          <w:cantSplit/>
          <w:tblHeader/>
          <w:jc w:val="center"/>
        </w:trPr>
        <w:tc>
          <w:tcPr>
            <w:tcW w:w="0" w:type="auto"/>
            <w:gridSpan w:val="9"/>
          </w:tcPr>
          <w:p w:rsidR="007452B0" w:rsidRPr="00EF6BF6" w:rsidRDefault="007452B0" w:rsidP="00D35DEE">
            <w:pPr>
              <w:pStyle w:val="TAN"/>
            </w:pPr>
            <w:r w:rsidRPr="00EF6BF6">
              <w:t>NOTE 1:</w:t>
            </w:r>
            <w:r w:rsidRPr="00EF6BF6">
              <w:tab/>
              <w:t xml:space="preserve">The AVP header bit denoted as "M" indicates whether support of the AVP is required. The AVP header bit denoted as "V" indicates whether the optional Vendor-ID field is present in the AVP header. For further details, see </w:t>
            </w:r>
            <w:r w:rsidR="002C35CB" w:rsidRPr="00EF6BF6">
              <w:rPr>
                <w:lang w:val="it-IT"/>
              </w:rPr>
              <w:t>IETF RFC 6733 [</w:t>
            </w:r>
            <w:r w:rsidR="00846A84" w:rsidRPr="00EF6BF6">
              <w:rPr>
                <w:lang w:val="it-IT"/>
              </w:rPr>
              <w:t>23]</w:t>
            </w:r>
            <w:r w:rsidRPr="00EF6BF6">
              <w:t>.</w:t>
            </w:r>
          </w:p>
          <w:p w:rsidR="007452B0" w:rsidRPr="00EF6BF6" w:rsidRDefault="007452B0" w:rsidP="00D35DEE">
            <w:pPr>
              <w:pStyle w:val="TAN"/>
            </w:pPr>
            <w:r w:rsidRPr="00EF6BF6">
              <w:t>NOTE 2:</w:t>
            </w:r>
            <w:r w:rsidRPr="00EF6BF6">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7452B0" w:rsidRPr="00EF6BF6" w:rsidRDefault="007452B0" w:rsidP="007452B0"/>
    <w:p w:rsidR="007452B0" w:rsidRPr="00EF6BF6" w:rsidRDefault="007452B0" w:rsidP="007452B0">
      <w:r w:rsidRPr="00EF6BF6">
        <w:t xml:space="preserve">The following table specifies the Diameter AVPs re-used by the S6m/S6n interface protocol from existing Diameter Applications, including a reference to their respective specifications and when needed, a short description of their use within S6m/S6n. </w:t>
      </w:r>
    </w:p>
    <w:p w:rsidR="007452B0" w:rsidRPr="00EF6BF6" w:rsidRDefault="002C35CB" w:rsidP="007452B0">
      <w:r w:rsidRPr="00EF6BF6">
        <w:t>Any other AVPs from existing Diameter Applications, except for the AVPs from Diameter base protocol as specified in IETF RFC 6733 [</w:t>
      </w:r>
      <w:r w:rsidR="00846A84" w:rsidRPr="00EF6BF6">
        <w:t>23]</w:t>
      </w:r>
      <w:r w:rsidRPr="00EF6BF6">
        <w:t>, do not need to be supported. The AVPs from Diameter base protocol as specified in IETF RFC 6733 [</w:t>
      </w:r>
      <w:r w:rsidR="00846A84" w:rsidRPr="00EF6BF6">
        <w:t>23]</w:t>
      </w:r>
      <w:r w:rsidRPr="00EF6BF6">
        <w:t xml:space="preserve"> are not included in table 6.4.1/2, but they </w:t>
      </w:r>
      <w:r w:rsidRPr="00EF6BF6">
        <w:rPr>
          <w:rFonts w:hint="eastAsia"/>
          <w:lang w:eastAsia="zh-CN"/>
        </w:rPr>
        <w:t>may be</w:t>
      </w:r>
      <w:r w:rsidRPr="00EF6BF6">
        <w:rPr>
          <w:lang w:eastAsia="zh-CN"/>
        </w:rPr>
        <w:t xml:space="preserve"> </w:t>
      </w:r>
      <w:r w:rsidRPr="00EF6BF6">
        <w:t xml:space="preserve">re-used for the S6m/S6n </w:t>
      </w:r>
      <w:r w:rsidRPr="00EF6BF6">
        <w:rPr>
          <w:rFonts w:hint="eastAsia"/>
          <w:lang w:eastAsia="zh-CN"/>
        </w:rPr>
        <w:t>protocol</w:t>
      </w:r>
      <w:r w:rsidRPr="00EF6BF6">
        <w:t>.</w:t>
      </w:r>
    </w:p>
    <w:p w:rsidR="007452B0" w:rsidRPr="00EF6BF6" w:rsidRDefault="007452B0" w:rsidP="007452B0">
      <w:pPr>
        <w:pStyle w:val="TH"/>
      </w:pPr>
      <w:r w:rsidRPr="00EF6BF6">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7452B0" w:rsidRPr="00EF6BF6" w:rsidTr="00D35DEE">
        <w:trPr>
          <w:cantSplit/>
          <w:tblHeader/>
          <w:jc w:val="center"/>
        </w:trPr>
        <w:tc>
          <w:tcPr>
            <w:tcW w:w="2476" w:type="dxa"/>
            <w:vAlign w:val="center"/>
          </w:tcPr>
          <w:p w:rsidR="007452B0" w:rsidRPr="00EF6BF6" w:rsidRDefault="007452B0" w:rsidP="00D35DEE">
            <w:pPr>
              <w:pStyle w:val="TH"/>
            </w:pPr>
            <w:r w:rsidRPr="00EF6BF6">
              <w:t>Attribute Name</w:t>
            </w:r>
          </w:p>
        </w:tc>
        <w:tc>
          <w:tcPr>
            <w:tcW w:w="2038" w:type="dxa"/>
            <w:vAlign w:val="center"/>
          </w:tcPr>
          <w:p w:rsidR="007452B0" w:rsidRPr="00EF6BF6" w:rsidRDefault="007452B0" w:rsidP="00D35DEE">
            <w:pPr>
              <w:pStyle w:val="TH"/>
            </w:pPr>
            <w:r w:rsidRPr="00EF6BF6">
              <w:t>Reference</w:t>
            </w:r>
          </w:p>
        </w:tc>
        <w:tc>
          <w:tcPr>
            <w:tcW w:w="2628" w:type="dxa"/>
            <w:vAlign w:val="center"/>
          </w:tcPr>
          <w:p w:rsidR="007452B0" w:rsidRPr="00EF6BF6" w:rsidRDefault="007452B0" w:rsidP="00D35DEE">
            <w:pPr>
              <w:pStyle w:val="TH"/>
            </w:pPr>
            <w:r w:rsidRPr="00EF6BF6">
              <w:t>Comments</w:t>
            </w:r>
          </w:p>
        </w:tc>
      </w:tr>
      <w:tr w:rsidR="002C35CB" w:rsidRPr="00EF6BF6" w:rsidTr="00D35DEE">
        <w:trPr>
          <w:cantSplit/>
          <w:jc w:val="center"/>
        </w:trPr>
        <w:tc>
          <w:tcPr>
            <w:tcW w:w="2476" w:type="dxa"/>
            <w:vAlign w:val="center"/>
          </w:tcPr>
          <w:p w:rsidR="002C35CB" w:rsidRPr="00EF6BF6" w:rsidRDefault="002C35CB" w:rsidP="002C35CB">
            <w:pPr>
              <w:pStyle w:val="TAL"/>
            </w:pPr>
            <w:r w:rsidRPr="00EF6BF6">
              <w:t>User-Name</w:t>
            </w:r>
          </w:p>
        </w:tc>
        <w:tc>
          <w:tcPr>
            <w:tcW w:w="2038" w:type="dxa"/>
            <w:vAlign w:val="center"/>
          </w:tcPr>
          <w:p w:rsidR="002C35CB" w:rsidRPr="00EF6BF6" w:rsidRDefault="002C35CB" w:rsidP="002C35CB">
            <w:pPr>
              <w:pStyle w:val="TAL"/>
            </w:pPr>
            <w:r w:rsidRPr="00EF6BF6">
              <w:rPr>
                <w:lang w:val="it-IT"/>
              </w:rPr>
              <w:t>IETF RFC 6733 [</w:t>
            </w:r>
            <w:r w:rsidR="00846A84" w:rsidRPr="00EF6BF6">
              <w:rPr>
                <w:lang w:val="it-IT"/>
              </w:rPr>
              <w:t>23]</w:t>
            </w:r>
          </w:p>
        </w:tc>
        <w:tc>
          <w:tcPr>
            <w:tcW w:w="2628" w:type="dxa"/>
            <w:vAlign w:val="center"/>
          </w:tcPr>
          <w:p w:rsidR="002C35CB" w:rsidRPr="00EF6BF6" w:rsidRDefault="002C35CB" w:rsidP="002C35CB">
            <w:pPr>
              <w:pStyle w:val="TAL"/>
            </w:pPr>
            <w:r w:rsidRPr="00EF6BF6">
              <w:t>This AVP shall contain the IMSI of the UE, in the User-Identifier AVP.</w:t>
            </w:r>
          </w:p>
        </w:tc>
      </w:tr>
      <w:tr w:rsidR="002C35CB" w:rsidRPr="00EF6BF6" w:rsidTr="00D35DEE">
        <w:trPr>
          <w:cantSplit/>
          <w:jc w:val="center"/>
        </w:trPr>
        <w:tc>
          <w:tcPr>
            <w:tcW w:w="2476" w:type="dxa"/>
            <w:vAlign w:val="center"/>
          </w:tcPr>
          <w:p w:rsidR="002C35CB" w:rsidRPr="00EF6BF6" w:rsidRDefault="002C35CB" w:rsidP="002C35CB">
            <w:pPr>
              <w:pStyle w:val="TAL"/>
            </w:pPr>
            <w:r w:rsidRPr="00EF6BF6">
              <w:t>MSISDN</w:t>
            </w:r>
          </w:p>
        </w:tc>
        <w:tc>
          <w:tcPr>
            <w:tcW w:w="2038" w:type="dxa"/>
            <w:vAlign w:val="center"/>
          </w:tcPr>
          <w:p w:rsidR="002C35CB" w:rsidRPr="00EF6BF6" w:rsidRDefault="002C35CB" w:rsidP="002C35CB">
            <w:pPr>
              <w:pStyle w:val="TAL"/>
            </w:pPr>
            <w:r w:rsidRPr="00EF6BF6">
              <w:t>3GPP TS 29.329 [10]</w:t>
            </w:r>
          </w:p>
        </w:tc>
        <w:tc>
          <w:tcPr>
            <w:tcW w:w="2628" w:type="dxa"/>
            <w:vAlign w:val="center"/>
          </w:tcPr>
          <w:p w:rsidR="002C35CB" w:rsidRPr="00EF6BF6" w:rsidRDefault="002C35CB" w:rsidP="002C35CB">
            <w:pPr>
              <w:pStyle w:val="TAL"/>
            </w:pPr>
          </w:p>
        </w:tc>
      </w:tr>
      <w:tr w:rsidR="002C35CB" w:rsidRPr="00EF6BF6" w:rsidTr="00D35DEE">
        <w:trPr>
          <w:cantSplit/>
          <w:jc w:val="center"/>
        </w:trPr>
        <w:tc>
          <w:tcPr>
            <w:tcW w:w="2476" w:type="dxa"/>
            <w:vAlign w:val="center"/>
          </w:tcPr>
          <w:p w:rsidR="002C35CB" w:rsidRPr="00EF6BF6" w:rsidRDefault="002C35CB" w:rsidP="002C35CB">
            <w:pPr>
              <w:pStyle w:val="TAL"/>
            </w:pPr>
            <w:r w:rsidRPr="00EF6BF6">
              <w:t>LMSI</w:t>
            </w:r>
          </w:p>
        </w:tc>
        <w:tc>
          <w:tcPr>
            <w:tcW w:w="2038" w:type="dxa"/>
            <w:vAlign w:val="center"/>
          </w:tcPr>
          <w:p w:rsidR="002C35CB" w:rsidRPr="00EF6BF6" w:rsidRDefault="002C35CB" w:rsidP="002C35CB">
            <w:pPr>
              <w:pStyle w:val="TAL"/>
            </w:pPr>
            <w:r w:rsidRPr="00EF6BF6">
              <w:t>3GPP TS 29.173 [8]</w:t>
            </w:r>
          </w:p>
        </w:tc>
        <w:tc>
          <w:tcPr>
            <w:tcW w:w="2628" w:type="dxa"/>
            <w:vAlign w:val="center"/>
          </w:tcPr>
          <w:p w:rsidR="002C35CB" w:rsidRPr="00EF6BF6" w:rsidRDefault="002C35CB" w:rsidP="002C35CB">
            <w:pPr>
              <w:pStyle w:val="TAL"/>
            </w:pPr>
          </w:p>
        </w:tc>
      </w:tr>
      <w:tr w:rsidR="002C35CB" w:rsidRPr="00EF6BF6" w:rsidTr="00D35DEE">
        <w:trPr>
          <w:cantSplit/>
          <w:jc w:val="center"/>
        </w:trPr>
        <w:tc>
          <w:tcPr>
            <w:tcW w:w="2476" w:type="dxa"/>
            <w:vAlign w:val="center"/>
          </w:tcPr>
          <w:p w:rsidR="002C35CB" w:rsidRPr="00EF6BF6" w:rsidRDefault="002C35CB" w:rsidP="002C35CB">
            <w:pPr>
              <w:pStyle w:val="TAL"/>
            </w:pPr>
            <w:r w:rsidRPr="00EF6BF6">
              <w:t>Serving-Node</w:t>
            </w:r>
          </w:p>
        </w:tc>
        <w:tc>
          <w:tcPr>
            <w:tcW w:w="2038" w:type="dxa"/>
            <w:vAlign w:val="center"/>
          </w:tcPr>
          <w:p w:rsidR="002C35CB" w:rsidRPr="00EF6BF6" w:rsidRDefault="002C35CB" w:rsidP="002C35CB">
            <w:pPr>
              <w:pStyle w:val="TAL"/>
            </w:pPr>
            <w:r w:rsidRPr="00EF6BF6">
              <w:t>3GPP TS 29.173 [8]</w:t>
            </w:r>
          </w:p>
        </w:tc>
        <w:tc>
          <w:tcPr>
            <w:tcW w:w="2628" w:type="dxa"/>
            <w:vAlign w:val="center"/>
          </w:tcPr>
          <w:p w:rsidR="002C35CB" w:rsidRPr="00EF6BF6" w:rsidRDefault="002C35CB" w:rsidP="002C35CB">
            <w:pPr>
              <w:pStyle w:val="TAL"/>
            </w:pPr>
            <w:r w:rsidRPr="00EF6BF6">
              <w:t>see 6.4.12</w:t>
            </w:r>
          </w:p>
        </w:tc>
      </w:tr>
      <w:tr w:rsidR="002C35CB" w:rsidRPr="00EF6BF6" w:rsidTr="00D35DEE">
        <w:trPr>
          <w:cantSplit/>
          <w:jc w:val="center"/>
        </w:trPr>
        <w:tc>
          <w:tcPr>
            <w:tcW w:w="2476" w:type="dxa"/>
            <w:vAlign w:val="center"/>
          </w:tcPr>
          <w:p w:rsidR="002C35CB" w:rsidRPr="00EF6BF6" w:rsidRDefault="002C35CB" w:rsidP="002C35CB">
            <w:pPr>
              <w:pStyle w:val="TAL"/>
            </w:pPr>
            <w:r w:rsidRPr="00EF6BF6">
              <w:t>Additional-Serving-Node</w:t>
            </w:r>
          </w:p>
        </w:tc>
        <w:tc>
          <w:tcPr>
            <w:tcW w:w="2038" w:type="dxa"/>
            <w:vAlign w:val="center"/>
          </w:tcPr>
          <w:p w:rsidR="002C35CB" w:rsidRPr="00EF6BF6" w:rsidRDefault="002C35CB" w:rsidP="002C35CB">
            <w:pPr>
              <w:pStyle w:val="TAL"/>
            </w:pPr>
            <w:r w:rsidRPr="00EF6BF6">
              <w:t>3GPP TS 29.173 [8]</w:t>
            </w:r>
          </w:p>
        </w:tc>
        <w:tc>
          <w:tcPr>
            <w:tcW w:w="2628" w:type="dxa"/>
            <w:vAlign w:val="center"/>
          </w:tcPr>
          <w:p w:rsidR="002C35CB" w:rsidRPr="00EF6BF6" w:rsidRDefault="002C35CB" w:rsidP="002C35CB">
            <w:pPr>
              <w:pStyle w:val="TAL"/>
            </w:pPr>
            <w:r w:rsidRPr="00EF6BF6">
              <w:t>see 6.4.13</w:t>
            </w:r>
          </w:p>
        </w:tc>
      </w:tr>
      <w:tr w:rsidR="002C35CB" w:rsidRPr="00EF6BF6" w:rsidTr="00D35DEE">
        <w:trPr>
          <w:cantSplit/>
          <w:jc w:val="center"/>
        </w:trPr>
        <w:tc>
          <w:tcPr>
            <w:tcW w:w="2476" w:type="dxa"/>
            <w:vAlign w:val="center"/>
          </w:tcPr>
          <w:p w:rsidR="002C35CB" w:rsidRPr="00EF6BF6" w:rsidRDefault="002C35CB" w:rsidP="002C35CB">
            <w:pPr>
              <w:pStyle w:val="TAL"/>
            </w:pPr>
            <w:r w:rsidRPr="00EF6BF6">
              <w:t>Supported-Features</w:t>
            </w:r>
          </w:p>
        </w:tc>
        <w:tc>
          <w:tcPr>
            <w:tcW w:w="2038" w:type="dxa"/>
            <w:vAlign w:val="center"/>
          </w:tcPr>
          <w:p w:rsidR="002C35CB" w:rsidRPr="00EF6BF6" w:rsidRDefault="002C35CB" w:rsidP="002C35CB">
            <w:pPr>
              <w:pStyle w:val="TAL"/>
            </w:pPr>
            <w:r w:rsidRPr="00EF6BF6">
              <w:t>3GPP TS 29.229 [7]</w:t>
            </w:r>
          </w:p>
        </w:tc>
        <w:tc>
          <w:tcPr>
            <w:tcW w:w="2628" w:type="dxa"/>
            <w:vAlign w:val="center"/>
          </w:tcPr>
          <w:p w:rsidR="002C35CB" w:rsidRPr="00EF6BF6" w:rsidRDefault="002C35CB" w:rsidP="002C35CB">
            <w:pPr>
              <w:pStyle w:val="TAL"/>
            </w:pPr>
          </w:p>
        </w:tc>
      </w:tr>
      <w:tr w:rsidR="002C35CB" w:rsidRPr="00EF6BF6" w:rsidTr="00D35DEE">
        <w:trPr>
          <w:cantSplit/>
          <w:jc w:val="center"/>
        </w:trPr>
        <w:tc>
          <w:tcPr>
            <w:tcW w:w="2476" w:type="dxa"/>
            <w:vAlign w:val="center"/>
          </w:tcPr>
          <w:p w:rsidR="002C35CB" w:rsidRPr="00EF6BF6" w:rsidRDefault="002C35CB" w:rsidP="002C35CB">
            <w:pPr>
              <w:pStyle w:val="TAL"/>
            </w:pPr>
            <w:r w:rsidRPr="00EF6BF6">
              <w:t>Feature-List-ID</w:t>
            </w:r>
          </w:p>
        </w:tc>
        <w:tc>
          <w:tcPr>
            <w:tcW w:w="2038" w:type="dxa"/>
            <w:vAlign w:val="center"/>
          </w:tcPr>
          <w:p w:rsidR="002C35CB" w:rsidRPr="00EF6BF6" w:rsidRDefault="002C35CB" w:rsidP="002C35CB">
            <w:pPr>
              <w:pStyle w:val="TAL"/>
            </w:pPr>
            <w:r w:rsidRPr="00EF6BF6">
              <w:t>3GPP TS 29.229 [7]</w:t>
            </w:r>
          </w:p>
        </w:tc>
        <w:tc>
          <w:tcPr>
            <w:tcW w:w="2628" w:type="dxa"/>
            <w:vAlign w:val="center"/>
          </w:tcPr>
          <w:p w:rsidR="002C35CB" w:rsidRPr="00EF6BF6" w:rsidRDefault="002C35CB" w:rsidP="002C35CB">
            <w:pPr>
              <w:pStyle w:val="TAL"/>
            </w:pPr>
          </w:p>
        </w:tc>
      </w:tr>
      <w:tr w:rsidR="002C35CB" w:rsidRPr="00EF6BF6" w:rsidTr="00D35DEE">
        <w:trPr>
          <w:cantSplit/>
          <w:jc w:val="center"/>
        </w:trPr>
        <w:tc>
          <w:tcPr>
            <w:tcW w:w="2476" w:type="dxa"/>
            <w:vAlign w:val="center"/>
          </w:tcPr>
          <w:p w:rsidR="002C35CB" w:rsidRPr="00EF6BF6" w:rsidRDefault="002C35CB" w:rsidP="002C35CB">
            <w:pPr>
              <w:pStyle w:val="TAL"/>
            </w:pPr>
            <w:r w:rsidRPr="00EF6BF6">
              <w:t>Feature-List</w:t>
            </w:r>
          </w:p>
        </w:tc>
        <w:tc>
          <w:tcPr>
            <w:tcW w:w="2038" w:type="dxa"/>
            <w:vAlign w:val="center"/>
          </w:tcPr>
          <w:p w:rsidR="002C35CB" w:rsidRPr="00EF6BF6" w:rsidRDefault="002C35CB" w:rsidP="002C35CB">
            <w:pPr>
              <w:pStyle w:val="TAL"/>
            </w:pPr>
            <w:r w:rsidRPr="00EF6BF6">
              <w:t>3GPP TS 29.229 [7]</w:t>
            </w:r>
          </w:p>
        </w:tc>
        <w:tc>
          <w:tcPr>
            <w:tcW w:w="2628" w:type="dxa"/>
            <w:vAlign w:val="center"/>
          </w:tcPr>
          <w:p w:rsidR="002C35CB" w:rsidRPr="00EF6BF6" w:rsidRDefault="002C35CB" w:rsidP="002C35CB">
            <w:pPr>
              <w:pStyle w:val="TAL"/>
            </w:pPr>
          </w:p>
        </w:tc>
      </w:tr>
      <w:tr w:rsidR="002C35CB" w:rsidRPr="00EF6BF6" w:rsidTr="00D35DEE">
        <w:trPr>
          <w:cantSplit/>
          <w:jc w:val="center"/>
        </w:trPr>
        <w:tc>
          <w:tcPr>
            <w:tcW w:w="2476" w:type="dxa"/>
            <w:vAlign w:val="center"/>
          </w:tcPr>
          <w:p w:rsidR="002C35CB" w:rsidRPr="00EF6BF6" w:rsidRDefault="002C35CB" w:rsidP="002C35CB">
            <w:pPr>
              <w:pStyle w:val="TAL"/>
            </w:pPr>
            <w:r w:rsidRPr="00EF6BF6">
              <w:t>SM-RP-SMEA</w:t>
            </w:r>
          </w:p>
        </w:tc>
        <w:tc>
          <w:tcPr>
            <w:tcW w:w="2038" w:type="dxa"/>
            <w:vAlign w:val="center"/>
          </w:tcPr>
          <w:p w:rsidR="002C35CB" w:rsidRPr="00EF6BF6" w:rsidRDefault="002C35CB" w:rsidP="002C35CB">
            <w:pPr>
              <w:pStyle w:val="TAL"/>
            </w:pPr>
            <w:r w:rsidRPr="00EF6BF6">
              <w:t>3GPP TS 29.338 [12]</w:t>
            </w:r>
          </w:p>
        </w:tc>
        <w:tc>
          <w:tcPr>
            <w:tcW w:w="2628" w:type="dxa"/>
            <w:vAlign w:val="center"/>
          </w:tcPr>
          <w:p w:rsidR="002C35CB" w:rsidRPr="00EF6BF6" w:rsidRDefault="002C35CB" w:rsidP="002C35CB">
            <w:pPr>
              <w:pStyle w:val="TAL"/>
            </w:pPr>
          </w:p>
        </w:tc>
      </w:tr>
      <w:tr w:rsidR="002C35CB" w:rsidRPr="00EF6BF6" w:rsidTr="00D35DEE">
        <w:trPr>
          <w:cantSplit/>
          <w:jc w:val="center"/>
        </w:trPr>
        <w:tc>
          <w:tcPr>
            <w:tcW w:w="2476" w:type="dxa"/>
            <w:vAlign w:val="center"/>
          </w:tcPr>
          <w:p w:rsidR="002C35CB" w:rsidRPr="00EF6BF6" w:rsidRDefault="002C35CB" w:rsidP="002C35CB">
            <w:pPr>
              <w:pStyle w:val="TAL"/>
            </w:pPr>
            <w:r w:rsidRPr="00EF6BF6">
              <w:t>Priority-Indication</w:t>
            </w:r>
          </w:p>
        </w:tc>
        <w:tc>
          <w:tcPr>
            <w:tcW w:w="2038" w:type="dxa"/>
            <w:vAlign w:val="center"/>
          </w:tcPr>
          <w:p w:rsidR="002C35CB" w:rsidRPr="00EF6BF6" w:rsidRDefault="002C35CB" w:rsidP="002C35CB">
            <w:pPr>
              <w:pStyle w:val="TAL"/>
            </w:pPr>
            <w:r w:rsidRPr="00EF6BF6">
              <w:t>3GPP TS 29.368 [13]</w:t>
            </w:r>
          </w:p>
        </w:tc>
        <w:tc>
          <w:tcPr>
            <w:tcW w:w="2628" w:type="dxa"/>
            <w:vAlign w:val="center"/>
          </w:tcPr>
          <w:p w:rsidR="002C35CB" w:rsidRPr="00EF6BF6" w:rsidRDefault="002C35CB" w:rsidP="002C35CB">
            <w:pPr>
              <w:pStyle w:val="TAL"/>
            </w:pPr>
          </w:p>
        </w:tc>
      </w:tr>
      <w:tr w:rsidR="002C35CB" w:rsidRPr="00EF6BF6" w:rsidTr="00D35DEE">
        <w:trPr>
          <w:cantSplit/>
          <w:jc w:val="center"/>
        </w:trPr>
        <w:tc>
          <w:tcPr>
            <w:tcW w:w="2476" w:type="dxa"/>
            <w:vAlign w:val="center"/>
          </w:tcPr>
          <w:p w:rsidR="002C35CB" w:rsidRPr="00EF6BF6" w:rsidRDefault="002C35CB" w:rsidP="002C35CB">
            <w:pPr>
              <w:pStyle w:val="TAL"/>
            </w:pPr>
            <w:r w:rsidRPr="00EF6BF6">
              <w:t>MME-Number-for-MT-SMS</w:t>
            </w:r>
          </w:p>
        </w:tc>
        <w:tc>
          <w:tcPr>
            <w:tcW w:w="2038" w:type="dxa"/>
            <w:vAlign w:val="center"/>
          </w:tcPr>
          <w:p w:rsidR="002C35CB" w:rsidRPr="00EF6BF6" w:rsidRDefault="002C35CB" w:rsidP="002C35CB">
            <w:pPr>
              <w:pStyle w:val="TAL"/>
            </w:pPr>
            <w:r w:rsidRPr="00EF6BF6">
              <w:t>3GPP TS 29.272 [14]</w:t>
            </w:r>
          </w:p>
        </w:tc>
        <w:tc>
          <w:tcPr>
            <w:tcW w:w="2628" w:type="dxa"/>
            <w:vAlign w:val="center"/>
          </w:tcPr>
          <w:p w:rsidR="002C35CB" w:rsidRPr="00EF6BF6" w:rsidRDefault="002C35CB" w:rsidP="002C35CB">
            <w:pPr>
              <w:pStyle w:val="TAL"/>
            </w:pPr>
          </w:p>
        </w:tc>
      </w:tr>
      <w:tr w:rsidR="002C35CB" w:rsidRPr="00EF6BF6" w:rsidTr="00B55F70">
        <w:trPr>
          <w:cantSplit/>
          <w:jc w:val="center"/>
        </w:trPr>
        <w:tc>
          <w:tcPr>
            <w:tcW w:w="2476" w:type="dxa"/>
            <w:vAlign w:val="center"/>
          </w:tcPr>
          <w:p w:rsidR="002C35CB" w:rsidRPr="00EF6BF6" w:rsidRDefault="002C35CB" w:rsidP="002C35CB">
            <w:pPr>
              <w:pStyle w:val="TAL"/>
            </w:pPr>
            <w:r w:rsidRPr="00EF6BF6">
              <w:t>OC-Supported-Features</w:t>
            </w:r>
          </w:p>
        </w:tc>
        <w:tc>
          <w:tcPr>
            <w:tcW w:w="2038" w:type="dxa"/>
            <w:vAlign w:val="center"/>
          </w:tcPr>
          <w:p w:rsidR="002C35CB" w:rsidRPr="00EF6BF6" w:rsidRDefault="002C35CB" w:rsidP="002C35CB">
            <w:pPr>
              <w:pStyle w:val="TAL"/>
            </w:pPr>
            <w:r w:rsidRPr="00EF6BF6">
              <w:t xml:space="preserve">IETF RFC 7683 </w:t>
            </w:r>
            <w:r w:rsidRPr="00EF6BF6">
              <w:rPr>
                <w:lang w:eastAsia="zh-CN"/>
              </w:rPr>
              <w:t>[15]</w:t>
            </w:r>
          </w:p>
        </w:tc>
        <w:tc>
          <w:tcPr>
            <w:tcW w:w="2628" w:type="dxa"/>
            <w:vAlign w:val="center"/>
          </w:tcPr>
          <w:p w:rsidR="002C35CB" w:rsidRPr="00EF6BF6" w:rsidRDefault="002C35CB" w:rsidP="002C35CB">
            <w:pPr>
              <w:pStyle w:val="TAL"/>
            </w:pPr>
            <w:r w:rsidRPr="00EF6BF6">
              <w:t>See 6.4.16</w:t>
            </w:r>
          </w:p>
        </w:tc>
      </w:tr>
      <w:tr w:rsidR="002C35CB" w:rsidRPr="00EF6BF6" w:rsidTr="00B55F70">
        <w:trPr>
          <w:cantSplit/>
          <w:jc w:val="center"/>
        </w:trPr>
        <w:tc>
          <w:tcPr>
            <w:tcW w:w="2476" w:type="dxa"/>
            <w:vAlign w:val="center"/>
          </w:tcPr>
          <w:p w:rsidR="002C35CB" w:rsidRPr="00EF6BF6" w:rsidRDefault="002C35CB" w:rsidP="002C35CB">
            <w:pPr>
              <w:pStyle w:val="TAL"/>
            </w:pPr>
            <w:r w:rsidRPr="00EF6BF6">
              <w:t>OC-OLR</w:t>
            </w:r>
          </w:p>
        </w:tc>
        <w:tc>
          <w:tcPr>
            <w:tcW w:w="2038" w:type="dxa"/>
            <w:vAlign w:val="center"/>
          </w:tcPr>
          <w:p w:rsidR="002C35CB" w:rsidRPr="00EF6BF6" w:rsidRDefault="002C35CB" w:rsidP="002C35CB">
            <w:pPr>
              <w:pStyle w:val="TAL"/>
            </w:pPr>
            <w:r w:rsidRPr="00EF6BF6">
              <w:t xml:space="preserve">IETF RFC 7683 </w:t>
            </w:r>
            <w:r w:rsidRPr="00EF6BF6">
              <w:rPr>
                <w:lang w:eastAsia="zh-CN"/>
              </w:rPr>
              <w:t>[15]</w:t>
            </w:r>
          </w:p>
        </w:tc>
        <w:tc>
          <w:tcPr>
            <w:tcW w:w="2628" w:type="dxa"/>
            <w:vAlign w:val="center"/>
          </w:tcPr>
          <w:p w:rsidR="002C35CB" w:rsidRPr="00EF6BF6" w:rsidRDefault="002C35CB" w:rsidP="002C35CB">
            <w:pPr>
              <w:pStyle w:val="TAL"/>
            </w:pPr>
            <w:r w:rsidRPr="00EF6BF6">
              <w:t>See 6.4.17</w:t>
            </w:r>
          </w:p>
        </w:tc>
      </w:tr>
      <w:tr w:rsidR="002C35CB" w:rsidRPr="00EF6BF6" w:rsidTr="00B6284C">
        <w:trPr>
          <w:cantSplit/>
          <w:jc w:val="center"/>
        </w:trPr>
        <w:tc>
          <w:tcPr>
            <w:tcW w:w="2476" w:type="dxa"/>
            <w:vAlign w:val="center"/>
          </w:tcPr>
          <w:p w:rsidR="002C35CB" w:rsidRPr="00EF6BF6" w:rsidRDefault="002C35CB" w:rsidP="002C35CB">
            <w:pPr>
              <w:pStyle w:val="TAL"/>
            </w:pPr>
            <w:r w:rsidRPr="00EF6BF6">
              <w:t>DRMP</w:t>
            </w:r>
          </w:p>
        </w:tc>
        <w:tc>
          <w:tcPr>
            <w:tcW w:w="2038" w:type="dxa"/>
            <w:vAlign w:val="center"/>
          </w:tcPr>
          <w:p w:rsidR="002C35CB" w:rsidRPr="00EF6BF6" w:rsidRDefault="002C35CB" w:rsidP="002C35CB">
            <w:pPr>
              <w:pStyle w:val="TAL"/>
            </w:pPr>
            <w:r w:rsidRPr="00EF6BF6">
              <w:rPr>
                <w:lang w:eastAsia="zh-CN"/>
              </w:rPr>
              <w:t xml:space="preserve">IETF </w:t>
            </w:r>
            <w:r w:rsidRPr="00EF6BF6">
              <w:t>RFC 7944</w:t>
            </w:r>
            <w:r w:rsidRPr="00EF6BF6">
              <w:rPr>
                <w:lang w:eastAsia="zh-CN"/>
              </w:rPr>
              <w:t xml:space="preserve"> [20]</w:t>
            </w:r>
          </w:p>
        </w:tc>
        <w:tc>
          <w:tcPr>
            <w:tcW w:w="2628" w:type="dxa"/>
            <w:vAlign w:val="center"/>
          </w:tcPr>
          <w:p w:rsidR="002C35CB" w:rsidRPr="00EF6BF6" w:rsidRDefault="002C35CB" w:rsidP="002C35CB">
            <w:pPr>
              <w:pStyle w:val="TAL"/>
            </w:pPr>
            <w:r w:rsidRPr="00EF6BF6">
              <w:t>see section 6.4.19</w:t>
            </w:r>
          </w:p>
        </w:tc>
      </w:tr>
      <w:tr w:rsidR="002C35CB" w:rsidRPr="00EF6BF6" w:rsidTr="00B6284C">
        <w:trPr>
          <w:cantSplit/>
          <w:jc w:val="center"/>
        </w:trPr>
        <w:tc>
          <w:tcPr>
            <w:tcW w:w="2476" w:type="dxa"/>
            <w:vAlign w:val="center"/>
          </w:tcPr>
          <w:p w:rsidR="002C35CB" w:rsidRPr="00EF6BF6" w:rsidRDefault="002C35CB" w:rsidP="002C35CB">
            <w:pPr>
              <w:pStyle w:val="TAL"/>
            </w:pPr>
            <w:r w:rsidRPr="00EF6BF6">
              <w:t>Application-Port-Identifier</w:t>
            </w:r>
          </w:p>
        </w:tc>
        <w:tc>
          <w:tcPr>
            <w:tcW w:w="2038" w:type="dxa"/>
            <w:vAlign w:val="center"/>
          </w:tcPr>
          <w:p w:rsidR="002C35CB" w:rsidRPr="00EF6BF6" w:rsidRDefault="002C35CB" w:rsidP="002C35CB">
            <w:pPr>
              <w:pStyle w:val="TAL"/>
            </w:pPr>
            <w:r w:rsidRPr="00EF6BF6">
              <w:t>3GPP TS 29.368 [13]</w:t>
            </w:r>
          </w:p>
        </w:tc>
        <w:tc>
          <w:tcPr>
            <w:tcW w:w="2628" w:type="dxa"/>
            <w:vAlign w:val="center"/>
          </w:tcPr>
          <w:p w:rsidR="002C35CB" w:rsidRPr="00EF6BF6" w:rsidRDefault="002C35CB" w:rsidP="002C35CB">
            <w:pPr>
              <w:pStyle w:val="TAL"/>
            </w:pPr>
          </w:p>
        </w:tc>
      </w:tr>
      <w:tr w:rsidR="002C35CB" w:rsidRPr="00EF6BF6" w:rsidTr="00EA2B8E">
        <w:trPr>
          <w:cantSplit/>
          <w:jc w:val="center"/>
        </w:trPr>
        <w:tc>
          <w:tcPr>
            <w:tcW w:w="2476" w:type="dxa"/>
            <w:vAlign w:val="center"/>
          </w:tcPr>
          <w:p w:rsidR="002C35CB" w:rsidRPr="00EF6BF6" w:rsidRDefault="002C35CB" w:rsidP="002C35CB">
            <w:pPr>
              <w:pStyle w:val="TAL"/>
            </w:pPr>
            <w:r w:rsidRPr="00EF6BF6">
              <w:t>Load</w:t>
            </w:r>
          </w:p>
        </w:tc>
        <w:tc>
          <w:tcPr>
            <w:tcW w:w="2038" w:type="dxa"/>
            <w:vAlign w:val="center"/>
          </w:tcPr>
          <w:p w:rsidR="002C35CB" w:rsidRPr="00EF6BF6" w:rsidRDefault="002C35CB" w:rsidP="002C35CB">
            <w:pPr>
              <w:pStyle w:val="TAL"/>
            </w:pPr>
            <w:r w:rsidRPr="00EF6BF6">
              <w:t>IETF draft-ietf-dime-load-03 [22]</w:t>
            </w:r>
          </w:p>
        </w:tc>
        <w:tc>
          <w:tcPr>
            <w:tcW w:w="2628" w:type="dxa"/>
            <w:vAlign w:val="center"/>
          </w:tcPr>
          <w:p w:rsidR="002C35CB" w:rsidRPr="00EF6BF6" w:rsidRDefault="002C35CB" w:rsidP="002C35CB">
            <w:pPr>
              <w:pStyle w:val="TAL"/>
            </w:pPr>
            <w:r w:rsidRPr="00EF6BF6">
              <w:t>See 6.4.20</w:t>
            </w:r>
          </w:p>
        </w:tc>
      </w:tr>
    </w:tbl>
    <w:p w:rsidR="007452B0" w:rsidRPr="00EF6BF6" w:rsidRDefault="007452B0" w:rsidP="007452B0"/>
    <w:p w:rsidR="007452B0" w:rsidRPr="00EF6BF6" w:rsidRDefault="007452B0" w:rsidP="007452B0">
      <w:pPr>
        <w:pStyle w:val="Heading3"/>
      </w:pPr>
      <w:bookmarkStart w:id="48" w:name="_Toc533202758"/>
      <w:r w:rsidRPr="00EF6BF6">
        <w:t>6.4.2</w:t>
      </w:r>
      <w:r w:rsidRPr="00EF6BF6">
        <w:tab/>
        <w:t>User-Identifier</w:t>
      </w:r>
      <w:bookmarkEnd w:id="48"/>
    </w:p>
    <w:p w:rsidR="007452B0" w:rsidRPr="00EF6BF6" w:rsidRDefault="007452B0" w:rsidP="007452B0">
      <w:r w:rsidRPr="00EF6BF6">
        <w:t>The User-Identifier AVP is of type Grouped and it contains the different identifiers used by the UE.</w:t>
      </w:r>
    </w:p>
    <w:p w:rsidR="007452B0" w:rsidRPr="00EF6BF6" w:rsidRDefault="007452B0" w:rsidP="007452B0">
      <w:r w:rsidRPr="00EF6BF6">
        <w:t>AVP format:</w:t>
      </w:r>
    </w:p>
    <w:p w:rsidR="007452B0" w:rsidRPr="00EF6BF6" w:rsidRDefault="007452B0" w:rsidP="007452B0">
      <w:pPr>
        <w:ind w:left="568"/>
      </w:pPr>
      <w:r w:rsidRPr="00EF6BF6">
        <w:t xml:space="preserve">User-Identifier ::= &lt;AVP header: </w:t>
      </w:r>
      <w:r w:rsidR="009D2471" w:rsidRPr="00EF6BF6">
        <w:rPr>
          <w:lang w:eastAsia="zh-CN"/>
        </w:rPr>
        <w:t>3102</w:t>
      </w:r>
      <w:r w:rsidRPr="00EF6BF6">
        <w:t xml:space="preserve"> 10415&gt;</w:t>
      </w:r>
    </w:p>
    <w:p w:rsidR="007452B0" w:rsidRPr="00EF6BF6" w:rsidRDefault="007452B0" w:rsidP="007452B0">
      <w:pPr>
        <w:ind w:left="1420"/>
      </w:pPr>
      <w:r w:rsidRPr="00EF6BF6">
        <w:t xml:space="preserve">[ User-Name ] </w:t>
      </w:r>
    </w:p>
    <w:p w:rsidR="007452B0" w:rsidRPr="00EF6BF6" w:rsidRDefault="007452B0" w:rsidP="007452B0">
      <w:pPr>
        <w:ind w:left="1420"/>
        <w:rPr>
          <w:lang w:val="fr-FR"/>
        </w:rPr>
      </w:pPr>
      <w:r w:rsidRPr="00EF6BF6">
        <w:rPr>
          <w:lang w:val="fr-FR"/>
        </w:rPr>
        <w:t>[ MSISDN ]</w:t>
      </w:r>
    </w:p>
    <w:p w:rsidR="007452B0" w:rsidRPr="00EF6BF6" w:rsidRDefault="007452B0" w:rsidP="007452B0">
      <w:pPr>
        <w:ind w:left="1420"/>
        <w:rPr>
          <w:lang w:val="fr-FR"/>
        </w:rPr>
      </w:pPr>
      <w:r w:rsidRPr="00EF6BF6">
        <w:rPr>
          <w:lang w:val="fr-FR"/>
        </w:rPr>
        <w:t>[ External-Identifier ]</w:t>
      </w:r>
    </w:p>
    <w:p w:rsidR="007452B0" w:rsidRPr="00EF6BF6" w:rsidRDefault="007452B0" w:rsidP="007452B0">
      <w:pPr>
        <w:ind w:left="1420"/>
        <w:rPr>
          <w:lang w:val="fr-FR"/>
        </w:rPr>
      </w:pPr>
      <w:r w:rsidRPr="00EF6BF6">
        <w:rPr>
          <w:lang w:val="fr-FR"/>
        </w:rPr>
        <w:t>[ LMSI ]</w:t>
      </w:r>
    </w:p>
    <w:p w:rsidR="007452B0" w:rsidRPr="00EF6BF6" w:rsidRDefault="007452B0" w:rsidP="007452B0">
      <w:pPr>
        <w:ind w:left="1420"/>
        <w:rPr>
          <w:lang w:val="fr-FR"/>
        </w:rPr>
      </w:pPr>
      <w:r w:rsidRPr="00EF6BF6">
        <w:rPr>
          <w:lang w:val="fr-FR"/>
        </w:rPr>
        <w:t>*[AVP]</w:t>
      </w:r>
    </w:p>
    <w:p w:rsidR="007452B0" w:rsidRPr="00EF6BF6" w:rsidRDefault="007452B0" w:rsidP="007452B0">
      <w:r w:rsidRPr="00EF6BF6">
        <w:t>This AVP shall contain at least one of the identifiers used by the UE, i.e., it shall not be empty. The IMSI of the UE shall be included (when applicable) in the User-Name AVP.</w:t>
      </w:r>
    </w:p>
    <w:p w:rsidR="007452B0" w:rsidRPr="00EF6BF6" w:rsidRDefault="007452B0" w:rsidP="007452B0">
      <w:pPr>
        <w:pStyle w:val="Heading3"/>
      </w:pPr>
      <w:bookmarkStart w:id="49" w:name="_Toc533202759"/>
      <w:r w:rsidRPr="00EF6BF6">
        <w:t>6.4.3</w:t>
      </w:r>
      <w:r w:rsidRPr="00EF6BF6">
        <w:tab/>
        <w:t>Service-ID</w:t>
      </w:r>
      <w:bookmarkEnd w:id="49"/>
    </w:p>
    <w:p w:rsidR="007452B0" w:rsidRPr="00EF6BF6" w:rsidRDefault="007452B0" w:rsidP="007452B0">
      <w:r w:rsidRPr="00EF6BF6">
        <w:t>The Service-ID AVP is of type Enumerated and it shall identify the service requested by the SCS. The following values are defined:</w:t>
      </w:r>
    </w:p>
    <w:p w:rsidR="007452B0" w:rsidRPr="00EF6BF6" w:rsidRDefault="007452B0" w:rsidP="007452B0">
      <w:pPr>
        <w:pStyle w:val="B1"/>
      </w:pPr>
      <w:r w:rsidRPr="00EF6BF6">
        <w:t>DEVICE_TRIGGER (0)</w:t>
      </w:r>
    </w:p>
    <w:p w:rsidR="004A17A5" w:rsidRPr="00EF6BF6" w:rsidRDefault="007452B0" w:rsidP="004A17A5">
      <w:pPr>
        <w:pStyle w:val="B2"/>
      </w:pPr>
      <w:r w:rsidRPr="00EF6BF6">
        <w:t>The SCS requests a control plane device triggering to the UE.</w:t>
      </w:r>
      <w:r w:rsidR="004A17A5" w:rsidRPr="00EF6BF6">
        <w:t xml:space="preserve"> .</w:t>
      </w:r>
    </w:p>
    <w:p w:rsidR="004A17A5" w:rsidRPr="00EF6BF6" w:rsidRDefault="004A17A5" w:rsidP="00775E8A">
      <w:pPr>
        <w:pStyle w:val="B1"/>
      </w:pPr>
      <w:r w:rsidRPr="00EF6BF6">
        <w:t>SMS_MO (1)</w:t>
      </w:r>
    </w:p>
    <w:p w:rsidR="007452B0" w:rsidRPr="00EF6BF6" w:rsidRDefault="004A17A5" w:rsidP="007452B0">
      <w:pPr>
        <w:pStyle w:val="B2"/>
      </w:pPr>
      <w:r w:rsidRPr="00EF6BF6">
        <w:t xml:space="preserve">The UE (identified by IMSI and application port identifier) requests SMS_MO to be delivered to the SCS. </w:t>
      </w:r>
    </w:p>
    <w:p w:rsidR="007452B0" w:rsidRPr="00EF6BF6" w:rsidRDefault="007452B0" w:rsidP="007452B0">
      <w:pPr>
        <w:pStyle w:val="Heading3"/>
      </w:pPr>
      <w:bookmarkStart w:id="50" w:name="_Toc533202760"/>
      <w:r w:rsidRPr="00EF6BF6">
        <w:t>6.4.4</w:t>
      </w:r>
      <w:r w:rsidRPr="00EF6BF6">
        <w:tab/>
        <w:t>SCS-Identity</w:t>
      </w:r>
      <w:bookmarkEnd w:id="50"/>
    </w:p>
    <w:p w:rsidR="007452B0" w:rsidRPr="00EF6BF6" w:rsidRDefault="007452B0" w:rsidP="007452B0">
      <w:r w:rsidRPr="00EF6BF6">
        <w:t>The SCS-Identity AVP is of type OctetString and it shall contain the identity of the SCS</w:t>
      </w:r>
      <w:r w:rsidR="004A17A5" w:rsidRPr="00EF6BF6">
        <w:t xml:space="preserve"> or UE</w:t>
      </w:r>
      <w:r w:rsidRPr="00EF6BF6">
        <w:t xml:space="preserve"> which originated the service request towards the MTC-IWF, over the Tsp reference point.</w:t>
      </w:r>
    </w:p>
    <w:p w:rsidR="00D03B9D" w:rsidRPr="00EF6BF6" w:rsidRDefault="00D03B9D" w:rsidP="00D03B9D">
      <w:pPr>
        <w:rPr>
          <w:color w:val="000000"/>
        </w:rPr>
      </w:pPr>
      <w:r w:rsidRPr="00EF6BF6">
        <w:rPr>
          <w:color w:val="000000"/>
        </w:rPr>
        <w:lastRenderedPageBreak/>
        <w:t>The encoding of the SCS-Identity AVP is defined per SCS service.</w:t>
      </w:r>
    </w:p>
    <w:p w:rsidR="00D03B9D" w:rsidRPr="00EF6BF6" w:rsidRDefault="00D03B9D" w:rsidP="00D03B9D">
      <w:r w:rsidRPr="00EF6BF6">
        <w:rPr>
          <w:color w:val="000000"/>
          <w:lang w:val="en-US"/>
        </w:rPr>
        <w:t xml:space="preserve">For the device triggering service, the SCS-Identity AVP </w:t>
      </w:r>
      <w:r w:rsidRPr="00EF6BF6">
        <w:rPr>
          <w:color w:val="000000"/>
        </w:rPr>
        <w:t xml:space="preserve">shall contain the ISDN number of </w:t>
      </w:r>
      <w:r w:rsidRPr="00EF6BF6">
        <w:rPr>
          <w:rFonts w:hint="eastAsia"/>
          <w:color w:val="000000"/>
          <w:lang w:eastAsia="zh-CN"/>
        </w:rPr>
        <w:t>the</w:t>
      </w:r>
      <w:r w:rsidRPr="00EF6BF6">
        <w:rPr>
          <w:color w:val="000000"/>
          <w:lang w:eastAsia="zh-CN"/>
        </w:rPr>
        <w:t xml:space="preserve"> SCS</w:t>
      </w:r>
      <w:r w:rsidRPr="00EF6BF6">
        <w:rPr>
          <w:color w:val="000000"/>
        </w:rPr>
        <w:t xml:space="preserve"> in international ISDN number format as described in ITU-T Rec E.164 [41]. It shall be encoded as a TBCD-string. See 3GPP TS 29.002 </w:t>
      </w:r>
      <w:r w:rsidR="002A6249" w:rsidRPr="00EF6BF6">
        <w:rPr>
          <w:color w:val="000000"/>
        </w:rPr>
        <w:t>[25]</w:t>
      </w:r>
      <w:r w:rsidRPr="00EF6BF6">
        <w:rPr>
          <w:color w:val="000000"/>
        </w:rPr>
        <w:t xml:space="preserve"> for encoding of TBCD-strings. This AVP shall not include leading indicators for the nature of address and the numbering plan.</w:t>
      </w:r>
    </w:p>
    <w:p w:rsidR="007452B0" w:rsidRPr="00EF6BF6" w:rsidRDefault="007452B0" w:rsidP="007452B0">
      <w:pPr>
        <w:pStyle w:val="Heading3"/>
      </w:pPr>
      <w:bookmarkStart w:id="51" w:name="_Toc533202761"/>
      <w:r w:rsidRPr="00EF6BF6">
        <w:t>6.4.5</w:t>
      </w:r>
      <w:r w:rsidRPr="00EF6BF6">
        <w:tab/>
        <w:t>Service-Parameters</w:t>
      </w:r>
      <w:bookmarkEnd w:id="51"/>
    </w:p>
    <w:p w:rsidR="007452B0" w:rsidRPr="00EF6BF6" w:rsidRDefault="007452B0" w:rsidP="007452B0">
      <w:r w:rsidRPr="00EF6BF6">
        <w:t xml:space="preserve">The Service-Parameters AVP is of type Grouped, and it contains the service-specific parameters related to the </w:t>
      </w:r>
      <w:r w:rsidR="004A17A5" w:rsidRPr="00EF6BF6">
        <w:t>requested service.</w:t>
      </w:r>
    </w:p>
    <w:p w:rsidR="007452B0" w:rsidRPr="00EF6BF6" w:rsidRDefault="007452B0" w:rsidP="007452B0">
      <w:r w:rsidRPr="00EF6BF6">
        <w:t>AVP format:</w:t>
      </w:r>
    </w:p>
    <w:p w:rsidR="007452B0" w:rsidRPr="00EF6BF6" w:rsidRDefault="007452B0" w:rsidP="007452B0">
      <w:pPr>
        <w:ind w:left="568"/>
      </w:pPr>
      <w:r w:rsidRPr="00EF6BF6">
        <w:t xml:space="preserve">Service-Parameters ::= &lt;AVP header: </w:t>
      </w:r>
      <w:r w:rsidR="009D2471" w:rsidRPr="00EF6BF6">
        <w:rPr>
          <w:lang w:eastAsia="zh-CN"/>
        </w:rPr>
        <w:t>3105</w:t>
      </w:r>
      <w:r w:rsidRPr="00EF6BF6">
        <w:t xml:space="preserve"> 10415&gt;</w:t>
      </w:r>
    </w:p>
    <w:p w:rsidR="007452B0" w:rsidRPr="00EF6BF6" w:rsidRDefault="007452B0" w:rsidP="007452B0">
      <w:pPr>
        <w:ind w:left="1420"/>
      </w:pPr>
      <w:r w:rsidRPr="00EF6BF6">
        <w:t xml:space="preserve">[ T4-Parameters ] </w:t>
      </w:r>
    </w:p>
    <w:p w:rsidR="004A17A5" w:rsidRPr="00EF6BF6" w:rsidRDefault="004A17A5" w:rsidP="004A17A5">
      <w:pPr>
        <w:ind w:left="1420"/>
      </w:pPr>
      <w:r w:rsidRPr="00EF6BF6">
        <w:t>[ Application-Port-Identifier ]</w:t>
      </w:r>
    </w:p>
    <w:p w:rsidR="007452B0" w:rsidRPr="00EF6BF6" w:rsidRDefault="007452B0" w:rsidP="007452B0">
      <w:pPr>
        <w:ind w:left="1420"/>
      </w:pPr>
      <w:r w:rsidRPr="00EF6BF6">
        <w:t>*[AVP]</w:t>
      </w:r>
    </w:p>
    <w:p w:rsidR="007452B0" w:rsidRPr="00EF6BF6" w:rsidRDefault="007452B0" w:rsidP="007452B0">
      <w:pPr>
        <w:pStyle w:val="Heading3"/>
      </w:pPr>
      <w:bookmarkStart w:id="52" w:name="_Toc533202762"/>
      <w:r w:rsidRPr="00EF6BF6">
        <w:t>6.4.6</w:t>
      </w:r>
      <w:r w:rsidRPr="00EF6BF6">
        <w:tab/>
        <w:t>T4-Parameters</w:t>
      </w:r>
      <w:bookmarkEnd w:id="52"/>
    </w:p>
    <w:p w:rsidR="007452B0" w:rsidRPr="00EF6BF6" w:rsidRDefault="007452B0" w:rsidP="007452B0">
      <w:pPr>
        <w:rPr>
          <w:lang w:val="en-US"/>
        </w:rPr>
      </w:pPr>
      <w:r w:rsidRPr="00EF6BF6">
        <w:rPr>
          <w:lang w:val="en-US"/>
        </w:rPr>
        <w:t>The T4-Parameters AVP is of type Grouped.</w:t>
      </w:r>
    </w:p>
    <w:p w:rsidR="007452B0" w:rsidRPr="00EF6BF6" w:rsidRDefault="007452B0" w:rsidP="007452B0">
      <w:r w:rsidRPr="00EF6BF6">
        <w:t>AVP format:</w:t>
      </w:r>
    </w:p>
    <w:p w:rsidR="007452B0" w:rsidRPr="00EF6BF6" w:rsidRDefault="007452B0" w:rsidP="007452B0">
      <w:pPr>
        <w:ind w:left="568"/>
      </w:pPr>
      <w:r w:rsidRPr="00EF6BF6">
        <w:t xml:space="preserve">T4-Parameters ::= &lt;AVP header: </w:t>
      </w:r>
      <w:r w:rsidR="009D2471" w:rsidRPr="00EF6BF6">
        <w:rPr>
          <w:lang w:eastAsia="zh-CN"/>
        </w:rPr>
        <w:t>3106</w:t>
      </w:r>
      <w:r w:rsidRPr="00EF6BF6">
        <w:rPr>
          <w:lang w:eastAsia="zh-CN"/>
        </w:rPr>
        <w:t xml:space="preserve"> </w:t>
      </w:r>
      <w:r w:rsidRPr="00EF6BF6">
        <w:t>10415&gt;</w:t>
      </w:r>
    </w:p>
    <w:p w:rsidR="007452B0" w:rsidRPr="00EF6BF6" w:rsidRDefault="007452B0" w:rsidP="007452B0">
      <w:pPr>
        <w:ind w:left="1420"/>
      </w:pPr>
      <w:r w:rsidRPr="00EF6BF6">
        <w:t>[ Priority-Indication ]</w:t>
      </w:r>
    </w:p>
    <w:p w:rsidR="007452B0" w:rsidRPr="00EF6BF6" w:rsidRDefault="007452B0" w:rsidP="007452B0">
      <w:pPr>
        <w:ind w:left="1420"/>
        <w:rPr>
          <w:lang w:val="en-US"/>
        </w:rPr>
      </w:pPr>
      <w:r w:rsidRPr="00EF6BF6">
        <w:t xml:space="preserve">[ SM-RP-SMEA </w:t>
      </w:r>
      <w:r w:rsidRPr="00EF6BF6">
        <w:rPr>
          <w:lang w:val="en-US"/>
        </w:rPr>
        <w:t>]</w:t>
      </w:r>
    </w:p>
    <w:p w:rsidR="007452B0" w:rsidRPr="00EF6BF6" w:rsidRDefault="007452B0" w:rsidP="007452B0">
      <w:pPr>
        <w:ind w:left="1420"/>
      </w:pPr>
      <w:r w:rsidRPr="00EF6BF6">
        <w:rPr>
          <w:lang w:val="en-US"/>
        </w:rPr>
        <w:t>*[AVP]</w:t>
      </w:r>
    </w:p>
    <w:p w:rsidR="007452B0" w:rsidRPr="00EF6BF6" w:rsidRDefault="007452B0" w:rsidP="007452B0">
      <w:pPr>
        <w:pStyle w:val="Heading3"/>
      </w:pPr>
      <w:bookmarkStart w:id="53" w:name="_Toc533202763"/>
      <w:r w:rsidRPr="00EF6BF6">
        <w:t>6.4.7</w:t>
      </w:r>
      <w:r w:rsidRPr="00EF6BF6">
        <w:tab/>
        <w:t>Service-Data</w:t>
      </w:r>
      <w:bookmarkEnd w:id="53"/>
    </w:p>
    <w:p w:rsidR="007452B0" w:rsidRPr="00EF6BF6" w:rsidRDefault="007452B0" w:rsidP="007452B0">
      <w:r w:rsidRPr="00EF6BF6">
        <w:t>The Service-Data AVP is of type Grouped, and it contains the service-specific data related to the device triggering request handled by the MTC-IWF.</w:t>
      </w:r>
    </w:p>
    <w:p w:rsidR="007452B0" w:rsidRPr="00EF6BF6" w:rsidRDefault="007452B0" w:rsidP="007452B0">
      <w:pPr>
        <w:ind w:left="568"/>
      </w:pPr>
      <w:r w:rsidRPr="00EF6BF6">
        <w:t xml:space="preserve">Service-Data ::= &lt;AVP header: </w:t>
      </w:r>
      <w:r w:rsidR="009D2471" w:rsidRPr="00EF6BF6">
        <w:rPr>
          <w:lang w:eastAsia="zh-CN"/>
        </w:rPr>
        <w:t>3107</w:t>
      </w:r>
      <w:r w:rsidRPr="00EF6BF6">
        <w:t xml:space="preserve"> 10415&gt;</w:t>
      </w:r>
    </w:p>
    <w:p w:rsidR="007452B0" w:rsidRPr="00EF6BF6" w:rsidRDefault="007452B0" w:rsidP="007452B0">
      <w:pPr>
        <w:ind w:left="1420"/>
        <w:rPr>
          <w:lang w:val="en-US"/>
        </w:rPr>
      </w:pPr>
      <w:r w:rsidRPr="00EF6BF6">
        <w:rPr>
          <w:lang w:val="en-US"/>
        </w:rPr>
        <w:t xml:space="preserve">[ T4-Data ] </w:t>
      </w:r>
    </w:p>
    <w:p w:rsidR="007452B0" w:rsidRPr="00EF6BF6" w:rsidRDefault="007452B0" w:rsidP="007452B0">
      <w:pPr>
        <w:ind w:left="1420"/>
        <w:rPr>
          <w:lang w:val="en-US"/>
        </w:rPr>
      </w:pPr>
      <w:r w:rsidRPr="00EF6BF6">
        <w:rPr>
          <w:lang w:val="en-US"/>
        </w:rPr>
        <w:t>*[AVP]</w:t>
      </w:r>
    </w:p>
    <w:p w:rsidR="007452B0" w:rsidRPr="00EF6BF6" w:rsidRDefault="007452B0" w:rsidP="007452B0">
      <w:pPr>
        <w:pStyle w:val="Heading3"/>
        <w:rPr>
          <w:lang w:val="en-US"/>
        </w:rPr>
      </w:pPr>
      <w:bookmarkStart w:id="54" w:name="_Toc533202764"/>
      <w:r w:rsidRPr="00EF6BF6">
        <w:rPr>
          <w:lang w:val="en-US"/>
        </w:rPr>
        <w:t>6.4.8</w:t>
      </w:r>
      <w:r w:rsidRPr="00EF6BF6">
        <w:rPr>
          <w:lang w:val="en-US"/>
        </w:rPr>
        <w:tab/>
        <w:t>T4-Data</w:t>
      </w:r>
      <w:bookmarkEnd w:id="54"/>
    </w:p>
    <w:p w:rsidR="005C43C3" w:rsidRPr="00EF6BF6" w:rsidRDefault="005C43C3" w:rsidP="005C43C3">
      <w:r w:rsidRPr="00EF6BF6">
        <w:rPr>
          <w:lang w:val="en-US"/>
        </w:rPr>
        <w:t>The T4-Data AVP is of type Grouped and it shall contain information about the network node(s) serving the targeted user for SMS, i.e. the names/numbers of the serving nodes (MSC or MME</w:t>
      </w:r>
      <w:r w:rsidR="005B281B" w:rsidRPr="00EF6BF6">
        <w:rPr>
          <w:lang w:val="en-US"/>
        </w:rPr>
        <w:t>,</w:t>
      </w:r>
      <w:r w:rsidRPr="00EF6BF6">
        <w:rPr>
          <w:lang w:val="en-US"/>
        </w:rPr>
        <w:t xml:space="preserve"> SGSN, IP-SM-GW) which allow the trigger delivery. AVP format:</w:t>
      </w:r>
    </w:p>
    <w:p w:rsidR="005C43C3" w:rsidRPr="00EF6BF6" w:rsidRDefault="005C43C3" w:rsidP="005C43C3">
      <w:pPr>
        <w:ind w:left="568"/>
        <w:rPr>
          <w:lang w:val="en-US"/>
        </w:rPr>
      </w:pPr>
      <w:r w:rsidRPr="00EF6BF6">
        <w:rPr>
          <w:lang w:val="en-US"/>
        </w:rPr>
        <w:t xml:space="preserve">T4-Data ::= &lt;AVP header: </w:t>
      </w:r>
      <w:r w:rsidR="009D2471" w:rsidRPr="00EF6BF6">
        <w:rPr>
          <w:lang w:val="en-US" w:eastAsia="zh-CN"/>
        </w:rPr>
        <w:t>3108</w:t>
      </w:r>
      <w:r w:rsidRPr="00EF6BF6">
        <w:rPr>
          <w:lang w:val="en-US"/>
        </w:rPr>
        <w:t xml:space="preserve"> 10415&gt;</w:t>
      </w:r>
    </w:p>
    <w:p w:rsidR="005C43C3" w:rsidRPr="00EF6BF6" w:rsidRDefault="005C43C3" w:rsidP="005C43C3">
      <w:pPr>
        <w:ind w:left="1420"/>
        <w:rPr>
          <w:lang w:val="en-US"/>
        </w:rPr>
      </w:pPr>
      <w:r w:rsidRPr="00EF6BF6">
        <w:rPr>
          <w:lang w:val="en-US"/>
        </w:rPr>
        <w:t>[ HSS-Cause ]</w:t>
      </w:r>
    </w:p>
    <w:p w:rsidR="005C43C3" w:rsidRPr="00EF6BF6" w:rsidRDefault="005C43C3" w:rsidP="005C43C3">
      <w:pPr>
        <w:ind w:left="1420"/>
      </w:pPr>
      <w:r w:rsidRPr="00EF6BF6">
        <w:t>[ Serving-Node ]</w:t>
      </w:r>
    </w:p>
    <w:p w:rsidR="005C43C3" w:rsidRPr="00EF6BF6" w:rsidRDefault="005C43C3" w:rsidP="005C43C3">
      <w:pPr>
        <w:ind w:left="1420"/>
        <w:rPr>
          <w:lang w:val="en-US"/>
        </w:rPr>
      </w:pPr>
      <w:r w:rsidRPr="00EF6BF6">
        <w:t>*[ Additional-Serving-Node ]</w:t>
      </w:r>
      <w:r w:rsidRPr="00EF6BF6">
        <w:rPr>
          <w:lang w:val="en-US"/>
        </w:rPr>
        <w:t xml:space="preserve"> </w:t>
      </w:r>
    </w:p>
    <w:p w:rsidR="005C43C3" w:rsidRPr="00EF6BF6" w:rsidRDefault="005C43C3" w:rsidP="005C43C3">
      <w:pPr>
        <w:ind w:left="1420"/>
        <w:rPr>
          <w:lang w:val="en-US"/>
        </w:rPr>
      </w:pPr>
      <w:r w:rsidRPr="00EF6BF6">
        <w:rPr>
          <w:lang w:val="en-US"/>
        </w:rPr>
        <w:t>*[AVP]</w:t>
      </w:r>
    </w:p>
    <w:p w:rsidR="007452B0" w:rsidRPr="00EF6BF6" w:rsidRDefault="00C51A60" w:rsidP="005C43C3">
      <w:pPr>
        <w:rPr>
          <w:lang w:val="en-US"/>
        </w:rPr>
      </w:pPr>
      <w:r w:rsidRPr="00EF6BF6">
        <w:rPr>
          <w:lang w:val="en-US"/>
        </w:rPr>
        <w:lastRenderedPageBreak/>
        <w:t>When the HSS-Cause indicates Absent Subscriber, via the corresponding flag in the bit mask, the Serving-Node and Additional-Serving-Node AVPs shall not be present. When the HSS-Cause indicates Teleservice Not Provisioned or Call Barred, via the corresponding flag in the bit mask, the Serving-Node and Additional-Serving-Node AVPs should not be present. Additional-Serving-Node AVP shall be absent if Serving-Node AVP is absent.</w:t>
      </w:r>
    </w:p>
    <w:p w:rsidR="007452B0" w:rsidRPr="00EF6BF6" w:rsidRDefault="007452B0" w:rsidP="007452B0">
      <w:pPr>
        <w:pStyle w:val="Heading3"/>
        <w:rPr>
          <w:lang w:val="en-US"/>
        </w:rPr>
      </w:pPr>
      <w:bookmarkStart w:id="55" w:name="_Toc533202765"/>
      <w:r w:rsidRPr="00EF6BF6">
        <w:rPr>
          <w:lang w:val="en-US"/>
        </w:rPr>
        <w:t>6.4.9</w:t>
      </w:r>
      <w:r w:rsidRPr="00EF6BF6">
        <w:rPr>
          <w:lang w:val="en-US"/>
        </w:rPr>
        <w:tab/>
        <w:t>HSS-Cause</w:t>
      </w:r>
      <w:bookmarkEnd w:id="55"/>
    </w:p>
    <w:p w:rsidR="007452B0" w:rsidRPr="00EF6BF6" w:rsidRDefault="007452B0" w:rsidP="007452B0">
      <w:r w:rsidRPr="00EF6BF6">
        <w:rPr>
          <w:lang w:val="en-US"/>
        </w:rPr>
        <w:t>The HSS-Cause AVP is of type Unsigned32 and it contains a bit mask.</w:t>
      </w:r>
      <w:r w:rsidRPr="00EF6BF6">
        <w:t xml:space="preserve"> The meaning of the bits is defined in table 6.4.9/1:</w:t>
      </w:r>
    </w:p>
    <w:p w:rsidR="007452B0" w:rsidRPr="00EF6BF6" w:rsidRDefault="007452B0" w:rsidP="007452B0">
      <w:pPr>
        <w:pStyle w:val="TH"/>
      </w:pPr>
      <w:r w:rsidRPr="00EF6BF6">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EF6BF6" w:rsidTr="00D35DEE">
        <w:trPr>
          <w:cantSplit/>
          <w:jc w:val="center"/>
        </w:trPr>
        <w:tc>
          <w:tcPr>
            <w:tcW w:w="993" w:type="dxa"/>
          </w:tcPr>
          <w:p w:rsidR="007452B0" w:rsidRPr="00EF6BF6" w:rsidRDefault="007452B0" w:rsidP="00D35DEE">
            <w:pPr>
              <w:pStyle w:val="TAH"/>
            </w:pPr>
            <w:r w:rsidRPr="00EF6BF6">
              <w:t>Bit</w:t>
            </w:r>
          </w:p>
        </w:tc>
        <w:tc>
          <w:tcPr>
            <w:tcW w:w="1842" w:type="dxa"/>
          </w:tcPr>
          <w:p w:rsidR="007452B0" w:rsidRPr="00EF6BF6" w:rsidRDefault="007452B0" w:rsidP="00D35DEE">
            <w:pPr>
              <w:pStyle w:val="TAH"/>
            </w:pPr>
            <w:r w:rsidRPr="00EF6BF6">
              <w:t>Name</w:t>
            </w:r>
          </w:p>
        </w:tc>
        <w:tc>
          <w:tcPr>
            <w:tcW w:w="5387" w:type="dxa"/>
          </w:tcPr>
          <w:p w:rsidR="007452B0" w:rsidRPr="00EF6BF6" w:rsidRDefault="007452B0" w:rsidP="00D35DEE">
            <w:pPr>
              <w:pStyle w:val="TAH"/>
            </w:pPr>
            <w:r w:rsidRPr="00EF6BF6">
              <w:t>Description</w:t>
            </w:r>
          </w:p>
        </w:tc>
      </w:tr>
      <w:tr w:rsidR="007452B0" w:rsidRPr="00EF6BF6" w:rsidTr="00D35DEE">
        <w:trPr>
          <w:cantSplit/>
          <w:jc w:val="center"/>
        </w:trPr>
        <w:tc>
          <w:tcPr>
            <w:tcW w:w="993" w:type="dxa"/>
          </w:tcPr>
          <w:p w:rsidR="007452B0" w:rsidRPr="00EF6BF6" w:rsidRDefault="007452B0" w:rsidP="00D35DEE">
            <w:pPr>
              <w:pStyle w:val="TAC"/>
            </w:pPr>
            <w:r w:rsidRPr="00EF6BF6">
              <w:t>0</w:t>
            </w:r>
          </w:p>
        </w:tc>
        <w:tc>
          <w:tcPr>
            <w:tcW w:w="1842" w:type="dxa"/>
          </w:tcPr>
          <w:p w:rsidR="007452B0" w:rsidRPr="00EF6BF6" w:rsidRDefault="007452B0" w:rsidP="00D35DEE">
            <w:pPr>
              <w:pStyle w:val="TAL"/>
            </w:pPr>
            <w:r w:rsidRPr="00EF6BF6">
              <w:t>Absent Subscriber</w:t>
            </w:r>
          </w:p>
        </w:tc>
        <w:tc>
          <w:tcPr>
            <w:tcW w:w="5387" w:type="dxa"/>
          </w:tcPr>
          <w:p w:rsidR="007452B0" w:rsidRPr="00EF6BF6" w:rsidRDefault="007452B0" w:rsidP="00D35DEE">
            <w:pPr>
              <w:pStyle w:val="TAL"/>
            </w:pPr>
            <w:r w:rsidRPr="00EF6BF6">
              <w:t>This bit, when set, indicates that there is no serving node registered in the HSS over which the corresponding triggering method should be immediately attempted for the user. NOTE 1.</w:t>
            </w:r>
          </w:p>
        </w:tc>
      </w:tr>
      <w:tr w:rsidR="007452B0" w:rsidRPr="00EF6BF6" w:rsidTr="00D35DEE">
        <w:trPr>
          <w:cantSplit/>
          <w:jc w:val="center"/>
        </w:trPr>
        <w:tc>
          <w:tcPr>
            <w:tcW w:w="993" w:type="dxa"/>
          </w:tcPr>
          <w:p w:rsidR="007452B0" w:rsidRPr="00EF6BF6" w:rsidRDefault="007452B0" w:rsidP="00D35DEE">
            <w:pPr>
              <w:pStyle w:val="TAC"/>
            </w:pPr>
            <w:r w:rsidRPr="00EF6BF6">
              <w:t>1</w:t>
            </w:r>
          </w:p>
        </w:tc>
        <w:tc>
          <w:tcPr>
            <w:tcW w:w="1842" w:type="dxa"/>
          </w:tcPr>
          <w:p w:rsidR="007452B0" w:rsidRPr="00EF6BF6" w:rsidRDefault="007452B0" w:rsidP="00D35DEE">
            <w:pPr>
              <w:pStyle w:val="TAL"/>
            </w:pPr>
            <w:r w:rsidRPr="00EF6BF6">
              <w:t>Teleservice Not Provisioned</w:t>
            </w:r>
          </w:p>
        </w:tc>
        <w:tc>
          <w:tcPr>
            <w:tcW w:w="5387" w:type="dxa"/>
          </w:tcPr>
          <w:p w:rsidR="007452B0" w:rsidRPr="00EF6BF6" w:rsidRDefault="007452B0" w:rsidP="00D35DEE">
            <w:pPr>
              <w:pStyle w:val="TAL"/>
            </w:pPr>
            <w:r w:rsidRPr="00EF6BF6">
              <w:t>This bit, when set, indicates that the required teleservice(s) for the corresponding triggering method are not provisioned in the HSS/HLR for the user.</w:t>
            </w:r>
          </w:p>
        </w:tc>
      </w:tr>
      <w:tr w:rsidR="007452B0" w:rsidRPr="00EF6BF6" w:rsidTr="00D35DEE">
        <w:trPr>
          <w:cantSplit/>
          <w:jc w:val="center"/>
        </w:trPr>
        <w:tc>
          <w:tcPr>
            <w:tcW w:w="993" w:type="dxa"/>
          </w:tcPr>
          <w:p w:rsidR="007452B0" w:rsidRPr="00EF6BF6" w:rsidRDefault="007452B0" w:rsidP="00D35DEE">
            <w:pPr>
              <w:pStyle w:val="TAC"/>
            </w:pPr>
            <w:r w:rsidRPr="00EF6BF6">
              <w:t>2</w:t>
            </w:r>
          </w:p>
        </w:tc>
        <w:tc>
          <w:tcPr>
            <w:tcW w:w="1842" w:type="dxa"/>
          </w:tcPr>
          <w:p w:rsidR="007452B0" w:rsidRPr="00EF6BF6" w:rsidRDefault="007452B0" w:rsidP="00D35DEE">
            <w:pPr>
              <w:pStyle w:val="TAL"/>
            </w:pPr>
            <w:r w:rsidRPr="00EF6BF6">
              <w:t>Call Barred</w:t>
            </w:r>
          </w:p>
        </w:tc>
        <w:tc>
          <w:tcPr>
            <w:tcW w:w="5387" w:type="dxa"/>
          </w:tcPr>
          <w:p w:rsidR="007452B0" w:rsidRPr="00EF6BF6" w:rsidRDefault="007452B0" w:rsidP="00D35DEE">
            <w:pPr>
              <w:pStyle w:val="TAL"/>
            </w:pPr>
            <w:r w:rsidRPr="00EF6BF6">
              <w:t>This bit, when set, indicates that the user has an active barring condition which makes it impossible to deliver the corresponding triggering method.</w:t>
            </w:r>
          </w:p>
        </w:tc>
      </w:tr>
      <w:tr w:rsidR="007452B0" w:rsidRPr="00EF6BF6" w:rsidTr="00D35DEE">
        <w:trPr>
          <w:cantSplit/>
          <w:jc w:val="center"/>
        </w:trPr>
        <w:tc>
          <w:tcPr>
            <w:tcW w:w="8222" w:type="dxa"/>
            <w:gridSpan w:val="3"/>
          </w:tcPr>
          <w:p w:rsidR="00EC61DD" w:rsidRPr="00EF6BF6" w:rsidRDefault="007452B0" w:rsidP="00EC61DD">
            <w:pPr>
              <w:pStyle w:val="TAN"/>
            </w:pPr>
            <w:r w:rsidRPr="00EF6BF6">
              <w:t>NOTE 1:</w:t>
            </w:r>
            <w:r w:rsidR="00EF6BF6" w:rsidRPr="00EF6BF6">
              <w:tab/>
            </w:r>
            <w:r w:rsidR="00EC61DD" w:rsidRPr="00EF6BF6">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rsidR="007452B0" w:rsidRPr="00EF6BF6" w:rsidRDefault="00EC61DD" w:rsidP="00EC61DD">
            <w:pPr>
              <w:pStyle w:val="TAN"/>
            </w:pPr>
            <w:r w:rsidRPr="00EF6BF6">
              <w:t>NOTE 2:</w:t>
            </w:r>
            <w:r w:rsidR="00EF6BF6" w:rsidRPr="00EF6BF6">
              <w:tab/>
            </w:r>
            <w:r w:rsidRPr="00EF6BF6">
              <w:t>Bits not defined in this table shall be cleared by the HSS and discarded by the receiving node, MTC-IWF.</w:t>
            </w:r>
          </w:p>
        </w:tc>
      </w:tr>
    </w:tbl>
    <w:p w:rsidR="007452B0" w:rsidRPr="00EF6BF6" w:rsidRDefault="007452B0" w:rsidP="007452B0">
      <w:pPr>
        <w:pStyle w:val="B2"/>
        <w:rPr>
          <w:lang w:val="en-US"/>
        </w:rPr>
      </w:pPr>
      <w:r w:rsidRPr="00EF6BF6">
        <w:rPr>
          <w:lang w:val="en-US"/>
        </w:rPr>
        <w:t xml:space="preserve"> </w:t>
      </w:r>
    </w:p>
    <w:p w:rsidR="007452B0" w:rsidRPr="00EF6BF6" w:rsidRDefault="007452B0" w:rsidP="007452B0">
      <w:pPr>
        <w:pStyle w:val="Heading3"/>
      </w:pPr>
      <w:bookmarkStart w:id="56" w:name="_Toc533202766"/>
      <w:r w:rsidRPr="00EF6BF6">
        <w:t>6.4.10</w:t>
      </w:r>
      <w:r w:rsidRPr="00EF6BF6">
        <w:tab/>
        <w:t>SIR-Flags</w:t>
      </w:r>
      <w:bookmarkEnd w:id="56"/>
    </w:p>
    <w:p w:rsidR="007452B0" w:rsidRPr="00EF6BF6" w:rsidRDefault="007452B0" w:rsidP="007452B0">
      <w:r w:rsidRPr="00EF6BF6">
        <w:t>The SIR-Flags AVP is of type Unsigned32 and it contains a bit mask. The meaning of the bits is defined in table 6.4.10/1:</w:t>
      </w:r>
    </w:p>
    <w:p w:rsidR="007452B0" w:rsidRPr="00EF6BF6" w:rsidRDefault="007452B0" w:rsidP="007452B0">
      <w:pPr>
        <w:pStyle w:val="TH"/>
      </w:pPr>
      <w:r w:rsidRPr="00EF6BF6">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7452B0" w:rsidRPr="00EF6BF6" w:rsidTr="00D35DEE">
        <w:trPr>
          <w:cantSplit/>
          <w:jc w:val="center"/>
        </w:trPr>
        <w:tc>
          <w:tcPr>
            <w:tcW w:w="993" w:type="dxa"/>
          </w:tcPr>
          <w:p w:rsidR="007452B0" w:rsidRPr="00EF6BF6" w:rsidRDefault="007452B0" w:rsidP="00D35DEE">
            <w:pPr>
              <w:pStyle w:val="TAH"/>
            </w:pPr>
            <w:r w:rsidRPr="00EF6BF6">
              <w:t>bit</w:t>
            </w:r>
          </w:p>
        </w:tc>
        <w:tc>
          <w:tcPr>
            <w:tcW w:w="1842" w:type="dxa"/>
          </w:tcPr>
          <w:p w:rsidR="007452B0" w:rsidRPr="00EF6BF6" w:rsidRDefault="007452B0" w:rsidP="00D35DEE">
            <w:pPr>
              <w:pStyle w:val="TAH"/>
            </w:pPr>
            <w:r w:rsidRPr="00EF6BF6">
              <w:t>name</w:t>
            </w:r>
          </w:p>
        </w:tc>
        <w:tc>
          <w:tcPr>
            <w:tcW w:w="5387" w:type="dxa"/>
          </w:tcPr>
          <w:p w:rsidR="007452B0" w:rsidRPr="00EF6BF6" w:rsidRDefault="007452B0" w:rsidP="00D35DEE">
            <w:pPr>
              <w:pStyle w:val="TAH"/>
            </w:pPr>
            <w:r w:rsidRPr="00EF6BF6">
              <w:t>Description</w:t>
            </w:r>
          </w:p>
        </w:tc>
      </w:tr>
      <w:tr w:rsidR="007452B0" w:rsidRPr="00EF6BF6" w:rsidTr="00D35DEE">
        <w:trPr>
          <w:cantSplit/>
          <w:jc w:val="center"/>
        </w:trPr>
        <w:tc>
          <w:tcPr>
            <w:tcW w:w="993" w:type="dxa"/>
          </w:tcPr>
          <w:p w:rsidR="007452B0" w:rsidRPr="00EF6BF6" w:rsidRDefault="007452B0" w:rsidP="00D35DEE">
            <w:pPr>
              <w:pStyle w:val="TAC"/>
            </w:pPr>
            <w:r w:rsidRPr="00EF6BF6">
              <w:t>0</w:t>
            </w:r>
          </w:p>
        </w:tc>
        <w:tc>
          <w:tcPr>
            <w:tcW w:w="1842" w:type="dxa"/>
          </w:tcPr>
          <w:p w:rsidR="007452B0" w:rsidRPr="00EF6BF6" w:rsidRDefault="007452B0" w:rsidP="00D35DEE">
            <w:pPr>
              <w:pStyle w:val="TAL"/>
            </w:pPr>
            <w:r w:rsidRPr="00EF6BF6">
              <w:t>S6m/S6n Indicator</w:t>
            </w:r>
          </w:p>
        </w:tc>
        <w:tc>
          <w:tcPr>
            <w:tcW w:w="5387" w:type="dxa"/>
          </w:tcPr>
          <w:p w:rsidR="007452B0" w:rsidRPr="00EF6BF6" w:rsidRDefault="007452B0" w:rsidP="00D35DEE">
            <w:pPr>
              <w:pStyle w:val="TAL"/>
            </w:pPr>
            <w:r w:rsidRPr="00EF6BF6">
              <w:t>This bit, when set, indicates that the SIR message is sent on the S6m interface, i.e. the source node is an MTC-IWF.</w:t>
            </w:r>
          </w:p>
          <w:p w:rsidR="007452B0" w:rsidRPr="00EF6BF6" w:rsidRDefault="007452B0" w:rsidP="00D35DEE">
            <w:pPr>
              <w:pStyle w:val="TAL"/>
            </w:pPr>
            <w:r w:rsidRPr="00EF6BF6">
              <w:t>This bit, when cleared, indicates that the SIR message is sent on the S6n interface, i.e. the source node is an MTC-AAA.</w:t>
            </w:r>
          </w:p>
        </w:tc>
      </w:tr>
      <w:tr w:rsidR="007452B0" w:rsidRPr="00EF6BF6" w:rsidTr="00D35DEE">
        <w:trPr>
          <w:cantSplit/>
          <w:jc w:val="center"/>
        </w:trPr>
        <w:tc>
          <w:tcPr>
            <w:tcW w:w="8222" w:type="dxa"/>
            <w:gridSpan w:val="3"/>
          </w:tcPr>
          <w:p w:rsidR="007452B0" w:rsidRPr="00EF6BF6" w:rsidRDefault="007452B0" w:rsidP="00D35DEE">
            <w:pPr>
              <w:pStyle w:val="TAN"/>
            </w:pPr>
            <w:r w:rsidRPr="00EF6BF6">
              <w:t>Note:</w:t>
            </w:r>
            <w:r w:rsidR="00EF6BF6" w:rsidRPr="00EF6BF6">
              <w:tab/>
            </w:r>
            <w:r w:rsidRPr="00EF6BF6">
              <w:t>Bits not defined in this table shall be cleared by the sending node, MTC-IWF or MTC-AAA, and discarded by the receiving HSS.</w:t>
            </w:r>
          </w:p>
        </w:tc>
      </w:tr>
    </w:tbl>
    <w:p w:rsidR="007452B0" w:rsidRPr="00EF6BF6" w:rsidRDefault="007452B0" w:rsidP="007452B0"/>
    <w:p w:rsidR="007452B0" w:rsidRPr="00EF6BF6" w:rsidRDefault="007452B0" w:rsidP="007452B0">
      <w:pPr>
        <w:pStyle w:val="Heading3"/>
      </w:pPr>
      <w:bookmarkStart w:id="57" w:name="_Toc533202767"/>
      <w:r w:rsidRPr="00EF6BF6">
        <w:t>6.4.11</w:t>
      </w:r>
      <w:r w:rsidRPr="00EF6BF6">
        <w:tab/>
        <w:t>External-Identifier</w:t>
      </w:r>
      <w:bookmarkEnd w:id="57"/>
    </w:p>
    <w:p w:rsidR="007452B0" w:rsidRPr="00EF6BF6" w:rsidRDefault="007452B0" w:rsidP="007452B0">
      <w:r w:rsidRPr="00EF6BF6">
        <w:t>The External-Identifier AVP is of type UTF8String, and it shall contain an external identifier of the UE. See 3GPP TS 23.003 [11] for the definition and formatting of the external identifier.</w:t>
      </w:r>
    </w:p>
    <w:p w:rsidR="005C43C3" w:rsidRPr="00EF6BF6" w:rsidRDefault="005C43C3" w:rsidP="005C43C3">
      <w:pPr>
        <w:pStyle w:val="Heading3"/>
        <w:rPr>
          <w:lang w:val="en-US"/>
        </w:rPr>
      </w:pPr>
      <w:bookmarkStart w:id="58" w:name="_Toc533202768"/>
      <w:r w:rsidRPr="00EF6BF6">
        <w:rPr>
          <w:lang w:val="en-US"/>
        </w:rPr>
        <w:t>6.4.12</w:t>
      </w:r>
      <w:r w:rsidRPr="00EF6BF6">
        <w:rPr>
          <w:lang w:val="en-US"/>
        </w:rPr>
        <w:tab/>
        <w:t>Serving-Node</w:t>
      </w:r>
      <w:bookmarkEnd w:id="58"/>
    </w:p>
    <w:p w:rsidR="005C43C3" w:rsidRPr="00EF6BF6" w:rsidRDefault="005C43C3" w:rsidP="005C43C3">
      <w:r w:rsidRPr="00EF6BF6">
        <w:rPr>
          <w:lang w:val="en-US"/>
        </w:rPr>
        <w:t>The Serving-Node AVP is of type Grouped and it shall contain the name/number of the serving node to be used for T4-triggering. It is originally defined in 3GPP TS 29.173 [8].</w:t>
      </w:r>
      <w:r w:rsidR="00AA0A7D" w:rsidRPr="00EF6BF6">
        <w:rPr>
          <w:lang w:val="en-US"/>
        </w:rPr>
        <w:t xml:space="preserve"> </w:t>
      </w:r>
    </w:p>
    <w:p w:rsidR="00254457" w:rsidRPr="00EF6BF6" w:rsidRDefault="005C43C3" w:rsidP="00254457">
      <w:pPr>
        <w:ind w:left="568"/>
      </w:pPr>
      <w:r w:rsidRPr="00EF6BF6">
        <w:t>Serving-Node ::=</w:t>
      </w:r>
      <w:r w:rsidRPr="00EF6BF6">
        <w:tab/>
        <w:t xml:space="preserve">&lt;AVP header: </w:t>
      </w:r>
      <w:r w:rsidRPr="00EF6BF6">
        <w:rPr>
          <w:lang w:eastAsia="zh-CN"/>
        </w:rPr>
        <w:t>2401</w:t>
      </w:r>
      <w:r w:rsidRPr="00EF6BF6">
        <w:t xml:space="preserve"> 10415&gt;</w:t>
      </w:r>
    </w:p>
    <w:p w:rsidR="00254457" w:rsidRPr="00EF6BF6" w:rsidRDefault="00254457" w:rsidP="00254457">
      <w:pPr>
        <w:ind w:left="1440" w:firstLine="720"/>
      </w:pPr>
      <w:r w:rsidRPr="00EF6BF6">
        <w:t>[ SGSN-Name ]</w:t>
      </w:r>
    </w:p>
    <w:p w:rsidR="005C43C3" w:rsidRPr="00EF6BF6" w:rsidRDefault="00254457" w:rsidP="00254457">
      <w:pPr>
        <w:ind w:left="1440" w:firstLine="720"/>
      </w:pPr>
      <w:r w:rsidRPr="00EF6BF6">
        <w:t>[ SGSN-Realm ]</w:t>
      </w:r>
    </w:p>
    <w:p w:rsidR="005C43C3" w:rsidRPr="00EF6BF6" w:rsidRDefault="005C43C3" w:rsidP="005C43C3">
      <w:pPr>
        <w:ind w:left="1440" w:firstLine="720"/>
      </w:pPr>
      <w:r w:rsidRPr="00EF6BF6">
        <w:t>[ SGSN-Number ]</w:t>
      </w:r>
    </w:p>
    <w:p w:rsidR="005C43C3" w:rsidRPr="00EF6BF6" w:rsidRDefault="005C43C3" w:rsidP="005C43C3">
      <w:pPr>
        <w:ind w:left="1440" w:firstLine="720"/>
      </w:pPr>
      <w:r w:rsidRPr="00EF6BF6">
        <w:lastRenderedPageBreak/>
        <w:t xml:space="preserve">[ MME-Name ] </w:t>
      </w:r>
    </w:p>
    <w:p w:rsidR="005C43C3" w:rsidRPr="00EF6BF6" w:rsidRDefault="005C43C3" w:rsidP="005C43C3">
      <w:pPr>
        <w:ind w:left="1440" w:firstLine="720"/>
      </w:pPr>
      <w:r w:rsidRPr="00EF6BF6">
        <w:t>[ MME-Realm ]</w:t>
      </w:r>
    </w:p>
    <w:p w:rsidR="005C43C3" w:rsidRPr="00EF6BF6" w:rsidRDefault="005C43C3" w:rsidP="005C43C3">
      <w:pPr>
        <w:ind w:left="1440" w:firstLine="720"/>
      </w:pPr>
      <w:r w:rsidRPr="00EF6BF6">
        <w:t>[ MME-Number-for-MT-SMS ]</w:t>
      </w:r>
    </w:p>
    <w:p w:rsidR="005C43C3" w:rsidRPr="00EF6BF6" w:rsidRDefault="005C43C3" w:rsidP="005C43C3">
      <w:pPr>
        <w:ind w:left="1440" w:firstLine="720"/>
      </w:pPr>
      <w:r w:rsidRPr="00EF6BF6">
        <w:t>[ MSC-Number ]</w:t>
      </w:r>
    </w:p>
    <w:p w:rsidR="005C43C3" w:rsidRPr="00EF6BF6" w:rsidRDefault="005C43C3" w:rsidP="005C43C3">
      <w:pPr>
        <w:ind w:left="1440" w:firstLine="720"/>
      </w:pPr>
      <w:r w:rsidRPr="00EF6BF6">
        <w:t>[ IP-SM-GW-Number ]</w:t>
      </w:r>
    </w:p>
    <w:p w:rsidR="00063D72" w:rsidRPr="00EF6BF6" w:rsidRDefault="005C43C3" w:rsidP="00063D72">
      <w:pPr>
        <w:ind w:left="1440" w:firstLine="720"/>
      </w:pPr>
      <w:r w:rsidRPr="00EF6BF6">
        <w:t>[ IP-SM-GW-Name ]</w:t>
      </w:r>
      <w:r w:rsidR="00063D72" w:rsidRPr="00EF6BF6">
        <w:t xml:space="preserve"> </w:t>
      </w:r>
    </w:p>
    <w:p w:rsidR="005C43C3" w:rsidRPr="00EF6BF6" w:rsidRDefault="00063D72" w:rsidP="00063D72">
      <w:pPr>
        <w:ind w:left="1440" w:firstLine="720"/>
      </w:pPr>
      <w:r w:rsidRPr="00EF6BF6">
        <w:t>[ IP-SM-GW-Realm ]</w:t>
      </w:r>
    </w:p>
    <w:p w:rsidR="005C43C3" w:rsidRPr="00EF6BF6" w:rsidRDefault="005C43C3" w:rsidP="005C43C3">
      <w:pPr>
        <w:ind w:left="1856" w:firstLine="304"/>
      </w:pPr>
      <w:r w:rsidRPr="00EF6BF6">
        <w:t>*[AVP]</w:t>
      </w:r>
    </w:p>
    <w:p w:rsidR="005C43C3" w:rsidRPr="00EF6BF6" w:rsidRDefault="005C43C3" w:rsidP="005C43C3">
      <w:pPr>
        <w:rPr>
          <w:lang w:val="en-US"/>
        </w:rPr>
      </w:pPr>
      <w:r w:rsidRPr="00EF6BF6">
        <w:rPr>
          <w:lang w:val="en-US"/>
        </w:rPr>
        <w:t>The following combinations are allowed:</w:t>
      </w:r>
    </w:p>
    <w:p w:rsidR="005C43C3" w:rsidRPr="00EF6BF6" w:rsidRDefault="005C43C3" w:rsidP="005C43C3">
      <w:pPr>
        <w:pStyle w:val="B1"/>
        <w:rPr>
          <w:lang w:val="en-US"/>
        </w:rPr>
      </w:pPr>
      <w:r w:rsidRPr="00EF6BF6">
        <w:rPr>
          <w:lang w:val="en-US"/>
        </w:rPr>
        <w:t>a) SGSN-Number</w:t>
      </w:r>
    </w:p>
    <w:p w:rsidR="00254457" w:rsidRPr="00EF6BF6" w:rsidRDefault="003224BA" w:rsidP="00254457">
      <w:pPr>
        <w:pStyle w:val="B1"/>
      </w:pPr>
      <w:r w:rsidRPr="00EF6BF6">
        <w:t>b) SGSN-Name &amp; SGSN-Realm &amp; SGSN-Number if the HSS supports the "Gdd in SGSN" feature and has received the "Gdd in SGSN" indication over S6a or Gr interface from the SGSN (cf. 3GPP TS 29.272 [4] and 3GPP TS 29.002 [9])</w:t>
      </w:r>
    </w:p>
    <w:p w:rsidR="005C43C3" w:rsidRPr="00EF6BF6" w:rsidRDefault="00254457" w:rsidP="005C43C3">
      <w:pPr>
        <w:pStyle w:val="B1"/>
        <w:rPr>
          <w:lang w:val="en-US"/>
        </w:rPr>
      </w:pPr>
      <w:r w:rsidRPr="00EF6BF6">
        <w:rPr>
          <w:lang w:val="en-US"/>
        </w:rPr>
        <w:t>c</w:t>
      </w:r>
      <w:r w:rsidR="005C43C3" w:rsidRPr="00EF6BF6">
        <w:rPr>
          <w:lang w:val="en-US"/>
        </w:rPr>
        <w:t>) MME-Name &amp; MME-Realm &amp; MME-Number-for-MT-SMS</w:t>
      </w:r>
    </w:p>
    <w:p w:rsidR="005C43C3" w:rsidRPr="00EF6BF6" w:rsidRDefault="00254457" w:rsidP="005C43C3">
      <w:pPr>
        <w:pStyle w:val="B1"/>
        <w:rPr>
          <w:lang w:val="en-US"/>
        </w:rPr>
      </w:pPr>
      <w:r w:rsidRPr="00EF6BF6">
        <w:rPr>
          <w:lang w:val="en-US"/>
        </w:rPr>
        <w:t>d</w:t>
      </w:r>
      <w:r w:rsidR="005C43C3" w:rsidRPr="00EF6BF6">
        <w:rPr>
          <w:lang w:val="en-US"/>
        </w:rPr>
        <w:t>) MSC-Number</w:t>
      </w:r>
    </w:p>
    <w:p w:rsidR="005C43C3" w:rsidRPr="00EF6BF6" w:rsidRDefault="00254457" w:rsidP="005C43C3">
      <w:pPr>
        <w:pStyle w:val="B1"/>
        <w:rPr>
          <w:lang w:val="en-US"/>
        </w:rPr>
      </w:pPr>
      <w:r w:rsidRPr="00EF6BF6">
        <w:rPr>
          <w:lang w:val="en-US"/>
        </w:rPr>
        <w:t>e</w:t>
      </w:r>
      <w:r w:rsidR="005C43C3" w:rsidRPr="00EF6BF6">
        <w:rPr>
          <w:lang w:val="en-US"/>
        </w:rPr>
        <w:t>) MSC-Number &amp; MME-Name &amp; MME-Realm</w:t>
      </w:r>
    </w:p>
    <w:p w:rsidR="005C43C3" w:rsidRPr="00EF6BF6" w:rsidRDefault="00254457" w:rsidP="005C43C3">
      <w:pPr>
        <w:pStyle w:val="B1"/>
        <w:rPr>
          <w:lang w:val="en-US"/>
        </w:rPr>
      </w:pPr>
      <w:r w:rsidRPr="00EF6BF6">
        <w:rPr>
          <w:lang w:val="en-US"/>
        </w:rPr>
        <w:t>f</w:t>
      </w:r>
      <w:r w:rsidR="005C43C3" w:rsidRPr="00EF6BF6">
        <w:rPr>
          <w:lang w:val="en-US"/>
        </w:rPr>
        <w:t>) IP-SM-GW-Number</w:t>
      </w:r>
    </w:p>
    <w:p w:rsidR="005C43C3" w:rsidRPr="00EF6BF6" w:rsidRDefault="00254457" w:rsidP="005C43C3">
      <w:pPr>
        <w:pStyle w:val="B1"/>
        <w:rPr>
          <w:lang w:val="en-US"/>
        </w:rPr>
      </w:pPr>
      <w:r w:rsidRPr="00EF6BF6">
        <w:rPr>
          <w:lang w:val="en-US"/>
        </w:rPr>
        <w:t>g</w:t>
      </w:r>
      <w:r w:rsidR="005C43C3" w:rsidRPr="00EF6BF6">
        <w:rPr>
          <w:lang w:val="en-US"/>
        </w:rPr>
        <w:t xml:space="preserve">) </w:t>
      </w:r>
      <w:r w:rsidR="00063D72" w:rsidRPr="00EF6BF6">
        <w:rPr>
          <w:lang w:val="en-US"/>
        </w:rPr>
        <w:t>IP-SM-GW-Number &amp; IP-SM-GW-Name &amp; IP-SM-GW-Realm</w:t>
      </w:r>
    </w:p>
    <w:p w:rsidR="005C43C3" w:rsidRPr="00EF6BF6" w:rsidRDefault="005C43C3" w:rsidP="005C43C3">
      <w:pPr>
        <w:pStyle w:val="Heading3"/>
        <w:rPr>
          <w:lang w:val="en-US"/>
        </w:rPr>
      </w:pPr>
      <w:bookmarkStart w:id="59" w:name="_Toc533202769"/>
      <w:r w:rsidRPr="00EF6BF6">
        <w:rPr>
          <w:lang w:val="en-US"/>
        </w:rPr>
        <w:t>6.4.13</w:t>
      </w:r>
      <w:r w:rsidRPr="00EF6BF6">
        <w:rPr>
          <w:lang w:val="en-US"/>
        </w:rPr>
        <w:tab/>
        <w:t>Additional-Serving-Node</w:t>
      </w:r>
      <w:bookmarkEnd w:id="59"/>
    </w:p>
    <w:p w:rsidR="005C43C3" w:rsidRPr="00EF6BF6" w:rsidRDefault="005C43C3" w:rsidP="005C43C3">
      <w:r w:rsidRPr="00EF6BF6">
        <w:rPr>
          <w:lang w:val="en-US"/>
        </w:rPr>
        <w:t xml:space="preserve">The Additional-Serving-Node AVP is of type Grouped and when present it shall contain the name/number of an additional serving node to be used for T4-triggering. It is originally defined in 3GPP TS 29.173 [8], </w:t>
      </w:r>
    </w:p>
    <w:p w:rsidR="00254457" w:rsidRPr="00EF6BF6" w:rsidRDefault="005C43C3" w:rsidP="00254457">
      <w:pPr>
        <w:ind w:left="568"/>
      </w:pPr>
      <w:r w:rsidRPr="00EF6BF6">
        <w:t>Additional-Serving-Node ::=</w:t>
      </w:r>
      <w:r w:rsidRPr="00EF6BF6">
        <w:tab/>
        <w:t xml:space="preserve">&lt;AVP header: </w:t>
      </w:r>
      <w:r w:rsidRPr="00EF6BF6">
        <w:rPr>
          <w:lang w:eastAsia="zh-CN"/>
        </w:rPr>
        <w:t>2406</w:t>
      </w:r>
      <w:r w:rsidRPr="00EF6BF6">
        <w:t xml:space="preserve"> 10415&gt;</w:t>
      </w:r>
    </w:p>
    <w:p w:rsidR="00254457" w:rsidRPr="00EF6BF6" w:rsidRDefault="00254457" w:rsidP="00254457">
      <w:pPr>
        <w:ind w:left="1440" w:firstLine="720"/>
      </w:pPr>
      <w:r w:rsidRPr="00EF6BF6">
        <w:t>[ SGSN-Name ]</w:t>
      </w:r>
    </w:p>
    <w:p w:rsidR="005C43C3" w:rsidRPr="00EF6BF6" w:rsidRDefault="00254457" w:rsidP="00254457">
      <w:pPr>
        <w:ind w:left="1440" w:firstLine="720"/>
      </w:pPr>
      <w:r w:rsidRPr="00EF6BF6">
        <w:t>[ SGSN-Realm ]</w:t>
      </w:r>
    </w:p>
    <w:p w:rsidR="005C43C3" w:rsidRPr="00EF6BF6" w:rsidRDefault="005C43C3" w:rsidP="005C43C3">
      <w:pPr>
        <w:ind w:left="1440" w:firstLine="720"/>
      </w:pPr>
      <w:r w:rsidRPr="00EF6BF6">
        <w:t>[ SGSN-Number ]</w:t>
      </w:r>
    </w:p>
    <w:p w:rsidR="005C43C3" w:rsidRPr="00EF6BF6" w:rsidRDefault="005C43C3" w:rsidP="005C43C3">
      <w:pPr>
        <w:ind w:left="1440" w:firstLine="720"/>
      </w:pPr>
      <w:r w:rsidRPr="00EF6BF6">
        <w:t xml:space="preserve">[ MME-Name ] </w:t>
      </w:r>
    </w:p>
    <w:p w:rsidR="005C43C3" w:rsidRPr="00EF6BF6" w:rsidRDefault="005C43C3" w:rsidP="005C43C3">
      <w:pPr>
        <w:ind w:left="1440" w:firstLine="720"/>
      </w:pPr>
      <w:r w:rsidRPr="00EF6BF6">
        <w:t>[ MME-Realm ]</w:t>
      </w:r>
    </w:p>
    <w:p w:rsidR="005C43C3" w:rsidRPr="00EF6BF6" w:rsidRDefault="005C43C3" w:rsidP="005C43C3">
      <w:pPr>
        <w:ind w:left="1440" w:firstLine="720"/>
      </w:pPr>
      <w:r w:rsidRPr="00EF6BF6">
        <w:t>[ MME-Number-for-MT-SMS ]</w:t>
      </w:r>
    </w:p>
    <w:p w:rsidR="005C43C3" w:rsidRPr="00EF6BF6" w:rsidRDefault="005C43C3" w:rsidP="005C43C3">
      <w:pPr>
        <w:ind w:left="1440" w:firstLine="720"/>
      </w:pPr>
      <w:r w:rsidRPr="00EF6BF6">
        <w:t xml:space="preserve">[ MSC-Number ] </w:t>
      </w:r>
    </w:p>
    <w:p w:rsidR="005C43C3" w:rsidRPr="00EF6BF6" w:rsidRDefault="005C43C3" w:rsidP="005C43C3">
      <w:pPr>
        <w:ind w:left="1856" w:firstLine="304"/>
      </w:pPr>
      <w:r w:rsidRPr="00EF6BF6">
        <w:t>*[AVP]</w:t>
      </w:r>
    </w:p>
    <w:p w:rsidR="005C43C3" w:rsidRPr="00EF6BF6" w:rsidRDefault="005C43C3" w:rsidP="005C43C3">
      <w:pPr>
        <w:rPr>
          <w:lang w:val="en-US"/>
        </w:rPr>
      </w:pPr>
      <w:r w:rsidRPr="00EF6BF6">
        <w:rPr>
          <w:lang w:val="en-US"/>
        </w:rPr>
        <w:t>The following combinations are allowed:</w:t>
      </w:r>
    </w:p>
    <w:p w:rsidR="00254457" w:rsidRPr="00EF6BF6" w:rsidRDefault="005C43C3" w:rsidP="00254457">
      <w:pPr>
        <w:pStyle w:val="B1"/>
        <w:rPr>
          <w:lang w:val="en-US"/>
        </w:rPr>
      </w:pPr>
      <w:r w:rsidRPr="00EF6BF6">
        <w:rPr>
          <w:lang w:val="en-US"/>
        </w:rPr>
        <w:t>a) SGSN-Number</w:t>
      </w:r>
      <w:r w:rsidR="00254457" w:rsidRPr="00EF6BF6">
        <w:rPr>
          <w:lang w:val="en-US"/>
        </w:rPr>
        <w:t xml:space="preserve"> </w:t>
      </w:r>
    </w:p>
    <w:p w:rsidR="005C43C3" w:rsidRPr="00EF6BF6" w:rsidRDefault="003224BA" w:rsidP="005C43C3">
      <w:pPr>
        <w:pStyle w:val="B1"/>
      </w:pPr>
      <w:r w:rsidRPr="00EF6BF6">
        <w:t>b) SGSN-Name &amp; SGSN-Realm &amp; SGSN-Number if the HSS supports the "Gdd in SGSN" feature and has received the "Gdd in SGSN" indication over S6a or Gr interface from the SGSN (cf. 3GPP TS 29.272 [4] and 3GPP TS 29.002 [9])</w:t>
      </w:r>
    </w:p>
    <w:p w:rsidR="005C43C3" w:rsidRPr="00EF6BF6" w:rsidRDefault="00254457" w:rsidP="005C43C3">
      <w:pPr>
        <w:pStyle w:val="B1"/>
        <w:rPr>
          <w:lang w:val="en-US"/>
        </w:rPr>
      </w:pPr>
      <w:r w:rsidRPr="00EF6BF6">
        <w:rPr>
          <w:lang w:val="en-US"/>
        </w:rPr>
        <w:t>c</w:t>
      </w:r>
      <w:r w:rsidR="005C43C3" w:rsidRPr="00EF6BF6">
        <w:rPr>
          <w:lang w:val="en-US"/>
        </w:rPr>
        <w:t>) MME-Name &amp; MME-Realm &amp; MME-Number-for-MT-SMS</w:t>
      </w:r>
    </w:p>
    <w:p w:rsidR="005C43C3" w:rsidRPr="00EF6BF6" w:rsidRDefault="00254457" w:rsidP="005C43C3">
      <w:pPr>
        <w:pStyle w:val="B1"/>
        <w:rPr>
          <w:lang w:val="en-US"/>
        </w:rPr>
      </w:pPr>
      <w:r w:rsidRPr="00EF6BF6">
        <w:rPr>
          <w:lang w:val="en-US"/>
        </w:rPr>
        <w:lastRenderedPageBreak/>
        <w:t>d</w:t>
      </w:r>
      <w:r w:rsidR="005C43C3" w:rsidRPr="00EF6BF6">
        <w:rPr>
          <w:lang w:val="en-US"/>
        </w:rPr>
        <w:t>) MSC-Number</w:t>
      </w:r>
    </w:p>
    <w:p w:rsidR="005C43C3" w:rsidRPr="00EF6BF6" w:rsidRDefault="00254457" w:rsidP="005C43C3">
      <w:pPr>
        <w:pStyle w:val="B1"/>
        <w:rPr>
          <w:lang w:val="en-US"/>
        </w:rPr>
      </w:pPr>
      <w:r w:rsidRPr="00EF6BF6">
        <w:rPr>
          <w:lang w:val="en-US"/>
        </w:rPr>
        <w:t>e</w:t>
      </w:r>
      <w:r w:rsidR="005C43C3" w:rsidRPr="00EF6BF6">
        <w:rPr>
          <w:lang w:val="en-US"/>
        </w:rPr>
        <w:t>) MSC-Number &amp; MME-Name &amp; MME-Realm</w:t>
      </w:r>
    </w:p>
    <w:p w:rsidR="005C43C3" w:rsidRPr="00EF6BF6" w:rsidRDefault="005C43C3" w:rsidP="005C43C3">
      <w:pPr>
        <w:pStyle w:val="Heading3"/>
        <w:rPr>
          <w:lang w:val="en-US"/>
        </w:rPr>
      </w:pPr>
      <w:bookmarkStart w:id="60" w:name="_Toc533202770"/>
      <w:r w:rsidRPr="00EF6BF6">
        <w:rPr>
          <w:lang w:val="en-US"/>
        </w:rPr>
        <w:t>6.4.14</w:t>
      </w:r>
      <w:r w:rsidRPr="00EF6BF6">
        <w:rPr>
          <w:lang w:val="en-US"/>
        </w:rPr>
        <w:tab/>
        <w:t>IP-SM-GW-Number</w:t>
      </w:r>
      <w:bookmarkEnd w:id="60"/>
    </w:p>
    <w:p w:rsidR="005C43C3" w:rsidRPr="00EF6BF6" w:rsidRDefault="005C43C3" w:rsidP="005C43C3">
      <w:pPr>
        <w:rPr>
          <w:lang w:val="en-US"/>
        </w:rPr>
      </w:pPr>
      <w:r w:rsidRPr="00EF6BF6">
        <w:rPr>
          <w:lang w:val="en-US"/>
        </w:rPr>
        <w:t xml:space="preserve">The IP-SM-GW-Number AVP is of type OctetString </w:t>
      </w:r>
      <w:r w:rsidRPr="00EF6BF6">
        <w:t xml:space="preserve">and it shall contain the ISDN number of </w:t>
      </w:r>
      <w:r w:rsidRPr="00EF6BF6">
        <w:rPr>
          <w:rFonts w:hint="eastAsia"/>
          <w:lang w:eastAsia="zh-CN"/>
        </w:rPr>
        <w:t>the</w:t>
      </w:r>
      <w:r w:rsidRPr="00EF6BF6">
        <w:rPr>
          <w:lang w:eastAsia="zh-CN"/>
        </w:rPr>
        <w:t xml:space="preserve"> IP-SM-GW</w:t>
      </w:r>
      <w:r w:rsidRPr="00EF6BF6">
        <w:t xml:space="preserve"> in international number format as described in ITU-T Rec E.164 [41]. It shall be encoded as a TBCD-string. See 3GPP TS 29.002 </w:t>
      </w:r>
      <w:r w:rsidR="002A6249" w:rsidRPr="00EF6BF6">
        <w:t>[25]</w:t>
      </w:r>
      <w:r w:rsidRPr="00EF6BF6">
        <w:t xml:space="preserve"> for encoding of TBCD-strings.</w:t>
      </w:r>
      <w:r w:rsidR="00D03B9D" w:rsidRPr="00EF6BF6">
        <w:rPr>
          <w:color w:val="000000"/>
        </w:rPr>
        <w:t xml:space="preserve"> This AVP shall not include leading indicators for the nature of address and the numbering plan.</w:t>
      </w:r>
    </w:p>
    <w:p w:rsidR="005C43C3" w:rsidRPr="00EF6BF6" w:rsidRDefault="005C43C3" w:rsidP="005C43C3">
      <w:pPr>
        <w:pStyle w:val="Heading3"/>
        <w:rPr>
          <w:lang w:val="en-US"/>
        </w:rPr>
      </w:pPr>
      <w:bookmarkStart w:id="61" w:name="_Toc533202771"/>
      <w:r w:rsidRPr="00EF6BF6">
        <w:rPr>
          <w:lang w:val="en-US"/>
        </w:rPr>
        <w:t>6.4.15</w:t>
      </w:r>
      <w:r w:rsidRPr="00EF6BF6">
        <w:rPr>
          <w:lang w:val="en-US"/>
        </w:rPr>
        <w:tab/>
        <w:t>IP-SM-GW-Name</w:t>
      </w:r>
      <w:bookmarkEnd w:id="61"/>
    </w:p>
    <w:p w:rsidR="005C43C3" w:rsidRPr="00EF6BF6" w:rsidRDefault="005C43C3" w:rsidP="007452B0">
      <w:r w:rsidRPr="00EF6BF6">
        <w:t xml:space="preserve">The </w:t>
      </w:r>
      <w:r w:rsidRPr="00EF6BF6">
        <w:rPr>
          <w:lang w:val="en-US"/>
        </w:rPr>
        <w:t>IP-SM-GW</w:t>
      </w:r>
      <w:r w:rsidRPr="00EF6BF6">
        <w:t xml:space="preserve">-Name AVP is of type </w:t>
      </w:r>
      <w:r w:rsidRPr="00EF6BF6">
        <w:rPr>
          <w:lang w:eastAsia="zh-CN"/>
        </w:rPr>
        <w:t>DiameterIdentity</w:t>
      </w:r>
      <w:r w:rsidRPr="00EF6BF6">
        <w:t xml:space="preserve"> and it shall contain the Diameter identity of </w:t>
      </w:r>
      <w:r w:rsidRPr="00EF6BF6">
        <w:rPr>
          <w:rFonts w:hint="eastAsia"/>
          <w:lang w:eastAsia="zh-CN"/>
        </w:rPr>
        <w:t>the</w:t>
      </w:r>
      <w:r w:rsidRPr="00EF6BF6">
        <w:t xml:space="preserve"> registered IP-SM-GW</w:t>
      </w:r>
      <w:r w:rsidRPr="00EF6BF6">
        <w:rPr>
          <w:rFonts w:hint="eastAsia"/>
          <w:lang w:eastAsia="zh-CN"/>
        </w:rPr>
        <w:t xml:space="preserve">. </w:t>
      </w:r>
      <w:r w:rsidRPr="00EF6BF6">
        <w:t xml:space="preserve">For further details on the encoding of this AVP, </w:t>
      </w:r>
      <w:r w:rsidRPr="00EF6BF6">
        <w:rPr>
          <w:rFonts w:hint="eastAsia"/>
          <w:lang w:eastAsia="zh-CN"/>
        </w:rPr>
        <w:t xml:space="preserve">see </w:t>
      </w:r>
      <w:r w:rsidRPr="00EF6BF6">
        <w:t>IETF RFC 3588 [5].</w:t>
      </w:r>
    </w:p>
    <w:p w:rsidR="00A223FC" w:rsidRPr="00EF6BF6" w:rsidRDefault="00A223FC" w:rsidP="00A223FC">
      <w:pPr>
        <w:pStyle w:val="Heading3"/>
      </w:pPr>
      <w:bookmarkStart w:id="62" w:name="_Toc533202772"/>
      <w:r w:rsidRPr="00EF6BF6">
        <w:t>6.4.16</w:t>
      </w:r>
      <w:r w:rsidRPr="00EF6BF6">
        <w:tab/>
        <w:t>OC-Supported-Features</w:t>
      </w:r>
      <w:bookmarkEnd w:id="62"/>
    </w:p>
    <w:p w:rsidR="00A223FC" w:rsidRPr="00EF6BF6" w:rsidRDefault="00A223FC" w:rsidP="00A223FC">
      <w:pPr>
        <w:rPr>
          <w:lang w:eastAsia="zh-CN"/>
        </w:rPr>
      </w:pPr>
      <w:r w:rsidRPr="00EF6BF6">
        <w:t>The OC-Supported-Features AVP is of type Grouped and it is defined in IETF</w:t>
      </w:r>
      <w:r w:rsidR="00AA0A7D" w:rsidRPr="00EF6BF6">
        <w:t xml:space="preserve"> RFC 7683 </w:t>
      </w:r>
      <w:r w:rsidRPr="00EF6BF6">
        <w:rPr>
          <w:lang w:eastAsia="en-GB"/>
        </w:rPr>
        <w:t>[15]</w:t>
      </w:r>
      <w:r w:rsidRPr="00EF6BF6">
        <w:rPr>
          <w:rFonts w:hint="eastAsia"/>
          <w:lang w:eastAsia="zh-CN"/>
        </w:rPr>
        <w:t>.</w:t>
      </w:r>
      <w:r w:rsidRPr="00EF6BF6">
        <w:t xml:space="preserve"> </w:t>
      </w:r>
      <w:r w:rsidRPr="00EF6BF6">
        <w:rPr>
          <w:lang w:eastAsia="zh-CN"/>
        </w:rPr>
        <w:t>This AVP is used to support Diameter overload control mechanism, see Annex A for more information.</w:t>
      </w:r>
    </w:p>
    <w:p w:rsidR="00A223FC" w:rsidRPr="00EF6BF6" w:rsidRDefault="00A223FC" w:rsidP="00A223FC">
      <w:pPr>
        <w:pStyle w:val="Heading3"/>
      </w:pPr>
      <w:bookmarkStart w:id="63" w:name="_Toc533202773"/>
      <w:r w:rsidRPr="00EF6BF6">
        <w:t>6.4.17</w:t>
      </w:r>
      <w:r w:rsidRPr="00EF6BF6">
        <w:tab/>
        <w:t>OC-OLR</w:t>
      </w:r>
      <w:bookmarkEnd w:id="63"/>
    </w:p>
    <w:p w:rsidR="00A223FC" w:rsidRPr="00EF6BF6" w:rsidRDefault="00A223FC" w:rsidP="007452B0">
      <w:pPr>
        <w:rPr>
          <w:lang w:eastAsia="zh-CN"/>
        </w:rPr>
      </w:pPr>
      <w:r w:rsidRPr="00EF6BF6">
        <w:t>The OC-OLR AVP is of type Grouped and it is defined in IETF</w:t>
      </w:r>
      <w:r w:rsidR="00AA0A7D" w:rsidRPr="00EF6BF6">
        <w:t xml:space="preserve"> RFC 7683 </w:t>
      </w:r>
      <w:r w:rsidRPr="00EF6BF6">
        <w:rPr>
          <w:lang w:eastAsia="en-GB"/>
        </w:rPr>
        <w:t>[15]</w:t>
      </w:r>
      <w:r w:rsidRPr="00EF6BF6">
        <w:rPr>
          <w:rFonts w:hint="eastAsia"/>
          <w:lang w:eastAsia="zh-CN"/>
        </w:rPr>
        <w:t>.</w:t>
      </w:r>
      <w:r w:rsidRPr="00EF6BF6">
        <w:rPr>
          <w:lang w:eastAsia="zh-CN"/>
        </w:rPr>
        <w:t xml:space="preserve"> This AVP is used to support Diameter overload control mechanism, see Annex A for more information.</w:t>
      </w:r>
    </w:p>
    <w:p w:rsidR="00063D72" w:rsidRPr="00EF6BF6" w:rsidRDefault="00063D72" w:rsidP="00063D72">
      <w:pPr>
        <w:pStyle w:val="Heading3"/>
      </w:pPr>
      <w:bookmarkStart w:id="64" w:name="_Toc533202774"/>
      <w:r w:rsidRPr="00EF6BF6">
        <w:t>6.4.18</w:t>
      </w:r>
      <w:r w:rsidRPr="00EF6BF6">
        <w:tab/>
        <w:t>IP-SM-GW-Realm</w:t>
      </w:r>
      <w:bookmarkEnd w:id="64"/>
    </w:p>
    <w:p w:rsidR="00063D72" w:rsidRPr="00EF6BF6" w:rsidRDefault="00063D72" w:rsidP="00063D72">
      <w:r w:rsidRPr="00EF6BF6">
        <w:t xml:space="preserve">The </w:t>
      </w:r>
      <w:r w:rsidRPr="00EF6BF6">
        <w:rPr>
          <w:lang w:val="en-US"/>
        </w:rPr>
        <w:t>IP-SM-GW</w:t>
      </w:r>
      <w:r w:rsidRPr="00EF6BF6">
        <w:t xml:space="preserve">-Realm AVP is of type </w:t>
      </w:r>
      <w:r w:rsidRPr="00EF6BF6">
        <w:rPr>
          <w:lang w:eastAsia="zh-CN"/>
        </w:rPr>
        <w:t>DiameterIdentity</w:t>
      </w:r>
      <w:r w:rsidRPr="00EF6BF6">
        <w:t xml:space="preserve"> and it shall contain the Diameter identity of </w:t>
      </w:r>
      <w:r w:rsidRPr="00EF6BF6">
        <w:rPr>
          <w:rFonts w:hint="eastAsia"/>
          <w:lang w:eastAsia="zh-CN"/>
        </w:rPr>
        <w:t>the</w:t>
      </w:r>
      <w:r w:rsidRPr="00EF6BF6">
        <w:t xml:space="preserve"> registered IP-SM-GW's realm</w:t>
      </w:r>
      <w:r w:rsidRPr="00EF6BF6">
        <w:rPr>
          <w:rFonts w:hint="eastAsia"/>
          <w:lang w:eastAsia="zh-CN"/>
        </w:rPr>
        <w:t xml:space="preserve">. </w:t>
      </w:r>
      <w:r w:rsidRPr="00EF6BF6">
        <w:t xml:space="preserve">For further details on the encoding of this AVP, </w:t>
      </w:r>
      <w:r w:rsidRPr="00EF6BF6">
        <w:rPr>
          <w:rFonts w:hint="eastAsia"/>
          <w:lang w:eastAsia="zh-CN"/>
        </w:rPr>
        <w:t xml:space="preserve">see </w:t>
      </w:r>
      <w:r w:rsidRPr="00EF6BF6">
        <w:t>IETF RFC 3588 [5].</w:t>
      </w:r>
    </w:p>
    <w:p w:rsidR="00471223" w:rsidRPr="00EF6BF6" w:rsidRDefault="00471223" w:rsidP="00471223">
      <w:pPr>
        <w:pStyle w:val="Heading3"/>
      </w:pPr>
      <w:bookmarkStart w:id="65" w:name="_Toc533202775"/>
      <w:r w:rsidRPr="00EF6BF6">
        <w:t>6.4.19</w:t>
      </w:r>
      <w:r w:rsidRPr="00EF6BF6">
        <w:tab/>
        <w:t>DRMP</w:t>
      </w:r>
      <w:bookmarkEnd w:id="65"/>
    </w:p>
    <w:p w:rsidR="00471223" w:rsidRPr="00EF6BF6" w:rsidRDefault="00471223" w:rsidP="00471223">
      <w:r w:rsidRPr="00EF6BF6">
        <w:t xml:space="preserve">The DRMP AVP is of type Enumerated and it is defined in </w:t>
      </w:r>
      <w:r w:rsidR="00AF15B7" w:rsidRPr="00EF6BF6">
        <w:t>IETF RFC 7944</w:t>
      </w:r>
      <w:r w:rsidR="00AF15B7" w:rsidRPr="00EF6BF6">
        <w:rPr>
          <w:lang w:eastAsia="en-GB"/>
        </w:rPr>
        <w:t> [20]</w:t>
      </w:r>
      <w:r w:rsidRPr="00EF6BF6">
        <w:rPr>
          <w:lang w:eastAsia="zh-CN"/>
        </w:rPr>
        <w:t>. This AVP allows the HSS and the MTC-IWF over the S6m interface and the HSS and the MTC-AAA over the S6n interface to indicate the relative priority of Diameter messages.</w:t>
      </w:r>
      <w:r w:rsidR="006F01FC" w:rsidRPr="00EF6BF6">
        <w:t xml:space="preserve"> The DRMP AVP may be used to set the DSCP marking for transport of the associated Diameter message.</w:t>
      </w:r>
    </w:p>
    <w:p w:rsidR="00EA2B8E" w:rsidRPr="00EF6BF6" w:rsidRDefault="00EA2B8E" w:rsidP="00EA2B8E">
      <w:pPr>
        <w:pStyle w:val="Heading3"/>
      </w:pPr>
      <w:bookmarkStart w:id="66" w:name="_Toc533202776"/>
      <w:r w:rsidRPr="00EF6BF6">
        <w:rPr>
          <w:rFonts w:hint="eastAsia"/>
          <w:lang w:eastAsia="zh-CN"/>
        </w:rPr>
        <w:t>6</w:t>
      </w:r>
      <w:r w:rsidRPr="00EF6BF6">
        <w:t>.4.20</w:t>
      </w:r>
      <w:r w:rsidRPr="00EF6BF6">
        <w:tab/>
        <w:t>Load</w:t>
      </w:r>
      <w:bookmarkEnd w:id="66"/>
    </w:p>
    <w:p w:rsidR="00471223" w:rsidRPr="00EF6BF6" w:rsidRDefault="00EA2B8E" w:rsidP="00063D72">
      <w:pPr>
        <w:rPr>
          <w:noProof/>
          <w:lang w:eastAsia="zh-CN"/>
        </w:rPr>
      </w:pPr>
      <w:r w:rsidRPr="00EF6BF6">
        <w:t>The Load AVP is of type Grouped and it is defined in IETF draft-ietf-dime-load</w:t>
      </w:r>
      <w:r w:rsidRPr="00EF6BF6">
        <w:rPr>
          <w:lang w:eastAsia="en-GB"/>
        </w:rPr>
        <w:t>-03 </w:t>
      </w:r>
      <w:r w:rsidR="00775E8A" w:rsidRPr="00EF6BF6">
        <w:rPr>
          <w:lang w:eastAsia="en-GB"/>
        </w:rPr>
        <w:t>[22]</w:t>
      </w:r>
      <w:r w:rsidRPr="00EF6BF6">
        <w:rPr>
          <w:rFonts w:hint="eastAsia"/>
          <w:lang w:eastAsia="zh-CN"/>
        </w:rPr>
        <w:t>.</w:t>
      </w:r>
      <w:r w:rsidRPr="00EF6BF6">
        <w:rPr>
          <w:lang w:eastAsia="zh-CN"/>
        </w:rPr>
        <w:t xml:space="preserve"> This AVP is used to support the Diameter load control mechanism.</w:t>
      </w:r>
    </w:p>
    <w:p w:rsidR="00D24B94" w:rsidRPr="00EF6BF6" w:rsidRDefault="00D24B94" w:rsidP="00D24B94">
      <w:pPr>
        <w:pStyle w:val="Heading1"/>
      </w:pPr>
      <w:bookmarkStart w:id="67" w:name="_Toc533202777"/>
      <w:r w:rsidRPr="00EF6BF6">
        <w:t>7</w:t>
      </w:r>
      <w:r w:rsidRPr="00EF6BF6">
        <w:tab/>
        <w:t>Diameter-based S6t Interface</w:t>
      </w:r>
      <w:bookmarkEnd w:id="67"/>
    </w:p>
    <w:p w:rsidR="00D24B94" w:rsidRPr="00EF6BF6" w:rsidRDefault="00D24B94" w:rsidP="00D24B94">
      <w:pPr>
        <w:pStyle w:val="Heading2"/>
      </w:pPr>
      <w:bookmarkStart w:id="68" w:name="_Toc533202778"/>
      <w:r w:rsidRPr="00EF6BF6">
        <w:rPr>
          <w:lang w:val="sv-SE"/>
        </w:rPr>
        <w:t>7.</w:t>
      </w:r>
      <w:r w:rsidRPr="00EF6BF6">
        <w:t>1</w:t>
      </w:r>
      <w:r w:rsidRPr="00EF6BF6">
        <w:tab/>
        <w:t>Introduction</w:t>
      </w:r>
      <w:bookmarkEnd w:id="68"/>
    </w:p>
    <w:p w:rsidR="00D24B94" w:rsidRPr="00EF6BF6" w:rsidRDefault="00D24B94" w:rsidP="00D24B94">
      <w:pPr>
        <w:rPr>
          <w:lang w:eastAsia="zh-CN"/>
        </w:rPr>
      </w:pPr>
      <w:r w:rsidRPr="00EF6BF6">
        <w:t xml:space="preserve">This section </w:t>
      </w:r>
      <w:r w:rsidRPr="00EF6BF6">
        <w:rPr>
          <w:lang w:eastAsia="zh-CN"/>
        </w:rPr>
        <w:t>describe</w:t>
      </w:r>
      <w:r w:rsidRPr="00EF6BF6">
        <w:t xml:space="preserve">s the </w:t>
      </w:r>
      <w:r w:rsidRPr="00EF6BF6">
        <w:rPr>
          <w:lang w:eastAsia="zh-CN"/>
        </w:rPr>
        <w:t xml:space="preserve">Diameter-based S6t </w:t>
      </w:r>
      <w:r w:rsidRPr="00EF6BF6">
        <w:t>interface related procedures and Information elements exchanged between functional entities.</w:t>
      </w:r>
    </w:p>
    <w:p w:rsidR="00D24B94" w:rsidRPr="00EF6BF6" w:rsidRDefault="00D24B94" w:rsidP="00D24B94">
      <w:pPr>
        <w:rPr>
          <w:rFonts w:cs="Arial"/>
        </w:rPr>
      </w:pPr>
      <w:r w:rsidRPr="00EF6BF6">
        <w:t>In the tables that describe the Information Elements transported by each Diameter command, each Information Element is marked as (M) Mandatory, (C) Conditional or (O) Optional in the "Cat." column. For the correct</w:t>
      </w:r>
      <w:r w:rsidRPr="00EF6BF6">
        <w:rPr>
          <w:rFonts w:cs="Arial"/>
        </w:rPr>
        <w:t xml:space="preserve"> handling of the Information Element according to the category type, see the description detailed in section 6 of the 3GPP TS 29.228 [6].</w:t>
      </w:r>
    </w:p>
    <w:p w:rsidR="00D24B94" w:rsidRPr="00EF6BF6" w:rsidRDefault="00D24B94" w:rsidP="00D24B94">
      <w:pPr>
        <w:pStyle w:val="Heading2"/>
      </w:pPr>
      <w:bookmarkStart w:id="69" w:name="_Toc533202779"/>
      <w:r w:rsidRPr="00EF6BF6">
        <w:rPr>
          <w:lang w:val="sv-SE"/>
        </w:rPr>
        <w:lastRenderedPageBreak/>
        <w:t>7.</w:t>
      </w:r>
      <w:r w:rsidRPr="00EF6BF6">
        <w:t>2</w:t>
      </w:r>
      <w:r w:rsidRPr="00EF6BF6">
        <w:tab/>
        <w:t>Procedure Descriptions</w:t>
      </w:r>
      <w:bookmarkEnd w:id="69"/>
      <w:r w:rsidRPr="00EF6BF6">
        <w:t xml:space="preserve"> </w:t>
      </w:r>
    </w:p>
    <w:p w:rsidR="00D24B94" w:rsidRPr="00EF6BF6" w:rsidRDefault="00D24B94" w:rsidP="00D24B94">
      <w:pPr>
        <w:pStyle w:val="Heading3"/>
      </w:pPr>
      <w:bookmarkStart w:id="70" w:name="_Toc533202780"/>
      <w:r w:rsidRPr="00EF6BF6">
        <w:rPr>
          <w:lang w:val="sv-SE"/>
        </w:rPr>
        <w:t>7.2</w:t>
      </w:r>
      <w:r w:rsidRPr="00EF6BF6">
        <w:t>.1</w:t>
      </w:r>
      <w:r w:rsidRPr="00EF6BF6">
        <w:tab/>
        <w:t>Configuration Information on S6t</w:t>
      </w:r>
      <w:bookmarkEnd w:id="70"/>
    </w:p>
    <w:p w:rsidR="00D24B94" w:rsidRPr="00EF6BF6" w:rsidRDefault="00D24B94" w:rsidP="00D24B94">
      <w:pPr>
        <w:pStyle w:val="Heading4"/>
      </w:pPr>
      <w:bookmarkStart w:id="71" w:name="_Toc533202781"/>
      <w:r w:rsidRPr="00EF6BF6">
        <w:rPr>
          <w:lang w:val="sv-SE"/>
        </w:rPr>
        <w:t>7.2</w:t>
      </w:r>
      <w:r w:rsidRPr="00EF6BF6">
        <w:t>.1.1</w:t>
      </w:r>
      <w:r w:rsidRPr="00EF6BF6">
        <w:tab/>
        <w:t>General</w:t>
      </w:r>
      <w:bookmarkEnd w:id="71"/>
    </w:p>
    <w:p w:rsidR="00D24B94" w:rsidRPr="00EF6BF6" w:rsidRDefault="00D24B94" w:rsidP="00D24B94">
      <w:r w:rsidRPr="00EF6BF6">
        <w:t>This procedure is used between the SCEF and the HSS for:</w:t>
      </w:r>
    </w:p>
    <w:p w:rsidR="00D3629E" w:rsidRPr="00EF6BF6" w:rsidRDefault="00D24B94" w:rsidP="00D3629E">
      <w:pPr>
        <w:pStyle w:val="B1"/>
      </w:pPr>
      <w:r w:rsidRPr="00EF6BF6">
        <w:t>-</w:t>
      </w:r>
      <w:r w:rsidRPr="00EF6BF6">
        <w:rPr>
          <w:lang w:val="fr-FR"/>
        </w:rPr>
        <w:tab/>
      </w:r>
      <w:r w:rsidR="00065857" w:rsidRPr="00EF6BF6">
        <w:rPr>
          <w:lang w:val="fr-FR"/>
        </w:rPr>
        <w:t xml:space="preserve">the </w:t>
      </w:r>
      <w:r w:rsidR="00065857" w:rsidRPr="00EF6BF6">
        <w:t>configuration</w:t>
      </w:r>
      <w:r w:rsidR="00065857" w:rsidRPr="00EF6BF6">
        <w:rPr>
          <w:rFonts w:hint="eastAsia"/>
          <w:lang w:eastAsia="zh-CN"/>
        </w:rPr>
        <w:t>/deletion</w:t>
      </w:r>
      <w:r w:rsidR="00065857" w:rsidRPr="00EF6BF6">
        <w:t xml:space="preserve"> of Monitoring events </w:t>
      </w:r>
      <w:r w:rsidR="00065857" w:rsidRPr="00EF6BF6">
        <w:rPr>
          <w:rFonts w:hint="eastAsia"/>
          <w:lang w:eastAsia="zh-CN"/>
        </w:rPr>
        <w:t>for a UE or a Group</w:t>
      </w:r>
      <w:r w:rsidR="00065857" w:rsidRPr="00EF6BF6">
        <w:rPr>
          <w:lang w:eastAsia="zh-CN"/>
        </w:rPr>
        <w:t xml:space="preserve"> of UEs</w:t>
      </w:r>
      <w:r w:rsidR="00D3629E" w:rsidRPr="00EF6BF6">
        <w:t>;</w:t>
      </w:r>
    </w:p>
    <w:p w:rsidR="00DA0283" w:rsidRPr="00EF6BF6" w:rsidRDefault="00D3629E" w:rsidP="00DA0283">
      <w:pPr>
        <w:pStyle w:val="B1"/>
      </w:pPr>
      <w:r w:rsidRPr="00EF6BF6">
        <w:t>-</w:t>
      </w:r>
      <w:r w:rsidRPr="00EF6BF6">
        <w:rPr>
          <w:lang w:val="fr-FR"/>
        </w:rPr>
        <w:tab/>
        <w:t xml:space="preserve">the </w:t>
      </w:r>
      <w:r w:rsidRPr="00EF6BF6">
        <w:t>configuration</w:t>
      </w:r>
      <w:r w:rsidRPr="00EF6BF6">
        <w:rPr>
          <w:rFonts w:hint="eastAsia"/>
          <w:lang w:eastAsia="zh-CN"/>
        </w:rPr>
        <w:t>/deletion</w:t>
      </w:r>
      <w:r w:rsidRPr="00EF6BF6">
        <w:t xml:space="preserve"> o</w:t>
      </w:r>
      <w:r w:rsidRPr="00EF6BF6">
        <w:rPr>
          <w:lang w:val="fr-FR"/>
        </w:rPr>
        <w:t>f C</w:t>
      </w:r>
      <w:r w:rsidRPr="00EF6BF6">
        <w:t xml:space="preserve">ommunication </w:t>
      </w:r>
      <w:r w:rsidRPr="00EF6BF6">
        <w:rPr>
          <w:lang w:val="fr-FR"/>
        </w:rPr>
        <w:t>Patterns</w:t>
      </w:r>
      <w:r w:rsidR="00DA0283" w:rsidRPr="00EF6BF6">
        <w:t>;</w:t>
      </w:r>
    </w:p>
    <w:p w:rsidR="00C66EC8" w:rsidRPr="00EF6BF6" w:rsidRDefault="00DA0283" w:rsidP="00DA0283">
      <w:pPr>
        <w:pStyle w:val="B1"/>
      </w:pPr>
      <w:r w:rsidRPr="00EF6BF6">
        <w:t>-</w:t>
      </w:r>
      <w:r w:rsidRPr="00EF6BF6">
        <w:tab/>
        <w:t>the configuration/query of Enhanced Coverage Restrictions</w:t>
      </w:r>
      <w:r w:rsidR="00C66EC8" w:rsidRPr="00EF6BF6">
        <w:rPr>
          <w:lang w:val="fr-FR"/>
        </w:rPr>
        <w:t>.</w:t>
      </w:r>
    </w:p>
    <w:p w:rsidR="00D24B94" w:rsidRPr="00EF6BF6" w:rsidRDefault="00D24B94" w:rsidP="00D24B94">
      <w:r w:rsidRPr="00EF6BF6">
        <w:rPr>
          <w:lang w:eastAsia="zh-CN"/>
        </w:rPr>
        <w:t>The following events may be configured for monitoring</w:t>
      </w:r>
      <w:r w:rsidRPr="00EF6BF6">
        <w:t>:</w:t>
      </w:r>
    </w:p>
    <w:p w:rsidR="00D24B94" w:rsidRPr="00EF6BF6" w:rsidRDefault="00D24B94" w:rsidP="00D24B94">
      <w:pPr>
        <w:pStyle w:val="B1"/>
      </w:pPr>
      <w:r w:rsidRPr="00EF6BF6">
        <w:t>-</w:t>
      </w:r>
      <w:r w:rsidRPr="00EF6BF6">
        <w:tab/>
        <w:t>the association of the UE and UICC and/or new IMSI-IMEI-SV association</w:t>
      </w:r>
      <w:r w:rsidRPr="00EF6BF6">
        <w:rPr>
          <w:lang w:val="fr-FR"/>
        </w:rPr>
        <w:t>;</w:t>
      </w:r>
    </w:p>
    <w:p w:rsidR="00D24B94" w:rsidRPr="00EF6BF6" w:rsidRDefault="00D24B94" w:rsidP="00D24B94">
      <w:pPr>
        <w:pStyle w:val="B1"/>
      </w:pPr>
      <w:r w:rsidRPr="00EF6BF6">
        <w:t>-</w:t>
      </w:r>
      <w:r w:rsidRPr="00EF6BF6">
        <w:tab/>
        <w:t>the UE reachability</w:t>
      </w:r>
      <w:r w:rsidRPr="00EF6BF6">
        <w:rPr>
          <w:lang w:val="fr-FR"/>
        </w:rPr>
        <w:t>;</w:t>
      </w:r>
    </w:p>
    <w:p w:rsidR="00D24B94" w:rsidRPr="00EF6BF6" w:rsidRDefault="00D24B94" w:rsidP="00D24B94">
      <w:pPr>
        <w:pStyle w:val="B1"/>
      </w:pPr>
      <w:r w:rsidRPr="00EF6BF6">
        <w:t>-</w:t>
      </w:r>
      <w:r w:rsidRPr="00EF6BF6">
        <w:tab/>
      </w:r>
      <w:r w:rsidRPr="00EF6BF6">
        <w:rPr>
          <w:rFonts w:eastAsia="Batang"/>
          <w:lang w:val="fr-FR" w:eastAsia="zh-CN"/>
        </w:rPr>
        <w:t>l</w:t>
      </w:r>
      <w:r w:rsidRPr="00EF6BF6">
        <w:rPr>
          <w:rFonts w:eastAsia="Batang"/>
          <w:lang w:eastAsia="zh-CN"/>
        </w:rPr>
        <w:t>ocation of the UE, and change in location of the UE</w:t>
      </w:r>
      <w:r w:rsidRPr="00EF6BF6">
        <w:rPr>
          <w:lang w:val="fr-FR"/>
        </w:rPr>
        <w:t>;</w:t>
      </w:r>
    </w:p>
    <w:p w:rsidR="00D24B94" w:rsidRPr="00EF6BF6" w:rsidRDefault="00D24B94" w:rsidP="00D24B94">
      <w:pPr>
        <w:pStyle w:val="B1"/>
      </w:pPr>
      <w:r w:rsidRPr="00EF6BF6">
        <w:t>-</w:t>
      </w:r>
      <w:r w:rsidRPr="00EF6BF6">
        <w:tab/>
      </w:r>
      <w:r w:rsidRPr="00EF6BF6">
        <w:rPr>
          <w:lang w:val="fr-FR"/>
        </w:rPr>
        <w:t>l</w:t>
      </w:r>
      <w:r w:rsidRPr="00EF6BF6">
        <w:t>oss of connectivity</w:t>
      </w:r>
      <w:r w:rsidRPr="00EF6BF6">
        <w:rPr>
          <w:lang w:val="fr-FR"/>
        </w:rPr>
        <w:t>;</w:t>
      </w:r>
    </w:p>
    <w:p w:rsidR="00D24B94" w:rsidRPr="00EF6BF6" w:rsidRDefault="00D24B94" w:rsidP="00D24B94">
      <w:pPr>
        <w:pStyle w:val="B1"/>
      </w:pPr>
      <w:r w:rsidRPr="00EF6BF6">
        <w:t>-</w:t>
      </w:r>
      <w:r w:rsidRPr="00EF6BF6">
        <w:tab/>
        <w:t>Communication failure</w:t>
      </w:r>
      <w:r w:rsidRPr="00EF6BF6">
        <w:rPr>
          <w:lang w:val="fr-FR"/>
        </w:rPr>
        <w:t>;</w:t>
      </w:r>
    </w:p>
    <w:p w:rsidR="007B2939" w:rsidRPr="00EF6BF6" w:rsidRDefault="00D24B94" w:rsidP="007B2939">
      <w:pPr>
        <w:pStyle w:val="B1"/>
        <w:rPr>
          <w:rFonts w:eastAsia="Batang"/>
          <w:lang w:val="fr-FR"/>
        </w:rPr>
      </w:pPr>
      <w:r w:rsidRPr="00EF6BF6">
        <w:t>-</w:t>
      </w:r>
      <w:r w:rsidRPr="00EF6BF6">
        <w:tab/>
      </w:r>
      <w:r w:rsidRPr="00EF6BF6">
        <w:rPr>
          <w:rFonts w:eastAsia="Batang"/>
        </w:rPr>
        <w:t>Roaming status (i.e. Roaming or No Roaming</w:t>
      </w:r>
      <w:r w:rsidRPr="00EF6BF6">
        <w:rPr>
          <w:rFonts w:eastAsia="Batang"/>
          <w:lang w:val="de-DE"/>
        </w:rPr>
        <w:t>, VPLMN-ID</w:t>
      </w:r>
      <w:r w:rsidRPr="00EF6BF6">
        <w:rPr>
          <w:rFonts w:eastAsia="Batang"/>
        </w:rPr>
        <w:t>) of the UE, and change in roaming status of the UE</w:t>
      </w:r>
      <w:r w:rsidRPr="00EF6BF6">
        <w:rPr>
          <w:rFonts w:eastAsia="Batang"/>
          <w:lang w:val="fr-FR"/>
        </w:rPr>
        <w:t>.</w:t>
      </w:r>
      <w:r w:rsidR="007B2939" w:rsidRPr="00EF6BF6">
        <w:rPr>
          <w:rFonts w:eastAsia="Batang"/>
          <w:lang w:val="fr-FR"/>
        </w:rPr>
        <w:t xml:space="preserve"> </w:t>
      </w:r>
    </w:p>
    <w:p w:rsidR="00D24B94" w:rsidRPr="00EF6BF6" w:rsidRDefault="007B2939" w:rsidP="007B2939">
      <w:pPr>
        <w:pStyle w:val="B1"/>
      </w:pPr>
      <w:r w:rsidRPr="00EF6BF6">
        <w:rPr>
          <w:rFonts w:eastAsia="Batang"/>
        </w:rPr>
        <w:t>-</w:t>
      </w:r>
      <w:r w:rsidRPr="00EF6BF6">
        <w:rPr>
          <w:rFonts w:eastAsia="Batang"/>
        </w:rPr>
        <w:tab/>
        <w:t>Availability after DDN failure.</w:t>
      </w:r>
    </w:p>
    <w:p w:rsidR="00D24B94" w:rsidRPr="00EF6BF6" w:rsidRDefault="00D24B94" w:rsidP="00D24B94">
      <w:r w:rsidRPr="00EF6BF6">
        <w:t>This procedure is mapped to the commands Configuration-Information-Request/Answer in the Diameter application specified in clause 8. The tables 7.2.1.1-1 and 7.2.1.1-2 detail the involved information elements.</w:t>
      </w:r>
    </w:p>
    <w:p w:rsidR="00D24B94" w:rsidRPr="00EF6BF6" w:rsidRDefault="00D24B94" w:rsidP="00D24B94">
      <w:pPr>
        <w:pStyle w:val="TH"/>
      </w:pPr>
      <w:r w:rsidRPr="00EF6BF6">
        <w:lastRenderedPageBreak/>
        <w:t xml:space="preserve">Table </w:t>
      </w:r>
      <w:r w:rsidRPr="00EF6BF6">
        <w:rPr>
          <w:lang w:val="sv-SE"/>
        </w:rPr>
        <w:t>7.2</w:t>
      </w:r>
      <w:r w:rsidRPr="00EF6BF6">
        <w:t>.1.</w:t>
      </w:r>
      <w:r w:rsidRPr="00EF6BF6">
        <w:rPr>
          <w:noProof/>
        </w:rPr>
        <w:t>1</w:t>
      </w:r>
      <w:r w:rsidRPr="00EF6BF6">
        <w:rPr>
          <w:noProof/>
          <w:lang w:val="fr-FR"/>
        </w:rPr>
        <w:t>-</w:t>
      </w:r>
      <w:r w:rsidRPr="00EF6BF6">
        <w:rPr>
          <w:noProof/>
        </w:rPr>
        <w:t>1</w:t>
      </w:r>
      <w:r w:rsidRPr="00EF6BF6">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40"/>
        <w:gridCol w:w="1798"/>
        <w:gridCol w:w="592"/>
        <w:gridCol w:w="5525"/>
      </w:tblGrid>
      <w:tr w:rsidR="00D24B94" w:rsidRPr="00EF6BF6" w:rsidTr="00913DA0">
        <w:trPr>
          <w:jc w:val="center"/>
        </w:trPr>
        <w:tc>
          <w:tcPr>
            <w:tcW w:w="0" w:type="auto"/>
            <w:shd w:val="clear" w:color="auto" w:fill="D9D9D9"/>
          </w:tcPr>
          <w:p w:rsidR="00D24B94" w:rsidRPr="00EF6BF6" w:rsidRDefault="00D24B94" w:rsidP="00913DA0">
            <w:pPr>
              <w:pStyle w:val="TH"/>
            </w:pPr>
            <w:r w:rsidRPr="00EF6BF6">
              <w:t>Information Element Name</w:t>
            </w:r>
          </w:p>
        </w:tc>
        <w:tc>
          <w:tcPr>
            <w:tcW w:w="0" w:type="auto"/>
            <w:shd w:val="clear" w:color="auto" w:fill="D9D9D9"/>
          </w:tcPr>
          <w:p w:rsidR="00D24B94" w:rsidRPr="00EF6BF6" w:rsidRDefault="00D24B94" w:rsidP="00913DA0">
            <w:pPr>
              <w:pStyle w:val="TH"/>
            </w:pPr>
            <w:r w:rsidRPr="00EF6BF6">
              <w:t>Mapping to Diameter AVP</w:t>
            </w:r>
          </w:p>
        </w:tc>
        <w:tc>
          <w:tcPr>
            <w:tcW w:w="0" w:type="auto"/>
            <w:shd w:val="clear" w:color="auto" w:fill="D9D9D9"/>
          </w:tcPr>
          <w:p w:rsidR="00D24B94" w:rsidRPr="00EF6BF6" w:rsidRDefault="00D24B94" w:rsidP="00913DA0">
            <w:pPr>
              <w:pStyle w:val="TH"/>
            </w:pPr>
            <w:r w:rsidRPr="00EF6BF6">
              <w:t>Cat.</w:t>
            </w:r>
          </w:p>
        </w:tc>
        <w:tc>
          <w:tcPr>
            <w:tcW w:w="0" w:type="auto"/>
            <w:shd w:val="clear" w:color="auto" w:fill="D9D9D9"/>
          </w:tcPr>
          <w:p w:rsidR="00D24B94" w:rsidRPr="00EF6BF6" w:rsidRDefault="00D24B94" w:rsidP="00913DA0">
            <w:pPr>
              <w:pStyle w:val="TH"/>
            </w:pPr>
            <w:r w:rsidRPr="00EF6BF6">
              <w:t>Description</w:t>
            </w:r>
          </w:p>
        </w:tc>
      </w:tr>
      <w:tr w:rsidR="00D24B94" w:rsidRPr="00EF6BF6" w:rsidTr="00913DA0">
        <w:trPr>
          <w:cantSplit/>
          <w:trHeight w:val="401"/>
          <w:jc w:val="center"/>
        </w:trPr>
        <w:tc>
          <w:tcPr>
            <w:tcW w:w="0" w:type="auto"/>
          </w:tcPr>
          <w:p w:rsidR="00D24B94" w:rsidRPr="00EF6BF6" w:rsidRDefault="00D24B94" w:rsidP="00913DA0">
            <w:pPr>
              <w:pStyle w:val="TAC"/>
            </w:pPr>
            <w:r w:rsidRPr="00EF6BF6">
              <w:t>User Identity</w:t>
            </w:r>
          </w:p>
          <w:p w:rsidR="00D24B94" w:rsidRPr="00EF6BF6" w:rsidRDefault="00D24B94" w:rsidP="00913DA0">
            <w:pPr>
              <w:pStyle w:val="TAC"/>
            </w:pPr>
            <w:r w:rsidRPr="00EF6BF6">
              <w:t>(see 6.4.2)</w:t>
            </w:r>
          </w:p>
        </w:tc>
        <w:tc>
          <w:tcPr>
            <w:tcW w:w="0" w:type="auto"/>
          </w:tcPr>
          <w:p w:rsidR="00D24B94" w:rsidRPr="00EF6BF6" w:rsidRDefault="00D24B94" w:rsidP="00913DA0">
            <w:pPr>
              <w:pStyle w:val="TAC"/>
            </w:pPr>
            <w:r w:rsidRPr="00EF6BF6">
              <w:t xml:space="preserve">User-Identifier </w:t>
            </w:r>
          </w:p>
        </w:tc>
        <w:tc>
          <w:tcPr>
            <w:tcW w:w="0" w:type="auto"/>
          </w:tcPr>
          <w:p w:rsidR="00D24B94" w:rsidRPr="00EF6BF6" w:rsidRDefault="00D24B94" w:rsidP="00913DA0">
            <w:pPr>
              <w:pStyle w:val="TAC"/>
            </w:pPr>
            <w:r w:rsidRPr="00EF6BF6">
              <w:t>M</w:t>
            </w:r>
          </w:p>
        </w:tc>
        <w:tc>
          <w:tcPr>
            <w:tcW w:w="0" w:type="auto"/>
          </w:tcPr>
          <w:p w:rsidR="00065857" w:rsidRPr="00EF6BF6" w:rsidRDefault="00065857" w:rsidP="00065857">
            <w:pPr>
              <w:pStyle w:val="TAL"/>
            </w:pPr>
            <w:r w:rsidRPr="00EF6BF6">
              <w:t>This Information Element shall contain the identity of the UE or the identity of a group of UEs. This is a grouped AVP containing either an External Identifier or an MSISDN (exactly one, and only one, of those identifiers shall be included in the request).</w:t>
            </w:r>
          </w:p>
          <w:p w:rsidR="00D24B94" w:rsidRPr="00EF6BF6" w:rsidRDefault="00065857" w:rsidP="00065857">
            <w:pPr>
              <w:pStyle w:val="TAL"/>
            </w:pPr>
            <w:r w:rsidRPr="00EF6BF6">
              <w:t>When requesting event monitoring configuration for a group of UEs, the SCEF shall include the External Group Identifier (see</w:t>
            </w:r>
            <w:r w:rsidRPr="00EF6BF6">
              <w:rPr>
                <w:lang w:eastAsia="zh-CN"/>
              </w:rPr>
              <w:t xml:space="preserve"> 3GPP TS 23.003 [11]) </w:t>
            </w:r>
            <w:r w:rsidRPr="00EF6BF6">
              <w:t>in the External-Identifier AVP.</w:t>
            </w:r>
          </w:p>
        </w:tc>
      </w:tr>
      <w:tr w:rsidR="00065857" w:rsidRPr="00EF6BF6" w:rsidTr="00FB5A1B">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065857" w:rsidRPr="00EF6BF6" w:rsidRDefault="00065857" w:rsidP="00FB5A1B">
            <w:pPr>
              <w:pStyle w:val="TAC"/>
            </w:pPr>
            <w:r w:rsidRPr="00EF6BF6">
              <w:rPr>
                <w:rFonts w:hint="eastAsia"/>
                <w:lang w:eastAsia="zh-CN"/>
              </w:rPr>
              <w:t>Group Reporting Guard Time</w:t>
            </w:r>
            <w:r w:rsidRPr="00EF6BF6">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rsidR="00065857" w:rsidRPr="00EF6BF6" w:rsidRDefault="00065857" w:rsidP="00FB5A1B">
            <w:pPr>
              <w:pStyle w:val="TAC"/>
            </w:pPr>
            <w:r w:rsidRPr="00EF6BF6">
              <w:rPr>
                <w:rFonts w:hint="eastAsia"/>
                <w:lang w:eastAsia="zh-CN"/>
              </w:rPr>
              <w:t>Group-Reporting-Guard-Time</w:t>
            </w:r>
            <w:r w:rsidRPr="00EF6BF6">
              <w:rPr>
                <w:lang w:eastAsia="zh-CN"/>
              </w:rPr>
              <w:t>r</w:t>
            </w:r>
          </w:p>
        </w:tc>
        <w:tc>
          <w:tcPr>
            <w:tcW w:w="0" w:type="auto"/>
            <w:tcBorders>
              <w:top w:val="single" w:sz="4" w:space="0" w:color="auto"/>
              <w:left w:val="single" w:sz="6" w:space="0" w:color="auto"/>
              <w:bottom w:val="single" w:sz="4" w:space="0" w:color="auto"/>
              <w:right w:val="single" w:sz="6" w:space="0" w:color="auto"/>
            </w:tcBorders>
          </w:tcPr>
          <w:p w:rsidR="00065857" w:rsidRPr="00EF6BF6" w:rsidRDefault="00065857" w:rsidP="00FB5A1B">
            <w:pPr>
              <w:pStyle w:val="TAC"/>
            </w:pPr>
            <w:r w:rsidRPr="00EF6BF6">
              <w:rPr>
                <w:lang w:eastAsia="zh-CN"/>
              </w:rPr>
              <w:t>C</w:t>
            </w:r>
          </w:p>
        </w:tc>
        <w:tc>
          <w:tcPr>
            <w:tcW w:w="0" w:type="auto"/>
            <w:tcBorders>
              <w:top w:val="single" w:sz="4" w:space="0" w:color="auto"/>
              <w:left w:val="single" w:sz="6" w:space="0" w:color="auto"/>
              <w:bottom w:val="single" w:sz="4" w:space="0" w:color="auto"/>
              <w:right w:val="single" w:sz="12" w:space="0" w:color="auto"/>
            </w:tcBorders>
          </w:tcPr>
          <w:p w:rsidR="00065857" w:rsidRPr="00EF6BF6" w:rsidRDefault="00065857" w:rsidP="00FB5A1B">
            <w:pPr>
              <w:pStyle w:val="TAL"/>
              <w:rPr>
                <w:lang w:eastAsia="zh-CN"/>
              </w:rPr>
            </w:pPr>
            <w:r w:rsidRPr="00EF6BF6">
              <w:rPr>
                <w:rFonts w:hint="eastAsia"/>
                <w:lang w:eastAsia="zh-CN"/>
              </w:rPr>
              <w:t xml:space="preserve">If present, this Information Element indicates that the collected </w:t>
            </w:r>
            <w:r w:rsidRPr="00EF6BF6">
              <w:rPr>
                <w:lang w:eastAsia="zh-CN"/>
              </w:rPr>
              <w:t>Status Indications</w:t>
            </w:r>
            <w:r w:rsidRPr="00EF6BF6">
              <w:rPr>
                <w:rFonts w:hint="eastAsia"/>
                <w:lang w:eastAsia="zh-CN"/>
              </w:rPr>
              <w:t xml:space="preserve"> </w:t>
            </w:r>
            <w:r w:rsidRPr="00EF6BF6">
              <w:rPr>
                <w:lang w:eastAsia="zh-CN"/>
              </w:rPr>
              <w:t xml:space="preserve">and/or reports </w:t>
            </w:r>
            <w:r w:rsidRPr="00EF6BF6">
              <w:rPr>
                <w:rFonts w:hint="eastAsia"/>
                <w:lang w:eastAsia="zh-CN"/>
              </w:rPr>
              <w:t xml:space="preserve">for UEs </w:t>
            </w:r>
            <w:r w:rsidRPr="00EF6BF6">
              <w:rPr>
                <w:lang w:eastAsia="zh-CN"/>
              </w:rPr>
              <w:t>belonging</w:t>
            </w:r>
            <w:r w:rsidRPr="00EF6BF6">
              <w:rPr>
                <w:rFonts w:hint="eastAsia"/>
                <w:lang w:eastAsia="zh-CN"/>
              </w:rPr>
              <w:t xml:space="preserve"> to a group shall be reported </w:t>
            </w:r>
            <w:r w:rsidRPr="00EF6BF6">
              <w:rPr>
                <w:lang w:eastAsia="zh-CN"/>
              </w:rPr>
              <w:t>no later than at the interval indicated by the</w:t>
            </w:r>
            <w:r w:rsidRPr="00EF6BF6">
              <w:rPr>
                <w:rFonts w:hint="eastAsia"/>
                <w:lang w:eastAsia="zh-CN"/>
              </w:rPr>
              <w:t xml:space="preserve"> Group Reporting Guard Time</w:t>
            </w:r>
            <w:r w:rsidRPr="00EF6BF6">
              <w:rPr>
                <w:lang w:eastAsia="zh-CN"/>
              </w:rPr>
              <w:t>r</w:t>
            </w:r>
            <w:r w:rsidRPr="00EF6BF6">
              <w:rPr>
                <w:rFonts w:hint="eastAsia"/>
                <w:lang w:eastAsia="zh-CN"/>
              </w:rPr>
              <w:t>.</w:t>
            </w:r>
          </w:p>
          <w:p w:rsidR="00065857" w:rsidRPr="00EF6BF6" w:rsidRDefault="00065857" w:rsidP="00FB5A1B">
            <w:pPr>
              <w:pStyle w:val="TAL"/>
            </w:pPr>
            <w:r w:rsidRPr="00EF6BF6">
              <w:rPr>
                <w:lang w:eastAsia="zh-CN"/>
              </w:rPr>
              <w:t>Shall be present if the User-Identifier contains an External Group Identifier.</w:t>
            </w:r>
          </w:p>
        </w:tc>
      </w:tr>
      <w:tr w:rsidR="00D24B94" w:rsidRPr="00EF6BF6" w:rsidTr="00913DA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rsidR="00D24B94" w:rsidRPr="00EF6BF6" w:rsidRDefault="00D24B94" w:rsidP="00913DA0">
            <w:pPr>
              <w:pStyle w:val="TAC"/>
            </w:pPr>
            <w:r w:rsidRPr="00EF6BF6">
              <w:t>Supported Features</w:t>
            </w:r>
          </w:p>
          <w:p w:rsidR="00D24B94" w:rsidRPr="00EF6BF6" w:rsidRDefault="00D24B94" w:rsidP="00913DA0">
            <w:pPr>
              <w:pStyle w:val="TAC"/>
            </w:pPr>
            <w:r w:rsidRPr="00EF6BF6">
              <w:t>(See 3GPP TS 29.229 [7])</w:t>
            </w:r>
          </w:p>
        </w:tc>
        <w:tc>
          <w:tcPr>
            <w:tcW w:w="0" w:type="auto"/>
            <w:tcBorders>
              <w:top w:val="single" w:sz="4" w:space="0" w:color="auto"/>
              <w:left w:val="single" w:sz="6" w:space="0" w:color="auto"/>
              <w:bottom w:val="single" w:sz="4" w:space="0" w:color="auto"/>
              <w:right w:val="single" w:sz="6" w:space="0" w:color="auto"/>
            </w:tcBorders>
          </w:tcPr>
          <w:p w:rsidR="00D24B94" w:rsidRPr="00EF6BF6" w:rsidRDefault="00D24B94" w:rsidP="00913DA0">
            <w:pPr>
              <w:pStyle w:val="TAC"/>
            </w:pPr>
            <w:r w:rsidRPr="00EF6BF6">
              <w:t>Supported-Features</w:t>
            </w:r>
          </w:p>
        </w:tc>
        <w:tc>
          <w:tcPr>
            <w:tcW w:w="0" w:type="auto"/>
            <w:tcBorders>
              <w:top w:val="single" w:sz="4" w:space="0" w:color="auto"/>
              <w:left w:val="single" w:sz="6" w:space="0" w:color="auto"/>
              <w:bottom w:val="single" w:sz="4" w:space="0" w:color="auto"/>
              <w:right w:val="single" w:sz="6" w:space="0" w:color="auto"/>
            </w:tcBorders>
          </w:tcPr>
          <w:p w:rsidR="00D24B94" w:rsidRPr="00EF6BF6" w:rsidRDefault="00D24B94" w:rsidP="00913DA0">
            <w:pPr>
              <w:pStyle w:val="TAC"/>
            </w:pPr>
            <w:r w:rsidRPr="00EF6BF6">
              <w:t>O</w:t>
            </w:r>
          </w:p>
        </w:tc>
        <w:tc>
          <w:tcPr>
            <w:tcW w:w="0" w:type="auto"/>
            <w:tcBorders>
              <w:top w:val="single" w:sz="4" w:space="0" w:color="auto"/>
              <w:left w:val="single" w:sz="6" w:space="0" w:color="auto"/>
              <w:bottom w:val="single" w:sz="4" w:space="0" w:color="auto"/>
              <w:right w:val="single" w:sz="12" w:space="0" w:color="auto"/>
            </w:tcBorders>
          </w:tcPr>
          <w:p w:rsidR="00D24B94" w:rsidRPr="00EF6BF6" w:rsidRDefault="00D24B94" w:rsidP="00913DA0">
            <w:pPr>
              <w:pStyle w:val="TAL"/>
            </w:pPr>
            <w:r w:rsidRPr="00EF6BF6">
              <w:t>If present, this Information Element shall contain the list of features supported by the origin host.</w:t>
            </w:r>
          </w:p>
        </w:tc>
      </w:tr>
      <w:tr w:rsidR="00D24B94" w:rsidRPr="00EF6BF6" w:rsidTr="00913DA0">
        <w:trPr>
          <w:cantSplit/>
          <w:trHeight w:val="401"/>
          <w:jc w:val="center"/>
        </w:trPr>
        <w:tc>
          <w:tcPr>
            <w:tcW w:w="0" w:type="auto"/>
            <w:tcBorders>
              <w:right w:val="single" w:sz="4" w:space="0" w:color="auto"/>
            </w:tcBorders>
          </w:tcPr>
          <w:p w:rsidR="00D24B94" w:rsidRPr="00EF6BF6" w:rsidRDefault="00D24B94" w:rsidP="00913DA0">
            <w:pPr>
              <w:pStyle w:val="TAC"/>
            </w:pPr>
            <w:r w:rsidRPr="00EF6BF6">
              <w:t>Monitoring Event Configuration</w:t>
            </w:r>
          </w:p>
          <w:p w:rsidR="00D24B94" w:rsidRPr="00EF6BF6" w:rsidRDefault="00D24B94" w:rsidP="00913DA0">
            <w:pPr>
              <w:pStyle w:val="TAC"/>
            </w:pPr>
            <w:r w:rsidRPr="00EF6BF6">
              <w:t>(see 8.4.2)</w:t>
            </w:r>
          </w:p>
        </w:tc>
        <w:tc>
          <w:tcPr>
            <w:tcW w:w="0" w:type="auto"/>
            <w:tcBorders>
              <w:left w:val="single" w:sz="4" w:space="0" w:color="auto"/>
              <w:right w:val="single" w:sz="4" w:space="0" w:color="auto"/>
            </w:tcBorders>
          </w:tcPr>
          <w:p w:rsidR="00D24B94" w:rsidRPr="00EF6BF6" w:rsidRDefault="00D24B94" w:rsidP="00913DA0">
            <w:pPr>
              <w:pStyle w:val="TAC"/>
            </w:pPr>
            <w:r w:rsidRPr="00EF6BF6">
              <w:t>Monitoring-Event-Configuration</w:t>
            </w:r>
          </w:p>
        </w:tc>
        <w:tc>
          <w:tcPr>
            <w:tcW w:w="0" w:type="auto"/>
            <w:tcBorders>
              <w:left w:val="single" w:sz="4" w:space="0" w:color="auto"/>
              <w:right w:val="single" w:sz="4" w:space="0" w:color="auto"/>
            </w:tcBorders>
          </w:tcPr>
          <w:p w:rsidR="00D24B94" w:rsidRPr="00EF6BF6" w:rsidRDefault="00D24B94" w:rsidP="00913DA0">
            <w:pPr>
              <w:pStyle w:val="TAC"/>
            </w:pPr>
            <w:r w:rsidRPr="00EF6BF6">
              <w:t>O</w:t>
            </w:r>
          </w:p>
        </w:tc>
        <w:tc>
          <w:tcPr>
            <w:tcW w:w="0" w:type="auto"/>
            <w:tcBorders>
              <w:left w:val="single" w:sz="4" w:space="0" w:color="auto"/>
            </w:tcBorders>
          </w:tcPr>
          <w:p w:rsidR="00D24B94" w:rsidRPr="00EF6BF6" w:rsidRDefault="00D24B94" w:rsidP="00913DA0">
            <w:pPr>
              <w:pStyle w:val="TH"/>
              <w:spacing w:before="0" w:after="0"/>
              <w:jc w:val="left"/>
              <w:rPr>
                <w:b w:val="0"/>
                <w:sz w:val="18"/>
              </w:rPr>
            </w:pPr>
            <w:r w:rsidRPr="00EF6BF6">
              <w:rPr>
                <w:b w:val="0"/>
                <w:sz w:val="18"/>
              </w:rPr>
              <w:t>If present, this Information Element shall contain the details of Monitoring event(s). Multiples instances covering different monitoring events may be present.</w:t>
            </w:r>
          </w:p>
        </w:tc>
      </w:tr>
      <w:tr w:rsidR="00C66EC8" w:rsidRPr="00EF6BF6" w:rsidTr="00913DA0">
        <w:trPr>
          <w:cantSplit/>
          <w:trHeight w:val="401"/>
          <w:jc w:val="center"/>
        </w:trPr>
        <w:tc>
          <w:tcPr>
            <w:tcW w:w="0" w:type="auto"/>
            <w:tcBorders>
              <w:right w:val="single" w:sz="4" w:space="0" w:color="auto"/>
            </w:tcBorders>
          </w:tcPr>
          <w:p w:rsidR="00C66EC8" w:rsidRPr="00EF6BF6" w:rsidRDefault="00C66EC8" w:rsidP="00C66EC8">
            <w:pPr>
              <w:pStyle w:val="TAC"/>
            </w:pPr>
            <w:r w:rsidRPr="00EF6BF6">
              <w:t>AESE Communication Pattern</w:t>
            </w:r>
          </w:p>
          <w:p w:rsidR="00C66EC8" w:rsidRPr="00EF6BF6" w:rsidRDefault="00C66EC8" w:rsidP="00C66EC8">
            <w:pPr>
              <w:pStyle w:val="TAC"/>
            </w:pPr>
            <w:r w:rsidRPr="00EF6BF6">
              <w:t>(see 8.4.25)</w:t>
            </w:r>
          </w:p>
        </w:tc>
        <w:tc>
          <w:tcPr>
            <w:tcW w:w="0" w:type="auto"/>
            <w:tcBorders>
              <w:left w:val="single" w:sz="4" w:space="0" w:color="auto"/>
              <w:right w:val="single" w:sz="4" w:space="0" w:color="auto"/>
            </w:tcBorders>
          </w:tcPr>
          <w:p w:rsidR="00C66EC8" w:rsidRPr="00EF6BF6" w:rsidRDefault="00C66EC8" w:rsidP="00C66EC8">
            <w:pPr>
              <w:pStyle w:val="TAC"/>
            </w:pPr>
            <w:r w:rsidRPr="00EF6BF6">
              <w:t>AESE-Communication-Pattern</w:t>
            </w:r>
          </w:p>
        </w:tc>
        <w:tc>
          <w:tcPr>
            <w:tcW w:w="0" w:type="auto"/>
            <w:tcBorders>
              <w:left w:val="single" w:sz="4" w:space="0" w:color="auto"/>
              <w:right w:val="single" w:sz="4" w:space="0" w:color="auto"/>
            </w:tcBorders>
          </w:tcPr>
          <w:p w:rsidR="00C66EC8" w:rsidRPr="00EF6BF6" w:rsidRDefault="00C66EC8" w:rsidP="00C66EC8">
            <w:pPr>
              <w:pStyle w:val="TAC"/>
            </w:pPr>
            <w:r w:rsidRPr="00EF6BF6">
              <w:t>O</w:t>
            </w:r>
          </w:p>
        </w:tc>
        <w:tc>
          <w:tcPr>
            <w:tcW w:w="0" w:type="auto"/>
            <w:tcBorders>
              <w:left w:val="single" w:sz="4" w:space="0" w:color="auto"/>
            </w:tcBorders>
          </w:tcPr>
          <w:p w:rsidR="00C66EC8" w:rsidRPr="00EF6BF6" w:rsidRDefault="00C66EC8" w:rsidP="00C66EC8">
            <w:pPr>
              <w:pStyle w:val="TH"/>
              <w:spacing w:before="0" w:after="0"/>
              <w:jc w:val="left"/>
              <w:rPr>
                <w:b w:val="0"/>
                <w:sz w:val="18"/>
              </w:rPr>
            </w:pPr>
            <w:r w:rsidRPr="00EF6BF6">
              <w:rPr>
                <w:b w:val="0"/>
                <w:sz w:val="18"/>
              </w:rPr>
              <w:t>If present, this Information Element shall contain the details of Communication Pattern(s). Multiples instances covering different communication patterns may be present.</w:t>
            </w:r>
          </w:p>
        </w:tc>
      </w:tr>
      <w:tr w:rsidR="00D86C0D" w:rsidRPr="00EF6BF6" w:rsidTr="00D86C0D">
        <w:trPr>
          <w:cantSplit/>
          <w:trHeight w:val="401"/>
          <w:jc w:val="center"/>
        </w:trPr>
        <w:tc>
          <w:tcPr>
            <w:tcW w:w="0" w:type="auto"/>
            <w:tcBorders>
              <w:right w:val="single" w:sz="4" w:space="0" w:color="auto"/>
            </w:tcBorders>
          </w:tcPr>
          <w:p w:rsidR="00D86C0D" w:rsidRPr="00EF6BF6" w:rsidRDefault="00D86C0D" w:rsidP="00D86C0D">
            <w:pPr>
              <w:pStyle w:val="TAC"/>
            </w:pPr>
            <w:r w:rsidRPr="00EF6BF6">
              <w:rPr>
                <w:lang w:val="en-US"/>
              </w:rPr>
              <w:t>CIR-Flags</w:t>
            </w:r>
            <w:r w:rsidRPr="00EF6BF6">
              <w:t xml:space="preserve"> </w:t>
            </w:r>
          </w:p>
          <w:p w:rsidR="00D86C0D" w:rsidRPr="00EF6BF6" w:rsidRDefault="00D86C0D" w:rsidP="00D86C0D">
            <w:pPr>
              <w:pStyle w:val="TAC"/>
            </w:pPr>
            <w:r w:rsidRPr="00EF6BF6">
              <w:t>(see 8.4.39)</w:t>
            </w:r>
          </w:p>
        </w:tc>
        <w:tc>
          <w:tcPr>
            <w:tcW w:w="0" w:type="auto"/>
            <w:tcBorders>
              <w:left w:val="single" w:sz="4" w:space="0" w:color="auto"/>
              <w:right w:val="single" w:sz="4" w:space="0" w:color="auto"/>
            </w:tcBorders>
          </w:tcPr>
          <w:p w:rsidR="00D86C0D" w:rsidRPr="00EF6BF6" w:rsidRDefault="00D86C0D" w:rsidP="00D86C0D">
            <w:pPr>
              <w:pStyle w:val="TAC"/>
            </w:pPr>
            <w:r w:rsidRPr="00EF6BF6">
              <w:rPr>
                <w:lang w:val="en-US"/>
              </w:rPr>
              <w:t>CIR-Flags</w:t>
            </w:r>
            <w:r w:rsidRPr="00EF6BF6">
              <w:t xml:space="preserve"> </w:t>
            </w:r>
          </w:p>
        </w:tc>
        <w:tc>
          <w:tcPr>
            <w:tcW w:w="0" w:type="auto"/>
            <w:tcBorders>
              <w:left w:val="single" w:sz="4" w:space="0" w:color="auto"/>
              <w:right w:val="single" w:sz="4" w:space="0" w:color="auto"/>
            </w:tcBorders>
          </w:tcPr>
          <w:p w:rsidR="00D86C0D" w:rsidRPr="00EF6BF6" w:rsidRDefault="00D86C0D" w:rsidP="00D86C0D">
            <w:pPr>
              <w:pStyle w:val="TAC"/>
            </w:pPr>
            <w:r w:rsidRPr="00EF6BF6">
              <w:rPr>
                <w:lang w:eastAsia="zh-CN"/>
              </w:rPr>
              <w:t>O</w:t>
            </w:r>
          </w:p>
        </w:tc>
        <w:tc>
          <w:tcPr>
            <w:tcW w:w="0" w:type="auto"/>
            <w:tcBorders>
              <w:left w:val="single" w:sz="4" w:space="0" w:color="auto"/>
            </w:tcBorders>
          </w:tcPr>
          <w:p w:rsidR="00D86C0D" w:rsidRPr="00EF6BF6" w:rsidRDefault="00D86C0D" w:rsidP="00D86C0D">
            <w:pPr>
              <w:pStyle w:val="TH"/>
              <w:spacing w:before="0" w:after="0"/>
              <w:jc w:val="left"/>
              <w:rPr>
                <w:b w:val="0"/>
                <w:sz w:val="18"/>
              </w:rPr>
            </w:pPr>
            <w:r w:rsidRPr="00EF6BF6">
              <w:rPr>
                <w:b w:val="0"/>
                <w:sz w:val="18"/>
              </w:rPr>
              <w:t>If present, this Information Element shall contain a bit mask. See 8.4.39 for the meaning of the bits.</w:t>
            </w:r>
          </w:p>
        </w:tc>
      </w:tr>
      <w:tr w:rsidR="00DA0283" w:rsidRPr="00EF6BF6" w:rsidTr="00846A84">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rsidR="00DA0283" w:rsidRPr="00EF6BF6" w:rsidRDefault="00DA0283" w:rsidP="00846A84">
            <w:pPr>
              <w:pStyle w:val="TAC"/>
              <w:rPr>
                <w:lang w:val="en-US"/>
              </w:rPr>
            </w:pPr>
            <w:r w:rsidRPr="00EF6BF6">
              <w:rPr>
                <w:lang w:val="en-US"/>
              </w:rPr>
              <w:t>Enhanced Coverage Restriction</w:t>
            </w:r>
          </w:p>
          <w:p w:rsidR="00DA0283" w:rsidRPr="00EF6BF6" w:rsidRDefault="00DA0283" w:rsidP="00846A84">
            <w:pPr>
              <w:pStyle w:val="TAC"/>
              <w:rPr>
                <w:lang w:val="en-US"/>
              </w:rPr>
            </w:pPr>
            <w:r w:rsidRPr="00EF6BF6">
              <w:rPr>
                <w:lang w:val="en-US"/>
              </w:rPr>
              <w:t>(see 8.4.51)</w:t>
            </w:r>
          </w:p>
        </w:tc>
        <w:tc>
          <w:tcPr>
            <w:tcW w:w="0" w:type="auto"/>
            <w:tcBorders>
              <w:top w:val="single" w:sz="6" w:space="0" w:color="auto"/>
              <w:left w:val="single" w:sz="4" w:space="0" w:color="auto"/>
              <w:bottom w:val="single" w:sz="12" w:space="0" w:color="auto"/>
              <w:right w:val="single" w:sz="4" w:space="0" w:color="auto"/>
            </w:tcBorders>
          </w:tcPr>
          <w:p w:rsidR="00DA0283" w:rsidRPr="00EF6BF6" w:rsidRDefault="00DA0283" w:rsidP="00846A84">
            <w:pPr>
              <w:pStyle w:val="TAC"/>
              <w:rPr>
                <w:lang w:val="en-US"/>
              </w:rPr>
            </w:pPr>
            <w:r w:rsidRPr="00EF6BF6">
              <w:rPr>
                <w:lang w:val="en-US"/>
              </w:rPr>
              <w:t>Enhanced-Coverage-Restriction</w:t>
            </w:r>
          </w:p>
        </w:tc>
        <w:tc>
          <w:tcPr>
            <w:tcW w:w="0" w:type="auto"/>
            <w:tcBorders>
              <w:top w:val="single" w:sz="6" w:space="0" w:color="auto"/>
              <w:left w:val="single" w:sz="4" w:space="0" w:color="auto"/>
              <w:bottom w:val="single" w:sz="12" w:space="0" w:color="auto"/>
              <w:right w:val="single" w:sz="4" w:space="0" w:color="auto"/>
            </w:tcBorders>
          </w:tcPr>
          <w:p w:rsidR="00DA0283" w:rsidRPr="00EF6BF6" w:rsidRDefault="00DA0283" w:rsidP="00846A84">
            <w:pPr>
              <w:pStyle w:val="TAC"/>
              <w:rPr>
                <w:lang w:eastAsia="zh-CN"/>
              </w:rPr>
            </w:pPr>
            <w:r w:rsidRPr="00EF6BF6">
              <w:rPr>
                <w:lang w:eastAsia="zh-CN"/>
              </w:rPr>
              <w:t>O</w:t>
            </w:r>
          </w:p>
        </w:tc>
        <w:tc>
          <w:tcPr>
            <w:tcW w:w="0" w:type="auto"/>
            <w:tcBorders>
              <w:top w:val="single" w:sz="6" w:space="0" w:color="auto"/>
              <w:left w:val="single" w:sz="4" w:space="0" w:color="auto"/>
              <w:bottom w:val="single" w:sz="12" w:space="0" w:color="auto"/>
              <w:right w:val="single" w:sz="12" w:space="0" w:color="auto"/>
            </w:tcBorders>
          </w:tcPr>
          <w:p w:rsidR="00DA0283" w:rsidRPr="00EF6BF6" w:rsidRDefault="00DA0283" w:rsidP="00846A84">
            <w:pPr>
              <w:pStyle w:val="TH"/>
              <w:spacing w:before="0" w:after="0"/>
              <w:jc w:val="left"/>
              <w:rPr>
                <w:b w:val="0"/>
                <w:sz w:val="18"/>
              </w:rPr>
            </w:pPr>
            <w:r w:rsidRPr="00EF6BF6">
              <w:rPr>
                <w:b w:val="0"/>
                <w:sz w:val="18"/>
              </w:rPr>
              <w:t>If present, this Information Element shall contain the updates of the Enhanced Coverage Restriction.</w:t>
            </w:r>
          </w:p>
        </w:tc>
      </w:tr>
    </w:tbl>
    <w:p w:rsidR="00D24B94" w:rsidRPr="00EF6BF6" w:rsidRDefault="00D24B94" w:rsidP="00D24B94"/>
    <w:p w:rsidR="00D24B94" w:rsidRPr="00EF6BF6" w:rsidRDefault="00D24B94" w:rsidP="00D24B94">
      <w:pPr>
        <w:pStyle w:val="TH"/>
        <w:rPr>
          <w:lang w:val="fr-FR"/>
        </w:rPr>
      </w:pPr>
      <w:r w:rsidRPr="00EF6BF6">
        <w:rPr>
          <w:lang w:val="fr-FR"/>
        </w:rPr>
        <w:lastRenderedPageBreak/>
        <w:t>Table 7.2.1.</w:t>
      </w:r>
      <w:r w:rsidRPr="00EF6BF6">
        <w:rPr>
          <w:noProof/>
          <w:lang w:val="fr-FR"/>
        </w:rPr>
        <w:t>1-2</w:t>
      </w:r>
      <w:r w:rsidRPr="00EF6BF6">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85"/>
        <w:gridCol w:w="2257"/>
        <w:gridCol w:w="537"/>
        <w:gridCol w:w="5076"/>
      </w:tblGrid>
      <w:tr w:rsidR="00D24B94" w:rsidRPr="00EF6BF6" w:rsidTr="0069605E">
        <w:tc>
          <w:tcPr>
            <w:tcW w:w="1950" w:type="dxa"/>
            <w:shd w:val="clear" w:color="auto" w:fill="D9D9D9"/>
          </w:tcPr>
          <w:p w:rsidR="00D24B94" w:rsidRPr="00EF6BF6" w:rsidRDefault="00D24B94" w:rsidP="00913DA0">
            <w:pPr>
              <w:pStyle w:val="TH"/>
            </w:pPr>
            <w:r w:rsidRPr="00EF6BF6">
              <w:t>Information Element Name</w:t>
            </w:r>
          </w:p>
        </w:tc>
        <w:tc>
          <w:tcPr>
            <w:tcW w:w="2257" w:type="dxa"/>
            <w:shd w:val="clear" w:color="auto" w:fill="D9D9D9"/>
          </w:tcPr>
          <w:p w:rsidR="00D24B94" w:rsidRPr="00EF6BF6" w:rsidRDefault="00D24B94" w:rsidP="00913DA0">
            <w:pPr>
              <w:pStyle w:val="TH"/>
            </w:pPr>
            <w:r w:rsidRPr="00EF6BF6">
              <w:t>Mapping to Diameter AVP</w:t>
            </w:r>
          </w:p>
        </w:tc>
        <w:tc>
          <w:tcPr>
            <w:tcW w:w="0" w:type="auto"/>
            <w:shd w:val="clear" w:color="auto" w:fill="D9D9D9"/>
          </w:tcPr>
          <w:p w:rsidR="00D24B94" w:rsidRPr="00EF6BF6" w:rsidRDefault="00D24B94" w:rsidP="00913DA0">
            <w:pPr>
              <w:pStyle w:val="TH"/>
            </w:pPr>
            <w:r w:rsidRPr="00EF6BF6">
              <w:t>Cat</w:t>
            </w:r>
          </w:p>
        </w:tc>
        <w:tc>
          <w:tcPr>
            <w:tcW w:w="0" w:type="auto"/>
            <w:shd w:val="clear" w:color="auto" w:fill="D9D9D9"/>
          </w:tcPr>
          <w:p w:rsidR="00D24B94" w:rsidRPr="00EF6BF6" w:rsidRDefault="00D24B94" w:rsidP="00913DA0">
            <w:pPr>
              <w:pStyle w:val="TH"/>
            </w:pPr>
            <w:r w:rsidRPr="00EF6BF6">
              <w:t>Description</w:t>
            </w:r>
          </w:p>
        </w:tc>
      </w:tr>
      <w:tr w:rsidR="00D24B94" w:rsidRPr="00EF6BF6" w:rsidTr="0069605E">
        <w:trPr>
          <w:cantSplit/>
          <w:trHeight w:val="401"/>
        </w:trPr>
        <w:tc>
          <w:tcPr>
            <w:tcW w:w="1950" w:type="dxa"/>
          </w:tcPr>
          <w:p w:rsidR="00D24B94" w:rsidRPr="00EF6BF6" w:rsidRDefault="00D24B94" w:rsidP="00913DA0">
            <w:pPr>
              <w:pStyle w:val="TAC"/>
            </w:pPr>
            <w:r w:rsidRPr="00EF6BF6">
              <w:t>Result</w:t>
            </w:r>
          </w:p>
          <w:p w:rsidR="00D24B94" w:rsidRPr="00EF6BF6" w:rsidRDefault="00D24B94" w:rsidP="00913DA0">
            <w:pPr>
              <w:pStyle w:val="TAC"/>
            </w:pPr>
            <w:r w:rsidRPr="00EF6BF6">
              <w:t>(See 6.3)</w:t>
            </w:r>
          </w:p>
        </w:tc>
        <w:tc>
          <w:tcPr>
            <w:tcW w:w="2257" w:type="dxa"/>
          </w:tcPr>
          <w:p w:rsidR="00D24B94" w:rsidRPr="00EF6BF6" w:rsidRDefault="00D24B94" w:rsidP="00913DA0">
            <w:pPr>
              <w:pStyle w:val="TAC"/>
            </w:pPr>
            <w:r w:rsidRPr="00EF6BF6">
              <w:t>Result-Code / Experimental-Result</w:t>
            </w:r>
          </w:p>
        </w:tc>
        <w:tc>
          <w:tcPr>
            <w:tcW w:w="0" w:type="auto"/>
          </w:tcPr>
          <w:p w:rsidR="00D24B94" w:rsidRPr="00EF6BF6" w:rsidRDefault="00D24B94" w:rsidP="00913DA0">
            <w:pPr>
              <w:pStyle w:val="TAC"/>
            </w:pPr>
            <w:r w:rsidRPr="00EF6BF6">
              <w:t>M</w:t>
            </w:r>
          </w:p>
        </w:tc>
        <w:tc>
          <w:tcPr>
            <w:tcW w:w="0" w:type="auto"/>
          </w:tcPr>
          <w:p w:rsidR="007D01FC" w:rsidRPr="00EF6BF6" w:rsidRDefault="007D01FC" w:rsidP="007D01FC">
            <w:pPr>
              <w:pStyle w:val="TAL"/>
            </w:pPr>
            <w:r w:rsidRPr="00EF6BF6">
              <w:t>Result of the request.</w:t>
            </w:r>
          </w:p>
          <w:p w:rsidR="007D01FC" w:rsidRPr="00EF6BF6" w:rsidRDefault="002C35CB" w:rsidP="007D01FC">
            <w:pPr>
              <w:pStyle w:val="TAL"/>
            </w:pPr>
            <w:r w:rsidRPr="00EF6BF6">
              <w:t>Result-Code AVP shall be used for errors defined in the Diameter base protocol (see IETF RFC 6733 [</w:t>
            </w:r>
            <w:r w:rsidR="00846A84" w:rsidRPr="00EF6BF6">
              <w:t>23]</w:t>
            </w:r>
            <w:r w:rsidRPr="00EF6BF6">
              <w:t>).</w:t>
            </w:r>
          </w:p>
          <w:p w:rsidR="007D01FC" w:rsidRPr="00EF6BF6" w:rsidRDefault="007D01FC" w:rsidP="007D01FC">
            <w:pPr>
              <w:pStyle w:val="TAL"/>
            </w:pPr>
            <w:r w:rsidRPr="00EF6BF6">
              <w:t>Experimental-Result AVP shall be used for S6t errors. This is a grouped AVP which contains the 3GPP Vendor ID in the Vendor-Id AVP, and the error code in the Experimental-Result-Code AVP.</w:t>
            </w:r>
          </w:p>
          <w:p w:rsidR="00D24B94" w:rsidRPr="00EF6BF6" w:rsidRDefault="007D01FC" w:rsidP="007D01FC">
            <w:pPr>
              <w:pStyle w:val="TAL"/>
            </w:pPr>
            <w:r w:rsidRPr="00EF6BF6">
              <w:t>This AVP reflects the outcome of the procedure on Diameter level.</w:t>
            </w:r>
          </w:p>
        </w:tc>
      </w:tr>
      <w:tr w:rsidR="00D24B94"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D24B94" w:rsidRPr="00EF6BF6" w:rsidRDefault="00D24B94" w:rsidP="00913DA0">
            <w:pPr>
              <w:pStyle w:val="TAC"/>
            </w:pPr>
            <w:r w:rsidRPr="00EF6BF6">
              <w:t>User Identity</w:t>
            </w:r>
          </w:p>
          <w:p w:rsidR="00D24B94" w:rsidRPr="00EF6BF6" w:rsidRDefault="00D24B94" w:rsidP="00913DA0">
            <w:pPr>
              <w:pStyle w:val="TAC"/>
            </w:pPr>
            <w:r w:rsidRPr="00EF6BF6">
              <w:t>(see 6.4.2)</w:t>
            </w:r>
          </w:p>
        </w:tc>
        <w:tc>
          <w:tcPr>
            <w:tcW w:w="2257" w:type="dxa"/>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pPr>
            <w:r w:rsidRPr="00EF6BF6">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pPr>
            <w:r w:rsidRPr="00EF6BF6">
              <w:t>C</w:t>
            </w:r>
          </w:p>
        </w:tc>
        <w:tc>
          <w:tcPr>
            <w:tcW w:w="0" w:type="auto"/>
            <w:tcBorders>
              <w:top w:val="single" w:sz="6" w:space="0" w:color="auto"/>
              <w:left w:val="single" w:sz="6" w:space="0" w:color="auto"/>
              <w:bottom w:val="single" w:sz="6" w:space="0" w:color="auto"/>
              <w:right w:val="single" w:sz="12" w:space="0" w:color="auto"/>
            </w:tcBorders>
          </w:tcPr>
          <w:p w:rsidR="00065857" w:rsidRPr="00EF6BF6" w:rsidRDefault="00065857" w:rsidP="00065857">
            <w:pPr>
              <w:pStyle w:val="TAL"/>
            </w:pPr>
            <w:r w:rsidRPr="00EF6BF6">
              <w:t>This information element shall contain the User Identity of the UE. This is a grouped AVP containing an External Identifier or an MSISDN</w:t>
            </w:r>
            <w:r w:rsidRPr="00EF6BF6">
              <w:rPr>
                <w:rFonts w:hint="eastAsia"/>
                <w:lang w:eastAsia="zh-CN"/>
              </w:rPr>
              <w:t xml:space="preserve"> for a UE</w:t>
            </w:r>
            <w:r w:rsidRPr="00EF6BF6">
              <w:t>.</w:t>
            </w:r>
          </w:p>
          <w:p w:rsidR="00065857" w:rsidRPr="00EF6BF6" w:rsidRDefault="00065857" w:rsidP="00065857">
            <w:pPr>
              <w:pStyle w:val="TAL"/>
              <w:rPr>
                <w:lang w:eastAsia="zh-CN"/>
              </w:rPr>
            </w:pPr>
            <w:r w:rsidRPr="00EF6BF6">
              <w:t>This IE shall not be present if the External-Identifier of User-Identifier in CIR message contains the identity of a Group of UEs (i.e. External Group Identifier).</w:t>
            </w:r>
          </w:p>
          <w:p w:rsidR="00D24B94" w:rsidRPr="00EF6BF6" w:rsidRDefault="00065857" w:rsidP="00065857">
            <w:pPr>
              <w:pStyle w:val="TAL"/>
            </w:pPr>
            <w:r w:rsidRPr="00EF6BF6">
              <w:t>This IE shall be present only when the Result-Code is DIAMETER_SUCCESS.</w:t>
            </w:r>
          </w:p>
        </w:tc>
      </w:tr>
      <w:tr w:rsidR="0069605E"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69605E" w:rsidRPr="00EF6BF6" w:rsidRDefault="0069605E" w:rsidP="0069605E">
            <w:pPr>
              <w:pStyle w:val="TAC"/>
              <w:rPr>
                <w:lang w:eastAsia="zh-CN"/>
              </w:rPr>
            </w:pPr>
            <w:r w:rsidRPr="00EF6BF6">
              <w:rPr>
                <w:rFonts w:hint="eastAsia"/>
                <w:lang w:eastAsia="zh-CN"/>
              </w:rPr>
              <w:t>Number</w:t>
            </w:r>
            <w:r w:rsidRPr="00EF6BF6">
              <w:rPr>
                <w:lang w:eastAsia="zh-CN"/>
              </w:rPr>
              <w:t xml:space="preserve"> o</w:t>
            </w:r>
            <w:r w:rsidRPr="00EF6BF6">
              <w:rPr>
                <w:rFonts w:hint="eastAsia"/>
                <w:lang w:eastAsia="zh-CN"/>
              </w:rPr>
              <w:t>f UEs</w:t>
            </w:r>
          </w:p>
          <w:p w:rsidR="0069605E" w:rsidRPr="00EF6BF6" w:rsidRDefault="0069605E" w:rsidP="0069605E">
            <w:pPr>
              <w:pStyle w:val="TAC"/>
            </w:pPr>
            <w:r w:rsidRPr="00EF6BF6">
              <w:t>(See 3GPP TS 29.154 </w:t>
            </w:r>
            <w:r w:rsidR="002A6249" w:rsidRPr="00EF6BF6">
              <w:t>[25]</w:t>
            </w:r>
            <w:r w:rsidRPr="00EF6BF6">
              <w:t>)</w:t>
            </w:r>
          </w:p>
        </w:tc>
        <w:tc>
          <w:tcPr>
            <w:tcW w:w="2257" w:type="dxa"/>
            <w:tcBorders>
              <w:top w:val="single" w:sz="6" w:space="0" w:color="auto"/>
              <w:left w:val="single" w:sz="6" w:space="0" w:color="auto"/>
              <w:bottom w:val="single" w:sz="6" w:space="0" w:color="auto"/>
              <w:right w:val="single" w:sz="6" w:space="0" w:color="auto"/>
            </w:tcBorders>
          </w:tcPr>
          <w:p w:rsidR="0069605E" w:rsidRPr="00EF6BF6" w:rsidRDefault="0069605E" w:rsidP="0069605E">
            <w:pPr>
              <w:pStyle w:val="TAC"/>
            </w:pPr>
            <w:r w:rsidRPr="00EF6BF6">
              <w:rPr>
                <w:rFonts w:hint="eastAsia"/>
                <w:lang w:eastAsia="zh-CN"/>
              </w:rPr>
              <w:t>Number-</w:t>
            </w:r>
            <w:r w:rsidRPr="00EF6BF6">
              <w:rPr>
                <w:lang w:eastAsia="zh-CN"/>
              </w:rPr>
              <w:t>o</w:t>
            </w:r>
            <w:r w:rsidRPr="00EF6BF6">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rsidR="0069605E" w:rsidRPr="00EF6BF6" w:rsidRDefault="0069605E" w:rsidP="0069605E">
            <w:pPr>
              <w:pStyle w:val="TAC"/>
            </w:pPr>
            <w:r w:rsidRPr="00EF6BF6">
              <w:t>C</w:t>
            </w:r>
          </w:p>
        </w:tc>
        <w:tc>
          <w:tcPr>
            <w:tcW w:w="0" w:type="auto"/>
            <w:tcBorders>
              <w:top w:val="single" w:sz="6" w:space="0" w:color="auto"/>
              <w:left w:val="single" w:sz="6" w:space="0" w:color="auto"/>
              <w:bottom w:val="single" w:sz="6" w:space="0" w:color="auto"/>
              <w:right w:val="single" w:sz="12" w:space="0" w:color="auto"/>
            </w:tcBorders>
          </w:tcPr>
          <w:p w:rsidR="0069605E" w:rsidRPr="00EF6BF6" w:rsidRDefault="0069605E" w:rsidP="0069605E">
            <w:pPr>
              <w:pStyle w:val="TAL"/>
            </w:pPr>
            <w:r w:rsidRPr="00EF6BF6">
              <w:t xml:space="preserve">This IE shall contain the number of UEs belongning to the group of UEs. </w:t>
            </w:r>
          </w:p>
          <w:p w:rsidR="0069605E" w:rsidRPr="00EF6BF6" w:rsidRDefault="0069605E" w:rsidP="0069605E">
            <w:pPr>
              <w:pStyle w:val="TAL"/>
            </w:pPr>
            <w:r w:rsidRPr="00EF6BF6">
              <w:t>This IE shall be present if the External-Identifier of User-Identifier in CIR message contains the identity of a Group of UEs (i.e. External Group Identifier).</w:t>
            </w:r>
          </w:p>
        </w:tc>
      </w:tr>
      <w:tr w:rsidR="00D24B94"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D24B94" w:rsidRPr="00EF6BF6" w:rsidRDefault="00D24B94" w:rsidP="00913DA0">
            <w:pPr>
              <w:pStyle w:val="TAC"/>
            </w:pPr>
            <w:r w:rsidRPr="00EF6BF6">
              <w:t>Supported Features</w:t>
            </w:r>
          </w:p>
          <w:p w:rsidR="00D24B94" w:rsidRPr="00EF6BF6" w:rsidRDefault="00D24B94" w:rsidP="00913DA0">
            <w:pPr>
              <w:pStyle w:val="TAC"/>
            </w:pPr>
            <w:r w:rsidRPr="00EF6BF6">
              <w:t>(See 3GPP TS 29.229 [7])</w:t>
            </w:r>
          </w:p>
        </w:tc>
        <w:tc>
          <w:tcPr>
            <w:tcW w:w="2257" w:type="dxa"/>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pPr>
            <w:r w:rsidRPr="00EF6BF6">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pPr>
            <w:r w:rsidRPr="00EF6BF6">
              <w:t>O</w:t>
            </w:r>
          </w:p>
        </w:tc>
        <w:tc>
          <w:tcPr>
            <w:tcW w:w="0" w:type="auto"/>
            <w:tcBorders>
              <w:top w:val="single" w:sz="6" w:space="0" w:color="auto"/>
              <w:left w:val="single" w:sz="6" w:space="0" w:color="auto"/>
              <w:bottom w:val="single" w:sz="6" w:space="0" w:color="auto"/>
              <w:right w:val="single" w:sz="12" w:space="0" w:color="auto"/>
            </w:tcBorders>
          </w:tcPr>
          <w:p w:rsidR="00D24B94" w:rsidRPr="00EF6BF6" w:rsidRDefault="00D24B94" w:rsidP="00913DA0">
            <w:pPr>
              <w:pStyle w:val="TAL"/>
            </w:pPr>
            <w:r w:rsidRPr="00EF6BF6">
              <w:t>If present, this information element shall contain the list of features supported by the origin host.</w:t>
            </w:r>
          </w:p>
        </w:tc>
      </w:tr>
      <w:tr w:rsidR="00D24B94"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D24B94" w:rsidRPr="00EF6BF6" w:rsidRDefault="00D24B94" w:rsidP="00913DA0">
            <w:pPr>
              <w:pStyle w:val="TAC"/>
              <w:rPr>
                <w:lang w:eastAsia="zh-CN"/>
              </w:rPr>
            </w:pPr>
            <w:r w:rsidRPr="00EF6BF6">
              <w:rPr>
                <w:lang w:eastAsia="zh-CN"/>
              </w:rPr>
              <w:t>Monitoring Event Report</w:t>
            </w:r>
          </w:p>
          <w:p w:rsidR="00D24B94" w:rsidRPr="00EF6BF6" w:rsidRDefault="00D24B94" w:rsidP="00913DA0">
            <w:pPr>
              <w:pStyle w:val="TAC"/>
              <w:rPr>
                <w:lang w:eastAsia="zh-CN"/>
              </w:rPr>
            </w:pPr>
            <w:r w:rsidRPr="00EF6BF6">
              <w:rPr>
                <w:lang w:eastAsia="zh-CN"/>
              </w:rPr>
              <w:t>(see 8.4.3)</w:t>
            </w:r>
          </w:p>
        </w:tc>
        <w:tc>
          <w:tcPr>
            <w:tcW w:w="2257" w:type="dxa"/>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rPr>
                <w:lang w:eastAsia="zh-CN"/>
              </w:rPr>
            </w:pPr>
            <w:r w:rsidRPr="00EF6BF6">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rPr>
                <w:lang w:eastAsia="zh-CN"/>
              </w:rPr>
            </w:pPr>
            <w:r w:rsidRPr="00EF6BF6">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D24B94" w:rsidRPr="00EF6BF6" w:rsidRDefault="00D24B94" w:rsidP="00913DA0">
            <w:pPr>
              <w:pStyle w:val="TH"/>
              <w:jc w:val="left"/>
              <w:rPr>
                <w:b w:val="0"/>
                <w:sz w:val="18"/>
                <w:lang w:eastAsia="zh-CN"/>
              </w:rPr>
            </w:pPr>
            <w:r w:rsidRPr="00EF6BF6">
              <w:rPr>
                <w:b w:val="0"/>
                <w:sz w:val="18"/>
                <w:lang w:eastAsia="zh-CN"/>
              </w:rPr>
              <w:t>If an immediate report is available this information element shall contain the requested data available in the HSS.</w:t>
            </w:r>
          </w:p>
        </w:tc>
      </w:tr>
      <w:tr w:rsidR="00C66EC8"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C66EC8" w:rsidRPr="00EF6BF6" w:rsidRDefault="00C66EC8" w:rsidP="00C66EC8">
            <w:pPr>
              <w:pStyle w:val="TAC"/>
            </w:pPr>
            <w:r w:rsidRPr="00EF6BF6">
              <w:t>AESE Communication Pattern Config Status</w:t>
            </w:r>
          </w:p>
          <w:p w:rsidR="00C66EC8" w:rsidRPr="00EF6BF6" w:rsidRDefault="00C66EC8" w:rsidP="00C66EC8">
            <w:pPr>
              <w:pStyle w:val="TAC"/>
              <w:rPr>
                <w:lang w:eastAsia="zh-CN"/>
              </w:rPr>
            </w:pPr>
            <w:r w:rsidRPr="00EF6BF6">
              <w:t xml:space="preserve">(see </w:t>
            </w:r>
            <w:r w:rsidRPr="00EF6BF6">
              <w:rPr>
                <w:lang w:val="sv-SE"/>
              </w:rPr>
              <w:t>8</w:t>
            </w:r>
            <w:r w:rsidRPr="00EF6BF6">
              <w:t>.4.</w:t>
            </w:r>
            <w:r w:rsidRPr="00EF6BF6">
              <w:rPr>
                <w:lang w:val="sv-SE"/>
              </w:rPr>
              <w:t>32</w:t>
            </w:r>
            <w:r w:rsidRPr="00EF6BF6">
              <w:t>)</w:t>
            </w:r>
          </w:p>
        </w:tc>
        <w:tc>
          <w:tcPr>
            <w:tcW w:w="2257" w:type="dxa"/>
            <w:tcBorders>
              <w:top w:val="single" w:sz="6" w:space="0" w:color="auto"/>
              <w:left w:val="single" w:sz="6" w:space="0" w:color="auto"/>
              <w:bottom w:val="single" w:sz="6" w:space="0" w:color="auto"/>
              <w:right w:val="single" w:sz="6" w:space="0" w:color="auto"/>
            </w:tcBorders>
          </w:tcPr>
          <w:p w:rsidR="00C66EC8" w:rsidRPr="00EF6BF6" w:rsidRDefault="00C66EC8" w:rsidP="00C66EC8">
            <w:pPr>
              <w:pStyle w:val="TAC"/>
              <w:rPr>
                <w:lang w:eastAsia="zh-CN"/>
              </w:rPr>
            </w:pPr>
            <w:r w:rsidRPr="00EF6BF6">
              <w:t>AESE-Communication-Pattern-Config-Status</w:t>
            </w:r>
          </w:p>
        </w:tc>
        <w:tc>
          <w:tcPr>
            <w:tcW w:w="0" w:type="auto"/>
            <w:tcBorders>
              <w:top w:val="single" w:sz="6" w:space="0" w:color="auto"/>
              <w:left w:val="single" w:sz="6" w:space="0" w:color="auto"/>
              <w:bottom w:val="single" w:sz="6" w:space="0" w:color="auto"/>
              <w:right w:val="single" w:sz="6" w:space="0" w:color="auto"/>
            </w:tcBorders>
          </w:tcPr>
          <w:p w:rsidR="00C66EC8" w:rsidRPr="00EF6BF6" w:rsidRDefault="00C66EC8" w:rsidP="00C66EC8">
            <w:pPr>
              <w:pStyle w:val="TAC"/>
              <w:rPr>
                <w:lang w:eastAsia="zh-CN"/>
              </w:rPr>
            </w:pPr>
            <w:r w:rsidRPr="00EF6BF6">
              <w:t>O</w:t>
            </w:r>
          </w:p>
        </w:tc>
        <w:tc>
          <w:tcPr>
            <w:tcW w:w="0" w:type="auto"/>
            <w:tcBorders>
              <w:top w:val="single" w:sz="6" w:space="0" w:color="auto"/>
              <w:left w:val="single" w:sz="6" w:space="0" w:color="auto"/>
              <w:bottom w:val="single" w:sz="6" w:space="0" w:color="auto"/>
              <w:right w:val="single" w:sz="12" w:space="0" w:color="auto"/>
            </w:tcBorders>
          </w:tcPr>
          <w:p w:rsidR="00C66EC8" w:rsidRPr="00EF6BF6" w:rsidRDefault="00C66EC8" w:rsidP="00C66EC8">
            <w:pPr>
              <w:pStyle w:val="TH"/>
              <w:jc w:val="left"/>
              <w:rPr>
                <w:b w:val="0"/>
                <w:sz w:val="18"/>
                <w:lang w:eastAsia="zh-CN"/>
              </w:rPr>
            </w:pPr>
            <w:r w:rsidRPr="00EF6BF6">
              <w:rPr>
                <w:b w:val="0"/>
                <w:sz w:val="18"/>
              </w:rPr>
              <w:t>If present, this Information Element shall contain the details of Communication Pattern-Config-Status (s). Multiples instances covering different communication patterns configuration statuses may be present.</w:t>
            </w:r>
          </w:p>
        </w:tc>
      </w:tr>
      <w:tr w:rsidR="00501337"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501337" w:rsidRPr="00EF6BF6" w:rsidRDefault="00501337" w:rsidP="00D86C0D">
            <w:pPr>
              <w:pStyle w:val="TAC"/>
              <w:rPr>
                <w:lang w:val="en-US"/>
              </w:rPr>
            </w:pPr>
            <w:r w:rsidRPr="00EF6BF6">
              <w:rPr>
                <w:lang w:val="en-US"/>
              </w:rPr>
              <w:t>Monitoring Event-Config Status</w:t>
            </w:r>
          </w:p>
          <w:p w:rsidR="00501337" w:rsidRPr="00EF6BF6" w:rsidRDefault="00501337" w:rsidP="00D86C0D">
            <w:pPr>
              <w:pStyle w:val="TAC"/>
              <w:rPr>
                <w:lang w:eastAsia="zh-CN"/>
              </w:rPr>
            </w:pPr>
            <w:r w:rsidRPr="00EF6BF6">
              <w:rPr>
                <w:lang w:eastAsia="zh-CN"/>
              </w:rPr>
              <w:t>(see 8.4.24)</w:t>
            </w:r>
          </w:p>
        </w:tc>
        <w:tc>
          <w:tcPr>
            <w:tcW w:w="2257" w:type="dxa"/>
            <w:tcBorders>
              <w:top w:val="single" w:sz="6" w:space="0" w:color="auto"/>
              <w:left w:val="single" w:sz="6" w:space="0" w:color="auto"/>
              <w:bottom w:val="single" w:sz="6" w:space="0" w:color="auto"/>
              <w:right w:val="single" w:sz="6" w:space="0" w:color="auto"/>
            </w:tcBorders>
          </w:tcPr>
          <w:p w:rsidR="00501337" w:rsidRPr="00EF6BF6" w:rsidRDefault="00501337" w:rsidP="00D86C0D">
            <w:pPr>
              <w:pStyle w:val="TAC"/>
            </w:pPr>
            <w:r w:rsidRPr="00EF6BF6">
              <w:t>Monitoring-Event-Config-Status</w:t>
            </w:r>
          </w:p>
        </w:tc>
        <w:tc>
          <w:tcPr>
            <w:tcW w:w="0" w:type="auto"/>
            <w:tcBorders>
              <w:top w:val="single" w:sz="6" w:space="0" w:color="auto"/>
              <w:left w:val="single" w:sz="6" w:space="0" w:color="auto"/>
              <w:bottom w:val="single" w:sz="6" w:space="0" w:color="auto"/>
              <w:right w:val="single" w:sz="6" w:space="0" w:color="auto"/>
            </w:tcBorders>
          </w:tcPr>
          <w:p w:rsidR="00501337" w:rsidRPr="00EF6BF6" w:rsidRDefault="00501337" w:rsidP="00D86C0D">
            <w:pPr>
              <w:pStyle w:val="TH"/>
              <w:jc w:val="left"/>
              <w:rPr>
                <w:b w:val="0"/>
                <w:sz w:val="18"/>
                <w:lang w:eastAsia="zh-CN"/>
              </w:rPr>
            </w:pPr>
            <w:r w:rsidRPr="00EF6BF6">
              <w:rPr>
                <w:b w:val="0"/>
                <w:sz w:val="18"/>
                <w:lang w:eastAsia="zh-CN"/>
              </w:rPr>
              <w:t>O</w:t>
            </w:r>
          </w:p>
        </w:tc>
        <w:tc>
          <w:tcPr>
            <w:tcW w:w="0" w:type="auto"/>
            <w:tcBorders>
              <w:top w:val="single" w:sz="6" w:space="0" w:color="auto"/>
              <w:left w:val="single" w:sz="6" w:space="0" w:color="auto"/>
              <w:bottom w:val="single" w:sz="6" w:space="0" w:color="auto"/>
              <w:right w:val="single" w:sz="12" w:space="0" w:color="auto"/>
            </w:tcBorders>
          </w:tcPr>
          <w:p w:rsidR="00501337" w:rsidRPr="00EF6BF6" w:rsidRDefault="00501337" w:rsidP="00D86C0D">
            <w:pPr>
              <w:pStyle w:val="TAL"/>
              <w:rPr>
                <w:b/>
                <w:lang w:eastAsia="zh-CN"/>
              </w:rPr>
            </w:pPr>
            <w:r w:rsidRPr="00EF6BF6">
              <w:rPr>
                <w:lang w:eastAsia="zh-CN"/>
              </w:rPr>
              <w:t xml:space="preserve">If present, this information element shall contain </w:t>
            </w:r>
            <w:r w:rsidRPr="00EF6BF6">
              <w:rPr>
                <w:lang w:val="de-DE" w:eastAsia="zh-CN"/>
              </w:rPr>
              <w:t xml:space="preserve">the result of an individual </w:t>
            </w:r>
            <w:r w:rsidRPr="00EF6BF6">
              <w:rPr>
                <w:lang w:eastAsia="zh-CN"/>
              </w:rPr>
              <w:t>Monitoring event</w:t>
            </w:r>
            <w:r w:rsidRPr="00EF6BF6">
              <w:rPr>
                <w:lang w:val="de-DE" w:eastAsia="zh-CN"/>
              </w:rPr>
              <w:t xml:space="preserve"> request identified by its SCEF reference ID.</w:t>
            </w:r>
          </w:p>
        </w:tc>
      </w:tr>
      <w:tr w:rsidR="0064563A"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64563A" w:rsidRPr="00EF6BF6" w:rsidRDefault="0064563A" w:rsidP="0064563A">
            <w:pPr>
              <w:pStyle w:val="TAC"/>
            </w:pPr>
            <w:r w:rsidRPr="00EF6BF6">
              <w:t xml:space="preserve">Supported Services </w:t>
            </w:r>
          </w:p>
          <w:p w:rsidR="0064563A" w:rsidRPr="00EF6BF6" w:rsidRDefault="0064563A" w:rsidP="0064563A">
            <w:pPr>
              <w:pStyle w:val="TAC"/>
              <w:rPr>
                <w:lang w:eastAsia="zh-CN"/>
              </w:rPr>
            </w:pPr>
            <w:r w:rsidRPr="00EF6BF6">
              <w:t>(see 8.4.40)</w:t>
            </w:r>
          </w:p>
        </w:tc>
        <w:tc>
          <w:tcPr>
            <w:tcW w:w="2257" w:type="dxa"/>
            <w:tcBorders>
              <w:top w:val="single" w:sz="6" w:space="0" w:color="auto"/>
              <w:left w:val="single" w:sz="6" w:space="0" w:color="auto"/>
              <w:bottom w:val="single" w:sz="6" w:space="0" w:color="auto"/>
              <w:right w:val="single" w:sz="6" w:space="0" w:color="auto"/>
            </w:tcBorders>
          </w:tcPr>
          <w:p w:rsidR="0064563A" w:rsidRPr="00EF6BF6" w:rsidRDefault="0064563A" w:rsidP="0064563A">
            <w:pPr>
              <w:pStyle w:val="TAC"/>
              <w:rPr>
                <w:lang w:eastAsia="zh-CN"/>
              </w:rPr>
            </w:pPr>
            <w:r w:rsidRPr="00EF6BF6">
              <w:t>Supported-Services</w:t>
            </w:r>
          </w:p>
        </w:tc>
        <w:tc>
          <w:tcPr>
            <w:tcW w:w="0" w:type="auto"/>
            <w:tcBorders>
              <w:top w:val="single" w:sz="6" w:space="0" w:color="auto"/>
              <w:left w:val="single" w:sz="6" w:space="0" w:color="auto"/>
              <w:bottom w:val="single" w:sz="6" w:space="0" w:color="auto"/>
              <w:right w:val="single" w:sz="6" w:space="0" w:color="auto"/>
            </w:tcBorders>
          </w:tcPr>
          <w:p w:rsidR="0064563A" w:rsidRPr="00EF6BF6" w:rsidRDefault="0064563A" w:rsidP="0064563A">
            <w:pPr>
              <w:pStyle w:val="TAC"/>
              <w:rPr>
                <w:lang w:eastAsia="zh-CN"/>
              </w:rPr>
            </w:pPr>
            <w:r w:rsidRPr="00EF6BF6">
              <w:t>O</w:t>
            </w:r>
          </w:p>
        </w:tc>
        <w:tc>
          <w:tcPr>
            <w:tcW w:w="0" w:type="auto"/>
            <w:tcBorders>
              <w:top w:val="single" w:sz="6" w:space="0" w:color="auto"/>
              <w:left w:val="single" w:sz="6" w:space="0" w:color="auto"/>
              <w:bottom w:val="single" w:sz="6" w:space="0" w:color="auto"/>
              <w:right w:val="single" w:sz="12" w:space="0" w:color="auto"/>
            </w:tcBorders>
          </w:tcPr>
          <w:p w:rsidR="0064563A" w:rsidRPr="00EF6BF6" w:rsidRDefault="0064563A" w:rsidP="0064563A">
            <w:pPr>
              <w:pStyle w:val="TH"/>
              <w:jc w:val="left"/>
              <w:rPr>
                <w:b w:val="0"/>
                <w:sz w:val="18"/>
                <w:lang w:eastAsia="zh-CN"/>
              </w:rPr>
            </w:pPr>
            <w:r w:rsidRPr="00EF6BF6">
              <w:rPr>
                <w:b w:val="0"/>
                <w:sz w:val="18"/>
              </w:rPr>
              <w:t>If present, this Information Element shall contain AVPs indicating details of the services supported by the HSS.</w:t>
            </w:r>
          </w:p>
        </w:tc>
      </w:tr>
      <w:tr w:rsidR="000965AD"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0965AD" w:rsidRPr="00EF6BF6" w:rsidRDefault="000965AD" w:rsidP="00EA2B8E">
            <w:pPr>
              <w:pStyle w:val="TAC"/>
            </w:pPr>
            <w:r w:rsidRPr="00EF6BF6">
              <w:t>S6t-HSS Cause</w:t>
            </w:r>
          </w:p>
          <w:p w:rsidR="000965AD" w:rsidRPr="00EF6BF6" w:rsidRDefault="000965AD" w:rsidP="00EA2B8E">
            <w:pPr>
              <w:pStyle w:val="TAC"/>
            </w:pPr>
            <w:r w:rsidRPr="00EF6BF6">
              <w:t>(see 8.4</w:t>
            </w:r>
            <w:r w:rsidR="00215125" w:rsidRPr="00EF6BF6">
              <w:t>.50</w:t>
            </w:r>
            <w:r w:rsidRPr="00EF6BF6">
              <w:t>)</w:t>
            </w:r>
          </w:p>
        </w:tc>
        <w:tc>
          <w:tcPr>
            <w:tcW w:w="2257" w:type="dxa"/>
            <w:tcBorders>
              <w:top w:val="single" w:sz="6" w:space="0" w:color="auto"/>
              <w:left w:val="single" w:sz="6" w:space="0" w:color="auto"/>
              <w:bottom w:val="single" w:sz="6" w:space="0" w:color="auto"/>
              <w:right w:val="single" w:sz="6" w:space="0" w:color="auto"/>
            </w:tcBorders>
          </w:tcPr>
          <w:p w:rsidR="000965AD" w:rsidRPr="00EF6BF6" w:rsidRDefault="000965AD" w:rsidP="00EA2B8E">
            <w:pPr>
              <w:pStyle w:val="TAC"/>
            </w:pPr>
            <w:r w:rsidRPr="00EF6BF6">
              <w:t>S6t-HSS-Cause</w:t>
            </w:r>
          </w:p>
        </w:tc>
        <w:tc>
          <w:tcPr>
            <w:tcW w:w="0" w:type="auto"/>
            <w:tcBorders>
              <w:top w:val="single" w:sz="6" w:space="0" w:color="auto"/>
              <w:left w:val="single" w:sz="6" w:space="0" w:color="auto"/>
              <w:bottom w:val="single" w:sz="6" w:space="0" w:color="auto"/>
              <w:right w:val="single" w:sz="6" w:space="0" w:color="auto"/>
            </w:tcBorders>
          </w:tcPr>
          <w:p w:rsidR="000965AD" w:rsidRPr="00EF6BF6" w:rsidRDefault="000965AD" w:rsidP="00EA2B8E">
            <w:pPr>
              <w:pStyle w:val="TAC"/>
            </w:pPr>
            <w:r w:rsidRPr="00EF6BF6">
              <w:t>C</w:t>
            </w:r>
          </w:p>
        </w:tc>
        <w:tc>
          <w:tcPr>
            <w:tcW w:w="0" w:type="auto"/>
            <w:tcBorders>
              <w:top w:val="single" w:sz="6" w:space="0" w:color="auto"/>
              <w:left w:val="single" w:sz="6" w:space="0" w:color="auto"/>
              <w:bottom w:val="single" w:sz="6" w:space="0" w:color="auto"/>
              <w:right w:val="single" w:sz="12" w:space="0" w:color="auto"/>
            </w:tcBorders>
          </w:tcPr>
          <w:p w:rsidR="000965AD" w:rsidRPr="00EF6BF6" w:rsidRDefault="000965AD" w:rsidP="00EA2B8E">
            <w:pPr>
              <w:pStyle w:val="TH"/>
              <w:jc w:val="left"/>
              <w:rPr>
                <w:b w:val="0"/>
                <w:sz w:val="18"/>
              </w:rPr>
            </w:pPr>
            <w:r w:rsidRPr="00EF6BF6">
              <w:rPr>
                <w:b w:val="0"/>
                <w:sz w:val="18"/>
              </w:rPr>
              <w:t>This information element shall contain an indication of Absent Subscriber. It shall be present if the user is not registered in any serving node.</w:t>
            </w:r>
          </w:p>
        </w:tc>
      </w:tr>
      <w:tr w:rsidR="00DA0283"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DA0283" w:rsidRPr="00EF6BF6" w:rsidRDefault="00DA0283" w:rsidP="00DA0283">
            <w:pPr>
              <w:pStyle w:val="TAC"/>
            </w:pPr>
            <w:r w:rsidRPr="00EF6BF6">
              <w:t>Enhanced Coverage Restriction Data</w:t>
            </w:r>
          </w:p>
          <w:p w:rsidR="00DA0283" w:rsidRPr="00EF6BF6" w:rsidRDefault="00DA0283" w:rsidP="00DA0283">
            <w:pPr>
              <w:pStyle w:val="TAC"/>
            </w:pPr>
            <w:r w:rsidRPr="00EF6BF6">
              <w:t>(see 8.4.52)</w:t>
            </w:r>
          </w:p>
        </w:tc>
        <w:tc>
          <w:tcPr>
            <w:tcW w:w="2257" w:type="dxa"/>
            <w:tcBorders>
              <w:top w:val="single" w:sz="6" w:space="0" w:color="auto"/>
              <w:left w:val="single" w:sz="6" w:space="0" w:color="auto"/>
              <w:bottom w:val="single" w:sz="6" w:space="0" w:color="auto"/>
              <w:right w:val="single" w:sz="6" w:space="0" w:color="auto"/>
            </w:tcBorders>
          </w:tcPr>
          <w:p w:rsidR="00DA0283" w:rsidRPr="00EF6BF6" w:rsidRDefault="00DA0283" w:rsidP="00DA0283">
            <w:pPr>
              <w:pStyle w:val="TAC"/>
            </w:pPr>
            <w:r w:rsidRPr="00EF6BF6">
              <w:t>Enhanced-Coverage-Restriction-Data</w:t>
            </w:r>
          </w:p>
        </w:tc>
        <w:tc>
          <w:tcPr>
            <w:tcW w:w="0" w:type="auto"/>
            <w:tcBorders>
              <w:top w:val="single" w:sz="6" w:space="0" w:color="auto"/>
              <w:left w:val="single" w:sz="6" w:space="0" w:color="auto"/>
              <w:bottom w:val="single" w:sz="6" w:space="0" w:color="auto"/>
              <w:right w:val="single" w:sz="6" w:space="0" w:color="auto"/>
            </w:tcBorders>
          </w:tcPr>
          <w:p w:rsidR="00DA0283" w:rsidRPr="00EF6BF6" w:rsidRDefault="00DA0283" w:rsidP="00DA0283">
            <w:pPr>
              <w:pStyle w:val="TAC"/>
            </w:pPr>
            <w:r w:rsidRPr="00EF6BF6">
              <w:t>C</w:t>
            </w:r>
          </w:p>
        </w:tc>
        <w:tc>
          <w:tcPr>
            <w:tcW w:w="0" w:type="auto"/>
            <w:tcBorders>
              <w:top w:val="single" w:sz="6" w:space="0" w:color="auto"/>
              <w:left w:val="single" w:sz="6" w:space="0" w:color="auto"/>
              <w:bottom w:val="single" w:sz="6" w:space="0" w:color="auto"/>
              <w:right w:val="single" w:sz="12" w:space="0" w:color="auto"/>
            </w:tcBorders>
          </w:tcPr>
          <w:p w:rsidR="00DA0283" w:rsidRPr="00EF6BF6" w:rsidRDefault="00DA0283" w:rsidP="00DA0283">
            <w:pPr>
              <w:pStyle w:val="TH"/>
              <w:jc w:val="left"/>
              <w:rPr>
                <w:b w:val="0"/>
                <w:sz w:val="18"/>
              </w:rPr>
            </w:pPr>
            <w:r w:rsidRPr="00EF6BF6">
              <w:rPr>
                <w:b w:val="0"/>
                <w:sz w:val="18"/>
              </w:rPr>
              <w:t>This information element shall contain the result of a status query for Enhanced Coverage restriction control. It shall be present if the request contained a CIR-Flag AVP with the bit for Enhanced-Coverage-Query set.</w:t>
            </w:r>
          </w:p>
        </w:tc>
      </w:tr>
      <w:tr w:rsidR="00065857" w:rsidRPr="00EF6BF6" w:rsidTr="0069605E">
        <w:trPr>
          <w:cantSplit/>
          <w:trHeight w:val="401"/>
        </w:trPr>
        <w:tc>
          <w:tcPr>
            <w:tcW w:w="1950" w:type="dxa"/>
            <w:tcBorders>
              <w:top w:val="single" w:sz="6" w:space="0" w:color="auto"/>
              <w:left w:val="single" w:sz="12" w:space="0" w:color="auto"/>
              <w:bottom w:val="single" w:sz="6" w:space="0" w:color="auto"/>
              <w:right w:val="single" w:sz="6" w:space="0" w:color="auto"/>
            </w:tcBorders>
          </w:tcPr>
          <w:p w:rsidR="00065857" w:rsidRPr="00EF6BF6" w:rsidRDefault="00065857" w:rsidP="00065857">
            <w:pPr>
              <w:pStyle w:val="TAC"/>
            </w:pPr>
            <w:r w:rsidRPr="00EF6BF6">
              <w:rPr>
                <w:lang w:val="en-US"/>
              </w:rPr>
              <w:t>CIA-Flags</w:t>
            </w:r>
            <w:r w:rsidRPr="00EF6BF6">
              <w:t xml:space="preserve"> </w:t>
            </w:r>
          </w:p>
          <w:p w:rsidR="00065857" w:rsidRPr="00EF6BF6" w:rsidRDefault="00065857" w:rsidP="00065857">
            <w:pPr>
              <w:pStyle w:val="TAC"/>
            </w:pPr>
            <w:r w:rsidRPr="00EF6BF6">
              <w:t>(see 8.4.60)</w:t>
            </w:r>
          </w:p>
        </w:tc>
        <w:tc>
          <w:tcPr>
            <w:tcW w:w="2257" w:type="dxa"/>
            <w:tcBorders>
              <w:top w:val="single" w:sz="6" w:space="0" w:color="auto"/>
              <w:left w:val="single" w:sz="6" w:space="0" w:color="auto"/>
              <w:bottom w:val="single" w:sz="6" w:space="0" w:color="auto"/>
              <w:right w:val="single" w:sz="6" w:space="0" w:color="auto"/>
            </w:tcBorders>
          </w:tcPr>
          <w:p w:rsidR="00065857" w:rsidRPr="00EF6BF6" w:rsidRDefault="00065857" w:rsidP="00065857">
            <w:pPr>
              <w:pStyle w:val="TAC"/>
            </w:pPr>
            <w:r w:rsidRPr="00EF6BF6">
              <w:rPr>
                <w:lang w:val="en-US"/>
              </w:rPr>
              <w:t>CIA-Flags</w:t>
            </w:r>
            <w:r w:rsidRPr="00EF6BF6">
              <w:t xml:space="preserve"> </w:t>
            </w:r>
          </w:p>
        </w:tc>
        <w:tc>
          <w:tcPr>
            <w:tcW w:w="0" w:type="auto"/>
            <w:tcBorders>
              <w:top w:val="single" w:sz="6" w:space="0" w:color="auto"/>
              <w:left w:val="single" w:sz="6" w:space="0" w:color="auto"/>
              <w:bottom w:val="single" w:sz="6" w:space="0" w:color="auto"/>
              <w:right w:val="single" w:sz="6" w:space="0" w:color="auto"/>
            </w:tcBorders>
          </w:tcPr>
          <w:p w:rsidR="00065857" w:rsidRPr="00EF6BF6" w:rsidRDefault="00065857" w:rsidP="00065857">
            <w:pPr>
              <w:pStyle w:val="TAC"/>
            </w:pPr>
            <w:r w:rsidRPr="00EF6BF6">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065857" w:rsidRPr="00EF6BF6" w:rsidRDefault="00065857" w:rsidP="00065857">
            <w:pPr>
              <w:pStyle w:val="TH"/>
              <w:jc w:val="left"/>
              <w:rPr>
                <w:b w:val="0"/>
                <w:sz w:val="18"/>
              </w:rPr>
            </w:pPr>
            <w:r w:rsidRPr="00EF6BF6">
              <w:rPr>
                <w:b w:val="0"/>
                <w:sz w:val="18"/>
              </w:rPr>
              <w:t>If present, this Information Element shall contain a bit mask. See 8.4.60 for the meaning of the bits.</w:t>
            </w:r>
          </w:p>
        </w:tc>
      </w:tr>
    </w:tbl>
    <w:p w:rsidR="00D24B94" w:rsidRPr="00EF6BF6" w:rsidRDefault="00D24B94" w:rsidP="007422D5">
      <w:pPr>
        <w:rPr>
          <w:lang w:val="de-DE"/>
        </w:rPr>
      </w:pPr>
    </w:p>
    <w:p w:rsidR="00D24B94" w:rsidRPr="00EF6BF6" w:rsidRDefault="00D24B94" w:rsidP="00D24B94">
      <w:pPr>
        <w:pStyle w:val="Heading4"/>
      </w:pPr>
      <w:bookmarkStart w:id="72" w:name="_Toc533202782"/>
      <w:r w:rsidRPr="00EF6BF6">
        <w:rPr>
          <w:lang w:val="sv-SE"/>
        </w:rPr>
        <w:t>7.2</w:t>
      </w:r>
      <w:r w:rsidRPr="00EF6BF6">
        <w:t>.1.2</w:t>
      </w:r>
      <w:r w:rsidRPr="00EF6BF6">
        <w:tab/>
        <w:t>Detailed Behaviour of the HSS</w:t>
      </w:r>
      <w:bookmarkEnd w:id="72"/>
    </w:p>
    <w:p w:rsidR="007D01FC" w:rsidRPr="00EF6BF6" w:rsidRDefault="007D01FC" w:rsidP="007D01FC">
      <w:r w:rsidRPr="00EF6BF6">
        <w:t>When the Configuration Information Request</w:t>
      </w:r>
      <w:r w:rsidRPr="00EF6BF6" w:rsidDel="00F4290D">
        <w:t xml:space="preserve"> </w:t>
      </w:r>
      <w:r w:rsidRPr="00EF6BF6">
        <w:t>is received from the SCEF, the HSS shall, in the following order:</w:t>
      </w:r>
    </w:p>
    <w:p w:rsidR="007D01FC" w:rsidRPr="00EF6BF6" w:rsidRDefault="007D01FC" w:rsidP="007D01FC">
      <w:pPr>
        <w:pStyle w:val="B1"/>
      </w:pPr>
      <w:r w:rsidRPr="00EF6BF6">
        <w:t>1.</w:t>
      </w:r>
      <w:r w:rsidRPr="00EF6BF6">
        <w:tab/>
        <w:t>Check that the User Identity for whom data is asked exists in HSS. If not, Experimental-Result shall be set to DIAMETER_ERROR_USER_UNKNOWN in the Configuration Information Answer.</w:t>
      </w:r>
    </w:p>
    <w:p w:rsidR="007D01FC" w:rsidRPr="00EF6BF6" w:rsidRDefault="007D01FC" w:rsidP="007D01FC">
      <w:pPr>
        <w:pStyle w:val="B1"/>
        <w:rPr>
          <w:lang w:val="de-DE"/>
        </w:rPr>
      </w:pPr>
      <w:r w:rsidRPr="00EF6BF6">
        <w:lastRenderedPageBreak/>
        <w:t>2.</w:t>
      </w:r>
      <w:r w:rsidRPr="00EF6BF6">
        <w:tab/>
        <w:t>Check whether the requesting SCEF is authorized to request the specified service</w:t>
      </w:r>
      <w:r w:rsidRPr="00EF6BF6">
        <w:rPr>
          <w:lang w:val="de-DE"/>
        </w:rPr>
        <w:t xml:space="preserve"> (e.g. presence of </w:t>
      </w:r>
      <w:r w:rsidRPr="00EF6BF6">
        <w:t>Monitoring Event Configuration AVP indicates the service</w:t>
      </w:r>
      <w:r w:rsidRPr="00EF6BF6">
        <w:rPr>
          <w:lang w:val="de-DE"/>
        </w:rPr>
        <w:t>)</w:t>
      </w:r>
      <w:r w:rsidRPr="00EF6BF6">
        <w:t xml:space="preserve">. If not, Experimental-Result shall be set to DIAMETER_ERROR_UNAUTHORIZED_REQUESTING_ENTITY (5510) in the </w:t>
      </w:r>
      <w:r w:rsidRPr="00EF6BF6">
        <w:rPr>
          <w:lang w:val="fr-FR"/>
        </w:rPr>
        <w:t>Configuration Information Answer</w:t>
      </w:r>
      <w:r w:rsidRPr="00EF6BF6">
        <w:t>.</w:t>
      </w:r>
    </w:p>
    <w:p w:rsidR="007D01FC" w:rsidRPr="00EF6BF6" w:rsidRDefault="007D01FC" w:rsidP="007D01FC">
      <w:pPr>
        <w:pStyle w:val="B1"/>
      </w:pPr>
      <w:r w:rsidRPr="00EF6BF6">
        <w:t>3.</w:t>
      </w:r>
      <w:r w:rsidRPr="00EF6BF6">
        <w:tab/>
      </w:r>
      <w:r w:rsidR="00065857" w:rsidRPr="00EF6BF6">
        <w:t>Check that the requested service (e.g. Monitoring Event Configuration AVP) is authorized</w:t>
      </w:r>
      <w:r w:rsidR="00065857" w:rsidRPr="00EF6BF6">
        <w:rPr>
          <w:lang w:val="de-DE"/>
        </w:rPr>
        <w:t xml:space="preserve"> for the UE or the group of UEs</w:t>
      </w:r>
      <w:r w:rsidRPr="00EF6BF6">
        <w:rPr>
          <w:lang w:val="de-DE"/>
        </w:rPr>
        <w:t>.</w:t>
      </w:r>
      <w:r w:rsidRPr="00EF6BF6">
        <w:t xml:space="preserve"> If not, Experimental-Result shall be set to DIAMETER_ERROR_UNAUTHORIZED_SERVICE (5511) in the</w:t>
      </w:r>
      <w:r w:rsidRPr="00EF6BF6">
        <w:rPr>
          <w:lang w:val="de-DE"/>
        </w:rPr>
        <w:t xml:space="preserve"> </w:t>
      </w:r>
      <w:r w:rsidRPr="00EF6BF6">
        <w:t>Configuration Information Answer.</w:t>
      </w:r>
    </w:p>
    <w:p w:rsidR="00D0677F" w:rsidRPr="00EF6BF6" w:rsidRDefault="00D0677F" w:rsidP="007D01FC">
      <w:pPr>
        <w:pStyle w:val="B1"/>
        <w:rPr>
          <w:lang w:val="de-DE"/>
        </w:rPr>
      </w:pPr>
      <w:r w:rsidRPr="00EF6BF6">
        <w:t>4.</w:t>
      </w:r>
      <w:r w:rsidRPr="00EF6BF6">
        <w:tab/>
        <w:t>Check whether the limits on number of monitoring events that can be requested per monitoring type and SCEF-ID is reached. If so, Result-Code shall be set to DIAMETER_RESOURCES_EXCEEDED (5006).</w:t>
      </w:r>
    </w:p>
    <w:p w:rsidR="00065857" w:rsidRPr="00EF6BF6" w:rsidRDefault="00065857" w:rsidP="00065857">
      <w:pPr>
        <w:pStyle w:val="B1"/>
        <w:rPr>
          <w:lang w:val="de-DE"/>
        </w:rPr>
      </w:pPr>
      <w:r w:rsidRPr="00EF6BF6">
        <w:t>5.</w:t>
      </w:r>
      <w:r w:rsidRPr="00EF6BF6">
        <w:tab/>
        <w:t xml:space="preserve">When the request is for a group, i.e. because the External-Identifier AVP of the User-Identifier AVP contain an External Group Identifier, the HSS applies the Monitoring-Event-Configurtion AVP to each UE of the Group and includes the CIA-Flags AVP with the Group-Configuration-In-Progress bit set in the </w:t>
      </w:r>
      <w:r w:rsidRPr="00EF6BF6">
        <w:rPr>
          <w:lang w:val="en-US"/>
        </w:rPr>
        <w:t>Configuration</w:t>
      </w:r>
      <w:r w:rsidRPr="00EF6BF6">
        <w:t xml:space="preserve"> Information Answer. The Result-Code shall be set to DIAMETER_SUCCESS.</w:t>
      </w:r>
    </w:p>
    <w:p w:rsidR="007D01FC" w:rsidRPr="00EF6BF6" w:rsidRDefault="00065857" w:rsidP="007D01FC">
      <w:pPr>
        <w:pStyle w:val="B1"/>
        <w:rPr>
          <w:lang w:val="de-DE"/>
        </w:rPr>
      </w:pPr>
      <w:r w:rsidRPr="00EF6BF6">
        <w:rPr>
          <w:lang w:val="de-DE"/>
        </w:rPr>
        <w:t>6</w:t>
      </w:r>
      <w:r w:rsidR="00D0677F" w:rsidRPr="00EF6BF6">
        <w:rPr>
          <w:lang w:val="de-DE"/>
        </w:rPr>
        <w:t>.</w:t>
      </w:r>
      <w:r w:rsidR="007D01FC" w:rsidRPr="00EF6BF6">
        <w:rPr>
          <w:lang w:val="de-DE"/>
        </w:rPr>
        <w:tab/>
      </w:r>
      <w:r w:rsidR="007D01FC" w:rsidRPr="00EF6BF6">
        <w:t>If a serving node is reg</w:t>
      </w:r>
      <w:r w:rsidR="007D01FC" w:rsidRPr="00EF6BF6">
        <w:rPr>
          <w:lang w:val="de-DE"/>
        </w:rPr>
        <w:t>i</w:t>
      </w:r>
      <w:r w:rsidR="007D01FC" w:rsidRPr="00EF6BF6">
        <w:t xml:space="preserve">stered and is involved in the reporting of the configured monitoring event, the HSS shall forward the monitoring event </w:t>
      </w:r>
      <w:r w:rsidR="007D01FC" w:rsidRPr="00EF6BF6">
        <w:rPr>
          <w:lang w:val="en-US"/>
        </w:rPr>
        <w:t>configuration</w:t>
      </w:r>
      <w:r w:rsidR="007D01FC" w:rsidRPr="00EF6BF6">
        <w:t xml:space="preserve"> to the serving node and wait for the answer before sending the </w:t>
      </w:r>
      <w:r w:rsidR="007D01FC" w:rsidRPr="00EF6BF6">
        <w:rPr>
          <w:lang w:val="en-US"/>
        </w:rPr>
        <w:t>Configuration</w:t>
      </w:r>
      <w:r w:rsidR="007D01FC" w:rsidRPr="00EF6BF6">
        <w:t xml:space="preserve"> Information Answer to the SCEF</w:t>
      </w:r>
      <w:r w:rsidR="007D01FC" w:rsidRPr="00EF6BF6">
        <w:rPr>
          <w:lang w:val="de-DE"/>
        </w:rPr>
        <w:t>. The monitoring event configuration status from the serving node for each event shall be conveyed by the HSS to the SCEF.</w:t>
      </w:r>
    </w:p>
    <w:p w:rsidR="007D01FC" w:rsidRPr="00EF6BF6" w:rsidRDefault="00065857" w:rsidP="007D01FC">
      <w:pPr>
        <w:pStyle w:val="B1"/>
      </w:pPr>
      <w:r w:rsidRPr="00EF6BF6">
        <w:t>7</w:t>
      </w:r>
      <w:r w:rsidR="007D01FC" w:rsidRPr="00EF6BF6">
        <w:t>.</w:t>
      </w:r>
      <w:r w:rsidR="007D01FC" w:rsidRPr="00EF6BF6">
        <w:tab/>
        <w:t>If the user is not registered in any serving node, the HSS shall answer successfully</w:t>
      </w:r>
      <w:r w:rsidR="007D01FC" w:rsidRPr="00EF6BF6">
        <w:rPr>
          <w:lang w:val="fr-FR"/>
        </w:rPr>
        <w:t xml:space="preserve"> and stores the configuration data related to the service</w:t>
      </w:r>
      <w:r w:rsidR="007D01FC" w:rsidRPr="00EF6BF6">
        <w:t xml:space="preserve">; also, it shall indicate to the SCEF that the user is absent, in the </w:t>
      </w:r>
      <w:r w:rsidR="007D01FC" w:rsidRPr="00EF6BF6">
        <w:rPr>
          <w:lang w:val="fr-FR"/>
        </w:rPr>
        <w:t>Configuration Information Answer</w:t>
      </w:r>
      <w:r w:rsidR="007D01FC" w:rsidRPr="00EF6BF6">
        <w:t xml:space="preserve">, by setting the relevant bit in the </w:t>
      </w:r>
      <w:r w:rsidR="000965AD" w:rsidRPr="00EF6BF6">
        <w:t>S6t-</w:t>
      </w:r>
      <w:r w:rsidR="007D01FC" w:rsidRPr="00EF6BF6">
        <w:t>HSS-Cause IE.</w:t>
      </w:r>
    </w:p>
    <w:p w:rsidR="007D01FC" w:rsidRPr="00EF6BF6" w:rsidRDefault="00065857" w:rsidP="007D01FC">
      <w:pPr>
        <w:pStyle w:val="B1"/>
      </w:pPr>
      <w:r w:rsidRPr="00EF6BF6">
        <w:rPr>
          <w:lang w:val="de-DE"/>
        </w:rPr>
        <w:t>8</w:t>
      </w:r>
      <w:r w:rsidR="007D01FC" w:rsidRPr="00EF6BF6">
        <w:t>.</w:t>
      </w:r>
      <w:r w:rsidR="007D01FC" w:rsidRPr="00EF6BF6">
        <w:tab/>
      </w:r>
      <w:r w:rsidR="007D01FC" w:rsidRPr="00EF6BF6">
        <w:rPr>
          <w:lang w:val="de-DE"/>
        </w:rPr>
        <w:t>For Monitoring i</w:t>
      </w:r>
      <w:r w:rsidR="007D01FC" w:rsidRPr="00EF6BF6">
        <w:t xml:space="preserve">f the data </w:t>
      </w:r>
      <w:r w:rsidR="007D01FC" w:rsidRPr="00EF6BF6">
        <w:rPr>
          <w:lang w:val="fr-FR"/>
        </w:rPr>
        <w:t xml:space="preserve">related to an immediate reporting </w:t>
      </w:r>
      <w:r w:rsidR="007D01FC" w:rsidRPr="00EF6BF6">
        <w:t>is available in the HSS</w:t>
      </w:r>
      <w:r w:rsidR="007D01FC" w:rsidRPr="00EF6BF6">
        <w:rPr>
          <w:lang w:val="de-DE"/>
        </w:rPr>
        <w:t>,</w:t>
      </w:r>
      <w:r w:rsidR="007D01FC" w:rsidRPr="00EF6BF6">
        <w:t xml:space="preserve"> the HSS </w:t>
      </w:r>
      <w:r w:rsidR="007D01FC" w:rsidRPr="00EF6BF6">
        <w:rPr>
          <w:lang w:val="de-DE"/>
        </w:rPr>
        <w:t>(</w:t>
      </w:r>
      <w:r w:rsidR="007D01FC" w:rsidRPr="00EF6BF6">
        <w:rPr>
          <w:lang w:val="fr-FR"/>
        </w:rPr>
        <w:t xml:space="preserve">e.g. as being received from the MME/SGSN in the Insert Subscriber Data answer) </w:t>
      </w:r>
      <w:r w:rsidR="007D01FC" w:rsidRPr="00EF6BF6">
        <w:t xml:space="preserve">shall include this data in the </w:t>
      </w:r>
      <w:r w:rsidR="007D01FC" w:rsidRPr="00EF6BF6">
        <w:rPr>
          <w:lang w:val="fr-FR"/>
        </w:rPr>
        <w:t>Configuration Information Answer</w:t>
      </w:r>
      <w:r w:rsidR="007D01FC" w:rsidRPr="00EF6BF6">
        <w:t xml:space="preserve">. </w:t>
      </w:r>
    </w:p>
    <w:p w:rsidR="00C10E2B" w:rsidRPr="00EF6BF6" w:rsidRDefault="00C10E2B" w:rsidP="00C10E2B">
      <w:pPr>
        <w:rPr>
          <w:rFonts w:eastAsia="Batang"/>
          <w:lang w:val="de-DE"/>
        </w:rPr>
      </w:pPr>
      <w:r w:rsidRPr="00EF6BF6">
        <w:rPr>
          <w:rFonts w:eastAsia="Batang"/>
          <w:lang w:val="de-DE"/>
        </w:rPr>
        <w:t>If the HSS is aware that the UE is registered in an MME and an SGSN and the services supported by the MME and SGSN are different, the HSS shall report the capabililities of the different nodes with Node-Type indication to the SCEF. If the capabilities are the same reported from the MME, the SGSN and the HSS, the HSS shall report the service capabilities without Node-Type to the SCEF. If the Supported-Services of the SGSN and MME were reported differently to the SCEF and the UE is purged in SGSN or MME the HSS shall report the Supported-Service to the SCEF excluding the Supported-Service from the purged node.</w:t>
      </w:r>
    </w:p>
    <w:p w:rsidR="00C10E2B" w:rsidRPr="00EF6BF6" w:rsidRDefault="00C10E2B" w:rsidP="00C10E2B">
      <w:pPr>
        <w:rPr>
          <w:rFonts w:eastAsia="Batang"/>
          <w:lang w:val="en-US"/>
        </w:rPr>
      </w:pPr>
      <w:r w:rsidRPr="00EF6BF6">
        <w:rPr>
          <w:rFonts w:eastAsia="Batang"/>
          <w:lang w:val="de-DE"/>
        </w:rPr>
        <w:t xml:space="preserve">If the HSS receives CIR commad from SCEF and has forwarded it to an MME and an SGSN, the HSS </w:t>
      </w:r>
      <w:r w:rsidRPr="00EF6BF6">
        <w:rPr>
          <w:rFonts w:eastAsia="Batang"/>
        </w:rPr>
        <w:t xml:space="preserve">check if the Result-Codes in </w:t>
      </w:r>
      <w:r w:rsidRPr="00EF6BF6">
        <w:t>Monitoring-Event-Config-Status AVPs</w:t>
      </w:r>
      <w:r w:rsidR="005B281B" w:rsidRPr="00EF6BF6">
        <w:t xml:space="preserve"> </w:t>
      </w:r>
      <w:r w:rsidRPr="00EF6BF6">
        <w:rPr>
          <w:lang w:val="en-US"/>
        </w:rPr>
        <w:t>reported by the MME and the SGSN are different</w:t>
      </w:r>
    </w:p>
    <w:p w:rsidR="00C10E2B" w:rsidRPr="00EF6BF6" w:rsidRDefault="00C10E2B" w:rsidP="00C10E2B">
      <w:pPr>
        <w:pStyle w:val="B1"/>
        <w:rPr>
          <w:rFonts w:eastAsia="Batang"/>
        </w:rPr>
      </w:pPr>
      <w:r w:rsidRPr="00EF6BF6">
        <w:rPr>
          <w:rFonts w:eastAsia="Batang"/>
        </w:rPr>
        <w:t>-</w:t>
      </w:r>
      <w:r w:rsidRPr="00EF6BF6">
        <w:rPr>
          <w:rFonts w:eastAsia="Batang"/>
          <w:lang w:val="sv-SE"/>
        </w:rPr>
        <w:tab/>
        <w:t xml:space="preserve">the HSS includes Service-Report AVPs with Node-Type in the </w:t>
      </w:r>
      <w:r w:rsidRPr="00EF6BF6">
        <w:rPr>
          <w:lang w:val="en-US"/>
        </w:rPr>
        <w:t>Monitoring-Event-Config-Status</w:t>
      </w:r>
      <w:r w:rsidRPr="00EF6BF6" w:rsidDel="00715A34">
        <w:rPr>
          <w:rFonts w:eastAsia="Batang"/>
        </w:rPr>
        <w:t xml:space="preserve"> </w:t>
      </w:r>
      <w:r w:rsidRPr="00EF6BF6">
        <w:rPr>
          <w:rFonts w:eastAsia="Batang"/>
        </w:rPr>
        <w:t>AVP to the SCEF in the CIA command</w:t>
      </w:r>
      <w:r w:rsidRPr="00EF6BF6">
        <w:rPr>
          <w:rFonts w:eastAsia="Batang"/>
          <w:lang w:val="sv-SE"/>
        </w:rPr>
        <w:t>;</w:t>
      </w:r>
    </w:p>
    <w:p w:rsidR="00C10E2B" w:rsidRPr="00EF6BF6" w:rsidRDefault="00C10E2B" w:rsidP="00C10E2B">
      <w:pPr>
        <w:pStyle w:val="B1"/>
      </w:pPr>
      <w:r w:rsidRPr="00EF6BF6">
        <w:rPr>
          <w:rFonts w:eastAsia="Batang"/>
        </w:rPr>
        <w:t>-</w:t>
      </w:r>
      <w:r w:rsidRPr="00EF6BF6">
        <w:rPr>
          <w:rFonts w:eastAsia="Batang"/>
          <w:lang w:val="sv-SE"/>
        </w:rPr>
        <w:tab/>
        <w:t xml:space="preserve">otherwise the HSS includes one Service-Report AVP without Node-Type in the </w:t>
      </w:r>
      <w:r w:rsidRPr="00EF6BF6">
        <w:rPr>
          <w:lang w:val="en-US"/>
        </w:rPr>
        <w:t>Monitoring-Event-Config-Status</w:t>
      </w:r>
      <w:r w:rsidRPr="00EF6BF6" w:rsidDel="00715A34">
        <w:rPr>
          <w:rFonts w:eastAsia="Batang"/>
        </w:rPr>
        <w:t xml:space="preserve"> </w:t>
      </w:r>
      <w:r w:rsidRPr="00EF6BF6">
        <w:rPr>
          <w:rFonts w:eastAsia="Batang"/>
        </w:rPr>
        <w:t>AVP to the SCEF in the CIA command</w:t>
      </w:r>
      <w:r w:rsidRPr="00EF6BF6">
        <w:rPr>
          <w:rFonts w:eastAsia="Batang"/>
          <w:lang w:val="sv-SE"/>
        </w:rPr>
        <w:t>.</w:t>
      </w:r>
    </w:p>
    <w:p w:rsidR="007D01FC" w:rsidRPr="00EF6BF6" w:rsidRDefault="007D01FC" w:rsidP="007D01FC">
      <w:r w:rsidRPr="00EF6BF6">
        <w:t>If there is an error in any of the above steps then the HSS shall stop processing and shall return the error code specified in the respective step.</w:t>
      </w:r>
    </w:p>
    <w:p w:rsidR="007D01FC" w:rsidRPr="00EF6BF6" w:rsidRDefault="007D01FC" w:rsidP="007D01FC">
      <w:r w:rsidRPr="00EF6BF6">
        <w:t>If the configuration data in the CIR command are out of the allowed range, the HSS shall set the Experimental-Result-Code to DIAMETER_ERROR_REQUESTED_RANGE_IS_NOT ALLOWED.</w:t>
      </w:r>
    </w:p>
    <w:p w:rsidR="007D01FC" w:rsidRPr="00EF6BF6" w:rsidRDefault="007D01FC" w:rsidP="007D01FC">
      <w:r w:rsidRPr="00EF6BF6">
        <w:t>If the received SCEF Reference ID for Deletion does not exist, the HSS shall set the Experimental-Result-Code to DIAMETER_ERROR_CONFIGURATION_EVENT_NON_EXISTANT.</w:t>
      </w:r>
    </w:p>
    <w:p w:rsidR="007D01FC" w:rsidRPr="00EF6BF6" w:rsidRDefault="00DD3C6F" w:rsidP="007D01FC">
      <w:r w:rsidRPr="00EF6BF6">
        <w:t xml:space="preserve">If the </w:t>
      </w:r>
      <w:r w:rsidRPr="00EF6BF6">
        <w:rPr>
          <w:noProof/>
        </w:rPr>
        <w:t>SCEF Reference ID</w:t>
      </w:r>
      <w:r w:rsidRPr="00EF6BF6">
        <w:t xml:space="preserve"> exists and the old configuration data could not be replaced by new Configuration event data, the HSS shall set the Experimental-Result-Code to DIAMETER_ERROR_CONFIGURATION_EVENT_STORAGE_NOT_SUCCESSFUL.</w:t>
      </w:r>
    </w:p>
    <w:p w:rsidR="007D01FC" w:rsidRPr="00EF6BF6" w:rsidRDefault="007D01FC" w:rsidP="007D01FC">
      <w:r w:rsidRPr="00EF6BF6">
        <w:t>If the HSS cannot fulfil the received request for reasons not stated in the above steps (e.g. due to a database error), it shall stop processing the request and set Result-Code to DIAMETER_UNABLE_TO_COMPLY.</w:t>
      </w:r>
    </w:p>
    <w:p w:rsidR="007D01FC" w:rsidRPr="00EF6BF6" w:rsidRDefault="007D01FC" w:rsidP="007D01FC">
      <w:pPr>
        <w:rPr>
          <w:lang w:eastAsia="zh-CN"/>
        </w:rPr>
      </w:pPr>
      <w:r w:rsidRPr="00EF6BF6">
        <w:t xml:space="preserve">If the HSS needs to report loss of connectivity it shall include the Monitoring-Type AVP set to "LOSS_OF_CONNECTIVITY" in the </w:t>
      </w:r>
      <w:r w:rsidRPr="00EF6BF6">
        <w:rPr>
          <w:lang w:eastAsia="zh-CN"/>
        </w:rPr>
        <w:t>Monitoring Event Report.</w:t>
      </w:r>
      <w:r w:rsidR="00E03EFE" w:rsidRPr="00EF6BF6">
        <w:rPr>
          <w:lang w:eastAsia="zh-CN"/>
        </w:rPr>
        <w:t xml:space="preserve"> In addition the HSS may also include the Loss-Of-Connectivity-Reason AVP in the Monitoring Event Report.</w:t>
      </w:r>
    </w:p>
    <w:p w:rsidR="0064563A" w:rsidRPr="00EF6BF6" w:rsidRDefault="0064563A" w:rsidP="007D01FC">
      <w:r w:rsidRPr="00EF6BF6">
        <w:rPr>
          <w:lang w:eastAsia="zh-CN"/>
        </w:rPr>
        <w:lastRenderedPageBreak/>
        <w:t xml:space="preserve">If the SCEF indicates the support of Monitoring event feature to the HSS and the HSS supports Monitoring. The HSS shall include the </w:t>
      </w:r>
      <w:r w:rsidRPr="00EF6BF6">
        <w:t>Supported-Services AVP with the Supported-Monitoring-Events AVP in the CIA command.</w:t>
      </w:r>
    </w:p>
    <w:p w:rsidR="00DD3C6F" w:rsidRPr="00EF6BF6" w:rsidRDefault="00DD3C6F" w:rsidP="00DD3C6F">
      <w:r w:rsidRPr="00EF6BF6">
        <w:t xml:space="preserve">If CIR message includes multiple </w:t>
      </w:r>
      <w:r w:rsidRPr="00EF6BF6">
        <w:rPr>
          <w:noProof/>
        </w:rPr>
        <w:t>SCEF Reference ID</w:t>
      </w:r>
      <w:r w:rsidRPr="00EF6BF6">
        <w:t xml:space="preserve"> and for a </w:t>
      </w:r>
      <w:r w:rsidRPr="00EF6BF6">
        <w:rPr>
          <w:noProof/>
        </w:rPr>
        <w:t>SCEF Reference ID</w:t>
      </w:r>
      <w:r w:rsidRPr="00EF6BF6">
        <w:t xml:space="preserve"> Monitoring events cannot be handled, the HSS shall report the failed SCEF-Reference-ID to the SCEF with an appropriate Experimental-Result-Code or Result-Code.</w:t>
      </w:r>
    </w:p>
    <w:p w:rsidR="00DD3C6F" w:rsidRPr="00EF6BF6" w:rsidRDefault="00DD3C6F" w:rsidP="00DD3C6F">
      <w:r w:rsidRPr="00EF6BF6">
        <w:t xml:space="preserve">If a CIR message includes multiple </w:t>
      </w:r>
      <w:r w:rsidRPr="00EF6BF6">
        <w:rPr>
          <w:noProof/>
        </w:rPr>
        <w:t xml:space="preserve">SCEF Reference ID </w:t>
      </w:r>
      <w:r w:rsidRPr="00EF6BF6">
        <w:t xml:space="preserve">and for a </w:t>
      </w:r>
      <w:r w:rsidRPr="00EF6BF6">
        <w:rPr>
          <w:noProof/>
        </w:rPr>
        <w:t>SCEF Reference ID</w:t>
      </w:r>
      <w:r w:rsidRPr="00EF6BF6">
        <w:t xml:space="preserve"> at least one CP parameter set cannot be handled, the HSS shall reply within the AESE-Communication-Pattern-Config-Status the failed </w:t>
      </w:r>
      <w:r w:rsidRPr="00EF6BF6">
        <w:rPr>
          <w:noProof/>
        </w:rPr>
        <w:t>SCEF Reference ID</w:t>
      </w:r>
      <w:r w:rsidRPr="00EF6BF6">
        <w:t xml:space="preserve"> to the SCEF with an appropriate Experimental-Result-Code or Result-Code.</w:t>
      </w:r>
    </w:p>
    <w:p w:rsidR="00DD3C6F" w:rsidRPr="00EF6BF6" w:rsidRDefault="00DD3C6F" w:rsidP="00DD3C6F">
      <w:r w:rsidRPr="00EF6BF6">
        <w:t>If an SCEF Reference ID received in a CIR command match with an SCEF Reference ID stored in the HSS and both SCEF Reference ID are provided by the same SCEF ID, the HSS shall delete the stored CP sets associated with the SCEF reference Id and store the new CP set(s).</w:t>
      </w:r>
    </w:p>
    <w:p w:rsidR="007D01FC" w:rsidRPr="00EF6BF6" w:rsidRDefault="00DD3C6F" w:rsidP="00DD3C6F">
      <w:r w:rsidRPr="00EF6BF6">
        <w:t xml:space="preserve">If CIR message contains combinations of monitoring events and CP parameter set it shall handle each set belonging to an </w:t>
      </w:r>
      <w:r w:rsidRPr="00EF6BF6">
        <w:rPr>
          <w:noProof/>
        </w:rPr>
        <w:t xml:space="preserve">SCEF Reference ID </w:t>
      </w:r>
      <w:r w:rsidRPr="00EF6BF6">
        <w:t>separately and shall send a combined answer to the SCEF.</w:t>
      </w:r>
    </w:p>
    <w:p w:rsidR="007D01FC" w:rsidRPr="00EF6BF6" w:rsidRDefault="007D01FC" w:rsidP="00B6734F">
      <w:pPr>
        <w:rPr>
          <w:lang w:val="de-DE"/>
        </w:rPr>
      </w:pPr>
      <w:r w:rsidRPr="00EF6BF6">
        <w:t xml:space="preserve">If the SCEF-Reference-ID-for-Deletion </w:t>
      </w:r>
      <w:r w:rsidRPr="00EF6BF6">
        <w:rPr>
          <w:lang w:val="de-DE"/>
        </w:rPr>
        <w:t>is present</w:t>
      </w:r>
      <w:r w:rsidRPr="00EF6BF6">
        <w:t xml:space="preserve">, the </w:t>
      </w:r>
      <w:r w:rsidRPr="00EF6BF6">
        <w:rPr>
          <w:lang w:val="de-DE"/>
        </w:rPr>
        <w:t>receiving node</w:t>
      </w:r>
      <w:r w:rsidRPr="00EF6BF6">
        <w:t xml:space="preserve"> shall delete the corresponding monitorin</w:t>
      </w:r>
      <w:r w:rsidRPr="00EF6BF6">
        <w:rPr>
          <w:lang w:val="de-DE"/>
        </w:rPr>
        <w:t>g</w:t>
      </w:r>
      <w:r w:rsidRPr="00EF6BF6">
        <w:t xml:space="preserve"> event configuration, if stored. </w:t>
      </w:r>
    </w:p>
    <w:p w:rsidR="007D01FC" w:rsidRPr="00EF6BF6" w:rsidRDefault="007D01FC" w:rsidP="00B6734F">
      <w:r w:rsidRPr="00EF6BF6">
        <w:t>If the SCEF-Reference-ID is present, the receiving node shall store the configuration event.</w:t>
      </w:r>
    </w:p>
    <w:p w:rsidR="00DA0283" w:rsidRPr="00EF6BF6" w:rsidRDefault="00D86C0D" w:rsidP="00DA0283">
      <w:r w:rsidRPr="00EF6BF6">
        <w:t xml:space="preserve">IF CIR message contains the </w:t>
      </w:r>
      <w:r w:rsidRPr="00EF6BF6">
        <w:rPr>
          <w:lang w:val="en-US"/>
        </w:rPr>
        <w:t>CIR-Flags</w:t>
      </w:r>
      <w:r w:rsidRPr="00EF6BF6">
        <w:t xml:space="preserve"> with delete all monitoring events, the HSS shall delete all Monitoring events configured by the SCEF for the subscriber.</w:t>
      </w:r>
      <w:r w:rsidR="000965AD" w:rsidRPr="00EF6BF6">
        <w:t xml:space="preserve"> This includes forwarding the deletion to involved serving nodes.</w:t>
      </w:r>
      <w:r w:rsidR="00DA0283" w:rsidRPr="00EF6BF6">
        <w:t xml:space="preserve"> </w:t>
      </w:r>
    </w:p>
    <w:p w:rsidR="00DA0283" w:rsidRPr="00EF6BF6" w:rsidRDefault="00DA0283" w:rsidP="00DA0283">
      <w:r w:rsidRPr="00EF6BF6">
        <w:t>If the CIR command contains the CIR-Flags AVP with the bit for Enhanced Coverage Query set, the HSS shall return the current settings of Enhanced Coverage together with the current Serving PLMN-ID (if any) in the CIA command.</w:t>
      </w:r>
    </w:p>
    <w:p w:rsidR="0069605E" w:rsidRPr="00EF6BF6" w:rsidRDefault="00DA0283" w:rsidP="0069605E">
      <w:r w:rsidRPr="00EF6BF6">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r w:rsidR="0069605E" w:rsidRPr="00EF6BF6">
        <w:t xml:space="preserve"> .</w:t>
      </w:r>
    </w:p>
    <w:p w:rsidR="00D86C0D" w:rsidRPr="00EF6BF6" w:rsidRDefault="0069605E" w:rsidP="00DA0283">
      <w:r w:rsidRPr="00EF6BF6">
        <w:rPr>
          <w:rFonts w:hint="eastAsia"/>
          <w:lang w:eastAsia="zh-CN"/>
        </w:rPr>
        <w:t xml:space="preserve">If </w:t>
      </w:r>
      <w:r w:rsidRPr="00EF6BF6">
        <w:rPr>
          <w:lang w:eastAsia="zh-CN"/>
        </w:rPr>
        <w:t>a</w:t>
      </w:r>
      <w:r w:rsidRPr="00EF6BF6">
        <w:rPr>
          <w:rFonts w:hint="eastAsia"/>
          <w:lang w:eastAsia="zh-CN"/>
        </w:rPr>
        <w:t xml:space="preserve"> Monitoring-Event-Report</w:t>
      </w:r>
      <w:r w:rsidRPr="00EF6BF6">
        <w:rPr>
          <w:lang w:eastAsia="zh-CN"/>
        </w:rPr>
        <w:t xml:space="preserve"> is included in a CIA command and the</w:t>
      </w:r>
      <w:r w:rsidRPr="00EF6BF6">
        <w:rPr>
          <w:rFonts w:hint="eastAsia"/>
          <w:lang w:eastAsia="zh-CN"/>
        </w:rPr>
        <w:t xml:space="preserve"> Monitoring-Event-Report</w:t>
      </w:r>
      <w:r w:rsidRPr="00EF6BF6">
        <w:rPr>
          <w:lang w:eastAsia="zh-CN"/>
        </w:rPr>
        <w:t xml:space="preserve"> is related to</w:t>
      </w:r>
      <w:r w:rsidRPr="00EF6BF6">
        <w:rPr>
          <w:rFonts w:hint="eastAsia"/>
          <w:lang w:eastAsia="zh-CN"/>
        </w:rPr>
        <w:t xml:space="preserve"> </w:t>
      </w:r>
      <w:r w:rsidRPr="00EF6BF6">
        <w:rPr>
          <w:lang w:eastAsia="zh-CN"/>
        </w:rPr>
        <w:t xml:space="preserve">a One-time Monitoring event request, the HSS shall delete the related Monitoring event for the UE or the individual group member UE locally after sending the </w:t>
      </w:r>
      <w:r w:rsidRPr="00EF6BF6">
        <w:rPr>
          <w:rFonts w:hint="eastAsia"/>
          <w:lang w:eastAsia="zh-CN"/>
        </w:rPr>
        <w:t>Monitoring-Event-Report</w:t>
      </w:r>
      <w:r w:rsidRPr="00EF6BF6">
        <w:rPr>
          <w:lang w:eastAsia="zh-CN"/>
        </w:rPr>
        <w:t>.</w:t>
      </w:r>
    </w:p>
    <w:p w:rsidR="00D24B94" w:rsidRPr="00EF6BF6" w:rsidRDefault="00D24B94" w:rsidP="00D24B94">
      <w:pPr>
        <w:pStyle w:val="Heading4"/>
      </w:pPr>
      <w:bookmarkStart w:id="73" w:name="_Toc533202783"/>
      <w:r w:rsidRPr="00EF6BF6">
        <w:rPr>
          <w:lang w:val="sv-SE"/>
        </w:rPr>
        <w:t>7.2</w:t>
      </w:r>
      <w:r w:rsidRPr="00EF6BF6">
        <w:t>.1.3</w:t>
      </w:r>
      <w:r w:rsidRPr="00EF6BF6">
        <w:tab/>
        <w:t>Detailed Behaviour of the SCEF</w:t>
      </w:r>
      <w:bookmarkEnd w:id="73"/>
    </w:p>
    <w:p w:rsidR="00D24B94" w:rsidRPr="00EF6BF6" w:rsidRDefault="00D24B94" w:rsidP="00D24B94">
      <w:r w:rsidRPr="00EF6BF6">
        <w:t xml:space="preserve">When the SCEF receives </w:t>
      </w:r>
      <w:r w:rsidRPr="00EF6BF6">
        <w:rPr>
          <w:lang w:eastAsia="zh-CN"/>
        </w:rPr>
        <w:t>Monitoring Event Report</w:t>
      </w:r>
      <w:r w:rsidRPr="00EF6BF6">
        <w:t xml:space="preserve"> AVP from the HSS in CIA command, it shall handle it according to the procedures defined in 3GPP TS 23.682 [2].</w:t>
      </w:r>
    </w:p>
    <w:p w:rsidR="00DD3C6F" w:rsidRPr="00EF6BF6" w:rsidRDefault="00DD3C6F" w:rsidP="00D24B94">
      <w:r w:rsidRPr="00EF6BF6">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rsidR="00C10E2B" w:rsidRPr="00EF6BF6" w:rsidRDefault="0064563A" w:rsidP="00C10E2B">
      <w:r w:rsidRPr="00EF6BF6">
        <w:t xml:space="preserve">If the SCEF receives a Supported-Services AVP it shall only trigger those services which are supported by the HSS </w:t>
      </w:r>
      <w:r w:rsidRPr="00EF6BF6">
        <w:rPr>
          <w:color w:val="000000"/>
        </w:rPr>
        <w:t>and/or the MME/SGSN</w:t>
      </w:r>
      <w:r w:rsidRPr="00EF6BF6">
        <w:t>.</w:t>
      </w:r>
      <w:r w:rsidR="00C10E2B" w:rsidRPr="00EF6BF6">
        <w:t xml:space="preserve"> </w:t>
      </w:r>
    </w:p>
    <w:p w:rsidR="00C10E2B" w:rsidRPr="00EF6BF6" w:rsidRDefault="00C10E2B" w:rsidP="00C10E2B">
      <w:r w:rsidRPr="00EF6BF6">
        <w:t>The SCEF shall store the Supported-Services received from the HSS and modify them, if the HSS reports change of capabililities.</w:t>
      </w:r>
    </w:p>
    <w:p w:rsidR="0064563A" w:rsidRPr="00EF6BF6" w:rsidRDefault="00C10E2B" w:rsidP="00D50F9B">
      <w:pPr>
        <w:pStyle w:val="NO"/>
        <w:rPr>
          <w:noProof/>
        </w:rPr>
      </w:pPr>
      <w:r w:rsidRPr="00EF6BF6">
        <w:rPr>
          <w:noProof/>
        </w:rPr>
        <w:t>NOTE:</w:t>
      </w:r>
      <w:r w:rsidRPr="00EF6BF6">
        <w:rPr>
          <w:noProof/>
        </w:rPr>
        <w:tab/>
        <w:t>It depends on SCEF implementation, if the SCEF triggers only those services which are supported in both nodes when the UE is registered in both the MME and the SGSN.</w:t>
      </w:r>
    </w:p>
    <w:p w:rsidR="00DA0283" w:rsidRPr="00EF6BF6" w:rsidRDefault="00DA0283" w:rsidP="00846A84">
      <w:r w:rsidRPr="00EF6BF6">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rsidR="00DA0283" w:rsidRPr="00EF6BF6" w:rsidRDefault="00DA0283" w:rsidP="00846A84">
      <w:r w:rsidRPr="00EF6BF6">
        <w:t>When the SCEF needs to update the current settings of Enhanced Coverage Restriction, it shall send a CIR command to the HSS with the new values for Enhanced Coverage Restriction within the Enhanced-Coverage-Restriction AVP.</w:t>
      </w:r>
    </w:p>
    <w:p w:rsidR="00DA0283" w:rsidRPr="00EF6BF6" w:rsidRDefault="00DA0283" w:rsidP="00DA0283">
      <w:pPr>
        <w:rPr>
          <w:noProof/>
        </w:rPr>
      </w:pPr>
      <w:r w:rsidRPr="00EF6BF6">
        <w:lastRenderedPageBreak/>
        <w:t>The SCEF shall not query and update the current settings of Enhanced Coverage Restriction by means of a single CIR command.</w:t>
      </w:r>
    </w:p>
    <w:p w:rsidR="00D24B94" w:rsidRPr="00EF6BF6" w:rsidRDefault="00D24B94" w:rsidP="00D24B94">
      <w:pPr>
        <w:pStyle w:val="Heading3"/>
      </w:pPr>
      <w:bookmarkStart w:id="74" w:name="_Toc533202784"/>
      <w:r w:rsidRPr="00EF6BF6">
        <w:rPr>
          <w:lang w:val="sv-SE"/>
        </w:rPr>
        <w:t>7.2</w:t>
      </w:r>
      <w:r w:rsidRPr="00EF6BF6">
        <w:t>.2</w:t>
      </w:r>
      <w:r w:rsidRPr="00EF6BF6">
        <w:tab/>
        <w:t>Reporting on S6t</w:t>
      </w:r>
      <w:bookmarkEnd w:id="74"/>
    </w:p>
    <w:p w:rsidR="00D24B94" w:rsidRPr="00EF6BF6" w:rsidRDefault="00D24B94" w:rsidP="00D24B94">
      <w:pPr>
        <w:pStyle w:val="Heading4"/>
      </w:pPr>
      <w:bookmarkStart w:id="75" w:name="_Toc533202785"/>
      <w:r w:rsidRPr="00EF6BF6">
        <w:rPr>
          <w:lang w:val="sv-SE"/>
        </w:rPr>
        <w:t>7.2</w:t>
      </w:r>
      <w:r w:rsidRPr="00EF6BF6">
        <w:t>.2.1</w:t>
      </w:r>
      <w:r w:rsidRPr="00EF6BF6">
        <w:tab/>
        <w:t>General</w:t>
      </w:r>
      <w:bookmarkEnd w:id="75"/>
    </w:p>
    <w:p w:rsidR="00D24B94" w:rsidRPr="00EF6BF6" w:rsidRDefault="00D24B94" w:rsidP="00D24B94">
      <w:r w:rsidRPr="00EF6BF6">
        <w:t>This procedure is used between the HSS and the SCEF.</w:t>
      </w:r>
      <w:r w:rsidR="00AA0A7D" w:rsidRPr="00EF6BF6">
        <w:t xml:space="preserve"> </w:t>
      </w:r>
    </w:p>
    <w:p w:rsidR="00065857" w:rsidRPr="00EF6BF6" w:rsidRDefault="00065857" w:rsidP="00065857">
      <w:r w:rsidRPr="00EF6BF6">
        <w:t xml:space="preserve">When the procedure is invoked by the HSS, it is used for </w:t>
      </w:r>
      <w:r w:rsidRPr="00EF6BF6">
        <w:rPr>
          <w:lang w:eastAsia="zh-CN"/>
        </w:rPr>
        <w:t>reporting</w:t>
      </w:r>
      <w:r w:rsidRPr="00EF6BF6">
        <w:t>:</w:t>
      </w:r>
    </w:p>
    <w:p w:rsidR="00065857" w:rsidRPr="00EF6BF6" w:rsidRDefault="00065857" w:rsidP="00065857">
      <w:pPr>
        <w:pStyle w:val="B1"/>
      </w:pPr>
      <w:r w:rsidRPr="00EF6BF6">
        <w:t>-</w:t>
      </w:r>
      <w:r w:rsidRPr="00EF6BF6">
        <w:tab/>
        <w:t>The change of association of the UE and UICC and/or new IMSI-IMEI-SV</w:t>
      </w:r>
      <w:r w:rsidRPr="00EF6BF6">
        <w:rPr>
          <w:lang w:val="fr-FR"/>
        </w:rPr>
        <w:t>;</w:t>
      </w:r>
    </w:p>
    <w:p w:rsidR="00065857" w:rsidRPr="00EF6BF6" w:rsidRDefault="00065857" w:rsidP="00065857">
      <w:pPr>
        <w:pStyle w:val="B1"/>
      </w:pPr>
      <w:r w:rsidRPr="00EF6BF6">
        <w:t>-</w:t>
      </w:r>
      <w:r w:rsidRPr="00EF6BF6">
        <w:tab/>
        <w:t>The UE reachability for SMS;</w:t>
      </w:r>
    </w:p>
    <w:p w:rsidR="00065857" w:rsidRPr="00EF6BF6" w:rsidRDefault="00065857" w:rsidP="00065857">
      <w:pPr>
        <w:pStyle w:val="B1"/>
        <w:rPr>
          <w:rFonts w:eastAsia="Batang"/>
          <w:lang w:val="de-DE"/>
        </w:rPr>
      </w:pPr>
      <w:r w:rsidRPr="00EF6BF6">
        <w:t>-</w:t>
      </w:r>
      <w:r w:rsidRPr="00EF6BF6">
        <w:tab/>
        <w:t xml:space="preserve">The </w:t>
      </w:r>
      <w:r w:rsidRPr="00EF6BF6">
        <w:rPr>
          <w:rFonts w:eastAsia="Batang"/>
        </w:rPr>
        <w:t>Roaming status (Roaming or No Roaming) of the UE, and change in roaming status of the UE</w:t>
      </w:r>
      <w:r w:rsidRPr="00EF6BF6">
        <w:rPr>
          <w:rFonts w:eastAsia="Batang"/>
          <w:lang w:val="fr-FR"/>
        </w:rPr>
        <w:t>.</w:t>
      </w:r>
    </w:p>
    <w:p w:rsidR="00065857" w:rsidRPr="00EF6BF6" w:rsidRDefault="00065857" w:rsidP="002169F5">
      <w:pPr>
        <w:pStyle w:val="B1"/>
      </w:pPr>
      <w:r w:rsidRPr="00EF6BF6">
        <w:t>It is also used:</w:t>
      </w:r>
    </w:p>
    <w:p w:rsidR="00065857" w:rsidRPr="00EF6BF6" w:rsidRDefault="002169F5" w:rsidP="002169F5">
      <w:pPr>
        <w:pStyle w:val="B1"/>
      </w:pPr>
      <w:r w:rsidRPr="00EF6BF6">
        <w:t>-</w:t>
      </w:r>
      <w:r w:rsidR="00065857" w:rsidRPr="00EF6BF6">
        <w:tab/>
        <w:t>To update the SCEF with the suspend/resume/cancel status of an ongoing monitoring.</w:t>
      </w:r>
    </w:p>
    <w:p w:rsidR="00065857" w:rsidRPr="00EF6BF6" w:rsidRDefault="00065857" w:rsidP="002169F5">
      <w:pPr>
        <w:pStyle w:val="B1"/>
      </w:pPr>
      <w:r w:rsidRPr="00EF6BF6">
        <w:t>-</w:t>
      </w:r>
      <w:r w:rsidRPr="00EF6BF6">
        <w:tab/>
        <w:t>To convey reports and/or status indications for all or some UEs belonging to a group.</w:t>
      </w:r>
    </w:p>
    <w:p w:rsidR="00D24B94" w:rsidRPr="00EF6BF6" w:rsidRDefault="00D24B94" w:rsidP="00D24B94">
      <w:pPr>
        <w:rPr>
          <w:lang w:val="en-US"/>
        </w:rPr>
      </w:pPr>
      <w:r w:rsidRPr="00EF6BF6">
        <w:t>This procedure is mapped to the commands Reporting-Information-Request/Answer in the Diameter application specified in clause 8</w:t>
      </w:r>
      <w:r w:rsidRPr="00EF6BF6">
        <w:rPr>
          <w:lang w:val="en-US"/>
        </w:rPr>
        <w:t>. The tables 7.2.2.1-1 and 7.2.2.1-2 detail the involved information elements.</w:t>
      </w:r>
    </w:p>
    <w:p w:rsidR="00D24B94" w:rsidRPr="00EF6BF6" w:rsidRDefault="00D24B94" w:rsidP="00D24B94">
      <w:pPr>
        <w:pStyle w:val="TH"/>
        <w:rPr>
          <w:lang w:val="en-US"/>
        </w:rPr>
      </w:pPr>
      <w:r w:rsidRPr="00EF6BF6">
        <w:rPr>
          <w:lang w:val="en-US"/>
        </w:rPr>
        <w:t>Table 7.2.2.</w:t>
      </w:r>
      <w:r w:rsidRPr="00EF6BF6">
        <w:rPr>
          <w:noProof/>
          <w:lang w:val="en-US"/>
        </w:rPr>
        <w:t>1-1</w:t>
      </w:r>
      <w:r w:rsidRPr="00EF6BF6">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8"/>
        <w:gridCol w:w="1627"/>
        <w:gridCol w:w="592"/>
        <w:gridCol w:w="5868"/>
      </w:tblGrid>
      <w:tr w:rsidR="00D24B94" w:rsidRPr="00EF6BF6" w:rsidTr="00913DA0">
        <w:tc>
          <w:tcPr>
            <w:tcW w:w="0" w:type="auto"/>
            <w:shd w:val="clear" w:color="auto" w:fill="D9D9D9"/>
          </w:tcPr>
          <w:p w:rsidR="00D24B94" w:rsidRPr="00EF6BF6" w:rsidRDefault="00D24B94" w:rsidP="00913DA0">
            <w:pPr>
              <w:pStyle w:val="TH"/>
              <w:rPr>
                <w:lang w:val="en-US"/>
              </w:rPr>
            </w:pPr>
            <w:r w:rsidRPr="00EF6BF6">
              <w:rPr>
                <w:lang w:val="en-US"/>
              </w:rPr>
              <w:t>Information Element Name</w:t>
            </w:r>
          </w:p>
        </w:tc>
        <w:tc>
          <w:tcPr>
            <w:tcW w:w="0" w:type="auto"/>
            <w:shd w:val="clear" w:color="auto" w:fill="D9D9D9"/>
          </w:tcPr>
          <w:p w:rsidR="00D24B94" w:rsidRPr="00EF6BF6" w:rsidRDefault="00D24B94" w:rsidP="00913DA0">
            <w:pPr>
              <w:pStyle w:val="TH"/>
              <w:rPr>
                <w:lang w:val="en-US"/>
              </w:rPr>
            </w:pPr>
            <w:r w:rsidRPr="00EF6BF6">
              <w:rPr>
                <w:lang w:val="en-US"/>
              </w:rPr>
              <w:t>Mapping to Diameter AVP</w:t>
            </w:r>
          </w:p>
        </w:tc>
        <w:tc>
          <w:tcPr>
            <w:tcW w:w="0" w:type="auto"/>
            <w:shd w:val="clear" w:color="auto" w:fill="D9D9D9"/>
          </w:tcPr>
          <w:p w:rsidR="00D24B94" w:rsidRPr="00EF6BF6" w:rsidRDefault="00D24B94" w:rsidP="00913DA0">
            <w:pPr>
              <w:pStyle w:val="TH"/>
              <w:rPr>
                <w:lang w:val="en-US"/>
              </w:rPr>
            </w:pPr>
            <w:r w:rsidRPr="00EF6BF6">
              <w:rPr>
                <w:lang w:val="en-US"/>
              </w:rPr>
              <w:t>Cat.</w:t>
            </w:r>
          </w:p>
        </w:tc>
        <w:tc>
          <w:tcPr>
            <w:tcW w:w="0" w:type="auto"/>
            <w:shd w:val="clear" w:color="auto" w:fill="D9D9D9"/>
          </w:tcPr>
          <w:p w:rsidR="00D24B94" w:rsidRPr="00EF6BF6" w:rsidRDefault="00D24B94" w:rsidP="00913DA0">
            <w:pPr>
              <w:pStyle w:val="TH"/>
              <w:rPr>
                <w:lang w:val="en-US"/>
              </w:rPr>
            </w:pPr>
            <w:r w:rsidRPr="00EF6BF6">
              <w:rPr>
                <w:lang w:val="en-US"/>
              </w:rPr>
              <w:t>Description</w:t>
            </w:r>
          </w:p>
        </w:tc>
      </w:tr>
      <w:tr w:rsidR="002F639C" w:rsidRPr="00EF6BF6"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2F639C" w:rsidRPr="00EF6BF6" w:rsidRDefault="002F639C" w:rsidP="002F639C">
            <w:pPr>
              <w:pStyle w:val="TAC"/>
              <w:rPr>
                <w:lang w:val="en-US"/>
              </w:rPr>
            </w:pPr>
            <w:r w:rsidRPr="00EF6BF6">
              <w:rPr>
                <w:lang w:val="en-US"/>
              </w:rPr>
              <w:t>User Identity</w:t>
            </w:r>
          </w:p>
          <w:p w:rsidR="002F639C" w:rsidRPr="00EF6BF6" w:rsidRDefault="002F639C" w:rsidP="002F639C">
            <w:pPr>
              <w:pStyle w:val="TAC"/>
              <w:rPr>
                <w:lang w:val="en-US"/>
              </w:rPr>
            </w:pPr>
            <w:r w:rsidRPr="00EF6BF6">
              <w:rPr>
                <w:lang w:val="en-US"/>
              </w:rPr>
              <w:t>(see 8.4.36)</w:t>
            </w:r>
          </w:p>
        </w:tc>
        <w:tc>
          <w:tcPr>
            <w:tcW w:w="0" w:type="auto"/>
            <w:tcBorders>
              <w:top w:val="single" w:sz="6" w:space="0" w:color="auto"/>
              <w:left w:val="single" w:sz="6" w:space="0" w:color="auto"/>
              <w:bottom w:val="single" w:sz="6" w:space="0" w:color="auto"/>
              <w:right w:val="single" w:sz="6" w:space="0" w:color="auto"/>
            </w:tcBorders>
          </w:tcPr>
          <w:p w:rsidR="002F639C" w:rsidRPr="00EF6BF6" w:rsidRDefault="002F639C" w:rsidP="002F639C">
            <w:pPr>
              <w:pStyle w:val="TAC"/>
              <w:rPr>
                <w:lang w:val="en-US"/>
              </w:rPr>
            </w:pPr>
            <w:r w:rsidRPr="00EF6BF6">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rsidR="002F639C" w:rsidRPr="00EF6BF6" w:rsidRDefault="002F639C" w:rsidP="002F639C">
            <w:pPr>
              <w:pStyle w:val="TAC"/>
              <w:rPr>
                <w:lang w:val="en-US"/>
              </w:rPr>
            </w:pPr>
            <w:r w:rsidRPr="00EF6BF6">
              <w:rPr>
                <w:lang w:val="en-US"/>
              </w:rPr>
              <w:t>C</w:t>
            </w:r>
          </w:p>
        </w:tc>
        <w:tc>
          <w:tcPr>
            <w:tcW w:w="0" w:type="auto"/>
            <w:tcBorders>
              <w:top w:val="single" w:sz="6" w:space="0" w:color="auto"/>
              <w:left w:val="single" w:sz="6" w:space="0" w:color="auto"/>
              <w:bottom w:val="single" w:sz="6" w:space="0" w:color="auto"/>
              <w:right w:val="single" w:sz="12" w:space="0" w:color="auto"/>
            </w:tcBorders>
          </w:tcPr>
          <w:p w:rsidR="00065857" w:rsidRPr="00EF6BF6" w:rsidRDefault="002F639C" w:rsidP="00065857">
            <w:pPr>
              <w:pStyle w:val="TAL"/>
              <w:rPr>
                <w:lang w:val="en-US"/>
              </w:rPr>
            </w:pPr>
            <w:r w:rsidRPr="00EF6BF6">
              <w:rPr>
                <w:lang w:val="en-US"/>
              </w:rPr>
              <w:t>This information element shall contain the User Identity of the UE. This is a grouped AVP containing an External Identifier and/or an MSISDN. This AVP shall not carry the IMSI towards the SCEF.</w:t>
            </w:r>
          </w:p>
          <w:p w:rsidR="002F639C" w:rsidRPr="00EF6BF6" w:rsidRDefault="00065857" w:rsidP="00065857">
            <w:pPr>
              <w:pStyle w:val="TAL"/>
              <w:rPr>
                <w:lang w:val="en-US"/>
              </w:rPr>
            </w:pPr>
            <w:r w:rsidRPr="00EF6BF6">
              <w:rPr>
                <w:lang w:val="en-US"/>
              </w:rPr>
              <w:t>For group based configuration processing, the External-Identifier shall contain an External Group Identifier (</w:t>
            </w:r>
            <w:r w:rsidRPr="00EF6BF6">
              <w:rPr>
                <w:lang w:eastAsia="zh-CN"/>
              </w:rPr>
              <w:t>see 3GPP TS 23.003 [11])</w:t>
            </w:r>
            <w:r w:rsidRPr="00EF6BF6">
              <w:rPr>
                <w:lang w:val="en-US"/>
              </w:rPr>
              <w:t>.</w:t>
            </w:r>
          </w:p>
        </w:tc>
      </w:tr>
      <w:tr w:rsidR="00D24B94" w:rsidRPr="00EF6BF6"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EF6BF6" w:rsidRDefault="00D24B94" w:rsidP="00913DA0">
            <w:pPr>
              <w:pStyle w:val="TAC"/>
              <w:rPr>
                <w:lang w:val="en-US"/>
              </w:rPr>
            </w:pPr>
            <w:r w:rsidRPr="00EF6BF6">
              <w:rPr>
                <w:lang w:val="en-US"/>
              </w:rPr>
              <w:t>Supported Features</w:t>
            </w:r>
          </w:p>
          <w:p w:rsidR="00D24B94" w:rsidRPr="00EF6BF6" w:rsidRDefault="00D24B94" w:rsidP="00913DA0">
            <w:pPr>
              <w:pStyle w:val="TAC"/>
              <w:rPr>
                <w:lang w:val="en-US"/>
              </w:rPr>
            </w:pPr>
            <w:r w:rsidRPr="00EF6BF6">
              <w:rPr>
                <w:lang w:val="en-US"/>
              </w:rPr>
              <w:t>(See 3GPP TS 29.229 [7])</w:t>
            </w:r>
          </w:p>
        </w:tc>
        <w:tc>
          <w:tcPr>
            <w:tcW w:w="0" w:type="auto"/>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rPr>
                <w:lang w:val="en-US"/>
              </w:rPr>
            </w:pPr>
            <w:r w:rsidRPr="00EF6BF6">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rPr>
                <w:lang w:val="en-US"/>
              </w:rPr>
            </w:pPr>
            <w:r w:rsidRPr="00EF6BF6">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EF6BF6" w:rsidRDefault="00D24B94" w:rsidP="00913DA0">
            <w:pPr>
              <w:pStyle w:val="TAL"/>
              <w:rPr>
                <w:lang w:val="en-US"/>
              </w:rPr>
            </w:pPr>
            <w:r w:rsidRPr="00EF6BF6">
              <w:rPr>
                <w:lang w:val="en-US"/>
              </w:rPr>
              <w:t>If present, this information element shall contain the list of features supported by the origin host.</w:t>
            </w:r>
          </w:p>
        </w:tc>
      </w:tr>
      <w:tr w:rsidR="00D24B94" w:rsidRPr="00EF6BF6"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D24B94" w:rsidRPr="00EF6BF6" w:rsidRDefault="00D24B94" w:rsidP="00913DA0">
            <w:pPr>
              <w:pStyle w:val="TAC"/>
              <w:rPr>
                <w:lang w:val="en-US" w:eastAsia="zh-CN"/>
              </w:rPr>
            </w:pPr>
            <w:r w:rsidRPr="00EF6BF6">
              <w:rPr>
                <w:lang w:val="en-US" w:eastAsia="zh-CN"/>
              </w:rPr>
              <w:t>Monitoring Event Report</w:t>
            </w:r>
          </w:p>
          <w:p w:rsidR="00D24B94" w:rsidRPr="00EF6BF6" w:rsidRDefault="00D24B94" w:rsidP="00913DA0">
            <w:pPr>
              <w:pStyle w:val="TAC"/>
              <w:rPr>
                <w:lang w:val="en-US"/>
              </w:rPr>
            </w:pPr>
            <w:r w:rsidRPr="00EF6BF6">
              <w:rPr>
                <w:lang w:val="en-US"/>
              </w:rPr>
              <w:t>(see 8.4.3)</w:t>
            </w:r>
          </w:p>
        </w:tc>
        <w:tc>
          <w:tcPr>
            <w:tcW w:w="0" w:type="auto"/>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rPr>
                <w:lang w:val="en-US"/>
              </w:rPr>
            </w:pPr>
            <w:r w:rsidRPr="00EF6BF6">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rPr>
                <w:lang w:val="en-US"/>
              </w:rPr>
            </w:pPr>
            <w:r w:rsidRPr="00EF6BF6">
              <w:rPr>
                <w:lang w:val="en-US"/>
              </w:rPr>
              <w:t>O</w:t>
            </w:r>
          </w:p>
        </w:tc>
        <w:tc>
          <w:tcPr>
            <w:tcW w:w="0" w:type="auto"/>
            <w:tcBorders>
              <w:top w:val="single" w:sz="6" w:space="0" w:color="auto"/>
              <w:left w:val="single" w:sz="6" w:space="0" w:color="auto"/>
              <w:bottom w:val="single" w:sz="6" w:space="0" w:color="auto"/>
              <w:right w:val="single" w:sz="12" w:space="0" w:color="auto"/>
            </w:tcBorders>
          </w:tcPr>
          <w:p w:rsidR="00D24B94" w:rsidRPr="00EF6BF6" w:rsidRDefault="00D24B94" w:rsidP="00913DA0">
            <w:pPr>
              <w:pStyle w:val="TH"/>
              <w:jc w:val="left"/>
              <w:rPr>
                <w:b w:val="0"/>
                <w:sz w:val="18"/>
                <w:lang w:val="en-US"/>
              </w:rPr>
            </w:pPr>
            <w:r w:rsidRPr="00EF6BF6">
              <w:rPr>
                <w:b w:val="0"/>
                <w:sz w:val="18"/>
                <w:lang w:val="en-US"/>
              </w:rPr>
              <w:t>If a report is available in the HSS this information element shall contain the requested data available in the HSS.</w:t>
            </w:r>
          </w:p>
        </w:tc>
      </w:tr>
      <w:tr w:rsidR="00F00265" w:rsidRPr="00EF6BF6"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EF6BF6" w:rsidRDefault="00F00265" w:rsidP="00F00265">
            <w:pPr>
              <w:pStyle w:val="TAC"/>
              <w:rPr>
                <w:lang w:val="en-US" w:eastAsia="zh-CN"/>
              </w:rPr>
            </w:pPr>
            <w:r w:rsidRPr="00EF6BF6">
              <w:rPr>
                <w:lang w:val="en-US" w:eastAsia="zh-CN"/>
              </w:rPr>
              <w:t>Group-Monitoring Event Report</w:t>
            </w:r>
          </w:p>
          <w:p w:rsidR="00F00265" w:rsidRPr="00EF6BF6" w:rsidRDefault="00F00265" w:rsidP="00F00265">
            <w:pPr>
              <w:pStyle w:val="TAC"/>
            </w:pPr>
            <w:r w:rsidRPr="00EF6BF6">
              <w:rPr>
                <w:lang w:val="en-US"/>
              </w:rPr>
              <w:t>(see 8.4.61)</w:t>
            </w:r>
          </w:p>
        </w:tc>
        <w:tc>
          <w:tcPr>
            <w:tcW w:w="0" w:type="auto"/>
            <w:tcBorders>
              <w:top w:val="single" w:sz="6" w:space="0" w:color="auto"/>
              <w:left w:val="single" w:sz="6" w:space="0" w:color="auto"/>
              <w:bottom w:val="single" w:sz="6" w:space="0" w:color="auto"/>
              <w:right w:val="single" w:sz="6" w:space="0" w:color="auto"/>
            </w:tcBorders>
          </w:tcPr>
          <w:p w:rsidR="00F00265" w:rsidRPr="00EF6BF6" w:rsidRDefault="00F00265" w:rsidP="00F00265">
            <w:pPr>
              <w:pStyle w:val="TAC"/>
            </w:pPr>
            <w:r w:rsidRPr="00EF6BF6">
              <w:rPr>
                <w:lang w:val="en-US" w:eastAsia="zh-CN"/>
              </w:rPr>
              <w:t>Group-Monitoring-Event-Report</w:t>
            </w:r>
          </w:p>
        </w:tc>
        <w:tc>
          <w:tcPr>
            <w:tcW w:w="0" w:type="auto"/>
            <w:tcBorders>
              <w:top w:val="single" w:sz="6" w:space="0" w:color="auto"/>
              <w:left w:val="single" w:sz="6" w:space="0" w:color="auto"/>
              <w:bottom w:val="single" w:sz="6" w:space="0" w:color="auto"/>
              <w:right w:val="single" w:sz="6" w:space="0" w:color="auto"/>
            </w:tcBorders>
          </w:tcPr>
          <w:p w:rsidR="00F00265" w:rsidRPr="00EF6BF6" w:rsidRDefault="00F00265" w:rsidP="00F00265">
            <w:pPr>
              <w:pStyle w:val="TAC"/>
            </w:pPr>
            <w:r w:rsidRPr="00EF6BF6">
              <w:t>C</w:t>
            </w:r>
          </w:p>
        </w:tc>
        <w:tc>
          <w:tcPr>
            <w:tcW w:w="0" w:type="auto"/>
            <w:tcBorders>
              <w:top w:val="single" w:sz="6" w:space="0" w:color="auto"/>
              <w:left w:val="single" w:sz="6" w:space="0" w:color="auto"/>
              <w:bottom w:val="single" w:sz="6" w:space="0" w:color="auto"/>
              <w:right w:val="single" w:sz="12" w:space="0" w:color="auto"/>
            </w:tcBorders>
          </w:tcPr>
          <w:p w:rsidR="00F00265" w:rsidRPr="00EF6BF6" w:rsidRDefault="00F00265" w:rsidP="00F00265">
            <w:pPr>
              <w:pStyle w:val="TAL"/>
            </w:pPr>
            <w:r w:rsidRPr="00EF6BF6">
              <w:t>If present, this information element shall contain reports and/or status indications for all UEs or a subset of UEs belonging to a group.</w:t>
            </w:r>
          </w:p>
          <w:p w:rsidR="00F00265" w:rsidRPr="00EF6BF6" w:rsidRDefault="00F00265" w:rsidP="00F00265">
            <w:pPr>
              <w:pStyle w:val="TAL"/>
            </w:pPr>
            <w:r w:rsidRPr="00EF6BF6">
              <w:t>Shall be present if User-Identifier contains an External Group Identifier</w:t>
            </w:r>
          </w:p>
        </w:tc>
      </w:tr>
      <w:tr w:rsidR="00F00265" w:rsidRPr="00EF6BF6"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F00265" w:rsidRPr="00EF6BF6" w:rsidRDefault="00F00265" w:rsidP="00F00265">
            <w:pPr>
              <w:pStyle w:val="TAC"/>
            </w:pPr>
            <w:r w:rsidRPr="00EF6BF6">
              <w:rPr>
                <w:lang w:val="en-US"/>
              </w:rPr>
              <w:t>RIR-Flags</w:t>
            </w:r>
            <w:r w:rsidRPr="00EF6BF6">
              <w:t xml:space="preserve"> </w:t>
            </w:r>
          </w:p>
          <w:p w:rsidR="00F00265" w:rsidRPr="00EF6BF6" w:rsidRDefault="00F00265" w:rsidP="00F00265">
            <w:pPr>
              <w:pStyle w:val="TAC"/>
            </w:pPr>
            <w:r w:rsidRPr="00EF6BF6">
              <w:t>(see 8.4.63)</w:t>
            </w:r>
          </w:p>
        </w:tc>
        <w:tc>
          <w:tcPr>
            <w:tcW w:w="0" w:type="auto"/>
            <w:tcBorders>
              <w:top w:val="single" w:sz="6" w:space="0" w:color="auto"/>
              <w:left w:val="single" w:sz="6" w:space="0" w:color="auto"/>
              <w:bottom w:val="single" w:sz="6" w:space="0" w:color="auto"/>
              <w:right w:val="single" w:sz="6" w:space="0" w:color="auto"/>
            </w:tcBorders>
          </w:tcPr>
          <w:p w:rsidR="00F00265" w:rsidRPr="00EF6BF6" w:rsidRDefault="00F00265" w:rsidP="00F00265">
            <w:pPr>
              <w:pStyle w:val="TAC"/>
            </w:pPr>
            <w:r w:rsidRPr="00EF6BF6">
              <w:rPr>
                <w:lang w:val="en-US"/>
              </w:rPr>
              <w:t>RIR-Flags</w:t>
            </w:r>
            <w:r w:rsidRPr="00EF6BF6">
              <w:t xml:space="preserve"> </w:t>
            </w:r>
          </w:p>
        </w:tc>
        <w:tc>
          <w:tcPr>
            <w:tcW w:w="0" w:type="auto"/>
            <w:tcBorders>
              <w:top w:val="single" w:sz="6" w:space="0" w:color="auto"/>
              <w:left w:val="single" w:sz="6" w:space="0" w:color="auto"/>
              <w:bottom w:val="single" w:sz="6" w:space="0" w:color="auto"/>
              <w:right w:val="single" w:sz="6" w:space="0" w:color="auto"/>
            </w:tcBorders>
          </w:tcPr>
          <w:p w:rsidR="00F00265" w:rsidRPr="00EF6BF6" w:rsidRDefault="00F00265" w:rsidP="00F00265">
            <w:pPr>
              <w:pStyle w:val="TAC"/>
            </w:pPr>
            <w:r w:rsidRPr="00EF6BF6">
              <w:rPr>
                <w:lang w:eastAsia="zh-CN"/>
              </w:rPr>
              <w:t>O</w:t>
            </w:r>
          </w:p>
        </w:tc>
        <w:tc>
          <w:tcPr>
            <w:tcW w:w="0" w:type="auto"/>
            <w:tcBorders>
              <w:top w:val="single" w:sz="6" w:space="0" w:color="auto"/>
              <w:left w:val="single" w:sz="6" w:space="0" w:color="auto"/>
              <w:bottom w:val="single" w:sz="6" w:space="0" w:color="auto"/>
              <w:right w:val="single" w:sz="12" w:space="0" w:color="auto"/>
            </w:tcBorders>
          </w:tcPr>
          <w:p w:rsidR="00F00265" w:rsidRPr="00EF6BF6" w:rsidRDefault="00F00265" w:rsidP="00F00265">
            <w:pPr>
              <w:pStyle w:val="TAL"/>
            </w:pPr>
            <w:r w:rsidRPr="00EF6BF6">
              <w:t>If present, this Information Element shall contain a bit mask. See 8.4.63 for the meaning of the bits.</w:t>
            </w:r>
          </w:p>
        </w:tc>
      </w:tr>
      <w:tr w:rsidR="00C10E2B" w:rsidRPr="00EF6BF6" w:rsidTr="00913DA0">
        <w:trPr>
          <w:cantSplit/>
          <w:trHeight w:val="401"/>
        </w:trPr>
        <w:tc>
          <w:tcPr>
            <w:tcW w:w="0" w:type="auto"/>
            <w:tcBorders>
              <w:top w:val="single" w:sz="6" w:space="0" w:color="auto"/>
              <w:left w:val="single" w:sz="12" w:space="0" w:color="auto"/>
              <w:bottom w:val="single" w:sz="6" w:space="0" w:color="auto"/>
              <w:right w:val="single" w:sz="6" w:space="0" w:color="auto"/>
            </w:tcBorders>
          </w:tcPr>
          <w:p w:rsidR="00C10E2B" w:rsidRPr="00EF6BF6" w:rsidRDefault="00C10E2B" w:rsidP="00C10E2B">
            <w:pPr>
              <w:pStyle w:val="TAC"/>
            </w:pPr>
            <w:r w:rsidRPr="00EF6BF6">
              <w:t xml:space="preserve">Supported Services </w:t>
            </w:r>
          </w:p>
          <w:p w:rsidR="00C10E2B" w:rsidRPr="00EF6BF6" w:rsidRDefault="00C10E2B" w:rsidP="00C10E2B">
            <w:pPr>
              <w:pStyle w:val="TAC"/>
              <w:rPr>
                <w:lang w:val="en-US" w:eastAsia="zh-CN"/>
              </w:rPr>
            </w:pPr>
            <w:r w:rsidRPr="00EF6BF6">
              <w:t>(see 8.4.40)</w:t>
            </w:r>
          </w:p>
        </w:tc>
        <w:tc>
          <w:tcPr>
            <w:tcW w:w="0" w:type="auto"/>
            <w:tcBorders>
              <w:top w:val="single" w:sz="6" w:space="0" w:color="auto"/>
              <w:left w:val="single" w:sz="6" w:space="0" w:color="auto"/>
              <w:bottom w:val="single" w:sz="6" w:space="0" w:color="auto"/>
              <w:right w:val="single" w:sz="6" w:space="0" w:color="auto"/>
            </w:tcBorders>
          </w:tcPr>
          <w:p w:rsidR="00C10E2B" w:rsidRPr="00EF6BF6" w:rsidRDefault="00C10E2B" w:rsidP="00C10E2B">
            <w:pPr>
              <w:pStyle w:val="TAC"/>
              <w:rPr>
                <w:lang w:val="en-US" w:eastAsia="zh-CN"/>
              </w:rPr>
            </w:pPr>
            <w:r w:rsidRPr="00EF6BF6">
              <w:t>Supported-Services</w:t>
            </w:r>
          </w:p>
        </w:tc>
        <w:tc>
          <w:tcPr>
            <w:tcW w:w="0" w:type="auto"/>
            <w:tcBorders>
              <w:top w:val="single" w:sz="6" w:space="0" w:color="auto"/>
              <w:left w:val="single" w:sz="6" w:space="0" w:color="auto"/>
              <w:bottom w:val="single" w:sz="6" w:space="0" w:color="auto"/>
              <w:right w:val="single" w:sz="6" w:space="0" w:color="auto"/>
            </w:tcBorders>
          </w:tcPr>
          <w:p w:rsidR="00C10E2B" w:rsidRPr="00EF6BF6" w:rsidRDefault="00C10E2B" w:rsidP="00C10E2B">
            <w:pPr>
              <w:pStyle w:val="TAC"/>
              <w:rPr>
                <w:lang w:val="en-US"/>
              </w:rPr>
            </w:pPr>
            <w:r w:rsidRPr="00EF6BF6">
              <w:t>O</w:t>
            </w:r>
          </w:p>
        </w:tc>
        <w:tc>
          <w:tcPr>
            <w:tcW w:w="0" w:type="auto"/>
            <w:tcBorders>
              <w:top w:val="single" w:sz="6" w:space="0" w:color="auto"/>
              <w:left w:val="single" w:sz="6" w:space="0" w:color="auto"/>
              <w:bottom w:val="single" w:sz="6" w:space="0" w:color="auto"/>
              <w:right w:val="single" w:sz="12" w:space="0" w:color="auto"/>
            </w:tcBorders>
          </w:tcPr>
          <w:p w:rsidR="00C10E2B" w:rsidRPr="00EF6BF6" w:rsidRDefault="00C10E2B" w:rsidP="00C10E2B">
            <w:pPr>
              <w:pStyle w:val="TH"/>
              <w:jc w:val="left"/>
              <w:rPr>
                <w:b w:val="0"/>
                <w:sz w:val="18"/>
                <w:lang w:val="en-US"/>
              </w:rPr>
            </w:pPr>
            <w:r w:rsidRPr="00EF6BF6">
              <w:rPr>
                <w:b w:val="0"/>
                <w:sz w:val="18"/>
              </w:rPr>
              <w:t>If present, this Information Element shall contain AVPs indicating details of the services supported by the HSS.</w:t>
            </w:r>
          </w:p>
        </w:tc>
      </w:tr>
    </w:tbl>
    <w:p w:rsidR="00D24B94" w:rsidRPr="00EF6BF6" w:rsidRDefault="00D24B94" w:rsidP="007422D5"/>
    <w:p w:rsidR="00D24B94" w:rsidRPr="00EF6BF6" w:rsidRDefault="00D24B94" w:rsidP="00D24B94">
      <w:pPr>
        <w:pStyle w:val="TH"/>
        <w:rPr>
          <w:lang w:val="fr-FR"/>
        </w:rPr>
      </w:pPr>
      <w:r w:rsidRPr="00EF6BF6">
        <w:rPr>
          <w:lang w:val="fr-FR"/>
        </w:rPr>
        <w:lastRenderedPageBreak/>
        <w:t xml:space="preserve">Table </w:t>
      </w:r>
      <w:r w:rsidRPr="00EF6BF6">
        <w:rPr>
          <w:lang w:val="en-US"/>
        </w:rPr>
        <w:t>7.</w:t>
      </w:r>
      <w:r w:rsidRPr="00EF6BF6">
        <w:rPr>
          <w:lang w:val="fr-FR"/>
        </w:rPr>
        <w:t>2.2.</w:t>
      </w:r>
      <w:r w:rsidRPr="00EF6BF6">
        <w:rPr>
          <w:noProof/>
          <w:lang w:val="fr-FR"/>
        </w:rPr>
        <w:t>1-2</w:t>
      </w:r>
      <w:r w:rsidRPr="00EF6BF6">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08"/>
        <w:gridCol w:w="1560"/>
        <w:gridCol w:w="592"/>
        <w:gridCol w:w="5928"/>
      </w:tblGrid>
      <w:tr w:rsidR="00D24B94" w:rsidRPr="00EF6BF6" w:rsidTr="00D50F9B">
        <w:tc>
          <w:tcPr>
            <w:tcW w:w="1808" w:type="dxa"/>
            <w:shd w:val="clear" w:color="auto" w:fill="D9D9D9"/>
          </w:tcPr>
          <w:p w:rsidR="00D24B94" w:rsidRPr="00EF6BF6" w:rsidRDefault="00D24B94" w:rsidP="00913DA0">
            <w:pPr>
              <w:pStyle w:val="TH"/>
            </w:pPr>
            <w:r w:rsidRPr="00EF6BF6">
              <w:t>Information Element Name</w:t>
            </w:r>
          </w:p>
        </w:tc>
        <w:tc>
          <w:tcPr>
            <w:tcW w:w="1560" w:type="dxa"/>
            <w:shd w:val="clear" w:color="auto" w:fill="D9D9D9"/>
          </w:tcPr>
          <w:p w:rsidR="00D24B94" w:rsidRPr="00EF6BF6" w:rsidRDefault="00D24B94" w:rsidP="00913DA0">
            <w:pPr>
              <w:pStyle w:val="TH"/>
            </w:pPr>
            <w:r w:rsidRPr="00EF6BF6">
              <w:t>Mapping to Diameter AVP</w:t>
            </w:r>
          </w:p>
        </w:tc>
        <w:tc>
          <w:tcPr>
            <w:tcW w:w="592" w:type="dxa"/>
            <w:shd w:val="clear" w:color="auto" w:fill="D9D9D9"/>
          </w:tcPr>
          <w:p w:rsidR="00D24B94" w:rsidRPr="00EF6BF6" w:rsidRDefault="00D24B94" w:rsidP="00913DA0">
            <w:pPr>
              <w:pStyle w:val="TH"/>
            </w:pPr>
            <w:r w:rsidRPr="00EF6BF6">
              <w:t>Cat.</w:t>
            </w:r>
          </w:p>
        </w:tc>
        <w:tc>
          <w:tcPr>
            <w:tcW w:w="5928" w:type="dxa"/>
            <w:shd w:val="clear" w:color="auto" w:fill="D9D9D9"/>
          </w:tcPr>
          <w:p w:rsidR="00D24B94" w:rsidRPr="00EF6BF6" w:rsidRDefault="00D24B94" w:rsidP="00913DA0">
            <w:pPr>
              <w:pStyle w:val="TH"/>
            </w:pPr>
            <w:r w:rsidRPr="00EF6BF6">
              <w:t>Description</w:t>
            </w:r>
          </w:p>
        </w:tc>
      </w:tr>
      <w:tr w:rsidR="00D24B94" w:rsidRPr="00EF6BF6" w:rsidTr="00D50F9B">
        <w:trPr>
          <w:cantSplit/>
          <w:trHeight w:val="401"/>
        </w:trPr>
        <w:tc>
          <w:tcPr>
            <w:tcW w:w="1808" w:type="dxa"/>
          </w:tcPr>
          <w:p w:rsidR="00D24B94" w:rsidRPr="00EF6BF6" w:rsidRDefault="00D24B94" w:rsidP="00913DA0">
            <w:pPr>
              <w:pStyle w:val="TAC"/>
            </w:pPr>
            <w:r w:rsidRPr="00EF6BF6">
              <w:t>Result</w:t>
            </w:r>
          </w:p>
          <w:p w:rsidR="00D24B94" w:rsidRPr="00EF6BF6" w:rsidRDefault="00D24B94" w:rsidP="00913DA0">
            <w:pPr>
              <w:pStyle w:val="TAC"/>
            </w:pPr>
            <w:r w:rsidRPr="00EF6BF6">
              <w:t>(See 6.3)</w:t>
            </w:r>
          </w:p>
        </w:tc>
        <w:tc>
          <w:tcPr>
            <w:tcW w:w="1560" w:type="dxa"/>
          </w:tcPr>
          <w:p w:rsidR="00D24B94" w:rsidRPr="00EF6BF6" w:rsidRDefault="00D24B94" w:rsidP="00913DA0">
            <w:pPr>
              <w:pStyle w:val="TAC"/>
            </w:pPr>
            <w:r w:rsidRPr="00EF6BF6">
              <w:t>Result-Code / Experimental-Result</w:t>
            </w:r>
          </w:p>
        </w:tc>
        <w:tc>
          <w:tcPr>
            <w:tcW w:w="592" w:type="dxa"/>
          </w:tcPr>
          <w:p w:rsidR="00D24B94" w:rsidRPr="00EF6BF6" w:rsidRDefault="00D24B94" w:rsidP="00913DA0">
            <w:pPr>
              <w:pStyle w:val="TAC"/>
            </w:pPr>
            <w:r w:rsidRPr="00EF6BF6">
              <w:t>M</w:t>
            </w:r>
          </w:p>
        </w:tc>
        <w:tc>
          <w:tcPr>
            <w:tcW w:w="5928" w:type="dxa"/>
          </w:tcPr>
          <w:p w:rsidR="00D24B94" w:rsidRPr="00EF6BF6" w:rsidRDefault="00D24B94" w:rsidP="00913DA0">
            <w:pPr>
              <w:pStyle w:val="TAL"/>
            </w:pPr>
            <w:r w:rsidRPr="00EF6BF6">
              <w:t>Result of the request.</w:t>
            </w:r>
          </w:p>
          <w:p w:rsidR="00D24B94" w:rsidRPr="00EF6BF6" w:rsidRDefault="002C35CB" w:rsidP="00913DA0">
            <w:pPr>
              <w:pStyle w:val="TAL"/>
            </w:pPr>
            <w:r w:rsidRPr="00EF6BF6">
              <w:t>Result-Code AVP shall be used for errors defined in the Diameter base protocol (see IETF RFC 6733 [</w:t>
            </w:r>
            <w:r w:rsidR="00846A84" w:rsidRPr="00EF6BF6">
              <w:t>23]</w:t>
            </w:r>
            <w:r w:rsidRPr="00EF6BF6">
              <w:t>).</w:t>
            </w:r>
          </w:p>
          <w:p w:rsidR="00D24B94" w:rsidRPr="00EF6BF6" w:rsidRDefault="00D24B94" w:rsidP="00913DA0">
            <w:pPr>
              <w:pStyle w:val="TAL"/>
            </w:pPr>
            <w:r w:rsidRPr="00EF6BF6">
              <w:t>Experimental-Result AVP shall be used for S6t errors. This is a grouped AVP which contains the 3GPP Vendor ID in the Vendor-Id AVP, and the error code in the Experimental-Result-Code AVP.</w:t>
            </w:r>
          </w:p>
          <w:p w:rsidR="00D24B94" w:rsidRPr="00EF6BF6" w:rsidRDefault="00D24B94" w:rsidP="00913DA0">
            <w:pPr>
              <w:pStyle w:val="TAL"/>
            </w:pPr>
          </w:p>
        </w:tc>
      </w:tr>
      <w:tr w:rsidR="00D24B94" w:rsidRPr="00EF6BF6" w:rsidTr="00D50F9B">
        <w:trPr>
          <w:cantSplit/>
          <w:trHeight w:val="401"/>
        </w:trPr>
        <w:tc>
          <w:tcPr>
            <w:tcW w:w="1808" w:type="dxa"/>
            <w:tcBorders>
              <w:top w:val="single" w:sz="6" w:space="0" w:color="auto"/>
              <w:left w:val="single" w:sz="12" w:space="0" w:color="auto"/>
              <w:bottom w:val="single" w:sz="6" w:space="0" w:color="auto"/>
              <w:right w:val="single" w:sz="6" w:space="0" w:color="auto"/>
            </w:tcBorders>
          </w:tcPr>
          <w:p w:rsidR="00D24B94" w:rsidRPr="00EF6BF6" w:rsidRDefault="00D24B94" w:rsidP="00913DA0">
            <w:pPr>
              <w:pStyle w:val="TAC"/>
            </w:pPr>
            <w:r w:rsidRPr="00EF6BF6">
              <w:t>Supported Features</w:t>
            </w:r>
          </w:p>
          <w:p w:rsidR="00D24B94" w:rsidRPr="00EF6BF6" w:rsidRDefault="00D24B94" w:rsidP="00913DA0">
            <w:pPr>
              <w:pStyle w:val="TAC"/>
            </w:pPr>
            <w:r w:rsidRPr="00EF6BF6">
              <w:t>(See 3GPP TS 29.229 [7])</w:t>
            </w:r>
          </w:p>
        </w:tc>
        <w:tc>
          <w:tcPr>
            <w:tcW w:w="1560" w:type="dxa"/>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pPr>
            <w:r w:rsidRPr="00EF6BF6">
              <w:t>Supported-Features</w:t>
            </w:r>
          </w:p>
        </w:tc>
        <w:tc>
          <w:tcPr>
            <w:tcW w:w="592" w:type="dxa"/>
            <w:tcBorders>
              <w:top w:val="single" w:sz="6" w:space="0" w:color="auto"/>
              <w:left w:val="single" w:sz="6" w:space="0" w:color="auto"/>
              <w:bottom w:val="single" w:sz="6" w:space="0" w:color="auto"/>
              <w:right w:val="single" w:sz="6" w:space="0" w:color="auto"/>
            </w:tcBorders>
          </w:tcPr>
          <w:p w:rsidR="00D24B94" w:rsidRPr="00EF6BF6" w:rsidRDefault="00D24B94" w:rsidP="00913DA0">
            <w:pPr>
              <w:pStyle w:val="TAC"/>
            </w:pPr>
            <w:r w:rsidRPr="00EF6BF6">
              <w:t>O</w:t>
            </w:r>
          </w:p>
        </w:tc>
        <w:tc>
          <w:tcPr>
            <w:tcW w:w="5928" w:type="dxa"/>
            <w:tcBorders>
              <w:top w:val="single" w:sz="6" w:space="0" w:color="auto"/>
              <w:left w:val="single" w:sz="6" w:space="0" w:color="auto"/>
              <w:bottom w:val="single" w:sz="6" w:space="0" w:color="auto"/>
              <w:right w:val="single" w:sz="12" w:space="0" w:color="auto"/>
            </w:tcBorders>
          </w:tcPr>
          <w:p w:rsidR="00D24B94" w:rsidRPr="00EF6BF6" w:rsidRDefault="00D24B94" w:rsidP="00913DA0">
            <w:pPr>
              <w:pStyle w:val="TAL"/>
            </w:pPr>
            <w:r w:rsidRPr="00EF6BF6">
              <w:t>If present, this information element shall contain the list of features supported by the origin host.</w:t>
            </w:r>
          </w:p>
        </w:tc>
      </w:tr>
    </w:tbl>
    <w:p w:rsidR="00D24B94" w:rsidRPr="00EF6BF6" w:rsidRDefault="00D24B94" w:rsidP="00D24B94"/>
    <w:p w:rsidR="00D24B94" w:rsidRPr="00EF6BF6" w:rsidRDefault="00D24B94" w:rsidP="00D24B94">
      <w:pPr>
        <w:pStyle w:val="Heading4"/>
      </w:pPr>
      <w:bookmarkStart w:id="76" w:name="_Toc533202786"/>
      <w:r w:rsidRPr="00EF6BF6">
        <w:rPr>
          <w:lang w:val="sv-SE"/>
        </w:rPr>
        <w:t>7.2</w:t>
      </w:r>
      <w:r w:rsidRPr="00EF6BF6">
        <w:t>.2.2</w:t>
      </w:r>
      <w:r w:rsidRPr="00EF6BF6">
        <w:tab/>
        <w:t>Detailed Behaviour of the HSS</w:t>
      </w:r>
      <w:bookmarkEnd w:id="76"/>
    </w:p>
    <w:p w:rsidR="00F00265" w:rsidRPr="00EF6BF6" w:rsidRDefault="00F00265" w:rsidP="00F00265">
      <w:r w:rsidRPr="00EF6BF6">
        <w:t>For group based configuration processing, if the Group Guard Timer was included in the CIR command, the HSS shall send the RIR command before the Group Guard Timer expires and shall include several reports and/or status indications in one or more Group-Monitoring Event Report AVPs.</w:t>
      </w:r>
    </w:p>
    <w:p w:rsidR="00F00265" w:rsidRPr="00EF6BF6" w:rsidRDefault="00F00265" w:rsidP="002169F5">
      <w:pPr>
        <w:pStyle w:val="NOTE"/>
      </w:pPr>
      <w:r w:rsidRPr="00EF6BF6">
        <w:rPr>
          <w:rFonts w:hint="eastAsia"/>
        </w:rPr>
        <w:t>NOTE:</w:t>
      </w:r>
      <w:r w:rsidRPr="00EF6BF6">
        <w:tab/>
        <w:t>T</w:t>
      </w:r>
      <w:r w:rsidRPr="00EF6BF6">
        <w:rPr>
          <w:rFonts w:hint="eastAsia"/>
        </w:rPr>
        <w:t xml:space="preserve">he HSS may divide the accumulated </w:t>
      </w:r>
      <w:r w:rsidRPr="00EF6BF6">
        <w:t>Monitoring Configuration Indications/immediate reports</w:t>
      </w:r>
      <w:r w:rsidRPr="00EF6BF6">
        <w:rPr>
          <w:rFonts w:hint="eastAsia"/>
        </w:rPr>
        <w:t xml:space="preserve"> into multiple messages.</w:t>
      </w:r>
    </w:p>
    <w:p w:rsidR="00F00265" w:rsidRPr="00EF6BF6" w:rsidRDefault="00F00265" w:rsidP="00F00265">
      <w:r w:rsidRPr="00EF6BF6">
        <w:rPr>
          <w:lang w:val="en-US"/>
        </w:rPr>
        <w:t>The HSS shall send immediate reports and configuration indications for group based configuration processing using the Group-</w:t>
      </w:r>
      <w:r w:rsidRPr="00EF6BF6">
        <w:rPr>
          <w:lang w:val="en-US" w:eastAsia="zh-CN"/>
        </w:rPr>
        <w:t>Monitoring-Event-Report.</w:t>
      </w:r>
    </w:p>
    <w:p w:rsidR="00F00265" w:rsidRPr="00EF6BF6" w:rsidRDefault="00F00265" w:rsidP="00F00265">
      <w:r w:rsidRPr="00EF6BF6">
        <w:t>If the HSS knows that it has additional RIR commands to send for the same group, the HSS shall include the RIR-Flags AVP with the Group-Configuration-In-Progress bit set and restart the Group Guard Timer to the value it originally received in the CIR.</w:t>
      </w:r>
    </w:p>
    <w:p w:rsidR="00F00265" w:rsidRPr="00EF6BF6" w:rsidRDefault="00F00265" w:rsidP="00F00265">
      <w:pPr>
        <w:rPr>
          <w:vanish/>
        </w:rPr>
      </w:pPr>
      <w:r w:rsidRPr="00EF6BF6">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Group-Monitoring Event Report-Item AVP.</w:t>
      </w:r>
    </w:p>
    <w:p w:rsidR="0069605E" w:rsidRPr="00EF6BF6" w:rsidRDefault="0069605E" w:rsidP="0069605E">
      <w:pPr>
        <w:rPr>
          <w:lang w:eastAsia="zh-CN"/>
        </w:rPr>
      </w:pPr>
      <w:r w:rsidRPr="00EF6BF6">
        <w:rPr>
          <w:rFonts w:hint="eastAsia"/>
          <w:lang w:eastAsia="zh-CN"/>
        </w:rPr>
        <w:t xml:space="preserve">If the Monitoring-Event-Report </w:t>
      </w:r>
      <w:r w:rsidRPr="00EF6BF6">
        <w:rPr>
          <w:lang w:eastAsia="zh-CN"/>
        </w:rPr>
        <w:t>is related to</w:t>
      </w:r>
      <w:r w:rsidRPr="00EF6BF6">
        <w:rPr>
          <w:rFonts w:hint="eastAsia"/>
          <w:lang w:eastAsia="zh-CN"/>
        </w:rPr>
        <w:t xml:space="preserve"> </w:t>
      </w:r>
      <w:r w:rsidRPr="00EF6BF6">
        <w:rPr>
          <w:lang w:eastAsia="zh-CN"/>
        </w:rPr>
        <w:t xml:space="preserve">a One-time Monitoring event request, the HSS shall delete the related Monitoring event for the UE or the individual group member UE locally after sending the </w:t>
      </w:r>
      <w:r w:rsidRPr="00EF6BF6">
        <w:rPr>
          <w:rFonts w:hint="eastAsia"/>
          <w:lang w:eastAsia="zh-CN"/>
        </w:rPr>
        <w:t>Monitoring-Event-Report</w:t>
      </w:r>
      <w:r w:rsidRPr="00EF6BF6">
        <w:rPr>
          <w:lang w:eastAsia="zh-CN"/>
        </w:rPr>
        <w:t>.</w:t>
      </w:r>
    </w:p>
    <w:p w:rsidR="00F00265" w:rsidRPr="00EF6BF6" w:rsidRDefault="00F00265" w:rsidP="0069605E">
      <w:r w:rsidRPr="00EF6BF6">
        <w:t>If UE Reachability is reported, a Maximum-UE-Availability-Time AVP may also be present in the report.</w:t>
      </w:r>
    </w:p>
    <w:p w:rsidR="00F00265" w:rsidRPr="00EF6BF6" w:rsidRDefault="00F00265" w:rsidP="00F00265">
      <w:r w:rsidRPr="00EF6BF6">
        <w:t>If the HSS detects that the serving node does not support or does not activate a Monitoring event, or if the UE is part of a group and requires the External-Identifier to be supported by the serving node when it does not, it shall send to the SCEF, an RIR command with the Event-Handling AVP with the value SUSPEND.</w:t>
      </w:r>
    </w:p>
    <w:p w:rsidR="00F00265" w:rsidRPr="00EF6BF6" w:rsidRDefault="00F00265" w:rsidP="00F00265">
      <w:r w:rsidRPr="00EF6BF6">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rsidR="00F00265" w:rsidRPr="00EF6BF6" w:rsidRDefault="00F00265" w:rsidP="00F00265">
      <w:r w:rsidRPr="00EF6BF6">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rsidR="00F00265" w:rsidRPr="00EF6BF6" w:rsidRDefault="00F00265" w:rsidP="00F00265">
      <w:pPr>
        <w:rPr>
          <w:lang w:val="en-US"/>
        </w:rPr>
      </w:pPr>
      <w:r w:rsidRPr="00EF6BF6">
        <w:rPr>
          <w:lang w:val="en-US"/>
        </w:rPr>
        <w:t>If the HSS receives the DIAMETER_ERROR_SCEF_REFERENCE_ID_UNKNOWN within an RIA command, it shall delete the event stored for the indicated SCEF-Reference-ID (see 3GPP TS 23.007 [19]).</w:t>
      </w:r>
    </w:p>
    <w:p w:rsidR="00F00265" w:rsidRPr="00EF6BF6" w:rsidRDefault="00F00265" w:rsidP="00F00265">
      <w:pPr>
        <w:rPr>
          <w:rFonts w:eastAsia="Batang"/>
          <w:lang w:val="de-DE"/>
        </w:rPr>
      </w:pPr>
      <w:r w:rsidRPr="00EF6BF6">
        <w:rPr>
          <w:rFonts w:eastAsia="Batang"/>
          <w:lang w:val="de-DE"/>
        </w:rPr>
        <w:t>If the Supported-Services of the SGSN and MME have been previously reported to the SCEF, an the HSS detects that they have changed from a previous report, the HSS shall report all the Supported-Service to the SCEF.</w:t>
      </w:r>
    </w:p>
    <w:p w:rsidR="00F00265" w:rsidRPr="00EF6BF6" w:rsidRDefault="00F00265" w:rsidP="00F00265">
      <w:pPr>
        <w:rPr>
          <w:rFonts w:eastAsia="Batang"/>
          <w:lang w:val="de-DE"/>
        </w:rPr>
      </w:pPr>
      <w:r w:rsidRPr="00EF6BF6">
        <w:rPr>
          <w:rFonts w:eastAsia="Batang"/>
          <w:lang w:val="de-DE"/>
        </w:rPr>
        <w:t xml:space="preserve">When a subscriber is barred/un-barred for services relevant to an active monitoring, the HSS shall send an RIR command to the SCEF with the Event-Handling AVP set to the value SUSPEND/RESUME. </w:t>
      </w:r>
    </w:p>
    <w:p w:rsidR="00F00265" w:rsidRPr="00EF6BF6" w:rsidRDefault="00F00265" w:rsidP="00F00265">
      <w:r w:rsidRPr="00EF6BF6">
        <w:rPr>
          <w:rFonts w:eastAsia="Batang"/>
          <w:lang w:val="de-DE"/>
        </w:rPr>
        <w:lastRenderedPageBreak/>
        <w:t>When a subscriber is deleted from the HSS while monitoring is active or the authorization for monitoring is revoked, the HS</w:t>
      </w:r>
      <w:r w:rsidRPr="00EF6BF6">
        <w:t>S shall send an RIR command to the SCEF with the Event-Handling AVP set to the value CANCEL.</w:t>
      </w:r>
    </w:p>
    <w:p w:rsidR="00D24B94" w:rsidRPr="00EF6BF6" w:rsidRDefault="00D24B94" w:rsidP="00D24B94">
      <w:pPr>
        <w:pStyle w:val="Heading4"/>
      </w:pPr>
      <w:bookmarkStart w:id="77" w:name="_Toc533202787"/>
      <w:r w:rsidRPr="00EF6BF6">
        <w:rPr>
          <w:lang w:val="sv-SE"/>
        </w:rPr>
        <w:t>7.2.</w:t>
      </w:r>
      <w:r w:rsidRPr="00EF6BF6">
        <w:t>2.3</w:t>
      </w:r>
      <w:r w:rsidRPr="00EF6BF6">
        <w:tab/>
        <w:t>Detailed Behaviour of the SCEF</w:t>
      </w:r>
      <w:bookmarkEnd w:id="77"/>
    </w:p>
    <w:p w:rsidR="00D3629E" w:rsidRPr="00EF6BF6" w:rsidRDefault="00D3629E" w:rsidP="00D3629E">
      <w:pPr>
        <w:rPr>
          <w:lang w:val="en-US"/>
        </w:rPr>
      </w:pPr>
      <w:r w:rsidRPr="00EF6BF6">
        <w:rPr>
          <w:lang w:val="en-US"/>
        </w:rPr>
        <w:t>When the SCEF receives a Monitoring Event Report AVP from the HSS with an SCEF-Reference-ID not known by the SCEF, it shall reply with DIAMETER_ERROR_SCEF_REFERENCE_ID_UNKNOWN see 3GPP TS 23.007 [19].</w:t>
      </w:r>
    </w:p>
    <w:p w:rsidR="00FD1987" w:rsidRPr="00EF6BF6" w:rsidRDefault="00D3629E" w:rsidP="00D3629E">
      <w:r w:rsidRPr="00EF6BF6">
        <w:t xml:space="preserve">Otherwise when the SCEF receives a </w:t>
      </w:r>
      <w:r w:rsidRPr="00EF6BF6">
        <w:rPr>
          <w:lang w:val="fr-FR"/>
        </w:rPr>
        <w:t>Reporting Information Request</w:t>
      </w:r>
      <w:r w:rsidRPr="00EF6BF6" w:rsidDel="00F74FDF">
        <w:rPr>
          <w:lang w:val="fr-FR"/>
        </w:rPr>
        <w:t xml:space="preserve"> </w:t>
      </w:r>
      <w:r w:rsidRPr="00EF6BF6">
        <w:t xml:space="preserve">from the HSS, the SCEF shall set Experimental-Result to DIAMETER_SUCCESS in the </w:t>
      </w:r>
      <w:r w:rsidRPr="00EF6BF6">
        <w:rPr>
          <w:lang w:val="fr-FR"/>
        </w:rPr>
        <w:t xml:space="preserve">Reporting Information </w:t>
      </w:r>
      <w:r w:rsidRPr="00EF6BF6">
        <w:t>Answer and shall handle it according to the procedures defined in 3GPP TS 23.682 [2].</w:t>
      </w:r>
    </w:p>
    <w:p w:rsidR="00D3629E" w:rsidRPr="00EF6BF6" w:rsidRDefault="00D3629E" w:rsidP="00D3629E">
      <w:pPr>
        <w:rPr>
          <w:lang w:val="en-US"/>
        </w:rPr>
      </w:pPr>
      <w:r w:rsidRPr="00EF6BF6">
        <w:rPr>
          <w:lang w:val="en-US"/>
        </w:rPr>
        <w:t xml:space="preserve">If the SCEF receives RIR command with the Event-Handling AVP set to SUSPEND it shall either notify the SCS/AS that the event is not active or initiate deletion of the event depending on operator configuration. </w:t>
      </w:r>
    </w:p>
    <w:p w:rsidR="00D3629E" w:rsidRPr="00EF6BF6" w:rsidRDefault="00D3629E" w:rsidP="00D3629E">
      <w:pPr>
        <w:rPr>
          <w:lang w:val="en-US"/>
        </w:rPr>
      </w:pPr>
      <w:r w:rsidRPr="00EF6BF6">
        <w:rPr>
          <w:lang w:val="en-US"/>
        </w:rPr>
        <w:t>If the SCEF receives an RIR command with the Event-Handling AVP set to CANCEL it shall delete the event.</w:t>
      </w:r>
    </w:p>
    <w:p w:rsidR="00D3629E" w:rsidRPr="00EF6BF6" w:rsidRDefault="00D3629E" w:rsidP="00C10E2B">
      <w:pPr>
        <w:pStyle w:val="EditorsNote"/>
        <w:rPr>
          <w:lang w:val="en-US"/>
        </w:rPr>
      </w:pPr>
      <w:r w:rsidRPr="00EF6BF6">
        <w:t>Editor's Note: The usage of Retry-After timer is FFS.</w:t>
      </w:r>
    </w:p>
    <w:p w:rsidR="00D3629E" w:rsidRPr="00EF6BF6" w:rsidRDefault="00D3629E" w:rsidP="00D3629E">
      <w:pPr>
        <w:rPr>
          <w:lang w:val="en-US"/>
        </w:rPr>
      </w:pPr>
      <w:r w:rsidRPr="00EF6BF6">
        <w:rPr>
          <w:lang w:val="en-US"/>
        </w:rPr>
        <w:t>If the SCEF receives RIR command with the Event-Handling AVP set to RESUME it shall notify the SCS/AS that the event is activated in serving node.</w:t>
      </w:r>
    </w:p>
    <w:p w:rsidR="00D24B94" w:rsidRPr="00EF6BF6" w:rsidRDefault="00FD1987" w:rsidP="00FD1987">
      <w:pPr>
        <w:rPr>
          <w:lang w:val="en-US"/>
        </w:rPr>
      </w:pPr>
      <w:r w:rsidRPr="00EF6BF6">
        <w:rPr>
          <w:lang w:val="en-US"/>
        </w:rPr>
        <w:t xml:space="preserve">If the SCEF receives </w:t>
      </w:r>
      <w:r w:rsidRPr="00EF6BF6">
        <w:t xml:space="preserve">a </w:t>
      </w:r>
      <w:r w:rsidRPr="00EF6BF6">
        <w:rPr>
          <w:lang w:val="fr-FR"/>
        </w:rPr>
        <w:t>Reporting Information Request</w:t>
      </w:r>
      <w:r w:rsidRPr="00EF6BF6" w:rsidDel="00706BF9">
        <w:rPr>
          <w:lang w:val="en-US"/>
        </w:rPr>
        <w:t xml:space="preserve"> </w:t>
      </w:r>
      <w:r w:rsidRPr="00EF6BF6">
        <w:t>from the HSS</w:t>
      </w:r>
      <w:r w:rsidRPr="00EF6BF6">
        <w:rPr>
          <w:lang w:val="en-US"/>
        </w:rPr>
        <w:t xml:space="preserve"> with the Monitoring-Type AVP set to LOSS_OF_CONNECTIVITY, it shall interpret this as the reporting of loss of connectivity of the UE.</w:t>
      </w:r>
    </w:p>
    <w:p w:rsidR="00EF6BF6" w:rsidRPr="00EF6BF6" w:rsidRDefault="00EF6BF6" w:rsidP="00EF6BF6">
      <w:pPr>
        <w:rPr>
          <w:lang w:eastAsia="zh-CN"/>
        </w:rPr>
      </w:pPr>
      <w:r w:rsidRPr="00EF6BF6">
        <w:rPr>
          <w:rFonts w:hint="eastAsia"/>
          <w:lang w:eastAsia="zh-CN"/>
        </w:rPr>
        <w:t>On receiving Monitoring event reports</w:t>
      </w:r>
      <w:r w:rsidRPr="00EF6BF6">
        <w:rPr>
          <w:lang w:eastAsia="zh-CN"/>
        </w:rPr>
        <w:t xml:space="preserve"> f</w:t>
      </w:r>
      <w:r w:rsidRPr="00EF6BF6">
        <w:t>or a Continuous Monitoring Request for an individual UE</w:t>
      </w:r>
      <w:r w:rsidRPr="00EF6BF6">
        <w:rPr>
          <w:rFonts w:hint="eastAsia"/>
          <w:lang w:eastAsia="zh-CN"/>
        </w:rPr>
        <w:t xml:space="preserve">, the SCEF shall check whether the </w:t>
      </w:r>
      <w:r w:rsidRPr="00EF6BF6">
        <w:rPr>
          <w:lang w:eastAsia="zh-CN"/>
        </w:rPr>
        <w:t>number of</w:t>
      </w:r>
      <w:r w:rsidRPr="00EF6BF6">
        <w:rPr>
          <w:rFonts w:hint="eastAsia"/>
          <w:lang w:eastAsia="zh-CN"/>
        </w:rPr>
        <w:t xml:space="preserve"> reports </w:t>
      </w:r>
      <w:r w:rsidRPr="00EF6BF6">
        <w:rPr>
          <w:lang w:eastAsia="zh-CN"/>
        </w:rPr>
        <w:t>for</w:t>
      </w:r>
      <w:r w:rsidRPr="00EF6BF6">
        <w:rPr>
          <w:rFonts w:hint="eastAsia"/>
          <w:lang w:eastAsia="zh-CN"/>
        </w:rPr>
        <w:t xml:space="preserve"> this Monitoring event type reache</w:t>
      </w:r>
      <w:r w:rsidRPr="00EF6BF6">
        <w:rPr>
          <w:lang w:eastAsia="zh-CN"/>
        </w:rPr>
        <w:t>s</w:t>
      </w:r>
      <w:r w:rsidRPr="00EF6BF6">
        <w:rPr>
          <w:rFonts w:hint="eastAsia"/>
          <w:lang w:eastAsia="zh-CN"/>
        </w:rPr>
        <w:t xml:space="preserve"> the configured maximum number of reports. When the reports reach the configured maximum number, the SCEF shall sen</w:t>
      </w:r>
      <w:r w:rsidRPr="00EF6BF6">
        <w:rPr>
          <w:lang w:eastAsia="zh-CN"/>
        </w:rPr>
        <w:t>t</w:t>
      </w:r>
      <w:r w:rsidRPr="00EF6BF6">
        <w:rPr>
          <w:rFonts w:hint="eastAsia"/>
          <w:lang w:eastAsia="zh-CN"/>
        </w:rPr>
        <w:t xml:space="preserve"> CIR message </w:t>
      </w:r>
      <w:r w:rsidRPr="00EF6BF6">
        <w:rPr>
          <w:lang w:eastAsia="zh-CN"/>
        </w:rPr>
        <w:t xml:space="preserve">to the HSS </w:t>
      </w:r>
      <w:r w:rsidRPr="00EF6BF6">
        <w:rPr>
          <w:rFonts w:hint="eastAsia"/>
          <w:lang w:eastAsia="zh-CN"/>
        </w:rPr>
        <w:t>to delete the corresponding Monitoring Event Configuration</w:t>
      </w:r>
      <w:r w:rsidRPr="00EF6BF6">
        <w:rPr>
          <w:lang w:eastAsia="zh-CN"/>
        </w:rPr>
        <w:t xml:space="preserve"> </w:t>
      </w:r>
      <w:r w:rsidRPr="00EF6BF6">
        <w:t>for an individual UE</w:t>
      </w:r>
      <w:r w:rsidRPr="00EF6BF6">
        <w:rPr>
          <w:rFonts w:hint="eastAsia"/>
          <w:lang w:eastAsia="zh-CN"/>
        </w:rPr>
        <w:t xml:space="preserve">, </w:t>
      </w:r>
      <w:r w:rsidRPr="00EF6BF6">
        <w:rPr>
          <w:lang w:eastAsia="zh-CN"/>
        </w:rPr>
        <w:t>with the SCEF-Reference-ID-for-Deletion AVP set to</w:t>
      </w:r>
      <w:r w:rsidRPr="00EF6BF6">
        <w:rPr>
          <w:rFonts w:hint="eastAsia"/>
          <w:lang w:eastAsia="zh-CN"/>
        </w:rPr>
        <w:t xml:space="preserve"> the related SCEF Reference ID.</w:t>
      </w:r>
    </w:p>
    <w:p w:rsidR="00EF6BF6" w:rsidRPr="00EF6BF6" w:rsidRDefault="00EF6BF6" w:rsidP="00EF6BF6">
      <w:pPr>
        <w:rPr>
          <w:lang w:eastAsia="zh-CN"/>
        </w:rPr>
      </w:pPr>
      <w:r w:rsidRPr="00EF6BF6">
        <w:rPr>
          <w:rFonts w:hint="eastAsia"/>
          <w:lang w:eastAsia="zh-CN"/>
        </w:rPr>
        <w:t>On receiving Monitoring event reports</w:t>
      </w:r>
      <w:r w:rsidRPr="00EF6BF6">
        <w:rPr>
          <w:lang w:eastAsia="zh-CN"/>
        </w:rPr>
        <w:t xml:space="preserve"> for a One-Time event for a group of UEs </w:t>
      </w:r>
      <w:r w:rsidRPr="00EF6BF6">
        <w:t>(i.e. External Group Identifier)</w:t>
      </w:r>
      <w:r w:rsidRPr="00EF6BF6">
        <w:rPr>
          <w:rFonts w:hint="eastAsia"/>
          <w:lang w:eastAsia="zh-CN"/>
        </w:rPr>
        <w:t xml:space="preserve">, the SCEF shall check whether </w:t>
      </w:r>
      <w:r w:rsidRPr="00EF6BF6">
        <w:rPr>
          <w:lang w:eastAsia="zh-CN"/>
        </w:rPr>
        <w:t>it has received the</w:t>
      </w:r>
      <w:r w:rsidRPr="00EF6BF6">
        <w:rPr>
          <w:rFonts w:hint="eastAsia"/>
          <w:lang w:eastAsia="zh-CN"/>
        </w:rPr>
        <w:t xml:space="preserve"> report</w:t>
      </w:r>
      <w:r w:rsidRPr="00EF6BF6">
        <w:rPr>
          <w:lang w:eastAsia="zh-CN"/>
        </w:rPr>
        <w:t>s</w:t>
      </w:r>
      <w:r w:rsidRPr="00EF6BF6">
        <w:rPr>
          <w:rFonts w:hint="eastAsia"/>
          <w:lang w:eastAsia="zh-CN"/>
        </w:rPr>
        <w:t xml:space="preserve"> </w:t>
      </w:r>
      <w:r w:rsidRPr="00EF6BF6">
        <w:rPr>
          <w:lang w:eastAsia="zh-CN"/>
        </w:rPr>
        <w:t>for</w:t>
      </w:r>
      <w:r w:rsidRPr="00EF6BF6">
        <w:rPr>
          <w:rFonts w:hint="eastAsia"/>
          <w:lang w:eastAsia="zh-CN"/>
        </w:rPr>
        <w:t xml:space="preserve"> </w:t>
      </w:r>
      <w:r w:rsidRPr="00EF6BF6">
        <w:rPr>
          <w:lang w:eastAsia="zh-CN"/>
        </w:rPr>
        <w:t xml:space="preserve">all individual group member UEs for </w:t>
      </w:r>
      <w:r w:rsidRPr="00EF6BF6">
        <w:rPr>
          <w:rFonts w:hint="eastAsia"/>
          <w:lang w:eastAsia="zh-CN"/>
        </w:rPr>
        <w:t>this Monitoring event</w:t>
      </w:r>
      <w:r w:rsidRPr="00EF6BF6">
        <w:rPr>
          <w:lang w:eastAsia="zh-CN"/>
        </w:rPr>
        <w:t xml:space="preserve"> by using t</w:t>
      </w:r>
      <w:r w:rsidRPr="00EF6BF6">
        <w:t>he total number of individual group member UE(s) (e.g. External Identifier or MSISDN) received</w:t>
      </w:r>
      <w:r w:rsidRPr="00EF6BF6">
        <w:rPr>
          <w:lang w:eastAsia="zh-CN"/>
        </w:rPr>
        <w:t xml:space="preserve"> in the reports and the number of UEs originally received within the </w:t>
      </w:r>
      <w:r w:rsidRPr="00EF6BF6">
        <w:rPr>
          <w:rFonts w:hint="eastAsia"/>
          <w:lang w:eastAsia="zh-CN"/>
        </w:rPr>
        <w:t>Number-</w:t>
      </w:r>
      <w:r w:rsidRPr="00EF6BF6">
        <w:rPr>
          <w:lang w:eastAsia="zh-CN"/>
        </w:rPr>
        <w:t>o</w:t>
      </w:r>
      <w:r w:rsidRPr="00EF6BF6">
        <w:rPr>
          <w:rFonts w:hint="eastAsia"/>
          <w:lang w:eastAsia="zh-CN"/>
        </w:rPr>
        <w:t>f-UEs</w:t>
      </w:r>
      <w:r w:rsidRPr="00EF6BF6">
        <w:rPr>
          <w:lang w:eastAsia="zh-CN"/>
        </w:rPr>
        <w:t xml:space="preserve"> AVP from the HSS. When the reports for all individual group member UEs have been received, </w:t>
      </w:r>
      <w:r w:rsidRPr="00EF6BF6">
        <w:rPr>
          <w:rFonts w:hint="eastAsia"/>
          <w:lang w:eastAsia="zh-CN"/>
        </w:rPr>
        <w:t>the SCEF shall</w:t>
      </w:r>
      <w:r w:rsidRPr="00EF6BF6">
        <w:rPr>
          <w:lang w:eastAsia="zh-CN"/>
        </w:rPr>
        <w:t xml:space="preserve"> determine that reporting for this group is complete and</w:t>
      </w:r>
      <w:r w:rsidRPr="00EF6BF6">
        <w:rPr>
          <w:rFonts w:hint="eastAsia"/>
          <w:lang w:eastAsia="zh-CN"/>
        </w:rPr>
        <w:t xml:space="preserve"> sen</w:t>
      </w:r>
      <w:r w:rsidRPr="00EF6BF6">
        <w:rPr>
          <w:lang w:eastAsia="zh-CN"/>
        </w:rPr>
        <w:t>d the</w:t>
      </w:r>
      <w:r w:rsidRPr="00EF6BF6">
        <w:rPr>
          <w:rFonts w:hint="eastAsia"/>
          <w:lang w:eastAsia="zh-CN"/>
        </w:rPr>
        <w:t xml:space="preserve"> CIR message </w:t>
      </w:r>
      <w:r w:rsidRPr="00EF6BF6">
        <w:rPr>
          <w:lang w:eastAsia="zh-CN"/>
        </w:rPr>
        <w:t xml:space="preserve">to the HSS </w:t>
      </w:r>
      <w:r w:rsidRPr="00EF6BF6">
        <w:rPr>
          <w:rFonts w:hint="eastAsia"/>
          <w:lang w:eastAsia="zh-CN"/>
        </w:rPr>
        <w:t xml:space="preserve">to delete the corresponding Monitoring Event Configuration, </w:t>
      </w:r>
      <w:r w:rsidRPr="00EF6BF6">
        <w:rPr>
          <w:lang w:eastAsia="zh-CN"/>
        </w:rPr>
        <w:t>with the SCEF-Reference-ID-for-Deletion AVP set to</w:t>
      </w:r>
      <w:r w:rsidRPr="00EF6BF6">
        <w:rPr>
          <w:rFonts w:hint="eastAsia"/>
          <w:lang w:eastAsia="zh-CN"/>
        </w:rPr>
        <w:t xml:space="preserve"> the related SCEF Reference ID.</w:t>
      </w:r>
    </w:p>
    <w:p w:rsidR="00EF6BF6" w:rsidRPr="00EF6BF6" w:rsidRDefault="00EF6BF6" w:rsidP="00EF6BF6">
      <w:pPr>
        <w:rPr>
          <w:lang w:eastAsia="zh-CN"/>
        </w:rPr>
      </w:pPr>
      <w:r w:rsidRPr="00EF6BF6">
        <w:rPr>
          <w:rFonts w:hint="eastAsia"/>
          <w:lang w:eastAsia="zh-CN"/>
        </w:rPr>
        <w:t>On receiving Monitoring event reports</w:t>
      </w:r>
      <w:r w:rsidRPr="00EF6BF6">
        <w:rPr>
          <w:lang w:eastAsia="zh-CN"/>
        </w:rPr>
        <w:t xml:space="preserve"> f</w:t>
      </w:r>
      <w:r w:rsidRPr="00EF6BF6">
        <w:t xml:space="preserve">or a Continuous Monitoring Request for </w:t>
      </w:r>
      <w:r w:rsidRPr="00EF6BF6">
        <w:rPr>
          <w:lang w:eastAsia="zh-CN"/>
        </w:rPr>
        <w:t xml:space="preserve">a group of UEs </w:t>
      </w:r>
      <w:r w:rsidRPr="00EF6BF6">
        <w:t>(i.e. External Group Identifier)</w:t>
      </w:r>
      <w:r w:rsidRPr="00EF6BF6">
        <w:rPr>
          <w:rFonts w:hint="eastAsia"/>
          <w:lang w:eastAsia="zh-CN"/>
        </w:rPr>
        <w:t>, the SCEF shall check whether</w:t>
      </w:r>
      <w:r w:rsidRPr="00EF6BF6">
        <w:rPr>
          <w:lang w:eastAsia="zh-CN"/>
        </w:rPr>
        <w:t xml:space="preserve"> the </w:t>
      </w:r>
      <w:r w:rsidRPr="00EF6BF6">
        <w:rPr>
          <w:rFonts w:hint="eastAsia"/>
          <w:lang w:eastAsia="zh-CN"/>
        </w:rPr>
        <w:t>report</w:t>
      </w:r>
      <w:r w:rsidRPr="00EF6BF6">
        <w:rPr>
          <w:lang w:eastAsia="zh-CN"/>
        </w:rPr>
        <w:t>s</w:t>
      </w:r>
      <w:r w:rsidRPr="00EF6BF6">
        <w:rPr>
          <w:rFonts w:hint="eastAsia"/>
          <w:lang w:eastAsia="zh-CN"/>
        </w:rPr>
        <w:t xml:space="preserve"> </w:t>
      </w:r>
      <w:r w:rsidRPr="00EF6BF6">
        <w:rPr>
          <w:lang w:eastAsia="zh-CN"/>
        </w:rPr>
        <w:t xml:space="preserve">of each individual group member UE have </w:t>
      </w:r>
      <w:r w:rsidRPr="00EF6BF6">
        <w:rPr>
          <w:rFonts w:hint="eastAsia"/>
          <w:lang w:eastAsia="zh-CN"/>
        </w:rPr>
        <w:t>reach</w:t>
      </w:r>
      <w:r w:rsidRPr="00EF6BF6">
        <w:rPr>
          <w:lang w:eastAsia="zh-CN"/>
        </w:rPr>
        <w:t>ed</w:t>
      </w:r>
      <w:r w:rsidRPr="00EF6BF6">
        <w:rPr>
          <w:rFonts w:hint="eastAsia"/>
          <w:lang w:eastAsia="zh-CN"/>
        </w:rPr>
        <w:t xml:space="preserve"> the configured maximum number of reports</w:t>
      </w:r>
      <w:r w:rsidRPr="00EF6BF6">
        <w:rPr>
          <w:lang w:eastAsia="zh-CN"/>
        </w:rPr>
        <w:t xml:space="preserve"> by using t</w:t>
      </w:r>
      <w:r w:rsidRPr="00EF6BF6">
        <w:t>he total number of individual group member UE(s) (e.g. External Identifier or MSISDN) received</w:t>
      </w:r>
      <w:r w:rsidRPr="00EF6BF6">
        <w:rPr>
          <w:lang w:eastAsia="zh-CN"/>
        </w:rPr>
        <w:t xml:space="preserve"> in the reports and the number of UEs originally received within the </w:t>
      </w:r>
      <w:r w:rsidRPr="00EF6BF6">
        <w:rPr>
          <w:rFonts w:hint="eastAsia"/>
          <w:lang w:eastAsia="zh-CN"/>
        </w:rPr>
        <w:t>Number-</w:t>
      </w:r>
      <w:r w:rsidRPr="00EF6BF6">
        <w:rPr>
          <w:lang w:eastAsia="zh-CN"/>
        </w:rPr>
        <w:t>o</w:t>
      </w:r>
      <w:r w:rsidRPr="00EF6BF6">
        <w:rPr>
          <w:rFonts w:hint="eastAsia"/>
          <w:lang w:eastAsia="zh-CN"/>
        </w:rPr>
        <w:t>f-UEs</w:t>
      </w:r>
      <w:r w:rsidRPr="00EF6BF6">
        <w:rPr>
          <w:lang w:eastAsia="zh-CN"/>
        </w:rPr>
        <w:t xml:space="preserve"> AVP from the HSS. When reports of each individual group member UE have reached </w:t>
      </w:r>
      <w:r w:rsidRPr="00EF6BF6">
        <w:rPr>
          <w:rFonts w:hint="eastAsia"/>
          <w:lang w:eastAsia="zh-CN"/>
        </w:rPr>
        <w:t>the configured maximum number of reports</w:t>
      </w:r>
      <w:r w:rsidRPr="00EF6BF6">
        <w:rPr>
          <w:lang w:eastAsia="zh-CN"/>
        </w:rPr>
        <w:t xml:space="preserve">, </w:t>
      </w:r>
      <w:r w:rsidRPr="00EF6BF6">
        <w:rPr>
          <w:rFonts w:hint="eastAsia"/>
          <w:lang w:eastAsia="zh-CN"/>
        </w:rPr>
        <w:t xml:space="preserve">the SCEF shall </w:t>
      </w:r>
      <w:r w:rsidRPr="00EF6BF6">
        <w:rPr>
          <w:lang w:eastAsia="zh-CN"/>
        </w:rPr>
        <w:t>determine that reporting for this group is complete and</w:t>
      </w:r>
      <w:r w:rsidRPr="00EF6BF6">
        <w:rPr>
          <w:rFonts w:hint="eastAsia"/>
          <w:lang w:eastAsia="zh-CN"/>
        </w:rPr>
        <w:t xml:space="preserve"> sen</w:t>
      </w:r>
      <w:r w:rsidRPr="00EF6BF6">
        <w:rPr>
          <w:lang w:eastAsia="zh-CN"/>
        </w:rPr>
        <w:t>d the</w:t>
      </w:r>
      <w:r w:rsidRPr="00EF6BF6">
        <w:rPr>
          <w:rFonts w:hint="eastAsia"/>
          <w:lang w:eastAsia="zh-CN"/>
        </w:rPr>
        <w:t xml:space="preserve"> CIR message </w:t>
      </w:r>
      <w:r w:rsidRPr="00EF6BF6">
        <w:rPr>
          <w:lang w:eastAsia="zh-CN"/>
        </w:rPr>
        <w:t xml:space="preserve">to the HSS </w:t>
      </w:r>
      <w:r w:rsidRPr="00EF6BF6">
        <w:rPr>
          <w:rFonts w:hint="eastAsia"/>
          <w:lang w:eastAsia="zh-CN"/>
        </w:rPr>
        <w:t xml:space="preserve">to delete the corresponding Monitoring Event Configuration, </w:t>
      </w:r>
      <w:r w:rsidRPr="00EF6BF6">
        <w:rPr>
          <w:lang w:eastAsia="zh-CN"/>
        </w:rPr>
        <w:t>with the SCEF-Reference-ID-for-Deletion AVP set to</w:t>
      </w:r>
      <w:r w:rsidRPr="00EF6BF6">
        <w:rPr>
          <w:rFonts w:hint="eastAsia"/>
          <w:lang w:eastAsia="zh-CN"/>
        </w:rPr>
        <w:t xml:space="preserve"> the related SCEF Reference ID.</w:t>
      </w:r>
    </w:p>
    <w:p w:rsidR="00F00265" w:rsidRPr="00EF6BF6" w:rsidRDefault="00C10E2B" w:rsidP="00F00265">
      <w:r w:rsidRPr="00EF6BF6">
        <w:t>If the HSS reports change of Supported-Services, the SCEF shall replace the stored Supported-Service by the received ones.</w:t>
      </w:r>
      <w:r w:rsidR="00F00265" w:rsidRPr="00EF6BF6">
        <w:t xml:space="preserve"> </w:t>
      </w:r>
    </w:p>
    <w:p w:rsidR="00F00265" w:rsidRPr="00EF6BF6" w:rsidRDefault="00F00265" w:rsidP="00F00265">
      <w:r w:rsidRPr="00EF6BF6">
        <w:t>If the SCEF receives the RIR command with the Group-Configuration-In-Progress bit of the RIR-Flags AVP set, the SCEF shall restart the associated Group Reporting Guard Timer.</w:t>
      </w:r>
    </w:p>
    <w:p w:rsidR="00C10E2B" w:rsidRPr="00EF6BF6" w:rsidRDefault="00F00265" w:rsidP="00F00265">
      <w:pPr>
        <w:pStyle w:val="NO"/>
      </w:pPr>
      <w:r w:rsidRPr="00EF6BF6">
        <w:t>NOTE:</w:t>
      </w:r>
      <w:r w:rsidRPr="00EF6BF6">
        <w:tab/>
        <w:t xml:space="preserve">The SCEF </w:t>
      </w:r>
      <w:r w:rsidRPr="00EF6BF6">
        <w:rPr>
          <w:rFonts w:hint="eastAsia"/>
          <w:lang w:eastAsia="zh-CN"/>
        </w:rPr>
        <w:t>needs to</w:t>
      </w:r>
      <w:r w:rsidRPr="00EF6BF6">
        <w:t xml:space="preserve"> be prepared to receive RIR for Group based configuration processing before the Group Reporting Group Timer expires.</w:t>
      </w:r>
    </w:p>
    <w:p w:rsidR="00964F76" w:rsidRPr="00EF6BF6" w:rsidRDefault="00964F76" w:rsidP="00964F76">
      <w:pPr>
        <w:pStyle w:val="Heading3"/>
      </w:pPr>
      <w:bookmarkStart w:id="78" w:name="_Toc533202788"/>
      <w:r w:rsidRPr="00EF6BF6">
        <w:rPr>
          <w:lang w:val="sv-SE"/>
        </w:rPr>
        <w:t>7.2.3</w:t>
      </w:r>
      <w:r w:rsidRPr="00EF6BF6">
        <w:tab/>
      </w:r>
      <w:r w:rsidRPr="00EF6BF6">
        <w:rPr>
          <w:lang w:val="sv-SE"/>
        </w:rPr>
        <w:t>NIDD</w:t>
      </w:r>
      <w:r w:rsidRPr="00EF6BF6">
        <w:t xml:space="preserve"> Information on S6t</w:t>
      </w:r>
      <w:bookmarkEnd w:id="78"/>
    </w:p>
    <w:p w:rsidR="00964F76" w:rsidRPr="00EF6BF6" w:rsidRDefault="00964F76" w:rsidP="00964F76">
      <w:pPr>
        <w:pStyle w:val="Heading4"/>
      </w:pPr>
      <w:bookmarkStart w:id="79" w:name="_Toc533202789"/>
      <w:r w:rsidRPr="00EF6BF6">
        <w:rPr>
          <w:lang w:val="sv-SE"/>
        </w:rPr>
        <w:t>7.2.3</w:t>
      </w:r>
      <w:r w:rsidRPr="00EF6BF6">
        <w:t>.1</w:t>
      </w:r>
      <w:r w:rsidRPr="00EF6BF6">
        <w:tab/>
        <w:t>General</w:t>
      </w:r>
      <w:bookmarkEnd w:id="79"/>
    </w:p>
    <w:p w:rsidR="00964F76" w:rsidRPr="00EF6BF6" w:rsidRDefault="00964F76" w:rsidP="00964F76">
      <w:r w:rsidRPr="00EF6BF6">
        <w:t>This procedure is used between the SCEF and the HSS for:</w:t>
      </w:r>
    </w:p>
    <w:p w:rsidR="00964F76" w:rsidRPr="00EF6BF6" w:rsidRDefault="00964F76" w:rsidP="00964F76">
      <w:pPr>
        <w:pStyle w:val="B1"/>
      </w:pPr>
      <w:r w:rsidRPr="00EF6BF6">
        <w:rPr>
          <w:lang w:val="fr-FR"/>
        </w:rPr>
        <w:lastRenderedPageBreak/>
        <w:t>-</w:t>
      </w:r>
      <w:r w:rsidRPr="00EF6BF6">
        <w:rPr>
          <w:lang w:val="fr-FR"/>
        </w:rPr>
        <w:tab/>
      </w:r>
      <w:r w:rsidR="00731548" w:rsidRPr="00EF6BF6">
        <w:rPr>
          <w:lang w:val="fr-FR"/>
        </w:rPr>
        <w:t>the authorization of the UE for NIDD.</w:t>
      </w:r>
    </w:p>
    <w:p w:rsidR="0050441E" w:rsidRPr="00EF6BF6" w:rsidRDefault="0050441E" w:rsidP="0050441E">
      <w:r w:rsidRPr="00EF6BF6">
        <w:t>This procedure is used between the HSS and the SCEF for:</w:t>
      </w:r>
    </w:p>
    <w:p w:rsidR="0050441E" w:rsidRPr="00EF6BF6" w:rsidRDefault="0050441E" w:rsidP="0050441E">
      <w:pPr>
        <w:pStyle w:val="B1"/>
      </w:pPr>
      <w:r w:rsidRPr="00EF6BF6">
        <w:rPr>
          <w:lang w:val="fr-FR"/>
        </w:rPr>
        <w:t>-</w:t>
      </w:r>
      <w:r w:rsidRPr="00EF6BF6">
        <w:rPr>
          <w:lang w:val="fr-FR"/>
        </w:rPr>
        <w:tab/>
        <w:t>the update/revocation of a UE</w:t>
      </w:r>
      <w:r w:rsidR="00EF6BF6" w:rsidRPr="00EF6BF6">
        <w:rPr>
          <w:lang w:val="fr-FR"/>
        </w:rPr>
        <w:t>'</w:t>
      </w:r>
      <w:r w:rsidRPr="00EF6BF6">
        <w:rPr>
          <w:lang w:val="fr-FR"/>
        </w:rPr>
        <w:t>s authorization for NIDD.</w:t>
      </w:r>
    </w:p>
    <w:p w:rsidR="00964F76" w:rsidRPr="00EF6BF6" w:rsidRDefault="00964F76" w:rsidP="00964F76">
      <w:r w:rsidRPr="00EF6BF6">
        <w:t>This procedure is mapped to the commands NIDD-Information-Request/Answer in the Diameter application specified in clause 8. The tables 7.2.3.1-1 and 7.2.3.1-2 detail the involved information elements.</w:t>
      </w:r>
    </w:p>
    <w:p w:rsidR="00964F76" w:rsidRPr="00EF6BF6" w:rsidRDefault="00964F76" w:rsidP="00964F76">
      <w:pPr>
        <w:pStyle w:val="TH"/>
      </w:pPr>
      <w:r w:rsidRPr="00EF6BF6">
        <w:t xml:space="preserve">Table </w:t>
      </w:r>
      <w:r w:rsidRPr="00EF6BF6">
        <w:rPr>
          <w:lang w:val="sv-SE"/>
        </w:rPr>
        <w:t>7.2.3</w:t>
      </w:r>
      <w:r w:rsidRPr="00EF6BF6">
        <w:t>.</w:t>
      </w:r>
      <w:r w:rsidRPr="00EF6BF6">
        <w:rPr>
          <w:noProof/>
        </w:rPr>
        <w:t>1</w:t>
      </w:r>
      <w:r w:rsidRPr="00EF6BF6">
        <w:rPr>
          <w:noProof/>
          <w:lang w:val="fr-FR"/>
        </w:rPr>
        <w:t>-</w:t>
      </w:r>
      <w:r w:rsidRPr="00EF6BF6">
        <w:rPr>
          <w:noProof/>
        </w:rPr>
        <w:t>1</w:t>
      </w:r>
      <w:r w:rsidRPr="00EF6BF6">
        <w:t xml:space="preserve">: </w:t>
      </w:r>
      <w:r w:rsidRPr="00EF6BF6">
        <w:rPr>
          <w:lang w:val="sv-SE"/>
        </w:rPr>
        <w:t>NIDD</w:t>
      </w:r>
      <w:r w:rsidRPr="00EF6BF6">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314"/>
        <w:gridCol w:w="1718"/>
        <w:gridCol w:w="592"/>
        <w:gridCol w:w="6231"/>
      </w:tblGrid>
      <w:tr w:rsidR="00964F76" w:rsidRPr="00EF6BF6" w:rsidTr="0050441E">
        <w:trPr>
          <w:jc w:val="center"/>
        </w:trPr>
        <w:tc>
          <w:tcPr>
            <w:tcW w:w="1314" w:type="dxa"/>
            <w:shd w:val="clear" w:color="auto" w:fill="D9D9D9"/>
          </w:tcPr>
          <w:p w:rsidR="00964F76" w:rsidRPr="00EF6BF6" w:rsidRDefault="00964F76" w:rsidP="00B6284C">
            <w:pPr>
              <w:pStyle w:val="TH"/>
            </w:pPr>
            <w:r w:rsidRPr="00EF6BF6">
              <w:t>Information Element Name</w:t>
            </w:r>
          </w:p>
        </w:tc>
        <w:tc>
          <w:tcPr>
            <w:tcW w:w="0" w:type="auto"/>
            <w:shd w:val="clear" w:color="auto" w:fill="D9D9D9"/>
          </w:tcPr>
          <w:p w:rsidR="00964F76" w:rsidRPr="00EF6BF6" w:rsidRDefault="00964F76" w:rsidP="00B6284C">
            <w:pPr>
              <w:pStyle w:val="TH"/>
            </w:pPr>
            <w:r w:rsidRPr="00EF6BF6">
              <w:t>Mapping to Diameter AVP</w:t>
            </w:r>
          </w:p>
        </w:tc>
        <w:tc>
          <w:tcPr>
            <w:tcW w:w="0" w:type="auto"/>
            <w:shd w:val="clear" w:color="auto" w:fill="D9D9D9"/>
          </w:tcPr>
          <w:p w:rsidR="00964F76" w:rsidRPr="00EF6BF6" w:rsidRDefault="00964F76" w:rsidP="00B6284C">
            <w:pPr>
              <w:pStyle w:val="TH"/>
            </w:pPr>
            <w:r w:rsidRPr="00EF6BF6">
              <w:t>Cat.</w:t>
            </w:r>
          </w:p>
        </w:tc>
        <w:tc>
          <w:tcPr>
            <w:tcW w:w="0" w:type="auto"/>
            <w:shd w:val="clear" w:color="auto" w:fill="D9D9D9"/>
          </w:tcPr>
          <w:p w:rsidR="00964F76" w:rsidRPr="00EF6BF6" w:rsidRDefault="00964F76" w:rsidP="00B6284C">
            <w:pPr>
              <w:pStyle w:val="TH"/>
            </w:pPr>
            <w:r w:rsidRPr="00EF6BF6">
              <w:t>Description</w:t>
            </w:r>
          </w:p>
        </w:tc>
      </w:tr>
      <w:tr w:rsidR="001F7F4C" w:rsidRPr="00EF6BF6" w:rsidTr="0050441E">
        <w:trPr>
          <w:cantSplit/>
          <w:trHeight w:val="401"/>
          <w:jc w:val="center"/>
        </w:trPr>
        <w:tc>
          <w:tcPr>
            <w:tcW w:w="1314" w:type="dxa"/>
          </w:tcPr>
          <w:p w:rsidR="001F7F4C" w:rsidRPr="00EF6BF6" w:rsidRDefault="001F7F4C" w:rsidP="001F7F4C">
            <w:pPr>
              <w:pStyle w:val="TAC"/>
            </w:pPr>
            <w:r w:rsidRPr="00EF6BF6">
              <w:t>User Identity</w:t>
            </w:r>
          </w:p>
          <w:p w:rsidR="001F7F4C" w:rsidRPr="00EF6BF6" w:rsidRDefault="001F7F4C" w:rsidP="001F7F4C">
            <w:pPr>
              <w:pStyle w:val="TAC"/>
            </w:pPr>
            <w:r w:rsidRPr="00EF6BF6">
              <w:t xml:space="preserve">(see </w:t>
            </w:r>
            <w:r w:rsidRPr="00EF6BF6">
              <w:rPr>
                <w:lang w:val="en-US"/>
              </w:rPr>
              <w:t>8.4.36</w:t>
            </w:r>
            <w:r w:rsidR="006E016B" w:rsidRPr="00EF6BF6">
              <w:rPr>
                <w:lang w:val="en-US"/>
              </w:rPr>
              <w:t>)</w:t>
            </w:r>
          </w:p>
        </w:tc>
        <w:tc>
          <w:tcPr>
            <w:tcW w:w="0" w:type="auto"/>
          </w:tcPr>
          <w:p w:rsidR="001F7F4C" w:rsidRPr="00EF6BF6" w:rsidRDefault="001F7F4C" w:rsidP="001F7F4C">
            <w:pPr>
              <w:pStyle w:val="TAC"/>
            </w:pPr>
            <w:r w:rsidRPr="00EF6BF6">
              <w:t xml:space="preserve">User-Identifier </w:t>
            </w:r>
          </w:p>
        </w:tc>
        <w:tc>
          <w:tcPr>
            <w:tcW w:w="0" w:type="auto"/>
          </w:tcPr>
          <w:p w:rsidR="001F7F4C" w:rsidRPr="00EF6BF6" w:rsidRDefault="001F7F4C" w:rsidP="001F7F4C">
            <w:pPr>
              <w:pStyle w:val="TAC"/>
            </w:pPr>
            <w:r w:rsidRPr="00EF6BF6">
              <w:t>M</w:t>
            </w:r>
          </w:p>
        </w:tc>
        <w:tc>
          <w:tcPr>
            <w:tcW w:w="0" w:type="auto"/>
          </w:tcPr>
          <w:p w:rsidR="001F7F4C" w:rsidRPr="00EF6BF6" w:rsidRDefault="001F7F4C" w:rsidP="001F7F4C">
            <w:pPr>
              <w:pStyle w:val="TAL"/>
            </w:pPr>
            <w:r w:rsidRPr="00EF6BF6">
              <w:t xml:space="preserve">This Information Element shall contain the identity of the UE. This is a grouped AVP containing either an </w:t>
            </w:r>
            <w:r w:rsidR="006E016B" w:rsidRPr="00EF6BF6">
              <w:t xml:space="preserve">IMSI, </w:t>
            </w:r>
            <w:r w:rsidRPr="00EF6BF6">
              <w:t>External Identifier or an MSISDN (exactly one, and only one, of those identifiers shall be included in the request).</w:t>
            </w:r>
          </w:p>
        </w:tc>
      </w:tr>
      <w:tr w:rsidR="001F7F4C" w:rsidRPr="00EF6BF6" w:rsidTr="0050441E">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rsidR="001F7F4C" w:rsidRPr="00EF6BF6" w:rsidRDefault="001F7F4C" w:rsidP="001F7F4C">
            <w:pPr>
              <w:pStyle w:val="TAC"/>
            </w:pPr>
            <w:r w:rsidRPr="00EF6BF6">
              <w:t>Supported Features</w:t>
            </w:r>
          </w:p>
          <w:p w:rsidR="001F7F4C" w:rsidRPr="00EF6BF6" w:rsidRDefault="001F7F4C" w:rsidP="001F7F4C">
            <w:pPr>
              <w:pStyle w:val="TAC"/>
            </w:pPr>
            <w:r w:rsidRPr="00EF6BF6">
              <w:t>(See 3GPP TS 29.229 [7])</w:t>
            </w:r>
          </w:p>
        </w:tc>
        <w:tc>
          <w:tcPr>
            <w:tcW w:w="0" w:type="auto"/>
            <w:tcBorders>
              <w:top w:val="single" w:sz="4" w:space="0" w:color="auto"/>
              <w:left w:val="single" w:sz="6" w:space="0" w:color="auto"/>
              <w:bottom w:val="single" w:sz="4" w:space="0" w:color="auto"/>
              <w:right w:val="single" w:sz="6" w:space="0" w:color="auto"/>
            </w:tcBorders>
          </w:tcPr>
          <w:p w:rsidR="001F7F4C" w:rsidRPr="00EF6BF6" w:rsidRDefault="001F7F4C" w:rsidP="001F7F4C">
            <w:pPr>
              <w:pStyle w:val="TAC"/>
            </w:pPr>
            <w:r w:rsidRPr="00EF6BF6">
              <w:t>Supported-Features</w:t>
            </w:r>
          </w:p>
        </w:tc>
        <w:tc>
          <w:tcPr>
            <w:tcW w:w="0" w:type="auto"/>
            <w:tcBorders>
              <w:top w:val="single" w:sz="4" w:space="0" w:color="auto"/>
              <w:left w:val="single" w:sz="6" w:space="0" w:color="auto"/>
              <w:bottom w:val="single" w:sz="4" w:space="0" w:color="auto"/>
              <w:right w:val="single" w:sz="6" w:space="0" w:color="auto"/>
            </w:tcBorders>
          </w:tcPr>
          <w:p w:rsidR="001F7F4C" w:rsidRPr="00EF6BF6" w:rsidRDefault="001F7F4C" w:rsidP="001F7F4C">
            <w:pPr>
              <w:pStyle w:val="TAC"/>
            </w:pPr>
            <w:r w:rsidRPr="00EF6BF6">
              <w:t>O</w:t>
            </w:r>
          </w:p>
        </w:tc>
        <w:tc>
          <w:tcPr>
            <w:tcW w:w="0" w:type="auto"/>
            <w:tcBorders>
              <w:top w:val="single" w:sz="4" w:space="0" w:color="auto"/>
              <w:left w:val="single" w:sz="6" w:space="0" w:color="auto"/>
              <w:bottom w:val="single" w:sz="4" w:space="0" w:color="auto"/>
              <w:right w:val="single" w:sz="12" w:space="0" w:color="auto"/>
            </w:tcBorders>
          </w:tcPr>
          <w:p w:rsidR="001F7F4C" w:rsidRPr="00EF6BF6" w:rsidRDefault="001F7F4C" w:rsidP="001F7F4C">
            <w:pPr>
              <w:pStyle w:val="TAL"/>
            </w:pPr>
            <w:r w:rsidRPr="00EF6BF6">
              <w:t>If present, this Information Element shall contain the list of features supported by the origin host.</w:t>
            </w:r>
          </w:p>
        </w:tc>
      </w:tr>
      <w:tr w:rsidR="00731548" w:rsidRPr="00EF6BF6" w:rsidTr="0050441E">
        <w:trPr>
          <w:cantSplit/>
          <w:trHeight w:val="401"/>
          <w:jc w:val="center"/>
        </w:trPr>
        <w:tc>
          <w:tcPr>
            <w:tcW w:w="1314" w:type="dxa"/>
            <w:tcBorders>
              <w:right w:val="single" w:sz="4" w:space="0" w:color="auto"/>
            </w:tcBorders>
          </w:tcPr>
          <w:p w:rsidR="00731548" w:rsidRPr="00EF6BF6" w:rsidRDefault="00731548" w:rsidP="00731548">
            <w:pPr>
              <w:pStyle w:val="TAC"/>
              <w:rPr>
                <w:lang w:val="en-US"/>
              </w:rPr>
            </w:pPr>
            <w:r w:rsidRPr="00EF6BF6">
              <w:rPr>
                <w:lang w:val="en-US"/>
              </w:rPr>
              <w:t>NIDD Authorization Request</w:t>
            </w:r>
          </w:p>
          <w:p w:rsidR="00731548" w:rsidRPr="00EF6BF6" w:rsidRDefault="00731548" w:rsidP="00731548">
            <w:pPr>
              <w:pStyle w:val="TAC"/>
              <w:rPr>
                <w:lang w:val="en-US"/>
              </w:rPr>
            </w:pPr>
            <w:r w:rsidRPr="00EF6BF6">
              <w:rPr>
                <w:lang w:val="en-US"/>
              </w:rPr>
              <w:t xml:space="preserve">(see </w:t>
            </w:r>
            <w:r w:rsidRPr="00EF6BF6">
              <w:rPr>
                <w:lang w:val="sv-SE"/>
              </w:rPr>
              <w:t>8.4.44</w:t>
            </w:r>
            <w:r w:rsidRPr="00EF6BF6">
              <w:rPr>
                <w:lang w:val="en-US"/>
              </w:rPr>
              <w:t>)</w:t>
            </w:r>
          </w:p>
        </w:tc>
        <w:tc>
          <w:tcPr>
            <w:tcW w:w="0" w:type="auto"/>
            <w:tcBorders>
              <w:left w:val="single" w:sz="4" w:space="0" w:color="auto"/>
              <w:right w:val="single" w:sz="4" w:space="0" w:color="auto"/>
            </w:tcBorders>
          </w:tcPr>
          <w:p w:rsidR="00731548" w:rsidRPr="00EF6BF6" w:rsidRDefault="00731548" w:rsidP="00731548">
            <w:pPr>
              <w:pStyle w:val="TAC"/>
              <w:rPr>
                <w:lang w:val="en-US"/>
              </w:rPr>
            </w:pPr>
            <w:r w:rsidRPr="00EF6BF6">
              <w:rPr>
                <w:lang w:val="en-US"/>
              </w:rPr>
              <w:t>NIDD-Authorization-Request</w:t>
            </w:r>
          </w:p>
        </w:tc>
        <w:tc>
          <w:tcPr>
            <w:tcW w:w="0" w:type="auto"/>
            <w:tcBorders>
              <w:left w:val="single" w:sz="4" w:space="0" w:color="auto"/>
              <w:right w:val="single" w:sz="4" w:space="0" w:color="auto"/>
            </w:tcBorders>
          </w:tcPr>
          <w:p w:rsidR="00731548" w:rsidRPr="00EF6BF6" w:rsidRDefault="00731548" w:rsidP="00731548">
            <w:pPr>
              <w:pStyle w:val="TAC"/>
              <w:rPr>
                <w:lang w:eastAsia="zh-CN"/>
              </w:rPr>
            </w:pPr>
            <w:r w:rsidRPr="00EF6BF6">
              <w:rPr>
                <w:lang w:eastAsia="zh-CN"/>
              </w:rPr>
              <w:t>O</w:t>
            </w:r>
          </w:p>
        </w:tc>
        <w:tc>
          <w:tcPr>
            <w:tcW w:w="0" w:type="auto"/>
            <w:tcBorders>
              <w:left w:val="single" w:sz="4" w:space="0" w:color="auto"/>
            </w:tcBorders>
          </w:tcPr>
          <w:p w:rsidR="00F00265" w:rsidRPr="00EF6BF6" w:rsidRDefault="00731548" w:rsidP="00F00265">
            <w:pPr>
              <w:pStyle w:val="TH"/>
              <w:spacing w:before="0" w:after="0"/>
              <w:jc w:val="left"/>
              <w:rPr>
                <w:b w:val="0"/>
                <w:sz w:val="18"/>
              </w:rPr>
            </w:pPr>
            <w:r w:rsidRPr="00EF6BF6">
              <w:rPr>
                <w:b w:val="0"/>
                <w:sz w:val="18"/>
              </w:rPr>
              <w:t>If present, this Information Element shall contain the details of Authorization for NIDD.</w:t>
            </w:r>
          </w:p>
          <w:p w:rsidR="00731548" w:rsidRPr="00EF6BF6" w:rsidRDefault="00F00265" w:rsidP="00F00265">
            <w:pPr>
              <w:pStyle w:val="TH"/>
              <w:spacing w:before="0" w:after="0"/>
              <w:jc w:val="left"/>
              <w:rPr>
                <w:b w:val="0"/>
                <w:sz w:val="18"/>
                <w:shd w:val="clear" w:color="auto" w:fill="FFFF00"/>
              </w:rPr>
            </w:pPr>
            <w:r w:rsidRPr="00EF6BF6">
              <w:rPr>
                <w:b w:val="0"/>
                <w:sz w:val="18"/>
              </w:rPr>
              <w:t>Shall be absent when sent by the HSS.</w:t>
            </w:r>
          </w:p>
        </w:tc>
      </w:tr>
      <w:tr w:rsidR="0050441E" w:rsidRPr="00EF6BF6" w:rsidTr="0050441E">
        <w:trPr>
          <w:cantSplit/>
          <w:trHeight w:val="401"/>
          <w:jc w:val="center"/>
        </w:trPr>
        <w:tc>
          <w:tcPr>
            <w:tcW w:w="1314" w:type="dxa"/>
            <w:tcBorders>
              <w:right w:val="single" w:sz="4" w:space="0" w:color="auto"/>
            </w:tcBorders>
          </w:tcPr>
          <w:p w:rsidR="0050441E" w:rsidRPr="00EF6BF6" w:rsidRDefault="0050441E" w:rsidP="00846A84">
            <w:pPr>
              <w:pStyle w:val="TAC"/>
              <w:rPr>
                <w:lang w:val="en-US"/>
              </w:rPr>
            </w:pPr>
            <w:r w:rsidRPr="00EF6BF6">
              <w:rPr>
                <w:lang w:val="en-US"/>
              </w:rPr>
              <w:t>NIDD Authorization Update</w:t>
            </w:r>
          </w:p>
          <w:p w:rsidR="0050441E" w:rsidRPr="00EF6BF6" w:rsidRDefault="0050441E" w:rsidP="00846A84">
            <w:pPr>
              <w:pStyle w:val="TAC"/>
              <w:rPr>
                <w:lang w:val="en-US"/>
              </w:rPr>
            </w:pPr>
            <w:r w:rsidRPr="00EF6BF6">
              <w:rPr>
                <w:lang w:val="en-US"/>
              </w:rPr>
              <w:t>(see 8.4.57)</w:t>
            </w:r>
          </w:p>
        </w:tc>
        <w:tc>
          <w:tcPr>
            <w:tcW w:w="0" w:type="auto"/>
            <w:tcBorders>
              <w:left w:val="single" w:sz="4" w:space="0" w:color="auto"/>
              <w:right w:val="single" w:sz="4" w:space="0" w:color="auto"/>
            </w:tcBorders>
          </w:tcPr>
          <w:p w:rsidR="0050441E" w:rsidRPr="00EF6BF6" w:rsidRDefault="0050441E" w:rsidP="00846A84">
            <w:pPr>
              <w:pStyle w:val="TAC"/>
              <w:rPr>
                <w:lang w:val="en-US"/>
              </w:rPr>
            </w:pPr>
            <w:r w:rsidRPr="00EF6BF6">
              <w:rPr>
                <w:lang w:val="en-US"/>
              </w:rPr>
              <w:t>NIDD-Authorization-Update</w:t>
            </w:r>
          </w:p>
        </w:tc>
        <w:tc>
          <w:tcPr>
            <w:tcW w:w="0" w:type="auto"/>
            <w:tcBorders>
              <w:left w:val="single" w:sz="4" w:space="0" w:color="auto"/>
              <w:right w:val="single" w:sz="4" w:space="0" w:color="auto"/>
            </w:tcBorders>
          </w:tcPr>
          <w:p w:rsidR="0050441E" w:rsidRPr="00EF6BF6" w:rsidRDefault="0050441E" w:rsidP="00846A84">
            <w:pPr>
              <w:pStyle w:val="TAC"/>
              <w:rPr>
                <w:lang w:eastAsia="zh-CN"/>
              </w:rPr>
            </w:pPr>
            <w:r w:rsidRPr="00EF6BF6">
              <w:rPr>
                <w:lang w:eastAsia="zh-CN"/>
              </w:rPr>
              <w:t>O</w:t>
            </w:r>
          </w:p>
        </w:tc>
        <w:tc>
          <w:tcPr>
            <w:tcW w:w="0" w:type="auto"/>
            <w:tcBorders>
              <w:left w:val="single" w:sz="4" w:space="0" w:color="auto"/>
            </w:tcBorders>
          </w:tcPr>
          <w:p w:rsidR="0050441E" w:rsidRPr="00EF6BF6" w:rsidRDefault="0050441E" w:rsidP="00846A84">
            <w:pPr>
              <w:pStyle w:val="TH"/>
              <w:spacing w:before="0" w:after="0"/>
              <w:jc w:val="left"/>
              <w:rPr>
                <w:b w:val="0"/>
                <w:sz w:val="18"/>
              </w:rPr>
            </w:pPr>
            <w:r w:rsidRPr="00EF6BF6">
              <w:rPr>
                <w:b w:val="0"/>
                <w:sz w:val="18"/>
              </w:rPr>
              <w:t>If present, this Information Element shall contain the details of the updated NIDD Authorization.</w:t>
            </w:r>
          </w:p>
          <w:p w:rsidR="0050441E" w:rsidRPr="00EF6BF6" w:rsidRDefault="0050441E" w:rsidP="00846A84">
            <w:pPr>
              <w:pStyle w:val="TH"/>
              <w:spacing w:before="0" w:after="0"/>
              <w:jc w:val="left"/>
              <w:rPr>
                <w:b w:val="0"/>
                <w:sz w:val="18"/>
              </w:rPr>
            </w:pPr>
            <w:r w:rsidRPr="00EF6BF6">
              <w:rPr>
                <w:b w:val="0"/>
                <w:sz w:val="18"/>
              </w:rPr>
              <w:t>Shall be absent when sent by the SCEF.</w:t>
            </w:r>
          </w:p>
        </w:tc>
      </w:tr>
    </w:tbl>
    <w:p w:rsidR="00964F76" w:rsidRPr="00EF6BF6" w:rsidRDefault="00964F76" w:rsidP="00964F76"/>
    <w:p w:rsidR="001F7F4C" w:rsidRPr="00EF6BF6" w:rsidRDefault="001F7F4C" w:rsidP="001F7F4C">
      <w:pPr>
        <w:pStyle w:val="TH"/>
        <w:rPr>
          <w:lang w:val="fr-FR"/>
        </w:rPr>
      </w:pPr>
      <w:r w:rsidRPr="00EF6BF6">
        <w:rPr>
          <w:lang w:val="fr-FR"/>
        </w:rPr>
        <w:t>Table 7.2.3.</w:t>
      </w:r>
      <w:r w:rsidRPr="00EF6BF6">
        <w:rPr>
          <w:noProof/>
          <w:lang w:val="fr-FR"/>
        </w:rPr>
        <w:t>1-2</w:t>
      </w:r>
      <w:r w:rsidRPr="00EF6BF6">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667"/>
        <w:gridCol w:w="1701"/>
        <w:gridCol w:w="537"/>
        <w:gridCol w:w="5983"/>
      </w:tblGrid>
      <w:tr w:rsidR="001F7F4C" w:rsidRPr="00EF6BF6" w:rsidTr="004F330A">
        <w:tc>
          <w:tcPr>
            <w:tcW w:w="1667" w:type="dxa"/>
            <w:shd w:val="clear" w:color="auto" w:fill="D9D9D9"/>
          </w:tcPr>
          <w:p w:rsidR="001F7F4C" w:rsidRPr="00EF6BF6" w:rsidRDefault="001F7F4C" w:rsidP="005F304C">
            <w:pPr>
              <w:pStyle w:val="TH"/>
            </w:pPr>
            <w:r w:rsidRPr="00EF6BF6">
              <w:t>Information Element Name</w:t>
            </w:r>
          </w:p>
        </w:tc>
        <w:tc>
          <w:tcPr>
            <w:tcW w:w="1701" w:type="dxa"/>
            <w:shd w:val="clear" w:color="auto" w:fill="D9D9D9"/>
          </w:tcPr>
          <w:p w:rsidR="001F7F4C" w:rsidRPr="00EF6BF6" w:rsidRDefault="001F7F4C" w:rsidP="005F304C">
            <w:pPr>
              <w:pStyle w:val="TH"/>
            </w:pPr>
            <w:r w:rsidRPr="00EF6BF6">
              <w:t>Mapping to Diameter AVP</w:t>
            </w:r>
          </w:p>
        </w:tc>
        <w:tc>
          <w:tcPr>
            <w:tcW w:w="537" w:type="dxa"/>
            <w:shd w:val="clear" w:color="auto" w:fill="D9D9D9"/>
          </w:tcPr>
          <w:p w:rsidR="001F7F4C" w:rsidRPr="00EF6BF6" w:rsidRDefault="001F7F4C" w:rsidP="005F304C">
            <w:pPr>
              <w:pStyle w:val="TH"/>
            </w:pPr>
            <w:r w:rsidRPr="00EF6BF6">
              <w:t>Cat</w:t>
            </w:r>
          </w:p>
        </w:tc>
        <w:tc>
          <w:tcPr>
            <w:tcW w:w="5983" w:type="dxa"/>
            <w:shd w:val="clear" w:color="auto" w:fill="D9D9D9"/>
          </w:tcPr>
          <w:p w:rsidR="001F7F4C" w:rsidRPr="00EF6BF6" w:rsidRDefault="001F7F4C" w:rsidP="005F304C">
            <w:pPr>
              <w:pStyle w:val="TH"/>
            </w:pPr>
            <w:r w:rsidRPr="00EF6BF6">
              <w:t>Description</w:t>
            </w:r>
          </w:p>
        </w:tc>
      </w:tr>
      <w:tr w:rsidR="001F7F4C" w:rsidRPr="00EF6BF6" w:rsidTr="004F330A">
        <w:trPr>
          <w:cantSplit/>
          <w:trHeight w:val="401"/>
        </w:trPr>
        <w:tc>
          <w:tcPr>
            <w:tcW w:w="1667" w:type="dxa"/>
          </w:tcPr>
          <w:p w:rsidR="001F7F4C" w:rsidRPr="00EF6BF6" w:rsidRDefault="001F7F4C" w:rsidP="005F304C">
            <w:pPr>
              <w:pStyle w:val="TAC"/>
            </w:pPr>
            <w:r w:rsidRPr="00EF6BF6">
              <w:t>Result</w:t>
            </w:r>
          </w:p>
          <w:p w:rsidR="001F7F4C" w:rsidRPr="00EF6BF6" w:rsidRDefault="001F7F4C" w:rsidP="005F304C">
            <w:pPr>
              <w:pStyle w:val="TAC"/>
            </w:pPr>
            <w:r w:rsidRPr="00EF6BF6">
              <w:t>(See 6.3)</w:t>
            </w:r>
          </w:p>
        </w:tc>
        <w:tc>
          <w:tcPr>
            <w:tcW w:w="1701" w:type="dxa"/>
          </w:tcPr>
          <w:p w:rsidR="001F7F4C" w:rsidRPr="00EF6BF6" w:rsidRDefault="001F7F4C" w:rsidP="005F304C">
            <w:pPr>
              <w:pStyle w:val="TAC"/>
            </w:pPr>
            <w:r w:rsidRPr="00EF6BF6">
              <w:t>Result-Code / Experimental-Result</w:t>
            </w:r>
          </w:p>
        </w:tc>
        <w:tc>
          <w:tcPr>
            <w:tcW w:w="537" w:type="dxa"/>
          </w:tcPr>
          <w:p w:rsidR="001F7F4C" w:rsidRPr="00EF6BF6" w:rsidRDefault="001F7F4C" w:rsidP="005F304C">
            <w:pPr>
              <w:pStyle w:val="TAC"/>
            </w:pPr>
            <w:r w:rsidRPr="00EF6BF6">
              <w:t>M</w:t>
            </w:r>
          </w:p>
        </w:tc>
        <w:tc>
          <w:tcPr>
            <w:tcW w:w="5983" w:type="dxa"/>
          </w:tcPr>
          <w:p w:rsidR="001F7F4C" w:rsidRPr="00EF6BF6" w:rsidRDefault="001F7F4C" w:rsidP="005F304C">
            <w:pPr>
              <w:pStyle w:val="TAL"/>
            </w:pPr>
            <w:r w:rsidRPr="00EF6BF6">
              <w:t>Result of the request.</w:t>
            </w:r>
          </w:p>
          <w:p w:rsidR="001F7F4C" w:rsidRPr="00EF6BF6" w:rsidRDefault="002C35CB" w:rsidP="005F304C">
            <w:pPr>
              <w:pStyle w:val="TAL"/>
            </w:pPr>
            <w:r w:rsidRPr="00EF6BF6">
              <w:t>Result-Code AVP shall be used for errors defined in the Diameter base protocol (see IETF RFC 6733 [</w:t>
            </w:r>
            <w:r w:rsidR="00846A84" w:rsidRPr="00EF6BF6">
              <w:t>23]</w:t>
            </w:r>
            <w:r w:rsidRPr="00EF6BF6">
              <w:t>).</w:t>
            </w:r>
          </w:p>
          <w:p w:rsidR="001F7F4C" w:rsidRPr="00EF6BF6" w:rsidRDefault="001F7F4C" w:rsidP="005F304C">
            <w:pPr>
              <w:pStyle w:val="TAL"/>
            </w:pPr>
            <w:r w:rsidRPr="00EF6BF6">
              <w:t>Experimental-Result AVP shall be used for S6t errors. This is a grouped AVP which contains the 3GPP Vendor ID in the Vendor-Id AVP, and the error code in the Experimental-Result-Code AVP.</w:t>
            </w:r>
          </w:p>
          <w:p w:rsidR="001F7F4C" w:rsidRPr="00EF6BF6" w:rsidRDefault="001F7F4C" w:rsidP="005F304C">
            <w:pPr>
              <w:pStyle w:val="TAL"/>
            </w:pPr>
            <w:r w:rsidRPr="00EF6BF6">
              <w:t>This AVP reflects the outcome of the procedure on Diameter level.</w:t>
            </w:r>
          </w:p>
        </w:tc>
      </w:tr>
      <w:tr w:rsidR="001F7F4C" w:rsidRPr="00EF6BF6"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1F7F4C" w:rsidRPr="00EF6BF6" w:rsidRDefault="001F7F4C" w:rsidP="005F304C">
            <w:pPr>
              <w:pStyle w:val="TAC"/>
            </w:pPr>
            <w:r w:rsidRPr="00EF6BF6">
              <w:t>Supported Features</w:t>
            </w:r>
          </w:p>
          <w:p w:rsidR="001F7F4C" w:rsidRPr="00EF6BF6" w:rsidRDefault="001F7F4C" w:rsidP="005F304C">
            <w:pPr>
              <w:pStyle w:val="TAC"/>
            </w:pPr>
            <w:r w:rsidRPr="00EF6BF6">
              <w:t>(See 3GPP TS 29.229 [7])</w:t>
            </w:r>
          </w:p>
        </w:tc>
        <w:tc>
          <w:tcPr>
            <w:tcW w:w="1701" w:type="dxa"/>
            <w:tcBorders>
              <w:top w:val="single" w:sz="6" w:space="0" w:color="auto"/>
              <w:left w:val="single" w:sz="6" w:space="0" w:color="auto"/>
              <w:bottom w:val="single" w:sz="6" w:space="0" w:color="auto"/>
              <w:right w:val="single" w:sz="6" w:space="0" w:color="auto"/>
            </w:tcBorders>
          </w:tcPr>
          <w:p w:rsidR="001F7F4C" w:rsidRPr="00EF6BF6" w:rsidRDefault="001F7F4C" w:rsidP="005F304C">
            <w:pPr>
              <w:pStyle w:val="TAC"/>
            </w:pPr>
            <w:r w:rsidRPr="00EF6BF6">
              <w:t>Supported-Features</w:t>
            </w:r>
          </w:p>
        </w:tc>
        <w:tc>
          <w:tcPr>
            <w:tcW w:w="537" w:type="dxa"/>
            <w:tcBorders>
              <w:top w:val="single" w:sz="6" w:space="0" w:color="auto"/>
              <w:left w:val="single" w:sz="6" w:space="0" w:color="auto"/>
              <w:bottom w:val="single" w:sz="6" w:space="0" w:color="auto"/>
              <w:right w:val="single" w:sz="6" w:space="0" w:color="auto"/>
            </w:tcBorders>
          </w:tcPr>
          <w:p w:rsidR="001F7F4C" w:rsidRPr="00EF6BF6" w:rsidRDefault="001F7F4C" w:rsidP="005F304C">
            <w:pPr>
              <w:pStyle w:val="TAC"/>
            </w:pPr>
            <w:r w:rsidRPr="00EF6BF6">
              <w:t>O</w:t>
            </w:r>
          </w:p>
        </w:tc>
        <w:tc>
          <w:tcPr>
            <w:tcW w:w="5983" w:type="dxa"/>
            <w:tcBorders>
              <w:top w:val="single" w:sz="6" w:space="0" w:color="auto"/>
              <w:left w:val="single" w:sz="6" w:space="0" w:color="auto"/>
              <w:bottom w:val="single" w:sz="6" w:space="0" w:color="auto"/>
              <w:right w:val="single" w:sz="12" w:space="0" w:color="auto"/>
            </w:tcBorders>
          </w:tcPr>
          <w:p w:rsidR="001F7F4C" w:rsidRPr="00EF6BF6" w:rsidRDefault="001F7F4C" w:rsidP="005F304C">
            <w:pPr>
              <w:pStyle w:val="TAL"/>
            </w:pPr>
            <w:r w:rsidRPr="00EF6BF6">
              <w:t>If present, this information element shall contain the list of features supported by the origin host.</w:t>
            </w:r>
          </w:p>
        </w:tc>
      </w:tr>
      <w:tr w:rsidR="00731548" w:rsidRPr="00EF6BF6" w:rsidTr="004F330A">
        <w:trPr>
          <w:cantSplit/>
          <w:trHeight w:val="401"/>
        </w:trPr>
        <w:tc>
          <w:tcPr>
            <w:tcW w:w="1667" w:type="dxa"/>
            <w:tcBorders>
              <w:top w:val="single" w:sz="6" w:space="0" w:color="auto"/>
              <w:left w:val="single" w:sz="12" w:space="0" w:color="auto"/>
              <w:bottom w:val="single" w:sz="6" w:space="0" w:color="auto"/>
              <w:right w:val="single" w:sz="6" w:space="0" w:color="auto"/>
            </w:tcBorders>
          </w:tcPr>
          <w:p w:rsidR="00731548" w:rsidRPr="00EF6BF6" w:rsidRDefault="00731548" w:rsidP="00731548">
            <w:pPr>
              <w:pStyle w:val="TAC"/>
              <w:rPr>
                <w:lang w:val="en-US"/>
              </w:rPr>
            </w:pPr>
            <w:r w:rsidRPr="00EF6BF6">
              <w:rPr>
                <w:lang w:val="en-US"/>
              </w:rPr>
              <w:t>NIDD-Authorization-Response</w:t>
            </w:r>
          </w:p>
          <w:p w:rsidR="00731548" w:rsidRPr="00EF6BF6" w:rsidRDefault="00731548" w:rsidP="00731548">
            <w:pPr>
              <w:pStyle w:val="TAC"/>
            </w:pPr>
            <w:r w:rsidRPr="00EF6BF6">
              <w:rPr>
                <w:lang w:val="en-US"/>
              </w:rPr>
              <w:t xml:space="preserve">(see </w:t>
            </w:r>
            <w:r w:rsidRPr="00EF6BF6">
              <w:rPr>
                <w:lang w:val="sv-SE"/>
              </w:rPr>
              <w:t>8.4.45</w:t>
            </w:r>
            <w:r w:rsidRPr="00EF6BF6">
              <w:rPr>
                <w:lang w:val="en-US"/>
              </w:rPr>
              <w:t>)</w:t>
            </w:r>
          </w:p>
        </w:tc>
        <w:tc>
          <w:tcPr>
            <w:tcW w:w="1701" w:type="dxa"/>
            <w:tcBorders>
              <w:top w:val="single" w:sz="6" w:space="0" w:color="auto"/>
              <w:left w:val="single" w:sz="6" w:space="0" w:color="auto"/>
              <w:bottom w:val="single" w:sz="6" w:space="0" w:color="auto"/>
              <w:right w:val="single" w:sz="6" w:space="0" w:color="auto"/>
            </w:tcBorders>
          </w:tcPr>
          <w:p w:rsidR="00731548" w:rsidRPr="00EF6BF6" w:rsidRDefault="00731548" w:rsidP="00731548">
            <w:pPr>
              <w:pStyle w:val="TAC"/>
            </w:pPr>
            <w:r w:rsidRPr="00EF6BF6">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rsidR="00731548" w:rsidRPr="00EF6BF6" w:rsidRDefault="00731548" w:rsidP="00731548">
            <w:pPr>
              <w:pStyle w:val="TAC"/>
            </w:pPr>
            <w:r w:rsidRPr="00EF6BF6">
              <w:t>C</w:t>
            </w:r>
          </w:p>
        </w:tc>
        <w:tc>
          <w:tcPr>
            <w:tcW w:w="5983" w:type="dxa"/>
            <w:tcBorders>
              <w:top w:val="single" w:sz="6" w:space="0" w:color="auto"/>
              <w:left w:val="single" w:sz="6" w:space="0" w:color="auto"/>
              <w:bottom w:val="single" w:sz="6" w:space="0" w:color="auto"/>
              <w:right w:val="single" w:sz="12" w:space="0" w:color="auto"/>
            </w:tcBorders>
          </w:tcPr>
          <w:p w:rsidR="0050441E" w:rsidRPr="00EF6BF6" w:rsidRDefault="0050441E" w:rsidP="0050441E">
            <w:pPr>
              <w:pStyle w:val="TH"/>
              <w:jc w:val="left"/>
              <w:rPr>
                <w:b w:val="0"/>
                <w:sz w:val="18"/>
              </w:rPr>
            </w:pPr>
            <w:r w:rsidRPr="00EF6BF6">
              <w:rPr>
                <w:b w:val="0"/>
                <w:sz w:val="18"/>
              </w:rPr>
              <w:t>If present, this Information Element shall contain the details of NIDD Authorization. When sent by the HSS the IE shall only be present when the Result Code is DIAMETER_SUCCESS.</w:t>
            </w:r>
          </w:p>
          <w:p w:rsidR="00731548" w:rsidRPr="00EF6BF6" w:rsidRDefault="0050441E" w:rsidP="0050441E">
            <w:pPr>
              <w:pStyle w:val="TH"/>
              <w:jc w:val="left"/>
              <w:rPr>
                <w:b w:val="0"/>
                <w:sz w:val="18"/>
              </w:rPr>
            </w:pPr>
            <w:r w:rsidRPr="00EF6BF6">
              <w:rPr>
                <w:b w:val="0"/>
                <w:sz w:val="18"/>
              </w:rPr>
              <w:t>Shall be absent when sent by the SCEF.</w:t>
            </w:r>
          </w:p>
        </w:tc>
      </w:tr>
    </w:tbl>
    <w:p w:rsidR="001F7F4C" w:rsidRPr="00EF6BF6" w:rsidRDefault="001F7F4C" w:rsidP="001F7F4C"/>
    <w:p w:rsidR="00964F76" w:rsidRPr="00EF6BF6" w:rsidRDefault="00964F76" w:rsidP="00964F76">
      <w:pPr>
        <w:pStyle w:val="Heading4"/>
      </w:pPr>
      <w:bookmarkStart w:id="80" w:name="_Toc533202790"/>
      <w:r w:rsidRPr="00EF6BF6">
        <w:rPr>
          <w:lang w:val="sv-SE"/>
        </w:rPr>
        <w:t>7.2</w:t>
      </w:r>
      <w:r w:rsidRPr="00EF6BF6">
        <w:t>.</w:t>
      </w:r>
      <w:r w:rsidRPr="00EF6BF6">
        <w:rPr>
          <w:lang w:val="sv-SE"/>
        </w:rPr>
        <w:t>3</w:t>
      </w:r>
      <w:r w:rsidRPr="00EF6BF6">
        <w:t>.2</w:t>
      </w:r>
      <w:r w:rsidRPr="00EF6BF6">
        <w:tab/>
        <w:t>Detailed Behaviour of the HSS</w:t>
      </w:r>
      <w:bookmarkEnd w:id="80"/>
    </w:p>
    <w:p w:rsidR="001F7F4C" w:rsidRPr="00EF6BF6" w:rsidRDefault="001F7F4C" w:rsidP="001F7F4C">
      <w:r w:rsidRPr="00EF6BF6">
        <w:t>When the NIDD Information Request</w:t>
      </w:r>
      <w:r w:rsidRPr="00EF6BF6" w:rsidDel="00F4290D">
        <w:t xml:space="preserve"> </w:t>
      </w:r>
      <w:r w:rsidRPr="00EF6BF6">
        <w:t>is received from the SCEF, the HSS shall, in the following order:</w:t>
      </w:r>
    </w:p>
    <w:p w:rsidR="001F7F4C" w:rsidRPr="00EF6BF6" w:rsidRDefault="001F7F4C" w:rsidP="001F7F4C">
      <w:pPr>
        <w:pStyle w:val="B1"/>
      </w:pPr>
      <w:r w:rsidRPr="00EF6BF6">
        <w:t>1.</w:t>
      </w:r>
      <w:r w:rsidRPr="00EF6BF6">
        <w:tab/>
        <w:t xml:space="preserve">Check that the User Identity for whom data is asked exists in HSS. If not, Experimental-Result shall be set to DIAMETER_ERROR_USER_UNKNOWN in the </w:t>
      </w:r>
      <w:r w:rsidRPr="00EF6BF6">
        <w:rPr>
          <w:lang w:val="sv-SE"/>
        </w:rPr>
        <w:t>NIDD</w:t>
      </w:r>
      <w:r w:rsidRPr="00EF6BF6">
        <w:t xml:space="preserve"> Information Answer.</w:t>
      </w:r>
    </w:p>
    <w:p w:rsidR="00731548" w:rsidRPr="00EF6BF6" w:rsidRDefault="001F7F4C" w:rsidP="00731548">
      <w:pPr>
        <w:pStyle w:val="B1"/>
        <w:rPr>
          <w:lang w:val="sv-SE"/>
        </w:rPr>
      </w:pPr>
      <w:r w:rsidRPr="00EF6BF6">
        <w:rPr>
          <w:lang w:val="sv-SE"/>
        </w:rPr>
        <w:lastRenderedPageBreak/>
        <w:t>2</w:t>
      </w:r>
      <w:r w:rsidRPr="00EF6BF6">
        <w:t>.</w:t>
      </w:r>
      <w:r w:rsidRPr="00EF6BF6">
        <w:tab/>
      </w:r>
      <w:r w:rsidR="00731548" w:rsidRPr="00EF6BF6">
        <w:t>Check that the requested service</w:t>
      </w:r>
      <w:r w:rsidR="005B281B" w:rsidRPr="00EF6BF6">
        <w:t xml:space="preserve"> </w:t>
      </w:r>
      <w:r w:rsidR="00731548" w:rsidRPr="00EF6BF6">
        <w:t>is authorized</w:t>
      </w:r>
      <w:r w:rsidR="00731548" w:rsidRPr="00EF6BF6">
        <w:rPr>
          <w:lang w:val="de-DE"/>
        </w:rPr>
        <w:t xml:space="preserve"> for the UE.</w:t>
      </w:r>
      <w:r w:rsidR="00731548" w:rsidRPr="00EF6BF6">
        <w:t xml:space="preserve"> If not, Experimental-Result shall be set to DIAMETER_ERROR_UNAUTHORIZED_SERVICE (5511) in the</w:t>
      </w:r>
      <w:r w:rsidR="00731548" w:rsidRPr="00EF6BF6">
        <w:rPr>
          <w:lang w:val="de-DE"/>
        </w:rPr>
        <w:t xml:space="preserve"> </w:t>
      </w:r>
      <w:r w:rsidR="00731548" w:rsidRPr="00EF6BF6">
        <w:rPr>
          <w:lang w:val="sv-SE"/>
        </w:rPr>
        <w:t>NIDD</w:t>
      </w:r>
      <w:r w:rsidR="00731548" w:rsidRPr="00EF6BF6">
        <w:t xml:space="preserve"> Information Answer.</w:t>
      </w:r>
    </w:p>
    <w:p w:rsidR="00731548" w:rsidRPr="00EF6BF6" w:rsidRDefault="00731548" w:rsidP="00731548">
      <w:pPr>
        <w:pStyle w:val="B1"/>
        <w:rPr>
          <w:lang w:val="sv-SE"/>
        </w:rPr>
      </w:pPr>
      <w:r w:rsidRPr="00EF6BF6">
        <w:rPr>
          <w:lang w:val="sv-SE"/>
        </w:rPr>
        <w:t>3.</w:t>
      </w:r>
      <w:r w:rsidRPr="00EF6BF6">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EF6BF6">
        <w:t xml:space="preserve">Experimental-Result shall be set to </w:t>
      </w:r>
      <w:r w:rsidRPr="00EF6BF6">
        <w:rPr>
          <w:lang w:val="es-ES_tradnl"/>
        </w:rPr>
        <w:t>DIAMETER_ERROR_USER_NO_APN_SUBSCRIPTION</w:t>
      </w:r>
      <w:r w:rsidRPr="00EF6BF6" w:rsidDel="001A0067">
        <w:t xml:space="preserve"> </w:t>
      </w:r>
      <w:r w:rsidRPr="00EF6BF6">
        <w:rPr>
          <w:lang w:val="sv-SE"/>
        </w:rPr>
        <w:t xml:space="preserve">(5451) </w:t>
      </w:r>
      <w:r w:rsidRPr="00EF6BF6">
        <w:t>in the</w:t>
      </w:r>
      <w:r w:rsidRPr="00EF6BF6">
        <w:rPr>
          <w:lang w:val="de-DE"/>
        </w:rPr>
        <w:t xml:space="preserve"> </w:t>
      </w:r>
      <w:r w:rsidRPr="00EF6BF6">
        <w:rPr>
          <w:lang w:val="sv-SE"/>
        </w:rPr>
        <w:t>NIDD</w:t>
      </w:r>
      <w:r w:rsidRPr="00EF6BF6">
        <w:t xml:space="preserve"> Information Answer.</w:t>
      </w:r>
      <w:r w:rsidRPr="00EF6BF6">
        <w:rPr>
          <w:lang w:val="sv-SE"/>
        </w:rPr>
        <w:t xml:space="preserve"> </w:t>
      </w:r>
    </w:p>
    <w:p w:rsidR="00731548" w:rsidRPr="00EF6BF6" w:rsidRDefault="00731548" w:rsidP="00731548">
      <w:pPr>
        <w:pStyle w:val="B1"/>
        <w:rPr>
          <w:lang w:val="en-US"/>
        </w:rPr>
      </w:pPr>
      <w:r w:rsidRPr="00EF6BF6">
        <w:rPr>
          <w:lang w:val="sv-SE"/>
        </w:rPr>
        <w:t>4.</w:t>
      </w:r>
      <w:r w:rsidRPr="00EF6BF6">
        <w:rPr>
          <w:lang w:val="sv-SE"/>
        </w:rPr>
        <w:tab/>
      </w:r>
      <w:r w:rsidRPr="00EF6BF6">
        <w:t xml:space="preserve">If the User-Identifier contains an External Identifier, the HSS shall include the IMSI </w:t>
      </w:r>
      <w:r w:rsidRPr="00EF6BF6">
        <w:rPr>
          <w:lang w:val="de-DE"/>
        </w:rPr>
        <w:t xml:space="preserve">and if available the MSISDN </w:t>
      </w:r>
      <w:r w:rsidRPr="00EF6BF6">
        <w:t xml:space="preserve">associated with the appropriate External Identifier in the </w:t>
      </w:r>
      <w:r w:rsidRPr="00EF6BF6">
        <w:rPr>
          <w:lang w:val="en-US"/>
        </w:rPr>
        <w:t>NIDD-Authorization-Response.</w:t>
      </w:r>
    </w:p>
    <w:p w:rsidR="00731548" w:rsidRPr="00EF6BF6" w:rsidRDefault="00731548" w:rsidP="00731548">
      <w:pPr>
        <w:pStyle w:val="B1"/>
        <w:rPr>
          <w:lang w:val="en-US"/>
        </w:rPr>
      </w:pPr>
      <w:r w:rsidRPr="00EF6BF6">
        <w:rPr>
          <w:lang w:val="en-US"/>
        </w:rPr>
        <w:t>5.</w:t>
      </w:r>
      <w:r w:rsidRPr="00EF6BF6">
        <w:rPr>
          <w:lang w:val="en-US"/>
        </w:rPr>
        <w:tab/>
      </w:r>
      <w:r w:rsidRPr="00EF6BF6">
        <w:t xml:space="preserve">If the User-Identifier contains an </w:t>
      </w:r>
      <w:r w:rsidRPr="00EF6BF6">
        <w:rPr>
          <w:lang w:val="sv-SE"/>
        </w:rPr>
        <w:t>MSISDN,</w:t>
      </w:r>
      <w:r w:rsidRPr="00EF6BF6">
        <w:t xml:space="preserve"> the HSS shall include the IMSI </w:t>
      </w:r>
      <w:r w:rsidRPr="00EF6BF6">
        <w:rPr>
          <w:lang w:val="de-DE"/>
        </w:rPr>
        <w:t xml:space="preserve">and if available, the appropriate External Identifier associated with the MSISDN </w:t>
      </w:r>
      <w:r w:rsidRPr="00EF6BF6">
        <w:t xml:space="preserve">in the </w:t>
      </w:r>
      <w:r w:rsidRPr="00EF6BF6">
        <w:rPr>
          <w:lang w:val="en-US"/>
        </w:rPr>
        <w:t>NIDD-Authorization-Response.</w:t>
      </w:r>
    </w:p>
    <w:p w:rsidR="0074471C" w:rsidRPr="00EF6BF6" w:rsidRDefault="00731548" w:rsidP="0074471C">
      <w:pPr>
        <w:pStyle w:val="B1"/>
        <w:rPr>
          <w:lang w:val="en-US"/>
        </w:rPr>
      </w:pPr>
      <w:r w:rsidRPr="00EF6BF6">
        <w:rPr>
          <w:lang w:val="en-US"/>
        </w:rPr>
        <w:t>6</w:t>
      </w:r>
      <w:r w:rsidRPr="00EF6BF6">
        <w:rPr>
          <w:lang w:val="en-US"/>
        </w:rPr>
        <w:tab/>
      </w:r>
      <w:r w:rsidR="0074471C" w:rsidRPr="00EF6BF6">
        <w:t xml:space="preserve">If the User-Identifier contains an </w:t>
      </w:r>
      <w:r w:rsidR="0074471C" w:rsidRPr="00EF6BF6">
        <w:rPr>
          <w:lang w:val="sv-SE"/>
        </w:rPr>
        <w:t>IMSI</w:t>
      </w:r>
      <w:r w:rsidR="0074471C" w:rsidRPr="00EF6BF6">
        <w:t xml:space="preserve"> the HSS shall include the </w:t>
      </w:r>
      <w:r w:rsidR="0074471C" w:rsidRPr="00EF6BF6">
        <w:rPr>
          <w:lang w:val="sv-SE"/>
        </w:rPr>
        <w:t>MSISDN and the appropriate External Identifier assigned to the IMSI</w:t>
      </w:r>
      <w:r w:rsidR="0074471C" w:rsidRPr="00EF6BF6">
        <w:t xml:space="preserve"> in the </w:t>
      </w:r>
      <w:r w:rsidR="0074471C" w:rsidRPr="00EF6BF6">
        <w:rPr>
          <w:lang w:val="en-US"/>
        </w:rPr>
        <w:t>NIDD-Authorization-Response.</w:t>
      </w:r>
    </w:p>
    <w:p w:rsidR="0050441E" w:rsidRPr="00EF6BF6" w:rsidRDefault="0050441E" w:rsidP="0050441E">
      <w:pPr>
        <w:pStyle w:val="B1"/>
        <w:rPr>
          <w:lang w:val="en-US"/>
        </w:rPr>
      </w:pPr>
      <w:r w:rsidRPr="00EF6BF6">
        <w:rPr>
          <w:lang w:val="en-US"/>
        </w:rPr>
        <w:t>7</w:t>
      </w:r>
      <w:r w:rsidRPr="00EF6BF6">
        <w:rPr>
          <w:lang w:val="en-US"/>
        </w:rPr>
        <w:tab/>
        <w:t>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time as received within the NIDD-Authorization-Request AVP (if any). If so the HSS shall delete the stored Authorization at the indicated point in time.</w:t>
      </w:r>
    </w:p>
    <w:p w:rsidR="0074471C" w:rsidRPr="00EF6BF6" w:rsidRDefault="0074471C" w:rsidP="0074471C">
      <w:pPr>
        <w:pStyle w:val="NO"/>
      </w:pPr>
      <w:r w:rsidRPr="00EF6BF6">
        <w:t>NOTE 1:</w:t>
      </w:r>
      <w:r w:rsidRPr="00EF6BF6">
        <w:tab/>
        <w:t>If several External Identifiers are mapped to one IMSI, some functions might not work in this release of the specification.</w:t>
      </w:r>
    </w:p>
    <w:p w:rsidR="00B645C6" w:rsidRPr="00EF6BF6" w:rsidRDefault="0074471C" w:rsidP="00B645C6">
      <w:pPr>
        <w:pStyle w:val="NO"/>
      </w:pPr>
      <w:r w:rsidRPr="00EF6BF6">
        <w:t>NOTE 2:</w:t>
      </w:r>
      <w:r w:rsidRPr="00EF6BF6">
        <w:tab/>
        <w:t>Step 6 above is applicable for the case where the SCEF receives a T6a/b-CMR command while a valid NIDD configuration does not exist for the UE at the SCEF.</w:t>
      </w:r>
    </w:p>
    <w:p w:rsidR="00731548" w:rsidRPr="00EF6BF6" w:rsidRDefault="00731548" w:rsidP="0074471C">
      <w:r w:rsidRPr="00EF6BF6">
        <w:t>If there is an error in any of the above steps then the HSS shall stop processing and return the error code specified in the respective step.</w:t>
      </w:r>
    </w:p>
    <w:p w:rsidR="001F7F4C" w:rsidRPr="00EF6BF6" w:rsidRDefault="001F7F4C" w:rsidP="00731548">
      <w:pPr>
        <w:rPr>
          <w:lang w:eastAsia="zh-CN"/>
        </w:rPr>
      </w:pPr>
      <w:r w:rsidRPr="00EF6BF6">
        <w:t xml:space="preserve">If the HSS cannot fulfil the received request for reasons not stated in the above steps (e.g. due to a database error), it shall stop processing the request and set Result-Code to DIAMETER_UNABLE_TO_COMPLY. Otherwise </w:t>
      </w:r>
      <w:r w:rsidRPr="00EF6BF6">
        <w:rPr>
          <w:rFonts w:hint="eastAsia"/>
          <w:lang w:eastAsia="zh-CN"/>
        </w:rPr>
        <w:t>the Result-Code shall be set to DIAMETER_SUCCESS.</w:t>
      </w:r>
    </w:p>
    <w:p w:rsidR="0050441E" w:rsidRPr="00EF6BF6" w:rsidRDefault="00F00265" w:rsidP="00731548">
      <w:r w:rsidRPr="00EF6BF6">
        <w:rPr>
          <w:lang w:eastAsia="zh-CN"/>
        </w:rPr>
        <w:t xml:space="preserve">When the need to update/revoke one or several stored granted NIDD Authorizations for a user is detected in the HSS, and the feature </w:t>
      </w:r>
      <w:r w:rsidRPr="00EF6BF6">
        <w:rPr>
          <w:lang w:val="en-US"/>
        </w:rPr>
        <w:t xml:space="preserve">"NIDD Authorization Update" is commonly supported by the HSS and the SCEF, </w:t>
      </w:r>
      <w:r w:rsidRPr="00EF6BF6">
        <w:rPr>
          <w:lang w:eastAsia="zh-CN"/>
        </w:rPr>
        <w:t>the HSS shall issue an NIDD-Information Request command containing a NIDD-Authorization-Update AVP towards the SCEF. The NIDD-Authorization-Update AVP may identify several granted NIDD Authorizations for the user to be updated.</w:t>
      </w:r>
    </w:p>
    <w:p w:rsidR="00964F76" w:rsidRPr="00EF6BF6" w:rsidRDefault="00964F76" w:rsidP="00964F76">
      <w:pPr>
        <w:pStyle w:val="Heading4"/>
      </w:pPr>
      <w:bookmarkStart w:id="81" w:name="_Toc533202791"/>
      <w:r w:rsidRPr="00EF6BF6">
        <w:rPr>
          <w:lang w:val="sv-SE"/>
        </w:rPr>
        <w:t>7.2</w:t>
      </w:r>
      <w:r w:rsidRPr="00EF6BF6">
        <w:t>.</w:t>
      </w:r>
      <w:r w:rsidRPr="00EF6BF6">
        <w:rPr>
          <w:lang w:val="sv-SE"/>
        </w:rPr>
        <w:t>3</w:t>
      </w:r>
      <w:r w:rsidRPr="00EF6BF6">
        <w:t>.3</w:t>
      </w:r>
      <w:r w:rsidRPr="00EF6BF6">
        <w:tab/>
        <w:t>Detailed Behaviour of the SCEF</w:t>
      </w:r>
      <w:bookmarkEnd w:id="81"/>
    </w:p>
    <w:p w:rsidR="00964F76" w:rsidRPr="00EF6BF6" w:rsidRDefault="00964F76" w:rsidP="00964F76">
      <w:r w:rsidRPr="00EF6BF6">
        <w:t>When the SCEF receives an NIDD-Authorization-Response AVP from the HSS in a NIA command, it shall handle it according to the procedures defined in 3GPP TS 23.682 [2].</w:t>
      </w:r>
      <w:r w:rsidR="0050441E" w:rsidRPr="00EF6BF6">
        <w:t xml:space="preserve"> If the feature </w:t>
      </w:r>
      <w:r w:rsidR="0050441E" w:rsidRPr="00EF6BF6">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rsidR="00D24B94" w:rsidRPr="00EF6BF6" w:rsidRDefault="00D24B94" w:rsidP="00D24B94">
      <w:pPr>
        <w:pStyle w:val="Heading1"/>
      </w:pPr>
      <w:bookmarkStart w:id="82" w:name="_Toc533202792"/>
      <w:r w:rsidRPr="00EF6BF6">
        <w:t>8</w:t>
      </w:r>
      <w:r w:rsidRPr="00EF6BF6">
        <w:tab/>
        <w:t>Protocol Specification for S6t</w:t>
      </w:r>
      <w:bookmarkEnd w:id="82"/>
    </w:p>
    <w:p w:rsidR="00D24B94" w:rsidRPr="00EF6BF6" w:rsidRDefault="00D24B94" w:rsidP="00D24B94">
      <w:pPr>
        <w:pStyle w:val="Heading2"/>
      </w:pPr>
      <w:bookmarkStart w:id="83" w:name="_Toc533202793"/>
      <w:r w:rsidRPr="00EF6BF6">
        <w:rPr>
          <w:lang w:val="sv-SE"/>
        </w:rPr>
        <w:t>8.</w:t>
      </w:r>
      <w:r w:rsidRPr="00EF6BF6">
        <w:t>1</w:t>
      </w:r>
      <w:r w:rsidRPr="00EF6BF6">
        <w:tab/>
        <w:t>Introduction</w:t>
      </w:r>
      <w:bookmarkEnd w:id="83"/>
    </w:p>
    <w:p w:rsidR="00D24B94" w:rsidRPr="00EF6BF6" w:rsidRDefault="00D24B94" w:rsidP="00D24B94">
      <w:pPr>
        <w:pStyle w:val="Heading3"/>
      </w:pPr>
      <w:bookmarkStart w:id="84" w:name="_Toc533202794"/>
      <w:r w:rsidRPr="00EF6BF6">
        <w:rPr>
          <w:lang w:val="sv-SE"/>
        </w:rPr>
        <w:t>8.</w:t>
      </w:r>
      <w:r w:rsidRPr="00EF6BF6">
        <w:t>1.1</w:t>
      </w:r>
      <w:r w:rsidRPr="00EF6BF6">
        <w:tab/>
        <w:t>Use of Diameter Base Protocol</w:t>
      </w:r>
      <w:bookmarkEnd w:id="84"/>
    </w:p>
    <w:p w:rsidR="00D24B94" w:rsidRPr="00EF6BF6" w:rsidRDefault="002C35CB" w:rsidP="00D24B94">
      <w:r w:rsidRPr="00EF6BF6">
        <w:t xml:space="preserve">The Diameter base protocol as specified in </w:t>
      </w:r>
      <w:r w:rsidRPr="00EF6BF6">
        <w:rPr>
          <w:lang w:val="it-IT"/>
        </w:rPr>
        <w:t>IETF RFC 6733 [</w:t>
      </w:r>
      <w:r w:rsidR="00846A84" w:rsidRPr="00EF6BF6">
        <w:rPr>
          <w:lang w:val="it-IT"/>
        </w:rPr>
        <w:t>23]</w:t>
      </w:r>
      <w:r w:rsidRPr="00EF6BF6">
        <w:t xml:space="preserve"> shall</w:t>
      </w:r>
      <w:r w:rsidR="00D24B94" w:rsidRPr="00EF6BF6">
        <w:t xml:space="preserve">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rsidR="00D24B94" w:rsidRPr="00EF6BF6" w:rsidRDefault="00D24B94" w:rsidP="00D24B94">
      <w:pPr>
        <w:pStyle w:val="Heading3"/>
      </w:pPr>
      <w:bookmarkStart w:id="85" w:name="_Toc533202795"/>
      <w:r w:rsidRPr="00EF6BF6">
        <w:rPr>
          <w:lang w:val="sv-SE"/>
        </w:rPr>
        <w:lastRenderedPageBreak/>
        <w:t>8.</w:t>
      </w:r>
      <w:r w:rsidRPr="00EF6BF6">
        <w:t>1.2</w:t>
      </w:r>
      <w:r w:rsidRPr="00EF6BF6">
        <w:tab/>
        <w:t>Securing Diameter Messages</w:t>
      </w:r>
      <w:bookmarkEnd w:id="85"/>
    </w:p>
    <w:p w:rsidR="00D24B94" w:rsidRPr="00EF6BF6" w:rsidRDefault="00D24B94" w:rsidP="00D24B94">
      <w:r w:rsidRPr="00EF6BF6">
        <w:t>For secure transport of Diameter messages, see 3GPP TS 33.210 [4].</w:t>
      </w:r>
    </w:p>
    <w:p w:rsidR="00D24B94" w:rsidRPr="00EF6BF6" w:rsidRDefault="00D24B94" w:rsidP="00D24B94">
      <w:pPr>
        <w:pStyle w:val="Heading3"/>
      </w:pPr>
      <w:bookmarkStart w:id="86" w:name="_Toc533202796"/>
      <w:r w:rsidRPr="00EF6BF6">
        <w:rPr>
          <w:lang w:val="sv-SE"/>
        </w:rPr>
        <w:t>8.</w:t>
      </w:r>
      <w:r w:rsidRPr="00EF6BF6">
        <w:t>1.3</w:t>
      </w:r>
      <w:r w:rsidRPr="00EF6BF6">
        <w:tab/>
        <w:t>Accounting Functionality</w:t>
      </w:r>
      <w:bookmarkEnd w:id="86"/>
    </w:p>
    <w:p w:rsidR="00D24B94" w:rsidRPr="00EF6BF6" w:rsidRDefault="00D24B94" w:rsidP="00D24B94">
      <w:r w:rsidRPr="00EF6BF6">
        <w:t>Accounting functionality (Accounting Session State Machine, related command codes and AVPs) shall not be used on the S6t interface.</w:t>
      </w:r>
    </w:p>
    <w:p w:rsidR="00D24B94" w:rsidRPr="00EF6BF6" w:rsidRDefault="00D24B94" w:rsidP="00D24B94">
      <w:pPr>
        <w:pStyle w:val="Heading3"/>
      </w:pPr>
      <w:bookmarkStart w:id="87" w:name="_Toc533202797"/>
      <w:r w:rsidRPr="00EF6BF6">
        <w:rPr>
          <w:lang w:val="sv-SE"/>
        </w:rPr>
        <w:t>8.</w:t>
      </w:r>
      <w:r w:rsidRPr="00EF6BF6">
        <w:t>1.4</w:t>
      </w:r>
      <w:r w:rsidRPr="00EF6BF6">
        <w:tab/>
        <w:t>Use of Sessions</w:t>
      </w:r>
      <w:bookmarkEnd w:id="87"/>
    </w:p>
    <w:p w:rsidR="00D24B94" w:rsidRPr="00EF6BF6" w:rsidRDefault="00D24B94" w:rsidP="00D24B94">
      <w:r w:rsidRPr="00EF6BF6">
        <w:t xml:space="preserve">The client (server) shall include in its requests (responses) the Auth-Session-State AVP set to the value NO_STATE_MAINTAINED (1), as described in </w:t>
      </w:r>
      <w:r w:rsidR="002C35CB" w:rsidRPr="00EF6BF6">
        <w:rPr>
          <w:lang w:val="it-IT"/>
        </w:rPr>
        <w:t>IETF RFC 6733 [</w:t>
      </w:r>
      <w:r w:rsidR="00846A84" w:rsidRPr="00EF6BF6">
        <w:rPr>
          <w:lang w:val="it-IT"/>
        </w:rPr>
        <w:t>23]</w:t>
      </w:r>
      <w:r w:rsidRPr="00EF6BF6">
        <w:t>. As a consequence, the server shall not maintain any state information about this session and the client shall not send any session termination request. Neither the Authorization-Lifetime AVP nor the Session-Timeout AVP shall be present in requests or responses.</w:t>
      </w:r>
    </w:p>
    <w:p w:rsidR="00D24B94" w:rsidRPr="00EF6BF6" w:rsidRDefault="00D24B94" w:rsidP="00D24B94">
      <w:pPr>
        <w:pStyle w:val="Heading3"/>
      </w:pPr>
      <w:bookmarkStart w:id="88" w:name="_Toc533202798"/>
      <w:r w:rsidRPr="00EF6BF6">
        <w:rPr>
          <w:lang w:val="sv-SE"/>
        </w:rPr>
        <w:t>8.</w:t>
      </w:r>
      <w:r w:rsidRPr="00EF6BF6">
        <w:t>1.5</w:t>
      </w:r>
      <w:r w:rsidRPr="00EF6BF6">
        <w:tab/>
        <w:t>Transport Protocol</w:t>
      </w:r>
      <w:bookmarkEnd w:id="88"/>
    </w:p>
    <w:p w:rsidR="00D24B94" w:rsidRPr="00EF6BF6" w:rsidRDefault="00D24B94" w:rsidP="00D24B94">
      <w:r w:rsidRPr="00EF6BF6">
        <w:t>Diameter messages over the S6t interface shall make use of SCTP IETF RFC 4960 [5] as transport protocol.</w:t>
      </w:r>
    </w:p>
    <w:p w:rsidR="00D24B94" w:rsidRPr="00EF6BF6" w:rsidRDefault="00D24B94" w:rsidP="00D24B94">
      <w:pPr>
        <w:pStyle w:val="Heading3"/>
      </w:pPr>
      <w:bookmarkStart w:id="89" w:name="_Toc533202799"/>
      <w:r w:rsidRPr="00EF6BF6">
        <w:rPr>
          <w:lang w:val="sv-SE"/>
        </w:rPr>
        <w:t>8.</w:t>
      </w:r>
      <w:r w:rsidRPr="00EF6BF6">
        <w:t>1.6</w:t>
      </w:r>
      <w:r w:rsidRPr="00EF6BF6">
        <w:tab/>
        <w:t>Routing Considerations</w:t>
      </w:r>
      <w:bookmarkEnd w:id="89"/>
    </w:p>
    <w:p w:rsidR="00D24B94" w:rsidRPr="00EF6BF6" w:rsidRDefault="00D24B94" w:rsidP="00D24B94">
      <w:r w:rsidRPr="00EF6BF6">
        <w:t>This clause specifies the use of the Diameter routing AVPs Destination-Realm and Destination-Host.</w:t>
      </w:r>
    </w:p>
    <w:p w:rsidR="00D24B94" w:rsidRPr="00EF6BF6" w:rsidRDefault="00D24B94" w:rsidP="00D24B94">
      <w:r w:rsidRPr="00EF6BF6">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rsidR="0050441E" w:rsidRPr="00EF6BF6" w:rsidRDefault="0050441E" w:rsidP="00D24B94">
      <w:r w:rsidRPr="00EF6BF6">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rsidR="00D24B94" w:rsidRPr="00EF6BF6" w:rsidRDefault="00D24B94" w:rsidP="00D24B94">
      <w:r w:rsidRPr="00EF6BF6">
        <w:t>Destination-Realm AVP is declared as mandatory in the ABNF for all requests.</w:t>
      </w:r>
    </w:p>
    <w:p w:rsidR="00D24B94" w:rsidRPr="00EF6BF6" w:rsidRDefault="00D24B94" w:rsidP="00D24B94">
      <w:r w:rsidRPr="00EF6BF6">
        <w:t>If the Vendor-Specific-Application-ID AVP is received in any of the commands, it may be ignored by the receiving node, and it shall not be used for routing purposes.</w:t>
      </w:r>
    </w:p>
    <w:p w:rsidR="00D24B94" w:rsidRPr="00EF6BF6" w:rsidRDefault="00D24B94" w:rsidP="00D24B94">
      <w:pPr>
        <w:pStyle w:val="Heading3"/>
      </w:pPr>
      <w:bookmarkStart w:id="90" w:name="_Toc533202800"/>
      <w:r w:rsidRPr="00EF6BF6">
        <w:rPr>
          <w:lang w:val="sv-SE"/>
        </w:rPr>
        <w:t>8.</w:t>
      </w:r>
      <w:r w:rsidRPr="00EF6BF6">
        <w:t>1.7</w:t>
      </w:r>
      <w:r w:rsidRPr="00EF6BF6">
        <w:tab/>
        <w:t>Advertising Application Support</w:t>
      </w:r>
      <w:bookmarkEnd w:id="90"/>
    </w:p>
    <w:p w:rsidR="00D24B94" w:rsidRPr="00EF6BF6" w:rsidRDefault="00D24B94" w:rsidP="00D24B94">
      <w:r w:rsidRPr="00EF6BF6">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rsidR="00D24B94" w:rsidRPr="00EF6BF6" w:rsidRDefault="00D24B94" w:rsidP="00D24B94">
      <w:r w:rsidRPr="00EF6BF6">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rsidR="00D24B94" w:rsidRPr="00EF6BF6" w:rsidRDefault="00D24B94" w:rsidP="00D24B94">
      <w:r w:rsidRPr="00EF6BF6">
        <w:t xml:space="preserve">The Vendor-Id AVP included in Capabilities-Exchange-Request and Capabilities-Exchange-Answer commands that is not included in the Vendor-Specific-Application-Id AVPs as described above shall indicate the manufacturer of the Diameter node as per </w:t>
      </w:r>
      <w:r w:rsidR="002C35CB" w:rsidRPr="00EF6BF6">
        <w:rPr>
          <w:lang w:val="it-IT"/>
        </w:rPr>
        <w:t>IETF RFC 6733 [</w:t>
      </w:r>
      <w:r w:rsidR="00846A84" w:rsidRPr="00EF6BF6">
        <w:rPr>
          <w:lang w:val="it-IT"/>
        </w:rPr>
        <w:t>23]</w:t>
      </w:r>
      <w:r w:rsidRPr="00EF6BF6">
        <w:t>.</w:t>
      </w:r>
    </w:p>
    <w:p w:rsidR="00D24B94" w:rsidRPr="00EF6BF6" w:rsidRDefault="00D24B94" w:rsidP="00D24B94">
      <w:pPr>
        <w:pStyle w:val="Heading3"/>
      </w:pPr>
      <w:bookmarkStart w:id="91" w:name="_Toc533202801"/>
      <w:r w:rsidRPr="00EF6BF6">
        <w:rPr>
          <w:lang w:val="sv-SE"/>
        </w:rPr>
        <w:t>8.</w:t>
      </w:r>
      <w:r w:rsidRPr="00EF6BF6">
        <w:t>1.8</w:t>
      </w:r>
      <w:r w:rsidRPr="00EF6BF6">
        <w:tab/>
        <w:t>Diameter Application Identifier</w:t>
      </w:r>
      <w:bookmarkEnd w:id="91"/>
    </w:p>
    <w:p w:rsidR="00D24B94" w:rsidRPr="00EF6BF6" w:rsidRDefault="00D24B94" w:rsidP="00D24B94">
      <w:pPr>
        <w:rPr>
          <w:lang w:eastAsia="zh-CN"/>
        </w:rPr>
      </w:pPr>
      <w:r w:rsidRPr="00EF6BF6">
        <w:t xml:space="preserve">The S6t interface protocol </w:t>
      </w:r>
      <w:r w:rsidRPr="00EF6BF6">
        <w:rPr>
          <w:lang w:eastAsia="zh-CN"/>
        </w:rPr>
        <w:t xml:space="preserve">shall be </w:t>
      </w:r>
      <w:r w:rsidRPr="00EF6BF6">
        <w:t>defined as an IETF vendor specific Diameter application, where the vendor is 3GPP. The vendor identifier assigned by IANA to 3GPP (http://www.iana.org/assignments/enterprise-numbers) is 10415.</w:t>
      </w:r>
    </w:p>
    <w:p w:rsidR="00D24B94" w:rsidRPr="00EF6BF6" w:rsidRDefault="00D24B94" w:rsidP="00D24B94">
      <w:pPr>
        <w:rPr>
          <w:lang w:val="en-US"/>
        </w:rPr>
      </w:pPr>
      <w:r w:rsidRPr="00EF6BF6">
        <w:t xml:space="preserve">The Diameter application identifier assigned to the S6t interface application is </w:t>
      </w:r>
      <w:r w:rsidR="00573177" w:rsidRPr="00EF6BF6">
        <w:t>16777345</w:t>
      </w:r>
      <w:r w:rsidRPr="00EF6BF6">
        <w:rPr>
          <w:lang w:val="en-US"/>
        </w:rPr>
        <w:t xml:space="preserve"> (allocated by IANA).</w:t>
      </w:r>
    </w:p>
    <w:p w:rsidR="00D24B94" w:rsidRPr="00EF6BF6" w:rsidRDefault="00D24B94" w:rsidP="00D24B94">
      <w:pPr>
        <w:pStyle w:val="Heading3"/>
        <w:rPr>
          <w:lang w:val="en-US"/>
        </w:rPr>
      </w:pPr>
      <w:bookmarkStart w:id="92" w:name="_Toc533202802"/>
      <w:r w:rsidRPr="00EF6BF6">
        <w:rPr>
          <w:lang w:val="en-US"/>
        </w:rPr>
        <w:lastRenderedPageBreak/>
        <w:t>8.1.9</w:t>
      </w:r>
      <w:r w:rsidRPr="00EF6BF6">
        <w:rPr>
          <w:lang w:val="en-US"/>
        </w:rPr>
        <w:tab/>
        <w:t>Use of the Supported-Features AVP</w:t>
      </w:r>
      <w:bookmarkEnd w:id="92"/>
    </w:p>
    <w:p w:rsidR="00D24B94" w:rsidRPr="00EF6BF6" w:rsidRDefault="00D24B94" w:rsidP="00D24B94">
      <w:pPr>
        <w:rPr>
          <w:lang w:val="en-US"/>
        </w:rPr>
      </w:pPr>
      <w:r w:rsidRPr="00EF6BF6">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EF6BF6">
        <w:rPr>
          <w:lang w:val="en-US" w:eastAsia="ja-JP"/>
        </w:rPr>
        <w:t xml:space="preserve">with </w:t>
      </w:r>
      <w:r w:rsidRPr="00EF6BF6">
        <w:rPr>
          <w:lang w:val="en-US"/>
        </w:rPr>
        <w:t>the procedures for the dynamic discovery of supported features as defined in clause 7.2 of 3GPP TS 29.229 [7].</w:t>
      </w:r>
    </w:p>
    <w:p w:rsidR="00D24B94" w:rsidRPr="00EF6BF6" w:rsidRDefault="00D24B94" w:rsidP="00D24B94">
      <w:pPr>
        <w:rPr>
          <w:lang w:val="en-US"/>
        </w:rPr>
      </w:pPr>
      <w:r w:rsidRPr="00EF6BF6">
        <w:rPr>
          <w:lang w:val="en-US"/>
        </w:rPr>
        <w:t xml:space="preserve">When extending the application by adding new AVPs for a feature, the new AVPs shall have the M bit cleared and the AVP shall not be defined mandatory in the command ABNF. </w:t>
      </w:r>
    </w:p>
    <w:p w:rsidR="00D24B94" w:rsidRPr="00EF6BF6" w:rsidRDefault="00D24B94" w:rsidP="00D24B94">
      <w:pPr>
        <w:rPr>
          <w:lang w:val="en-US"/>
        </w:rPr>
      </w:pPr>
      <w:r w:rsidRPr="00EF6BF6">
        <w:rPr>
          <w:lang w:val="en-US"/>
        </w:rPr>
        <w:t>As defined in 3GPP TS 29.229 [7],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rsidR="00D24B94" w:rsidRPr="00EF6BF6" w:rsidRDefault="00D24B94" w:rsidP="00D24B94">
      <w:pPr>
        <w:pStyle w:val="Heading3"/>
        <w:rPr>
          <w:lang w:val="en-US"/>
        </w:rPr>
      </w:pPr>
      <w:bookmarkStart w:id="93" w:name="_Toc533202803"/>
      <w:r w:rsidRPr="00EF6BF6">
        <w:rPr>
          <w:lang w:val="en-US"/>
        </w:rPr>
        <w:t>8.1.10</w:t>
      </w:r>
      <w:r w:rsidRPr="00EF6BF6">
        <w:rPr>
          <w:lang w:val="en-US"/>
        </w:rPr>
        <w:tab/>
        <w:t>User Identity to HSS resolution</w:t>
      </w:r>
      <w:bookmarkEnd w:id="93"/>
    </w:p>
    <w:p w:rsidR="00D24B94" w:rsidRPr="00EF6BF6" w:rsidRDefault="00D24B94" w:rsidP="00D24B94">
      <w:pPr>
        <w:rPr>
          <w:lang w:val="en-US"/>
        </w:rPr>
      </w:pPr>
      <w:r w:rsidRPr="00EF6BF6">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rsidR="00D24B94" w:rsidRPr="00EF6BF6" w:rsidRDefault="00D24B94" w:rsidP="00D24B94">
      <w:pPr>
        <w:rPr>
          <w:lang w:val="en-US"/>
        </w:rPr>
      </w:pPr>
      <w:r w:rsidRPr="00EF6BF6">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rsidR="00EA2B8E" w:rsidRPr="00EF6BF6" w:rsidRDefault="00EA2B8E" w:rsidP="00D24B94">
      <w:pPr>
        <w:rPr>
          <w:lang w:val="en-US"/>
        </w:rPr>
      </w:pPr>
      <w:r w:rsidRPr="00EF6BF6">
        <w:t>When the Diameter Load Control mechanism is supported (see IETF draft-ietf-dime-load-03 </w:t>
      </w:r>
      <w:r w:rsidR="00775E8A" w:rsidRPr="00EF6BF6">
        <w:t>[22]</w:t>
      </w:r>
      <w:r w:rsidRPr="00EF6BF6">
        <w:t>), load values from previously received Load AVPs of type HOST may be taken into account when determining the HSS identity.</w:t>
      </w:r>
    </w:p>
    <w:p w:rsidR="00D24B94" w:rsidRPr="00EF6BF6" w:rsidRDefault="00D24B94" w:rsidP="00D24B94">
      <w:pPr>
        <w:pStyle w:val="NO"/>
        <w:rPr>
          <w:lang w:val="en-US"/>
        </w:rPr>
      </w:pPr>
      <w:r w:rsidRPr="00EF6BF6">
        <w:rPr>
          <w:lang w:val="en-US"/>
        </w:rPr>
        <w:t>NOTE:</w:t>
      </w:r>
      <w:r w:rsidRPr="00EF6BF6">
        <w:rPr>
          <w:lang w:val="en-US"/>
        </w:rPr>
        <w:tab/>
        <w:t>Alternatives to the user identity to HSS resolution Diameter based implementation are outside the scope of this specification.</w:t>
      </w:r>
    </w:p>
    <w:p w:rsidR="00D24B94" w:rsidRPr="00EF6BF6" w:rsidRDefault="00D24B94" w:rsidP="00D24B94">
      <w:pPr>
        <w:pStyle w:val="Heading2"/>
        <w:rPr>
          <w:lang w:val="en-US"/>
        </w:rPr>
      </w:pPr>
      <w:bookmarkStart w:id="94" w:name="_Toc533202804"/>
      <w:r w:rsidRPr="00EF6BF6">
        <w:rPr>
          <w:lang w:val="en-US"/>
        </w:rPr>
        <w:t>8.2</w:t>
      </w:r>
      <w:r w:rsidRPr="00EF6BF6">
        <w:rPr>
          <w:lang w:val="en-US"/>
        </w:rPr>
        <w:tab/>
        <w:t>Commands</w:t>
      </w:r>
      <w:bookmarkEnd w:id="94"/>
    </w:p>
    <w:p w:rsidR="00D24B94" w:rsidRPr="00EF6BF6" w:rsidRDefault="00D24B94" w:rsidP="00D24B94">
      <w:pPr>
        <w:pStyle w:val="Heading3"/>
        <w:rPr>
          <w:lang w:val="en-US" w:eastAsia="zh-CN"/>
        </w:rPr>
      </w:pPr>
      <w:bookmarkStart w:id="95" w:name="_Toc533202805"/>
      <w:r w:rsidRPr="00EF6BF6">
        <w:rPr>
          <w:lang w:val="en-US"/>
        </w:rPr>
        <w:t>8.2.1</w:t>
      </w:r>
      <w:r w:rsidRPr="00EF6BF6">
        <w:rPr>
          <w:lang w:val="en-US"/>
        </w:rPr>
        <w:tab/>
      </w:r>
      <w:r w:rsidRPr="00EF6BF6">
        <w:rPr>
          <w:lang w:val="en-US" w:eastAsia="zh-CN"/>
        </w:rPr>
        <w:t>Introduction</w:t>
      </w:r>
      <w:bookmarkEnd w:id="95"/>
    </w:p>
    <w:p w:rsidR="00D24B94" w:rsidRPr="00EF6BF6" w:rsidRDefault="00D24B94" w:rsidP="00D24B94">
      <w:pPr>
        <w:rPr>
          <w:lang w:val="en-US"/>
        </w:rPr>
      </w:pPr>
      <w:r w:rsidRPr="00EF6BF6">
        <w:rPr>
          <w:lang w:val="en-US"/>
        </w:rPr>
        <w:t xml:space="preserve">This </w:t>
      </w:r>
      <w:r w:rsidRPr="00EF6BF6">
        <w:rPr>
          <w:lang w:val="en-US" w:eastAsia="zh-CN"/>
        </w:rPr>
        <w:t>section</w:t>
      </w:r>
      <w:r w:rsidRPr="00EF6BF6">
        <w:rPr>
          <w:lang w:val="en-US"/>
        </w:rPr>
        <w:t xml:space="preserve"> </w:t>
      </w:r>
      <w:r w:rsidRPr="00EF6BF6">
        <w:rPr>
          <w:lang w:val="en-US" w:eastAsia="zh-CN"/>
        </w:rPr>
        <w:t>defin</w:t>
      </w:r>
      <w:r w:rsidRPr="00EF6BF6">
        <w:rPr>
          <w:lang w:val="en-US"/>
        </w:rPr>
        <w:t xml:space="preserve">es </w:t>
      </w:r>
      <w:r w:rsidRPr="00EF6BF6">
        <w:rPr>
          <w:lang w:val="en-US" w:eastAsia="zh-CN"/>
        </w:rPr>
        <w:t>the Command code values and related ABNF for each command described in this specification.</w:t>
      </w:r>
    </w:p>
    <w:p w:rsidR="00D24B94" w:rsidRPr="00EF6BF6" w:rsidRDefault="00D24B94" w:rsidP="00D24B94">
      <w:pPr>
        <w:pStyle w:val="Heading3"/>
        <w:rPr>
          <w:lang w:val="en-US"/>
        </w:rPr>
      </w:pPr>
      <w:bookmarkStart w:id="96" w:name="_Toc533202806"/>
      <w:r w:rsidRPr="00EF6BF6">
        <w:rPr>
          <w:lang w:val="en-US"/>
        </w:rPr>
        <w:t>8.2.2</w:t>
      </w:r>
      <w:r w:rsidRPr="00EF6BF6">
        <w:rPr>
          <w:lang w:val="en-US"/>
        </w:rPr>
        <w:tab/>
        <w:t>Command-Code values</w:t>
      </w:r>
      <w:bookmarkEnd w:id="96"/>
    </w:p>
    <w:p w:rsidR="00D24B94" w:rsidRPr="00EF6BF6" w:rsidRDefault="00D24B94" w:rsidP="00D24B94">
      <w:pPr>
        <w:rPr>
          <w:lang w:val="en-US"/>
        </w:rPr>
      </w:pPr>
      <w:r w:rsidRPr="00EF6BF6">
        <w:rPr>
          <w:lang w:val="en-US"/>
        </w:rPr>
        <w:t>This section defines Command-Code values for th</w:t>
      </w:r>
      <w:r w:rsidRPr="00EF6BF6">
        <w:rPr>
          <w:lang w:val="en-US" w:eastAsia="zh-CN"/>
        </w:rPr>
        <w:t>e S6t</w:t>
      </w:r>
      <w:r w:rsidRPr="00EF6BF6">
        <w:rPr>
          <w:lang w:val="en-US"/>
        </w:rPr>
        <w:t xml:space="preserve"> interfa</w:t>
      </w:r>
      <w:r w:rsidRPr="00EF6BF6">
        <w:rPr>
          <w:lang w:val="en-US" w:eastAsia="zh-CN"/>
        </w:rPr>
        <w:t xml:space="preserve">ce </w:t>
      </w:r>
      <w:r w:rsidRPr="00EF6BF6">
        <w:rPr>
          <w:lang w:val="en-US"/>
        </w:rPr>
        <w:t>application</w:t>
      </w:r>
      <w:r w:rsidRPr="00EF6BF6">
        <w:rPr>
          <w:lang w:val="en-US" w:eastAsia="zh-CN"/>
        </w:rPr>
        <w:t xml:space="preserve"> as allocated by IANA.</w:t>
      </w:r>
    </w:p>
    <w:p w:rsidR="00D24B94" w:rsidRPr="00EF6BF6" w:rsidRDefault="002C35CB" w:rsidP="00D24B94">
      <w:pPr>
        <w:rPr>
          <w:lang w:val="en-US"/>
        </w:rPr>
      </w:pPr>
      <w:r w:rsidRPr="00EF6BF6">
        <w:rPr>
          <w:lang w:val="en-US"/>
        </w:rPr>
        <w:t xml:space="preserve">Every command is defined by means of the ABNF syntax IETF RFC 5234 [9], according to the </w:t>
      </w:r>
      <w:r w:rsidRPr="00EF6BF6">
        <w:t>Command Code Format (CCF) specification defined in IETF RFC 6733 [</w:t>
      </w:r>
      <w:r w:rsidR="00846A84" w:rsidRPr="00EF6BF6">
        <w:t>23]</w:t>
      </w:r>
      <w:r w:rsidRPr="00EF6BF6">
        <w:rPr>
          <w:lang w:val="en-US"/>
        </w:rPr>
        <w:t xml:space="preserve">. When the definition and use of an AVP is not specified in this document, the guidelines in </w:t>
      </w:r>
      <w:r w:rsidRPr="00EF6BF6">
        <w:t>IETF RFC 6733 [</w:t>
      </w:r>
      <w:r w:rsidR="00846A84" w:rsidRPr="00EF6BF6">
        <w:t>23]</w:t>
      </w:r>
      <w:r w:rsidRPr="00EF6BF6">
        <w:rPr>
          <w:lang w:val="en-US"/>
        </w:rPr>
        <w:t xml:space="preserve"> shall apply.</w:t>
      </w:r>
    </w:p>
    <w:p w:rsidR="00EE2DE9" w:rsidRPr="00EF6BF6" w:rsidRDefault="00EE2DE9" w:rsidP="00EE2DE9">
      <w:r w:rsidRPr="00EF6BF6">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rsidR="00EE2DE9" w:rsidRPr="00EF6BF6" w:rsidRDefault="00EE2DE9" w:rsidP="00846A84">
      <w:pPr>
        <w:pStyle w:val="NO"/>
      </w:pPr>
      <w:r w:rsidRPr="00EF6BF6">
        <w:t>NOTE:</w:t>
      </w:r>
      <w:r w:rsidRPr="00EF6BF6">
        <w:tab/>
        <w:t xml:space="preserve">The Vendor-Specific-Application-Id is included as an optional AVP in all Command Code Format specifications defined in this specification in order to overcome potential interoperability issues with intermediate Diameter agents </w:t>
      </w:r>
      <w:r w:rsidRPr="00EF6BF6">
        <w:rPr>
          <w:lang w:val="en-US"/>
        </w:rPr>
        <w:t xml:space="preserve">non-compliant with </w:t>
      </w:r>
      <w:r w:rsidRPr="00EF6BF6">
        <w:t xml:space="preserve">the </w:t>
      </w:r>
      <w:r w:rsidRPr="00EF6BF6">
        <w:rPr>
          <w:lang w:val="it-IT"/>
        </w:rPr>
        <w:t>IETF RFC 6733</w:t>
      </w:r>
      <w:r w:rsidRPr="00EF6BF6">
        <w:t> [</w:t>
      </w:r>
      <w:r w:rsidR="00846A84" w:rsidRPr="00EF6BF6">
        <w:t>23]</w:t>
      </w:r>
      <w:r w:rsidRPr="00EF6BF6">
        <w:t>.</w:t>
      </w:r>
    </w:p>
    <w:p w:rsidR="00D24B94" w:rsidRPr="00EF6BF6" w:rsidRDefault="00D24B94" w:rsidP="00D24B94">
      <w:pPr>
        <w:rPr>
          <w:lang w:val="en-US"/>
        </w:rPr>
      </w:pPr>
      <w:r w:rsidRPr="00EF6BF6">
        <w:rPr>
          <w:lang w:val="en-US"/>
        </w:rPr>
        <w:t>The following Command Codes are defined in this specification for S6t:</w:t>
      </w:r>
    </w:p>
    <w:p w:rsidR="00573177" w:rsidRPr="00EF6BF6" w:rsidRDefault="00573177" w:rsidP="00573177">
      <w:pPr>
        <w:pStyle w:val="TH"/>
        <w:rPr>
          <w:lang w:val="en-US"/>
        </w:rPr>
      </w:pPr>
      <w:r w:rsidRPr="00EF6BF6">
        <w:rPr>
          <w:lang w:val="en-US"/>
        </w:rPr>
        <w:lastRenderedPageBreak/>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73177" w:rsidRPr="00EF6BF6" w:rsidTr="00D86C0D">
        <w:trPr>
          <w:jc w:val="center"/>
        </w:trPr>
        <w:tc>
          <w:tcPr>
            <w:tcW w:w="2926" w:type="dxa"/>
          </w:tcPr>
          <w:p w:rsidR="00573177" w:rsidRPr="00EF6BF6" w:rsidRDefault="00573177" w:rsidP="00D86C0D">
            <w:pPr>
              <w:pStyle w:val="TH"/>
              <w:rPr>
                <w:lang w:val="en-US"/>
              </w:rPr>
            </w:pPr>
            <w:r w:rsidRPr="00EF6BF6">
              <w:rPr>
                <w:lang w:val="en-US"/>
              </w:rPr>
              <w:t>Command-Name</w:t>
            </w:r>
          </w:p>
        </w:tc>
        <w:tc>
          <w:tcPr>
            <w:tcW w:w="1371" w:type="dxa"/>
          </w:tcPr>
          <w:p w:rsidR="00573177" w:rsidRPr="00EF6BF6" w:rsidRDefault="00573177" w:rsidP="00D86C0D">
            <w:pPr>
              <w:pStyle w:val="TH"/>
              <w:rPr>
                <w:lang w:val="en-US"/>
              </w:rPr>
            </w:pPr>
            <w:r w:rsidRPr="00EF6BF6">
              <w:rPr>
                <w:lang w:val="en-US"/>
              </w:rPr>
              <w:t>Abbreviation</w:t>
            </w:r>
          </w:p>
        </w:tc>
        <w:tc>
          <w:tcPr>
            <w:tcW w:w="941" w:type="dxa"/>
          </w:tcPr>
          <w:p w:rsidR="00573177" w:rsidRPr="00EF6BF6" w:rsidRDefault="00573177" w:rsidP="00D86C0D">
            <w:pPr>
              <w:pStyle w:val="TH"/>
              <w:rPr>
                <w:lang w:val="en-US"/>
              </w:rPr>
            </w:pPr>
            <w:r w:rsidRPr="00EF6BF6">
              <w:rPr>
                <w:lang w:val="en-US"/>
              </w:rPr>
              <w:t>Code</w:t>
            </w:r>
          </w:p>
        </w:tc>
        <w:tc>
          <w:tcPr>
            <w:tcW w:w="907" w:type="dxa"/>
          </w:tcPr>
          <w:p w:rsidR="00573177" w:rsidRPr="00EF6BF6" w:rsidRDefault="00573177" w:rsidP="00D86C0D">
            <w:pPr>
              <w:pStyle w:val="TH"/>
              <w:rPr>
                <w:lang w:val="en-US"/>
              </w:rPr>
            </w:pPr>
            <w:r w:rsidRPr="00EF6BF6">
              <w:rPr>
                <w:lang w:val="en-US"/>
              </w:rPr>
              <w:t>Section</w:t>
            </w:r>
          </w:p>
        </w:tc>
      </w:tr>
      <w:tr w:rsidR="00573177" w:rsidRPr="00EF6BF6" w:rsidTr="00D86C0D">
        <w:trPr>
          <w:jc w:val="center"/>
        </w:trPr>
        <w:tc>
          <w:tcPr>
            <w:tcW w:w="2926" w:type="dxa"/>
          </w:tcPr>
          <w:p w:rsidR="00573177" w:rsidRPr="00EF6BF6" w:rsidRDefault="00573177" w:rsidP="00D86C0D">
            <w:pPr>
              <w:pStyle w:val="TAC"/>
              <w:rPr>
                <w:lang w:val="en-US" w:eastAsia="zh-CN"/>
              </w:rPr>
            </w:pPr>
            <w:r w:rsidRPr="00EF6BF6">
              <w:rPr>
                <w:lang w:val="en-US"/>
              </w:rPr>
              <w:t>Configuration-Information-Request</w:t>
            </w:r>
          </w:p>
        </w:tc>
        <w:tc>
          <w:tcPr>
            <w:tcW w:w="1371" w:type="dxa"/>
          </w:tcPr>
          <w:p w:rsidR="00573177" w:rsidRPr="00EF6BF6" w:rsidRDefault="00573177" w:rsidP="00D86C0D">
            <w:pPr>
              <w:pStyle w:val="TAC"/>
              <w:rPr>
                <w:lang w:val="en-US" w:eastAsia="zh-CN"/>
              </w:rPr>
            </w:pPr>
            <w:r w:rsidRPr="00EF6BF6">
              <w:rPr>
                <w:lang w:val="en-US"/>
              </w:rPr>
              <w:t>CIR</w:t>
            </w:r>
          </w:p>
        </w:tc>
        <w:tc>
          <w:tcPr>
            <w:tcW w:w="941" w:type="dxa"/>
          </w:tcPr>
          <w:p w:rsidR="00573177" w:rsidRPr="00EF6BF6" w:rsidRDefault="00573177" w:rsidP="00D86C0D">
            <w:pPr>
              <w:pStyle w:val="TAC"/>
              <w:rPr>
                <w:lang w:val="en-US"/>
              </w:rPr>
            </w:pPr>
            <w:r w:rsidRPr="00EF6BF6">
              <w:t>8388718</w:t>
            </w:r>
          </w:p>
        </w:tc>
        <w:tc>
          <w:tcPr>
            <w:tcW w:w="907" w:type="dxa"/>
          </w:tcPr>
          <w:p w:rsidR="00573177" w:rsidRPr="00EF6BF6" w:rsidRDefault="00573177" w:rsidP="00D86C0D">
            <w:pPr>
              <w:pStyle w:val="TAC"/>
              <w:rPr>
                <w:lang w:val="en-US"/>
              </w:rPr>
            </w:pPr>
            <w:r w:rsidRPr="00EF6BF6">
              <w:rPr>
                <w:lang w:val="en-US"/>
              </w:rPr>
              <w:t>8.2.3</w:t>
            </w:r>
          </w:p>
        </w:tc>
      </w:tr>
      <w:tr w:rsidR="00573177" w:rsidRPr="00EF6BF6" w:rsidTr="00D86C0D">
        <w:trPr>
          <w:jc w:val="center"/>
        </w:trPr>
        <w:tc>
          <w:tcPr>
            <w:tcW w:w="2926" w:type="dxa"/>
          </w:tcPr>
          <w:p w:rsidR="00573177" w:rsidRPr="00EF6BF6" w:rsidRDefault="00573177" w:rsidP="00D86C0D">
            <w:pPr>
              <w:pStyle w:val="TAC"/>
              <w:rPr>
                <w:lang w:val="en-US" w:eastAsia="zh-CN"/>
              </w:rPr>
            </w:pPr>
            <w:r w:rsidRPr="00EF6BF6">
              <w:rPr>
                <w:lang w:val="en-US"/>
              </w:rPr>
              <w:t>Configuration-Information-Answer</w:t>
            </w:r>
          </w:p>
        </w:tc>
        <w:tc>
          <w:tcPr>
            <w:tcW w:w="1371" w:type="dxa"/>
          </w:tcPr>
          <w:p w:rsidR="00573177" w:rsidRPr="00EF6BF6" w:rsidRDefault="00573177" w:rsidP="00D86C0D">
            <w:pPr>
              <w:pStyle w:val="TAC"/>
              <w:rPr>
                <w:lang w:val="en-US" w:eastAsia="zh-CN"/>
              </w:rPr>
            </w:pPr>
            <w:r w:rsidRPr="00EF6BF6">
              <w:rPr>
                <w:lang w:val="en-US"/>
              </w:rPr>
              <w:t>CIA</w:t>
            </w:r>
          </w:p>
        </w:tc>
        <w:tc>
          <w:tcPr>
            <w:tcW w:w="941" w:type="dxa"/>
          </w:tcPr>
          <w:p w:rsidR="00573177" w:rsidRPr="00EF6BF6" w:rsidRDefault="00573177" w:rsidP="00D86C0D">
            <w:pPr>
              <w:pStyle w:val="TAC"/>
              <w:rPr>
                <w:lang w:val="en-US"/>
              </w:rPr>
            </w:pPr>
            <w:r w:rsidRPr="00EF6BF6">
              <w:t>8388718</w:t>
            </w:r>
          </w:p>
        </w:tc>
        <w:tc>
          <w:tcPr>
            <w:tcW w:w="907" w:type="dxa"/>
          </w:tcPr>
          <w:p w:rsidR="00573177" w:rsidRPr="00EF6BF6" w:rsidRDefault="00573177" w:rsidP="00D86C0D">
            <w:pPr>
              <w:pStyle w:val="TAC"/>
              <w:rPr>
                <w:lang w:val="en-US"/>
              </w:rPr>
            </w:pPr>
            <w:r w:rsidRPr="00EF6BF6">
              <w:rPr>
                <w:lang w:val="en-US"/>
              </w:rPr>
              <w:t>8.2.4</w:t>
            </w:r>
          </w:p>
        </w:tc>
      </w:tr>
      <w:tr w:rsidR="00573177" w:rsidRPr="00EF6BF6" w:rsidTr="00D86C0D">
        <w:trPr>
          <w:jc w:val="center"/>
        </w:trPr>
        <w:tc>
          <w:tcPr>
            <w:tcW w:w="2926" w:type="dxa"/>
          </w:tcPr>
          <w:p w:rsidR="00573177" w:rsidRPr="00EF6BF6" w:rsidRDefault="00573177" w:rsidP="00D86C0D">
            <w:pPr>
              <w:pStyle w:val="TAC"/>
              <w:rPr>
                <w:lang w:val="en-US" w:eastAsia="zh-CN"/>
              </w:rPr>
            </w:pPr>
            <w:r w:rsidRPr="00EF6BF6">
              <w:rPr>
                <w:lang w:val="en-US"/>
              </w:rPr>
              <w:t>Reporting-Information-Request</w:t>
            </w:r>
          </w:p>
        </w:tc>
        <w:tc>
          <w:tcPr>
            <w:tcW w:w="1371" w:type="dxa"/>
          </w:tcPr>
          <w:p w:rsidR="00573177" w:rsidRPr="00EF6BF6" w:rsidRDefault="00573177" w:rsidP="00D86C0D">
            <w:pPr>
              <w:pStyle w:val="TAC"/>
              <w:rPr>
                <w:lang w:val="en-US" w:eastAsia="zh-CN"/>
              </w:rPr>
            </w:pPr>
            <w:r w:rsidRPr="00EF6BF6">
              <w:rPr>
                <w:lang w:val="en-US"/>
              </w:rPr>
              <w:t>RIR</w:t>
            </w:r>
          </w:p>
        </w:tc>
        <w:tc>
          <w:tcPr>
            <w:tcW w:w="941" w:type="dxa"/>
          </w:tcPr>
          <w:p w:rsidR="00573177" w:rsidRPr="00EF6BF6" w:rsidRDefault="00573177" w:rsidP="00D86C0D">
            <w:pPr>
              <w:pStyle w:val="TAC"/>
              <w:rPr>
                <w:lang w:val="en-US"/>
              </w:rPr>
            </w:pPr>
            <w:r w:rsidRPr="00EF6BF6">
              <w:t>8388719</w:t>
            </w:r>
          </w:p>
        </w:tc>
        <w:tc>
          <w:tcPr>
            <w:tcW w:w="907" w:type="dxa"/>
          </w:tcPr>
          <w:p w:rsidR="00573177" w:rsidRPr="00EF6BF6" w:rsidRDefault="00573177" w:rsidP="00D86C0D">
            <w:pPr>
              <w:pStyle w:val="TAC"/>
              <w:rPr>
                <w:lang w:val="en-US"/>
              </w:rPr>
            </w:pPr>
            <w:r w:rsidRPr="00EF6BF6">
              <w:rPr>
                <w:lang w:val="en-US"/>
              </w:rPr>
              <w:t>8.2.5</w:t>
            </w:r>
          </w:p>
        </w:tc>
      </w:tr>
      <w:tr w:rsidR="00573177" w:rsidRPr="00EF6BF6" w:rsidTr="00D86C0D">
        <w:trPr>
          <w:jc w:val="center"/>
        </w:trPr>
        <w:tc>
          <w:tcPr>
            <w:tcW w:w="2926" w:type="dxa"/>
          </w:tcPr>
          <w:p w:rsidR="00573177" w:rsidRPr="00EF6BF6" w:rsidRDefault="00573177" w:rsidP="00D86C0D">
            <w:pPr>
              <w:pStyle w:val="TAC"/>
              <w:rPr>
                <w:lang w:val="en-US"/>
              </w:rPr>
            </w:pPr>
            <w:r w:rsidRPr="00EF6BF6">
              <w:rPr>
                <w:lang w:val="en-US"/>
              </w:rPr>
              <w:t>Reporting-Information-Answer</w:t>
            </w:r>
          </w:p>
        </w:tc>
        <w:tc>
          <w:tcPr>
            <w:tcW w:w="1371" w:type="dxa"/>
          </w:tcPr>
          <w:p w:rsidR="00573177" w:rsidRPr="00EF6BF6" w:rsidRDefault="00573177" w:rsidP="00D86C0D">
            <w:pPr>
              <w:pStyle w:val="TAC"/>
              <w:rPr>
                <w:lang w:val="en-US"/>
              </w:rPr>
            </w:pPr>
            <w:r w:rsidRPr="00EF6BF6">
              <w:rPr>
                <w:lang w:val="en-US"/>
              </w:rPr>
              <w:t>RIA</w:t>
            </w:r>
          </w:p>
        </w:tc>
        <w:tc>
          <w:tcPr>
            <w:tcW w:w="941" w:type="dxa"/>
          </w:tcPr>
          <w:p w:rsidR="00573177" w:rsidRPr="00EF6BF6" w:rsidRDefault="00573177" w:rsidP="00D86C0D">
            <w:pPr>
              <w:pStyle w:val="TAC"/>
              <w:rPr>
                <w:lang w:val="en-US"/>
              </w:rPr>
            </w:pPr>
            <w:r w:rsidRPr="00EF6BF6">
              <w:t>8388719</w:t>
            </w:r>
          </w:p>
        </w:tc>
        <w:tc>
          <w:tcPr>
            <w:tcW w:w="907" w:type="dxa"/>
          </w:tcPr>
          <w:p w:rsidR="00573177" w:rsidRPr="00EF6BF6" w:rsidRDefault="00573177" w:rsidP="00D86C0D">
            <w:pPr>
              <w:pStyle w:val="TAC"/>
              <w:rPr>
                <w:lang w:val="en-US"/>
              </w:rPr>
            </w:pPr>
            <w:r w:rsidRPr="00EF6BF6">
              <w:rPr>
                <w:lang w:val="en-US"/>
              </w:rPr>
              <w:t>8.2.6</w:t>
            </w:r>
          </w:p>
        </w:tc>
      </w:tr>
      <w:tr w:rsidR="001E1C3B" w:rsidRPr="00EF6BF6" w:rsidTr="005F304C">
        <w:trPr>
          <w:jc w:val="center"/>
        </w:trPr>
        <w:tc>
          <w:tcPr>
            <w:tcW w:w="2926" w:type="dxa"/>
          </w:tcPr>
          <w:p w:rsidR="001E1C3B" w:rsidRPr="00EF6BF6" w:rsidRDefault="001E1C3B" w:rsidP="005F304C">
            <w:pPr>
              <w:pStyle w:val="TAC"/>
              <w:rPr>
                <w:lang w:val="en-US"/>
              </w:rPr>
            </w:pPr>
            <w:r w:rsidRPr="00EF6BF6">
              <w:rPr>
                <w:lang w:val="en-US"/>
              </w:rPr>
              <w:t>NIDD-Information-Request</w:t>
            </w:r>
          </w:p>
        </w:tc>
        <w:tc>
          <w:tcPr>
            <w:tcW w:w="1371" w:type="dxa"/>
          </w:tcPr>
          <w:p w:rsidR="001E1C3B" w:rsidRPr="00EF6BF6" w:rsidRDefault="001E1C3B" w:rsidP="005F304C">
            <w:pPr>
              <w:pStyle w:val="TAC"/>
              <w:rPr>
                <w:lang w:val="en-US"/>
              </w:rPr>
            </w:pPr>
            <w:r w:rsidRPr="00EF6BF6">
              <w:rPr>
                <w:lang w:val="en-US"/>
              </w:rPr>
              <w:t>NIR</w:t>
            </w:r>
          </w:p>
        </w:tc>
        <w:tc>
          <w:tcPr>
            <w:tcW w:w="941" w:type="dxa"/>
          </w:tcPr>
          <w:p w:rsidR="001E1C3B" w:rsidRPr="00EF6BF6" w:rsidRDefault="001E1C3B" w:rsidP="005F304C">
            <w:pPr>
              <w:pStyle w:val="TAC"/>
            </w:pPr>
            <w:r w:rsidRPr="00EF6BF6">
              <w:t>8388726</w:t>
            </w:r>
          </w:p>
        </w:tc>
        <w:tc>
          <w:tcPr>
            <w:tcW w:w="907" w:type="dxa"/>
          </w:tcPr>
          <w:p w:rsidR="001E1C3B" w:rsidRPr="00EF6BF6" w:rsidRDefault="001E1C3B" w:rsidP="005F304C">
            <w:pPr>
              <w:pStyle w:val="TAC"/>
              <w:rPr>
                <w:lang w:val="en-US"/>
              </w:rPr>
            </w:pPr>
            <w:r w:rsidRPr="00EF6BF6">
              <w:rPr>
                <w:lang w:val="en-US"/>
              </w:rPr>
              <w:t>8.2.7</w:t>
            </w:r>
          </w:p>
        </w:tc>
      </w:tr>
      <w:tr w:rsidR="001E1C3B" w:rsidRPr="00EF6BF6" w:rsidTr="005F304C">
        <w:trPr>
          <w:jc w:val="center"/>
        </w:trPr>
        <w:tc>
          <w:tcPr>
            <w:tcW w:w="2926" w:type="dxa"/>
          </w:tcPr>
          <w:p w:rsidR="001E1C3B" w:rsidRPr="00EF6BF6" w:rsidRDefault="001E1C3B" w:rsidP="005F304C">
            <w:pPr>
              <w:pStyle w:val="TAC"/>
              <w:rPr>
                <w:lang w:val="en-US"/>
              </w:rPr>
            </w:pPr>
            <w:r w:rsidRPr="00EF6BF6">
              <w:rPr>
                <w:lang w:val="en-US"/>
              </w:rPr>
              <w:t>NIDD-Information-Answer</w:t>
            </w:r>
          </w:p>
        </w:tc>
        <w:tc>
          <w:tcPr>
            <w:tcW w:w="1371" w:type="dxa"/>
          </w:tcPr>
          <w:p w:rsidR="001E1C3B" w:rsidRPr="00EF6BF6" w:rsidRDefault="001E1C3B" w:rsidP="005F304C">
            <w:pPr>
              <w:pStyle w:val="TAC"/>
              <w:rPr>
                <w:lang w:val="en-US"/>
              </w:rPr>
            </w:pPr>
            <w:r w:rsidRPr="00EF6BF6">
              <w:rPr>
                <w:lang w:val="en-US"/>
              </w:rPr>
              <w:t>NIA</w:t>
            </w:r>
          </w:p>
        </w:tc>
        <w:tc>
          <w:tcPr>
            <w:tcW w:w="941" w:type="dxa"/>
          </w:tcPr>
          <w:p w:rsidR="001E1C3B" w:rsidRPr="00EF6BF6" w:rsidRDefault="001E1C3B" w:rsidP="005F304C">
            <w:pPr>
              <w:pStyle w:val="TAC"/>
            </w:pPr>
            <w:r w:rsidRPr="00EF6BF6">
              <w:t>8388726</w:t>
            </w:r>
          </w:p>
        </w:tc>
        <w:tc>
          <w:tcPr>
            <w:tcW w:w="907" w:type="dxa"/>
          </w:tcPr>
          <w:p w:rsidR="001E1C3B" w:rsidRPr="00EF6BF6" w:rsidRDefault="001E1C3B" w:rsidP="005F304C">
            <w:pPr>
              <w:pStyle w:val="TAC"/>
              <w:rPr>
                <w:lang w:val="en-US"/>
              </w:rPr>
            </w:pPr>
            <w:r w:rsidRPr="00EF6BF6">
              <w:rPr>
                <w:lang w:val="en-US"/>
              </w:rPr>
              <w:t>8.2.8</w:t>
            </w:r>
          </w:p>
        </w:tc>
      </w:tr>
    </w:tbl>
    <w:p w:rsidR="00573177" w:rsidRPr="00EF6BF6" w:rsidRDefault="00573177" w:rsidP="00573177">
      <w:pPr>
        <w:rPr>
          <w:lang w:val="en-US"/>
        </w:rPr>
      </w:pPr>
    </w:p>
    <w:p w:rsidR="00D24B94" w:rsidRPr="00EF6BF6" w:rsidRDefault="00573177" w:rsidP="00573177">
      <w:pPr>
        <w:rPr>
          <w:lang w:val="en-US"/>
        </w:rPr>
      </w:pPr>
      <w:r w:rsidRPr="00EF6BF6">
        <w:rPr>
          <w:lang w:val="en-US"/>
        </w:rPr>
        <w:t xml:space="preserve">For these commands, the Application-ID field shall be set to </w:t>
      </w:r>
      <w:r w:rsidRPr="00EF6BF6">
        <w:t>16777345</w:t>
      </w:r>
      <w:r w:rsidRPr="00EF6BF6">
        <w:rPr>
          <w:lang w:val="en-US"/>
        </w:rPr>
        <w:t xml:space="preserve"> (application identifier of the </w:t>
      </w:r>
      <w:r w:rsidRPr="00EF6BF6">
        <w:rPr>
          <w:lang w:val="en-US" w:eastAsia="zh-CN"/>
        </w:rPr>
        <w:t>S6t</w:t>
      </w:r>
      <w:r w:rsidRPr="00EF6BF6">
        <w:rPr>
          <w:lang w:val="en-US"/>
        </w:rPr>
        <w:t xml:space="preserve"> interface application, allocated by IANA).</w:t>
      </w:r>
    </w:p>
    <w:p w:rsidR="00D24B94" w:rsidRPr="00EF6BF6" w:rsidRDefault="00D24B94" w:rsidP="00D24B94">
      <w:pPr>
        <w:pStyle w:val="Heading3"/>
        <w:rPr>
          <w:lang w:val="en-US"/>
        </w:rPr>
      </w:pPr>
      <w:bookmarkStart w:id="97" w:name="_Toc533202807"/>
      <w:r w:rsidRPr="00EF6BF6">
        <w:rPr>
          <w:lang w:val="en-US"/>
        </w:rPr>
        <w:t>8.2.3</w:t>
      </w:r>
      <w:r w:rsidRPr="00EF6BF6">
        <w:rPr>
          <w:lang w:val="en-US"/>
        </w:rPr>
        <w:tab/>
        <w:t>Configuration Information Request (CIR) Command</w:t>
      </w:r>
      <w:bookmarkEnd w:id="97"/>
    </w:p>
    <w:p w:rsidR="00573177" w:rsidRPr="00EF6BF6" w:rsidRDefault="00573177" w:rsidP="00573177">
      <w:r w:rsidRPr="00EF6BF6">
        <w:rPr>
          <w:lang w:val="en-US"/>
        </w:rPr>
        <w:t xml:space="preserve">The Configuration Information Request (CIR) command, indicated by the Command-Code field set to </w:t>
      </w:r>
      <w:r w:rsidRPr="00EF6BF6">
        <w:t>8388718</w:t>
      </w:r>
      <w:r w:rsidRPr="00EF6BF6">
        <w:rPr>
          <w:lang w:eastAsia="zh-CN"/>
        </w:rPr>
        <w:t xml:space="preserve"> </w:t>
      </w:r>
      <w:r w:rsidRPr="00EF6BF6">
        <w:t>and the "R" bit set in the Command Flags field, is sent from the SCEF to the HSS.</w:t>
      </w:r>
    </w:p>
    <w:p w:rsidR="00573177" w:rsidRPr="00EF6BF6" w:rsidRDefault="00573177" w:rsidP="00573177">
      <w:r w:rsidRPr="00EF6BF6">
        <w:t>Message Format:</w:t>
      </w:r>
    </w:p>
    <w:p w:rsidR="00573177" w:rsidRPr="00EF6BF6" w:rsidRDefault="00573177" w:rsidP="00573177">
      <w:pPr>
        <w:spacing w:after="0"/>
        <w:ind w:left="567" w:firstLine="284"/>
      </w:pPr>
      <w:r w:rsidRPr="00EF6BF6">
        <w:t>&lt; Configuration-Information-Request &gt; ::=</w:t>
      </w:r>
      <w:r w:rsidRPr="00EF6BF6">
        <w:tab/>
        <w:t>&lt; Diameter Header: 8388718, REQ, PXY, 16777345 &gt;</w:t>
      </w:r>
    </w:p>
    <w:p w:rsidR="00573177" w:rsidRPr="00EF6BF6" w:rsidRDefault="00573177" w:rsidP="00573177">
      <w:pPr>
        <w:spacing w:after="0"/>
        <w:ind w:left="4260" w:firstLine="284"/>
      </w:pPr>
      <w:r w:rsidRPr="00EF6BF6">
        <w:t>&lt; Session-Id &gt;</w:t>
      </w:r>
    </w:p>
    <w:p w:rsidR="00471223" w:rsidRPr="00EF6BF6" w:rsidRDefault="00471223" w:rsidP="00573177">
      <w:pPr>
        <w:spacing w:after="0"/>
        <w:ind w:left="4068" w:firstLine="476"/>
      </w:pPr>
      <w:r w:rsidRPr="00EF6BF6">
        <w:t>[ DRMP ]</w:t>
      </w:r>
    </w:p>
    <w:p w:rsidR="00573177" w:rsidRPr="00EF6BF6" w:rsidRDefault="00573177" w:rsidP="00573177">
      <w:pPr>
        <w:spacing w:after="0"/>
        <w:ind w:left="4068" w:firstLine="476"/>
      </w:pPr>
      <w:r w:rsidRPr="00EF6BF6">
        <w:t>{ Auth-Session-State }</w:t>
      </w:r>
    </w:p>
    <w:p w:rsidR="00573177" w:rsidRPr="00EF6BF6" w:rsidRDefault="00573177" w:rsidP="00573177">
      <w:pPr>
        <w:spacing w:after="0"/>
        <w:ind w:left="4068" w:firstLine="476"/>
      </w:pPr>
      <w:r w:rsidRPr="00EF6BF6">
        <w:t>{ Origin-Host }</w:t>
      </w:r>
    </w:p>
    <w:p w:rsidR="00573177" w:rsidRPr="00EF6BF6" w:rsidRDefault="00573177" w:rsidP="00573177">
      <w:pPr>
        <w:spacing w:after="0"/>
        <w:ind w:left="4068" w:firstLine="476"/>
      </w:pPr>
      <w:r w:rsidRPr="00EF6BF6">
        <w:t>{ Origin-Realm }</w:t>
      </w:r>
    </w:p>
    <w:p w:rsidR="00573177" w:rsidRPr="00EF6BF6" w:rsidRDefault="00573177" w:rsidP="00573177">
      <w:pPr>
        <w:spacing w:after="0"/>
        <w:ind w:left="4352" w:firstLine="192"/>
      </w:pPr>
      <w:r w:rsidRPr="00EF6BF6">
        <w:t>[ Destination-Host ]</w:t>
      </w:r>
    </w:p>
    <w:p w:rsidR="00573177" w:rsidRPr="00EF6BF6" w:rsidRDefault="00573177" w:rsidP="00573177">
      <w:pPr>
        <w:spacing w:after="0"/>
        <w:ind w:left="4068" w:firstLine="476"/>
        <w:rPr>
          <w:lang w:val="fr-FR"/>
        </w:rPr>
      </w:pPr>
      <w:r w:rsidRPr="00EF6BF6">
        <w:rPr>
          <w:lang w:val="fr-FR"/>
        </w:rPr>
        <w:t>{ Destination-Realm }</w:t>
      </w:r>
    </w:p>
    <w:p w:rsidR="00573177" w:rsidRPr="00EF6BF6" w:rsidRDefault="00573177" w:rsidP="00573177">
      <w:pPr>
        <w:spacing w:after="0"/>
        <w:ind w:left="4068" w:firstLine="476"/>
        <w:rPr>
          <w:lang w:val="fr-FR"/>
        </w:rPr>
      </w:pPr>
      <w:r w:rsidRPr="00EF6BF6">
        <w:rPr>
          <w:lang w:val="fr-FR"/>
        </w:rPr>
        <w:t>{ User-Identifier }</w:t>
      </w:r>
    </w:p>
    <w:p w:rsidR="00573177" w:rsidRPr="00EF6BF6" w:rsidRDefault="00573177" w:rsidP="00573177">
      <w:pPr>
        <w:spacing w:after="0"/>
        <w:ind w:left="4068" w:firstLine="476"/>
      </w:pPr>
      <w:r w:rsidRPr="00EF6BF6">
        <w:t>[ OC-Supported-Features ]</w:t>
      </w:r>
    </w:p>
    <w:p w:rsidR="00573177" w:rsidRPr="00EF6BF6" w:rsidRDefault="00573177" w:rsidP="00573177">
      <w:pPr>
        <w:spacing w:after="0"/>
        <w:ind w:left="4068" w:firstLine="476"/>
        <w:rPr>
          <w:bCs/>
        </w:rPr>
      </w:pPr>
      <w:r w:rsidRPr="00EF6BF6">
        <w:rPr>
          <w:bCs/>
        </w:rPr>
        <w:t>*[ Supported-Features ]</w:t>
      </w:r>
    </w:p>
    <w:p w:rsidR="00573177" w:rsidRPr="00EF6BF6" w:rsidRDefault="00573177" w:rsidP="00573177">
      <w:pPr>
        <w:spacing w:after="0"/>
        <w:ind w:left="4068" w:firstLine="476"/>
      </w:pPr>
      <w:r w:rsidRPr="00EF6BF6">
        <w:t xml:space="preserve">*[ Monitoring-Event-Configuration ] </w:t>
      </w:r>
    </w:p>
    <w:p w:rsidR="00D86C0D" w:rsidRPr="00EF6BF6" w:rsidRDefault="00D86C0D" w:rsidP="00D86C0D">
      <w:pPr>
        <w:spacing w:after="0"/>
        <w:ind w:left="4068" w:firstLine="476"/>
      </w:pPr>
      <w:r w:rsidRPr="00EF6BF6">
        <w:rPr>
          <w:lang w:val="en-US"/>
        </w:rPr>
        <w:t>[ CIR-Flags ]</w:t>
      </w:r>
    </w:p>
    <w:p w:rsidR="00DD3C6F" w:rsidRPr="00EF6BF6" w:rsidRDefault="00DD3C6F" w:rsidP="00DD3C6F">
      <w:pPr>
        <w:spacing w:after="0"/>
        <w:ind w:left="4068" w:firstLine="476"/>
      </w:pPr>
      <w:r w:rsidRPr="00EF6BF6">
        <w:t>*[ AESE-Communication-Pattern ]</w:t>
      </w:r>
    </w:p>
    <w:p w:rsidR="00DA0283" w:rsidRPr="00EF6BF6" w:rsidRDefault="00DA0283" w:rsidP="00DD3C6F">
      <w:pPr>
        <w:spacing w:after="0"/>
        <w:ind w:left="4068" w:firstLine="476"/>
      </w:pPr>
      <w:r w:rsidRPr="00EF6BF6">
        <w:t>[ Enhanced-Coverage-Restriction ]</w:t>
      </w:r>
    </w:p>
    <w:p w:rsidR="00F00265" w:rsidRPr="00EF6BF6" w:rsidRDefault="00F00265" w:rsidP="00F00265">
      <w:pPr>
        <w:spacing w:after="0"/>
        <w:ind w:left="4068" w:firstLine="476"/>
      </w:pPr>
      <w:r w:rsidRPr="00EF6BF6">
        <w:rPr>
          <w:lang w:eastAsia="zh-CN"/>
        </w:rPr>
        <w:t xml:space="preserve">[ </w:t>
      </w:r>
      <w:r w:rsidRPr="00EF6BF6">
        <w:rPr>
          <w:rFonts w:hint="eastAsia"/>
          <w:lang w:eastAsia="zh-CN"/>
        </w:rPr>
        <w:t>Group</w:t>
      </w:r>
      <w:r w:rsidRPr="00EF6BF6">
        <w:rPr>
          <w:lang w:eastAsia="zh-CN"/>
        </w:rPr>
        <w:t>-</w:t>
      </w:r>
      <w:r w:rsidRPr="00EF6BF6">
        <w:rPr>
          <w:rFonts w:hint="eastAsia"/>
          <w:lang w:eastAsia="zh-CN"/>
        </w:rPr>
        <w:t>Reporting</w:t>
      </w:r>
      <w:r w:rsidRPr="00EF6BF6">
        <w:rPr>
          <w:lang w:eastAsia="zh-CN"/>
        </w:rPr>
        <w:t>-</w:t>
      </w:r>
      <w:r w:rsidRPr="00EF6BF6">
        <w:rPr>
          <w:rFonts w:hint="eastAsia"/>
          <w:lang w:eastAsia="zh-CN"/>
        </w:rPr>
        <w:t>Guard</w:t>
      </w:r>
      <w:r w:rsidRPr="00EF6BF6">
        <w:rPr>
          <w:lang w:eastAsia="zh-CN"/>
        </w:rPr>
        <w:t>-</w:t>
      </w:r>
      <w:r w:rsidRPr="00EF6BF6">
        <w:rPr>
          <w:rFonts w:hint="eastAsia"/>
          <w:lang w:eastAsia="zh-CN"/>
        </w:rPr>
        <w:t>Time</w:t>
      </w:r>
      <w:r w:rsidRPr="00EF6BF6">
        <w:rPr>
          <w:lang w:eastAsia="zh-CN"/>
        </w:rPr>
        <w:t>r ]</w:t>
      </w:r>
    </w:p>
    <w:p w:rsidR="00573177" w:rsidRPr="00EF6BF6" w:rsidRDefault="00573177" w:rsidP="00573177">
      <w:pPr>
        <w:spacing w:after="0"/>
        <w:ind w:left="2276" w:firstLine="2268"/>
      </w:pPr>
      <w:r w:rsidRPr="00EF6BF6">
        <w:t>*[ Proxy-Info ]</w:t>
      </w:r>
    </w:p>
    <w:p w:rsidR="00573177" w:rsidRPr="00EF6BF6" w:rsidRDefault="00573177" w:rsidP="00573177">
      <w:pPr>
        <w:spacing w:after="0"/>
        <w:ind w:left="2276" w:firstLine="2268"/>
      </w:pPr>
      <w:r w:rsidRPr="00EF6BF6">
        <w:t>*[ Route-Record ]</w:t>
      </w:r>
    </w:p>
    <w:p w:rsidR="00573177" w:rsidRPr="00EF6BF6" w:rsidRDefault="00573177" w:rsidP="00573177">
      <w:pPr>
        <w:spacing w:after="0"/>
        <w:ind w:left="2276" w:firstLine="2268"/>
      </w:pPr>
      <w:r w:rsidRPr="00EF6BF6">
        <w:t>*[AVP]</w:t>
      </w:r>
    </w:p>
    <w:p w:rsidR="00D24B94" w:rsidRPr="00EF6BF6" w:rsidRDefault="00D24B94" w:rsidP="00D24B94">
      <w:pPr>
        <w:pStyle w:val="Heading3"/>
      </w:pPr>
      <w:bookmarkStart w:id="98" w:name="_Toc533202808"/>
      <w:r w:rsidRPr="00EF6BF6">
        <w:rPr>
          <w:lang w:val="sv-SE"/>
        </w:rPr>
        <w:t>8.</w:t>
      </w:r>
      <w:r w:rsidRPr="00EF6BF6">
        <w:t>2.</w:t>
      </w:r>
      <w:r w:rsidRPr="00EF6BF6">
        <w:rPr>
          <w:lang w:val="sv-SE"/>
        </w:rPr>
        <w:t>4</w:t>
      </w:r>
      <w:r w:rsidRPr="00EF6BF6">
        <w:tab/>
      </w:r>
      <w:r w:rsidRPr="00EF6BF6">
        <w:rPr>
          <w:lang w:val="fr-FR"/>
        </w:rPr>
        <w:t>Configuration</w:t>
      </w:r>
      <w:r w:rsidRPr="00EF6BF6">
        <w:t>-Information-Answer (CIA) Command</w:t>
      </w:r>
      <w:bookmarkEnd w:id="98"/>
    </w:p>
    <w:p w:rsidR="00573177" w:rsidRPr="00EF6BF6" w:rsidRDefault="00573177" w:rsidP="00573177">
      <w:r w:rsidRPr="00EF6BF6">
        <w:t xml:space="preserve">The </w:t>
      </w:r>
      <w:r w:rsidRPr="00EF6BF6">
        <w:rPr>
          <w:lang w:val="fr-FR"/>
        </w:rPr>
        <w:t>Configuration</w:t>
      </w:r>
      <w:r w:rsidRPr="00EF6BF6">
        <w:t>-Information-Answer (CIA) command, indicated by the Command-Code field set to 8388718</w:t>
      </w:r>
      <w:r w:rsidRPr="00EF6BF6">
        <w:rPr>
          <w:lang w:eastAsia="zh-CN"/>
        </w:rPr>
        <w:t xml:space="preserve"> </w:t>
      </w:r>
      <w:r w:rsidRPr="00EF6BF6">
        <w:t>and the "R" bit cleared in the Command Flags field, is sent from the HSS to the SCEF.</w:t>
      </w:r>
    </w:p>
    <w:p w:rsidR="00573177" w:rsidRPr="00EF6BF6" w:rsidRDefault="00573177" w:rsidP="00573177">
      <w:r w:rsidRPr="00EF6BF6">
        <w:t>Message Format:</w:t>
      </w:r>
    </w:p>
    <w:p w:rsidR="00573177" w:rsidRPr="00EF6BF6" w:rsidRDefault="00573177" w:rsidP="00573177">
      <w:pPr>
        <w:spacing w:after="0"/>
        <w:ind w:left="567" w:firstLine="284"/>
        <w:rPr>
          <w:lang w:val="en-US"/>
        </w:rPr>
      </w:pPr>
      <w:r w:rsidRPr="00EF6BF6">
        <w:t xml:space="preserve">&lt; </w:t>
      </w:r>
      <w:r w:rsidRPr="00EF6BF6">
        <w:rPr>
          <w:lang w:val="fr-FR"/>
        </w:rPr>
        <w:t>Configuration</w:t>
      </w:r>
      <w:r w:rsidRPr="00EF6BF6">
        <w:t>-Information-Answer &gt; ::=</w:t>
      </w:r>
      <w:r w:rsidRPr="00EF6BF6">
        <w:tab/>
        <w:t>&lt; Diameter Header: 8388718</w:t>
      </w:r>
      <w:r w:rsidRPr="00EF6BF6">
        <w:rPr>
          <w:lang w:val="en-US"/>
        </w:rPr>
        <w:t xml:space="preserve">, PXY, </w:t>
      </w:r>
      <w:r w:rsidRPr="00EF6BF6">
        <w:t>16777345</w:t>
      </w:r>
      <w:r w:rsidRPr="00EF6BF6">
        <w:rPr>
          <w:lang w:val="en-US"/>
        </w:rPr>
        <w:t xml:space="preserve"> &gt;</w:t>
      </w:r>
    </w:p>
    <w:p w:rsidR="00573177" w:rsidRPr="00EF6BF6" w:rsidRDefault="00573177" w:rsidP="00573177">
      <w:pPr>
        <w:spacing w:after="0"/>
        <w:ind w:left="3784" w:firstLine="476"/>
        <w:rPr>
          <w:lang w:val="en-US"/>
        </w:rPr>
      </w:pPr>
      <w:r w:rsidRPr="00EF6BF6">
        <w:rPr>
          <w:lang w:val="en-US"/>
        </w:rPr>
        <w:t>&lt; Session-Id &gt;</w:t>
      </w:r>
    </w:p>
    <w:p w:rsidR="00471223" w:rsidRPr="00EF6BF6" w:rsidRDefault="00471223" w:rsidP="00573177">
      <w:pPr>
        <w:spacing w:after="0"/>
        <w:ind w:left="3784" w:firstLine="476"/>
        <w:rPr>
          <w:lang w:val="en-US"/>
        </w:rPr>
      </w:pPr>
      <w:r w:rsidRPr="00EF6BF6">
        <w:t>[ DRMP ]</w:t>
      </w:r>
      <w:r w:rsidRPr="00EF6BF6">
        <w:rPr>
          <w:lang w:val="en-US"/>
        </w:rPr>
        <w:t xml:space="preserve"> </w:t>
      </w:r>
    </w:p>
    <w:p w:rsidR="00573177" w:rsidRPr="00EF6BF6" w:rsidRDefault="00573177" w:rsidP="00573177">
      <w:pPr>
        <w:spacing w:after="0"/>
        <w:ind w:left="3784" w:firstLine="476"/>
        <w:rPr>
          <w:lang w:val="en-US"/>
        </w:rPr>
      </w:pPr>
      <w:r w:rsidRPr="00EF6BF6">
        <w:rPr>
          <w:lang w:val="en-US"/>
        </w:rPr>
        <w:t>[ Result-Code ]</w:t>
      </w:r>
    </w:p>
    <w:p w:rsidR="00573177" w:rsidRPr="00EF6BF6" w:rsidRDefault="00573177" w:rsidP="00573177">
      <w:pPr>
        <w:spacing w:after="0"/>
        <w:ind w:left="3784" w:firstLine="476"/>
        <w:rPr>
          <w:lang w:val="en-US"/>
        </w:rPr>
      </w:pPr>
      <w:r w:rsidRPr="00EF6BF6">
        <w:rPr>
          <w:lang w:val="en-US"/>
        </w:rPr>
        <w:t>[ Experimental-Result ]</w:t>
      </w:r>
    </w:p>
    <w:p w:rsidR="00573177" w:rsidRPr="00EF6BF6" w:rsidRDefault="00573177" w:rsidP="00573177">
      <w:pPr>
        <w:spacing w:after="0"/>
        <w:ind w:left="3784" w:firstLine="476"/>
        <w:rPr>
          <w:lang w:val="en-US"/>
        </w:rPr>
      </w:pPr>
      <w:r w:rsidRPr="00EF6BF6">
        <w:rPr>
          <w:lang w:val="en-US"/>
        </w:rPr>
        <w:t>{ Auth-Session-State }</w:t>
      </w:r>
    </w:p>
    <w:p w:rsidR="00573177" w:rsidRPr="00EF6BF6" w:rsidRDefault="00573177" w:rsidP="00573177">
      <w:pPr>
        <w:spacing w:after="0"/>
        <w:ind w:left="3784" w:firstLine="476"/>
        <w:rPr>
          <w:lang w:val="en-US"/>
        </w:rPr>
      </w:pPr>
      <w:r w:rsidRPr="00EF6BF6">
        <w:rPr>
          <w:lang w:val="en-US"/>
        </w:rPr>
        <w:t>{ Origin-Host }</w:t>
      </w:r>
    </w:p>
    <w:p w:rsidR="00573177" w:rsidRPr="00EF6BF6" w:rsidRDefault="00573177" w:rsidP="00573177">
      <w:pPr>
        <w:spacing w:after="0"/>
        <w:ind w:left="3784" w:firstLine="476"/>
        <w:rPr>
          <w:lang w:val="en-US"/>
        </w:rPr>
      </w:pPr>
      <w:r w:rsidRPr="00EF6BF6">
        <w:rPr>
          <w:lang w:val="en-US"/>
        </w:rPr>
        <w:t>{ Origin-Realm }</w:t>
      </w:r>
    </w:p>
    <w:p w:rsidR="00573177" w:rsidRPr="00EF6BF6" w:rsidRDefault="00573177" w:rsidP="00573177">
      <w:pPr>
        <w:spacing w:after="0"/>
        <w:ind w:left="3976" w:firstLine="284"/>
        <w:rPr>
          <w:lang w:val="en-US"/>
        </w:rPr>
      </w:pPr>
      <w:r w:rsidRPr="00EF6BF6">
        <w:rPr>
          <w:lang w:val="en-US"/>
        </w:rPr>
        <w:t>[ OC-Supported-Features ]</w:t>
      </w:r>
    </w:p>
    <w:p w:rsidR="00573177" w:rsidRPr="00EF6BF6" w:rsidRDefault="00573177" w:rsidP="00573177">
      <w:pPr>
        <w:spacing w:after="0"/>
        <w:ind w:left="3976" w:firstLine="284"/>
        <w:rPr>
          <w:lang w:val="en-US"/>
        </w:rPr>
      </w:pPr>
      <w:r w:rsidRPr="00EF6BF6">
        <w:rPr>
          <w:lang w:val="en-US"/>
        </w:rPr>
        <w:t>[ OC-OLR ]</w:t>
      </w:r>
    </w:p>
    <w:p w:rsidR="00EA2B8E" w:rsidRPr="00EF6BF6" w:rsidRDefault="00EA2B8E" w:rsidP="00EA2B8E">
      <w:pPr>
        <w:spacing w:after="0"/>
        <w:ind w:left="3976" w:firstLine="284"/>
        <w:rPr>
          <w:lang w:val="en-US"/>
        </w:rPr>
      </w:pPr>
      <w:r w:rsidRPr="00EF6BF6">
        <w:rPr>
          <w:lang w:val="en-US"/>
        </w:rPr>
        <w:t>*[ Load ]</w:t>
      </w:r>
    </w:p>
    <w:p w:rsidR="00573177" w:rsidRPr="00EF6BF6" w:rsidRDefault="00573177" w:rsidP="00573177">
      <w:pPr>
        <w:spacing w:after="0"/>
        <w:ind w:left="3784" w:firstLine="476"/>
        <w:rPr>
          <w:bCs/>
        </w:rPr>
      </w:pPr>
      <w:r w:rsidRPr="00EF6BF6">
        <w:rPr>
          <w:bCs/>
        </w:rPr>
        <w:t>*[ Supported-Features ]</w:t>
      </w:r>
    </w:p>
    <w:p w:rsidR="00573177" w:rsidRPr="00EF6BF6" w:rsidRDefault="00573177" w:rsidP="00573177">
      <w:pPr>
        <w:spacing w:after="0"/>
        <w:ind w:left="3784" w:firstLine="476"/>
      </w:pPr>
      <w:r w:rsidRPr="00EF6BF6">
        <w:t>[ User-Identifier ]</w:t>
      </w:r>
    </w:p>
    <w:p w:rsidR="0069605E" w:rsidRPr="00EF6BF6" w:rsidRDefault="0069605E" w:rsidP="0069605E">
      <w:pPr>
        <w:spacing w:after="0"/>
        <w:ind w:left="3784" w:firstLine="476"/>
      </w:pPr>
      <w:r w:rsidRPr="00EF6BF6">
        <w:t xml:space="preserve">[ </w:t>
      </w:r>
      <w:r w:rsidRPr="00EF6BF6">
        <w:rPr>
          <w:rFonts w:hint="eastAsia"/>
          <w:lang w:eastAsia="zh-CN"/>
        </w:rPr>
        <w:t>Number-</w:t>
      </w:r>
      <w:r w:rsidRPr="00EF6BF6">
        <w:rPr>
          <w:lang w:eastAsia="zh-CN"/>
        </w:rPr>
        <w:t>o</w:t>
      </w:r>
      <w:r w:rsidRPr="00EF6BF6">
        <w:rPr>
          <w:rFonts w:hint="eastAsia"/>
          <w:lang w:eastAsia="zh-CN"/>
        </w:rPr>
        <w:t>f-UEs</w:t>
      </w:r>
      <w:r w:rsidRPr="00EF6BF6">
        <w:t xml:space="preserve"> ]</w:t>
      </w:r>
    </w:p>
    <w:p w:rsidR="00573177" w:rsidRPr="00EF6BF6" w:rsidRDefault="00573177" w:rsidP="00573177">
      <w:pPr>
        <w:spacing w:after="0"/>
        <w:ind w:left="3784" w:firstLine="476"/>
      </w:pPr>
      <w:r w:rsidRPr="00EF6BF6">
        <w:lastRenderedPageBreak/>
        <w:t xml:space="preserve">*[ </w:t>
      </w:r>
      <w:r w:rsidRPr="00EF6BF6">
        <w:rPr>
          <w:lang w:eastAsia="zh-CN"/>
        </w:rPr>
        <w:t xml:space="preserve">Monitoring-Event-Report </w:t>
      </w:r>
      <w:r w:rsidRPr="00EF6BF6">
        <w:t>]</w:t>
      </w:r>
    </w:p>
    <w:p w:rsidR="00573177" w:rsidRPr="00EF6BF6" w:rsidRDefault="00573177" w:rsidP="00573177">
      <w:pPr>
        <w:spacing w:after="0"/>
        <w:ind w:left="3784" w:firstLine="476"/>
      </w:pPr>
      <w:r w:rsidRPr="00EF6BF6">
        <w:t>*[ Monitoring-Event-Config-Status ]</w:t>
      </w:r>
    </w:p>
    <w:p w:rsidR="00DD3C6F" w:rsidRPr="00EF6BF6" w:rsidRDefault="00DD3C6F" w:rsidP="00DD3C6F">
      <w:pPr>
        <w:spacing w:after="0"/>
        <w:ind w:left="3784" w:firstLine="476"/>
      </w:pPr>
      <w:r w:rsidRPr="00EF6BF6">
        <w:t>*[ AESE-Communication-Pattern-Config-Status ]</w:t>
      </w:r>
    </w:p>
    <w:p w:rsidR="0064563A" w:rsidRPr="00EF6BF6" w:rsidRDefault="00C10E2B" w:rsidP="00DD3C6F">
      <w:pPr>
        <w:spacing w:after="0"/>
        <w:ind w:left="3784" w:firstLine="476"/>
      </w:pPr>
      <w:r w:rsidRPr="00EF6BF6">
        <w:t>*</w:t>
      </w:r>
      <w:r w:rsidR="0064563A" w:rsidRPr="00EF6BF6">
        <w:t>[ Supported-Services ]</w:t>
      </w:r>
    </w:p>
    <w:p w:rsidR="000965AD" w:rsidRPr="00EF6BF6" w:rsidRDefault="000965AD" w:rsidP="000965AD">
      <w:pPr>
        <w:spacing w:after="0"/>
        <w:ind w:left="3784" w:firstLine="476"/>
      </w:pPr>
      <w:r w:rsidRPr="00EF6BF6">
        <w:t>[ S6t-HSS-Cause ]</w:t>
      </w:r>
    </w:p>
    <w:p w:rsidR="00DA0283" w:rsidRPr="00EF6BF6" w:rsidRDefault="00DA0283" w:rsidP="000965AD">
      <w:pPr>
        <w:spacing w:after="0"/>
        <w:ind w:left="3784" w:firstLine="476"/>
      </w:pPr>
      <w:r w:rsidRPr="00EF6BF6">
        <w:t>[ Enhanced-Coverage-Restriction-Data ]</w:t>
      </w:r>
    </w:p>
    <w:p w:rsidR="00F00265" w:rsidRPr="00EF6BF6" w:rsidRDefault="00F00265" w:rsidP="00F00265">
      <w:pPr>
        <w:spacing w:after="0"/>
        <w:ind w:left="3784" w:firstLine="476"/>
      </w:pPr>
      <w:r w:rsidRPr="00EF6BF6">
        <w:t>[ CIA-Flags ]</w:t>
      </w:r>
    </w:p>
    <w:p w:rsidR="00573177" w:rsidRPr="00EF6BF6" w:rsidRDefault="00573177" w:rsidP="00F00265">
      <w:pPr>
        <w:spacing w:after="0"/>
        <w:ind w:left="3784" w:firstLine="476"/>
      </w:pPr>
      <w:r w:rsidRPr="00EF6BF6">
        <w:t>[ Failed-AVP ]</w:t>
      </w:r>
    </w:p>
    <w:p w:rsidR="00573177" w:rsidRPr="00EF6BF6" w:rsidRDefault="00573177" w:rsidP="00573177">
      <w:pPr>
        <w:spacing w:after="0"/>
        <w:ind w:left="3784" w:firstLine="476"/>
      </w:pPr>
      <w:r w:rsidRPr="00EF6BF6">
        <w:t>*[ Proxy-Info ]</w:t>
      </w:r>
    </w:p>
    <w:p w:rsidR="00573177" w:rsidRPr="00EF6BF6" w:rsidRDefault="00573177" w:rsidP="00573177">
      <w:pPr>
        <w:spacing w:after="0"/>
        <w:ind w:left="3784" w:firstLine="476"/>
      </w:pPr>
      <w:r w:rsidRPr="00EF6BF6">
        <w:t>*[ Route-Record ]</w:t>
      </w:r>
    </w:p>
    <w:p w:rsidR="00573177" w:rsidRPr="00EF6BF6" w:rsidRDefault="00573177" w:rsidP="00573177">
      <w:pPr>
        <w:spacing w:after="0"/>
        <w:ind w:left="3784" w:firstLine="476"/>
        <w:rPr>
          <w:lang w:val="en-US"/>
        </w:rPr>
      </w:pPr>
      <w:r w:rsidRPr="00EF6BF6">
        <w:rPr>
          <w:lang w:val="en-US"/>
        </w:rPr>
        <w:t>*[AVP]</w:t>
      </w:r>
    </w:p>
    <w:p w:rsidR="00D24B94" w:rsidRPr="00EF6BF6" w:rsidRDefault="00D24B94" w:rsidP="00D24B94">
      <w:pPr>
        <w:pStyle w:val="Heading3"/>
        <w:rPr>
          <w:lang w:val="en-US"/>
        </w:rPr>
      </w:pPr>
      <w:bookmarkStart w:id="99" w:name="_Toc533202809"/>
      <w:r w:rsidRPr="00EF6BF6">
        <w:rPr>
          <w:lang w:val="en-US"/>
        </w:rPr>
        <w:t>8.2.5</w:t>
      </w:r>
      <w:r w:rsidRPr="00EF6BF6">
        <w:rPr>
          <w:lang w:val="en-US"/>
        </w:rPr>
        <w:tab/>
        <w:t>Reporting-Information-Request (RIR) Command</w:t>
      </w:r>
      <w:bookmarkEnd w:id="99"/>
    </w:p>
    <w:p w:rsidR="00573177" w:rsidRPr="00EF6BF6" w:rsidRDefault="00573177" w:rsidP="00573177">
      <w:pPr>
        <w:rPr>
          <w:lang w:val="en-US"/>
        </w:rPr>
      </w:pPr>
      <w:r w:rsidRPr="00EF6BF6">
        <w:rPr>
          <w:lang w:val="en-US"/>
        </w:rPr>
        <w:t xml:space="preserve">The Reporting-Information-Request (RIR) command, indicated by the Command-Code field set to </w:t>
      </w:r>
      <w:r w:rsidRPr="00EF6BF6">
        <w:t>8388719</w:t>
      </w:r>
      <w:r w:rsidRPr="00EF6BF6">
        <w:rPr>
          <w:lang w:val="en-US" w:eastAsia="zh-CN"/>
        </w:rPr>
        <w:t xml:space="preserve"> </w:t>
      </w:r>
      <w:r w:rsidRPr="00EF6BF6">
        <w:rPr>
          <w:lang w:val="en-US"/>
        </w:rPr>
        <w:t>and the "R" bit cleared in the Command Flags field, is sent from the HSS to the SCEF.</w:t>
      </w:r>
    </w:p>
    <w:p w:rsidR="00573177" w:rsidRPr="00EF6BF6" w:rsidRDefault="00573177" w:rsidP="00573177">
      <w:pPr>
        <w:rPr>
          <w:lang w:val="en-US"/>
        </w:rPr>
      </w:pPr>
      <w:r w:rsidRPr="00EF6BF6">
        <w:rPr>
          <w:lang w:val="en-US"/>
        </w:rPr>
        <w:t>Message Format:</w:t>
      </w:r>
    </w:p>
    <w:p w:rsidR="00573177" w:rsidRPr="00EF6BF6" w:rsidRDefault="00573177" w:rsidP="00573177">
      <w:pPr>
        <w:spacing w:after="0"/>
        <w:ind w:left="567" w:firstLine="284"/>
        <w:rPr>
          <w:lang w:val="en-US"/>
        </w:rPr>
      </w:pPr>
      <w:r w:rsidRPr="00EF6BF6">
        <w:rPr>
          <w:lang w:val="en-US"/>
        </w:rPr>
        <w:t>&lt; Reporting-Information-Request &gt; ::=</w:t>
      </w:r>
      <w:r w:rsidRPr="00EF6BF6">
        <w:rPr>
          <w:lang w:val="en-US"/>
        </w:rPr>
        <w:tab/>
        <w:t xml:space="preserve">&lt; Diameter Header: </w:t>
      </w:r>
      <w:r w:rsidRPr="00EF6BF6">
        <w:t>8388719</w:t>
      </w:r>
      <w:r w:rsidRPr="00EF6BF6">
        <w:rPr>
          <w:lang w:val="en-US"/>
        </w:rPr>
        <w:t xml:space="preserve">, PXY, </w:t>
      </w:r>
      <w:r w:rsidRPr="00EF6BF6">
        <w:t>16777345</w:t>
      </w:r>
      <w:r w:rsidRPr="00EF6BF6">
        <w:rPr>
          <w:lang w:val="en-US"/>
        </w:rPr>
        <w:t xml:space="preserve"> &gt;</w:t>
      </w:r>
    </w:p>
    <w:p w:rsidR="00573177" w:rsidRPr="00EF6BF6" w:rsidRDefault="00573177" w:rsidP="00573177">
      <w:pPr>
        <w:spacing w:after="0"/>
        <w:ind w:left="3500" w:firstLine="476"/>
        <w:rPr>
          <w:lang w:val="en-US"/>
        </w:rPr>
      </w:pPr>
      <w:r w:rsidRPr="00EF6BF6">
        <w:rPr>
          <w:lang w:val="en-US"/>
        </w:rPr>
        <w:t>&lt; Session-Id &gt;</w:t>
      </w:r>
    </w:p>
    <w:p w:rsidR="00471223" w:rsidRPr="00EF6BF6" w:rsidRDefault="00471223" w:rsidP="00573177">
      <w:pPr>
        <w:spacing w:after="0"/>
        <w:ind w:left="3500" w:firstLine="476"/>
      </w:pPr>
      <w:r w:rsidRPr="00EF6BF6">
        <w:t>[ DRMP ]</w:t>
      </w:r>
    </w:p>
    <w:p w:rsidR="00573177" w:rsidRPr="00EF6BF6" w:rsidRDefault="00573177" w:rsidP="00573177">
      <w:pPr>
        <w:spacing w:after="0"/>
        <w:ind w:left="3500" w:firstLine="476"/>
        <w:rPr>
          <w:lang w:val="en-US"/>
        </w:rPr>
      </w:pPr>
      <w:r w:rsidRPr="00EF6BF6">
        <w:rPr>
          <w:lang w:val="en-US"/>
        </w:rPr>
        <w:t>{ Auth-Session-State }</w:t>
      </w:r>
    </w:p>
    <w:p w:rsidR="00573177" w:rsidRPr="00EF6BF6" w:rsidRDefault="00573177" w:rsidP="00573177">
      <w:pPr>
        <w:spacing w:after="0"/>
        <w:ind w:left="3500" w:firstLine="476"/>
        <w:rPr>
          <w:lang w:val="en-US"/>
        </w:rPr>
      </w:pPr>
      <w:r w:rsidRPr="00EF6BF6">
        <w:rPr>
          <w:lang w:val="en-US"/>
        </w:rPr>
        <w:t>{ Origin-Host }</w:t>
      </w:r>
    </w:p>
    <w:p w:rsidR="00573177" w:rsidRPr="00EF6BF6" w:rsidRDefault="00573177" w:rsidP="00573177">
      <w:pPr>
        <w:spacing w:after="0"/>
        <w:ind w:left="3500" w:firstLine="476"/>
        <w:rPr>
          <w:lang w:val="en-US"/>
        </w:rPr>
      </w:pPr>
      <w:r w:rsidRPr="00EF6BF6">
        <w:rPr>
          <w:lang w:val="en-US"/>
        </w:rPr>
        <w:t>{ Origin-Realm }</w:t>
      </w:r>
    </w:p>
    <w:p w:rsidR="00573177" w:rsidRPr="00EF6BF6" w:rsidRDefault="00573177" w:rsidP="00573177">
      <w:pPr>
        <w:spacing w:after="0"/>
        <w:ind w:left="3692" w:firstLine="284"/>
        <w:rPr>
          <w:lang w:val="en-US"/>
        </w:rPr>
      </w:pPr>
      <w:r w:rsidRPr="00EF6BF6">
        <w:rPr>
          <w:lang w:val="en-US"/>
        </w:rPr>
        <w:t>{ Destination-Host }</w:t>
      </w:r>
    </w:p>
    <w:p w:rsidR="00573177" w:rsidRPr="00EF6BF6" w:rsidRDefault="00573177" w:rsidP="00573177">
      <w:pPr>
        <w:spacing w:after="0"/>
        <w:ind w:left="3692" w:firstLine="284"/>
        <w:rPr>
          <w:lang w:val="en-US"/>
        </w:rPr>
      </w:pPr>
      <w:r w:rsidRPr="00EF6BF6">
        <w:rPr>
          <w:lang w:val="en-US"/>
        </w:rPr>
        <w:t>{ Destination-Realm }</w:t>
      </w:r>
    </w:p>
    <w:p w:rsidR="00573177" w:rsidRPr="00EF6BF6" w:rsidRDefault="00573177" w:rsidP="00573177">
      <w:pPr>
        <w:spacing w:after="0"/>
        <w:ind w:left="3500" w:firstLine="476"/>
        <w:rPr>
          <w:bCs/>
          <w:lang w:val="en-US"/>
        </w:rPr>
      </w:pPr>
      <w:r w:rsidRPr="00EF6BF6">
        <w:rPr>
          <w:bCs/>
          <w:lang w:val="en-US"/>
        </w:rPr>
        <w:t>*[ Supported-Features ]</w:t>
      </w:r>
    </w:p>
    <w:p w:rsidR="00573177" w:rsidRPr="00EF6BF6" w:rsidRDefault="00573177" w:rsidP="00573177">
      <w:pPr>
        <w:spacing w:after="0"/>
        <w:ind w:left="3500" w:firstLine="476"/>
        <w:rPr>
          <w:lang w:val="en-US"/>
        </w:rPr>
      </w:pPr>
      <w:r w:rsidRPr="00EF6BF6">
        <w:rPr>
          <w:lang w:val="en-US"/>
        </w:rPr>
        <w:t>[ User-Identifier ]</w:t>
      </w:r>
    </w:p>
    <w:p w:rsidR="00F00265" w:rsidRPr="00EF6BF6" w:rsidRDefault="00573177" w:rsidP="00F00265">
      <w:pPr>
        <w:spacing w:after="0"/>
        <w:ind w:left="3500" w:firstLine="476"/>
        <w:rPr>
          <w:lang w:val="en-US"/>
        </w:rPr>
      </w:pPr>
      <w:r w:rsidRPr="00EF6BF6">
        <w:rPr>
          <w:lang w:val="en-US"/>
        </w:rPr>
        <w:t xml:space="preserve">*[ </w:t>
      </w:r>
      <w:r w:rsidRPr="00EF6BF6">
        <w:rPr>
          <w:lang w:val="en-US" w:eastAsia="zh-CN"/>
        </w:rPr>
        <w:t xml:space="preserve">Monitoring-Event-Report </w:t>
      </w:r>
      <w:r w:rsidRPr="00EF6BF6">
        <w:rPr>
          <w:lang w:val="en-US"/>
        </w:rPr>
        <w:t>]</w:t>
      </w:r>
      <w:r w:rsidR="00F00265" w:rsidRPr="00EF6BF6">
        <w:rPr>
          <w:lang w:val="en-US"/>
        </w:rPr>
        <w:t xml:space="preserve"> </w:t>
      </w:r>
    </w:p>
    <w:p w:rsidR="00F00265" w:rsidRPr="00EF6BF6" w:rsidRDefault="00F00265" w:rsidP="00F00265">
      <w:pPr>
        <w:spacing w:after="0"/>
        <w:ind w:left="3500" w:firstLine="476"/>
        <w:rPr>
          <w:lang w:val="en-US"/>
        </w:rPr>
      </w:pPr>
      <w:r w:rsidRPr="00EF6BF6">
        <w:rPr>
          <w:lang w:val="en-US"/>
        </w:rPr>
        <w:t>*[ Group-</w:t>
      </w:r>
      <w:r w:rsidRPr="00EF6BF6">
        <w:rPr>
          <w:lang w:val="en-US" w:eastAsia="zh-CN"/>
        </w:rPr>
        <w:t xml:space="preserve">Monitoring-Event-Report </w:t>
      </w:r>
      <w:r w:rsidRPr="00EF6BF6">
        <w:rPr>
          <w:lang w:val="en-US"/>
        </w:rPr>
        <w:t>]</w:t>
      </w:r>
    </w:p>
    <w:p w:rsidR="00573177" w:rsidRPr="00EF6BF6" w:rsidRDefault="00F00265" w:rsidP="00F00265">
      <w:pPr>
        <w:spacing w:after="0"/>
        <w:ind w:left="3500" w:firstLine="476"/>
        <w:rPr>
          <w:lang w:val="en-US"/>
        </w:rPr>
      </w:pPr>
      <w:r w:rsidRPr="00EF6BF6">
        <w:rPr>
          <w:lang w:val="en-US"/>
        </w:rPr>
        <w:t xml:space="preserve">[ </w:t>
      </w:r>
      <w:r w:rsidRPr="00EF6BF6">
        <w:rPr>
          <w:lang w:val="en-US" w:eastAsia="zh-CN"/>
        </w:rPr>
        <w:t xml:space="preserve">RIR-Flags </w:t>
      </w:r>
      <w:r w:rsidRPr="00EF6BF6">
        <w:rPr>
          <w:lang w:val="en-US"/>
        </w:rPr>
        <w:t>]</w:t>
      </w:r>
    </w:p>
    <w:p w:rsidR="00C10E2B" w:rsidRPr="00EF6BF6" w:rsidRDefault="00C10E2B" w:rsidP="00573177">
      <w:pPr>
        <w:spacing w:after="0"/>
        <w:ind w:left="3500" w:firstLine="476"/>
      </w:pPr>
      <w:r w:rsidRPr="00EF6BF6">
        <w:t>*[ Supported-Services ]</w:t>
      </w:r>
    </w:p>
    <w:p w:rsidR="00573177" w:rsidRPr="00EF6BF6" w:rsidRDefault="00573177" w:rsidP="00573177">
      <w:pPr>
        <w:spacing w:after="0"/>
        <w:ind w:left="3500" w:firstLine="476"/>
        <w:rPr>
          <w:lang w:val="en-US"/>
        </w:rPr>
      </w:pPr>
      <w:r w:rsidRPr="00EF6BF6">
        <w:rPr>
          <w:lang w:val="en-US"/>
        </w:rPr>
        <w:t>*[ Proxy-Info ]</w:t>
      </w:r>
    </w:p>
    <w:p w:rsidR="00573177" w:rsidRPr="00EF6BF6" w:rsidRDefault="00573177" w:rsidP="00573177">
      <w:pPr>
        <w:spacing w:after="0"/>
        <w:ind w:left="3500" w:firstLine="476"/>
        <w:rPr>
          <w:lang w:val="en-US"/>
        </w:rPr>
      </w:pPr>
      <w:r w:rsidRPr="00EF6BF6">
        <w:rPr>
          <w:lang w:val="en-US"/>
        </w:rPr>
        <w:t>*[ Route-Record ]</w:t>
      </w:r>
    </w:p>
    <w:p w:rsidR="00573177" w:rsidRPr="00EF6BF6" w:rsidRDefault="00573177" w:rsidP="00573177">
      <w:pPr>
        <w:spacing w:after="0"/>
        <w:ind w:left="3500" w:firstLine="476"/>
        <w:rPr>
          <w:lang w:val="en-US"/>
        </w:rPr>
      </w:pPr>
      <w:r w:rsidRPr="00EF6BF6">
        <w:rPr>
          <w:lang w:val="en-US"/>
        </w:rPr>
        <w:t>*[AVP]</w:t>
      </w:r>
    </w:p>
    <w:p w:rsidR="00D24B94" w:rsidRPr="00EF6BF6" w:rsidRDefault="00D24B94" w:rsidP="00D24B94">
      <w:pPr>
        <w:pStyle w:val="Heading3"/>
        <w:rPr>
          <w:lang w:val="en-US"/>
        </w:rPr>
      </w:pPr>
      <w:bookmarkStart w:id="100" w:name="_Toc533202810"/>
      <w:r w:rsidRPr="00EF6BF6">
        <w:rPr>
          <w:lang w:val="en-US"/>
        </w:rPr>
        <w:t>8.2.6</w:t>
      </w:r>
      <w:r w:rsidRPr="00EF6BF6">
        <w:rPr>
          <w:lang w:val="en-US"/>
        </w:rPr>
        <w:tab/>
        <w:t>Reporting-Information-Answer (RIA) Command</w:t>
      </w:r>
      <w:bookmarkEnd w:id="100"/>
    </w:p>
    <w:p w:rsidR="00573177" w:rsidRPr="00EF6BF6" w:rsidRDefault="00573177" w:rsidP="00573177">
      <w:pPr>
        <w:rPr>
          <w:lang w:val="en-US"/>
        </w:rPr>
      </w:pPr>
      <w:r w:rsidRPr="00EF6BF6">
        <w:rPr>
          <w:lang w:val="en-US"/>
        </w:rPr>
        <w:t xml:space="preserve">The Reporting-Information-Answer (RIA) command, indicated by the Command-Code field set to </w:t>
      </w:r>
      <w:r w:rsidRPr="00EF6BF6">
        <w:t>8388719</w:t>
      </w:r>
      <w:r w:rsidRPr="00EF6BF6">
        <w:rPr>
          <w:lang w:val="en-US" w:eastAsia="zh-CN"/>
        </w:rPr>
        <w:t xml:space="preserve"> </w:t>
      </w:r>
      <w:r w:rsidRPr="00EF6BF6">
        <w:rPr>
          <w:lang w:val="en-US"/>
        </w:rPr>
        <w:t>and the "R" bit cleared in the Command Flags field, is sent from the HSS to the SCEF.</w:t>
      </w:r>
    </w:p>
    <w:p w:rsidR="00573177" w:rsidRPr="00EF6BF6" w:rsidRDefault="00573177" w:rsidP="00573177">
      <w:pPr>
        <w:rPr>
          <w:lang w:val="en-US"/>
        </w:rPr>
      </w:pPr>
      <w:r w:rsidRPr="00EF6BF6">
        <w:rPr>
          <w:lang w:val="en-US"/>
        </w:rPr>
        <w:t>Message Format:</w:t>
      </w:r>
    </w:p>
    <w:p w:rsidR="00573177" w:rsidRPr="00EF6BF6" w:rsidRDefault="00573177" w:rsidP="00573177">
      <w:pPr>
        <w:spacing w:after="0"/>
        <w:ind w:left="567" w:firstLine="284"/>
        <w:rPr>
          <w:lang w:val="en-US"/>
        </w:rPr>
      </w:pPr>
      <w:r w:rsidRPr="00EF6BF6">
        <w:rPr>
          <w:lang w:val="en-US"/>
        </w:rPr>
        <w:t>&lt; Reporting-Information-Answer &gt; ::=</w:t>
      </w:r>
      <w:r w:rsidRPr="00EF6BF6">
        <w:rPr>
          <w:lang w:val="en-US"/>
        </w:rPr>
        <w:tab/>
        <w:t xml:space="preserve">&lt; Diameter Header: </w:t>
      </w:r>
      <w:r w:rsidRPr="00EF6BF6">
        <w:t>8388719</w:t>
      </w:r>
      <w:r w:rsidRPr="00EF6BF6">
        <w:rPr>
          <w:lang w:val="en-US"/>
        </w:rPr>
        <w:t xml:space="preserve">, PXY, </w:t>
      </w:r>
      <w:r w:rsidRPr="00EF6BF6">
        <w:t>16777345</w:t>
      </w:r>
      <w:r w:rsidRPr="00EF6BF6">
        <w:rPr>
          <w:lang w:val="en-US"/>
        </w:rPr>
        <w:t xml:space="preserve"> &gt;</w:t>
      </w:r>
    </w:p>
    <w:p w:rsidR="00573177" w:rsidRPr="00EF6BF6" w:rsidRDefault="00573177" w:rsidP="00573177">
      <w:pPr>
        <w:spacing w:after="0"/>
        <w:ind w:left="3784" w:firstLine="476"/>
        <w:rPr>
          <w:lang w:val="en-US"/>
        </w:rPr>
      </w:pPr>
      <w:r w:rsidRPr="00EF6BF6">
        <w:rPr>
          <w:lang w:val="en-US"/>
        </w:rPr>
        <w:t>&lt; Session-Id &gt;</w:t>
      </w:r>
    </w:p>
    <w:p w:rsidR="00471223" w:rsidRPr="00EF6BF6" w:rsidRDefault="00471223" w:rsidP="00573177">
      <w:pPr>
        <w:spacing w:after="0"/>
        <w:ind w:left="3784" w:firstLine="476"/>
        <w:rPr>
          <w:lang w:val="en-US"/>
        </w:rPr>
      </w:pPr>
      <w:r w:rsidRPr="00EF6BF6">
        <w:t>[ DRMP ]</w:t>
      </w:r>
      <w:r w:rsidRPr="00EF6BF6">
        <w:rPr>
          <w:lang w:val="en-US"/>
        </w:rPr>
        <w:t xml:space="preserve"> </w:t>
      </w:r>
    </w:p>
    <w:p w:rsidR="00573177" w:rsidRPr="00EF6BF6" w:rsidRDefault="00573177" w:rsidP="00573177">
      <w:pPr>
        <w:spacing w:after="0"/>
        <w:ind w:left="3784" w:firstLine="476"/>
        <w:rPr>
          <w:lang w:val="en-US"/>
        </w:rPr>
      </w:pPr>
      <w:r w:rsidRPr="00EF6BF6">
        <w:rPr>
          <w:lang w:val="en-US"/>
        </w:rPr>
        <w:t>[ Result-Code ]</w:t>
      </w:r>
    </w:p>
    <w:p w:rsidR="00573177" w:rsidRPr="00EF6BF6" w:rsidRDefault="00573177" w:rsidP="00573177">
      <w:pPr>
        <w:spacing w:after="0"/>
        <w:ind w:left="3784" w:firstLine="476"/>
        <w:rPr>
          <w:lang w:val="en-US"/>
        </w:rPr>
      </w:pPr>
      <w:r w:rsidRPr="00EF6BF6">
        <w:rPr>
          <w:lang w:val="en-US"/>
        </w:rPr>
        <w:t>[ Experimental-Result ]</w:t>
      </w:r>
    </w:p>
    <w:p w:rsidR="00573177" w:rsidRPr="00EF6BF6" w:rsidRDefault="00573177" w:rsidP="00573177">
      <w:pPr>
        <w:spacing w:after="0"/>
        <w:ind w:left="3784" w:firstLine="476"/>
        <w:rPr>
          <w:lang w:val="en-US"/>
        </w:rPr>
      </w:pPr>
      <w:r w:rsidRPr="00EF6BF6">
        <w:rPr>
          <w:lang w:val="en-US"/>
        </w:rPr>
        <w:t>{ Auth-Session-State }</w:t>
      </w:r>
    </w:p>
    <w:p w:rsidR="00573177" w:rsidRPr="00EF6BF6" w:rsidRDefault="00573177" w:rsidP="00573177">
      <w:pPr>
        <w:spacing w:after="0"/>
        <w:ind w:left="3784" w:firstLine="476"/>
        <w:rPr>
          <w:lang w:val="en-US"/>
        </w:rPr>
      </w:pPr>
      <w:r w:rsidRPr="00EF6BF6">
        <w:rPr>
          <w:lang w:val="en-US"/>
        </w:rPr>
        <w:t>{ Origin-Host }</w:t>
      </w:r>
    </w:p>
    <w:p w:rsidR="00573177" w:rsidRPr="00EF6BF6" w:rsidRDefault="00573177" w:rsidP="00573177">
      <w:pPr>
        <w:spacing w:after="0"/>
        <w:ind w:left="4068" w:firstLine="192"/>
        <w:rPr>
          <w:lang w:val="en-US"/>
        </w:rPr>
      </w:pPr>
      <w:r w:rsidRPr="00EF6BF6">
        <w:rPr>
          <w:lang w:val="en-US"/>
        </w:rPr>
        <w:t>{ Origin-Realm }</w:t>
      </w:r>
    </w:p>
    <w:p w:rsidR="00573177" w:rsidRPr="00EF6BF6" w:rsidRDefault="00573177" w:rsidP="00573177">
      <w:pPr>
        <w:spacing w:after="0"/>
        <w:ind w:left="3784" w:firstLine="476"/>
        <w:rPr>
          <w:bCs/>
          <w:lang w:val="en-US"/>
        </w:rPr>
      </w:pPr>
      <w:r w:rsidRPr="00EF6BF6">
        <w:rPr>
          <w:bCs/>
          <w:lang w:val="en-US"/>
        </w:rPr>
        <w:t>*[ Supported-Features ]</w:t>
      </w:r>
    </w:p>
    <w:p w:rsidR="00573177" w:rsidRPr="00EF6BF6" w:rsidRDefault="00573177" w:rsidP="00573177">
      <w:pPr>
        <w:spacing w:after="0"/>
        <w:ind w:left="3784" w:firstLine="476"/>
        <w:rPr>
          <w:lang w:val="en-US"/>
        </w:rPr>
      </w:pPr>
      <w:r w:rsidRPr="00EF6BF6">
        <w:rPr>
          <w:lang w:val="en-US"/>
        </w:rPr>
        <w:t>[ Failed-AVP ]</w:t>
      </w:r>
    </w:p>
    <w:p w:rsidR="00573177" w:rsidRPr="00EF6BF6" w:rsidRDefault="00573177" w:rsidP="00573177">
      <w:pPr>
        <w:spacing w:after="0"/>
        <w:ind w:left="3784" w:firstLine="476"/>
        <w:rPr>
          <w:lang w:val="en-US"/>
        </w:rPr>
      </w:pPr>
      <w:r w:rsidRPr="00EF6BF6">
        <w:rPr>
          <w:lang w:val="en-US"/>
        </w:rPr>
        <w:t>*[ Proxy-Info ]</w:t>
      </w:r>
    </w:p>
    <w:p w:rsidR="00573177" w:rsidRPr="00EF6BF6" w:rsidRDefault="00573177" w:rsidP="00573177">
      <w:pPr>
        <w:spacing w:after="0"/>
        <w:ind w:left="3784" w:firstLine="476"/>
        <w:rPr>
          <w:lang w:val="en-US"/>
        </w:rPr>
      </w:pPr>
      <w:r w:rsidRPr="00EF6BF6">
        <w:rPr>
          <w:lang w:val="en-US"/>
        </w:rPr>
        <w:t>*[ Route-Record ]</w:t>
      </w:r>
    </w:p>
    <w:p w:rsidR="00D24B94" w:rsidRPr="00EF6BF6" w:rsidRDefault="00573177" w:rsidP="00726ABD">
      <w:pPr>
        <w:spacing w:after="0"/>
        <w:ind w:left="3784" w:firstLine="476"/>
        <w:rPr>
          <w:lang w:val="en-US"/>
        </w:rPr>
      </w:pPr>
      <w:r w:rsidRPr="00EF6BF6">
        <w:rPr>
          <w:lang w:val="en-US"/>
        </w:rPr>
        <w:t>*[AVP]</w:t>
      </w:r>
    </w:p>
    <w:p w:rsidR="00964F76" w:rsidRPr="00EF6BF6" w:rsidRDefault="00964F76" w:rsidP="00964F76">
      <w:pPr>
        <w:pStyle w:val="Heading3"/>
        <w:rPr>
          <w:lang w:val="en-US"/>
        </w:rPr>
      </w:pPr>
      <w:bookmarkStart w:id="101" w:name="_Toc533202811"/>
      <w:r w:rsidRPr="00EF6BF6">
        <w:rPr>
          <w:lang w:val="en-US"/>
        </w:rPr>
        <w:t>8.2.7</w:t>
      </w:r>
      <w:r w:rsidRPr="00EF6BF6">
        <w:rPr>
          <w:lang w:val="en-US"/>
        </w:rPr>
        <w:tab/>
        <w:t>NIDD Information Request (NIR) Command</w:t>
      </w:r>
      <w:bookmarkEnd w:id="101"/>
    </w:p>
    <w:p w:rsidR="00964F76" w:rsidRPr="00EF6BF6" w:rsidRDefault="00964F76" w:rsidP="00964F76">
      <w:r w:rsidRPr="00EF6BF6">
        <w:rPr>
          <w:lang w:val="en-US"/>
        </w:rPr>
        <w:t xml:space="preserve">The NIDD Information Request (NIR) command, indicated by the Command-Code field set to </w:t>
      </w:r>
      <w:r w:rsidR="001E1C3B" w:rsidRPr="00EF6BF6">
        <w:t>8388726</w:t>
      </w:r>
      <w:r w:rsidRPr="00EF6BF6">
        <w:rPr>
          <w:lang w:eastAsia="zh-CN"/>
        </w:rPr>
        <w:t xml:space="preserve"> </w:t>
      </w:r>
      <w:r w:rsidRPr="00EF6BF6">
        <w:t>and the "R" bit set in the Command Flags field, is sent from the SCEF to the HSS.</w:t>
      </w:r>
      <w:r w:rsidR="0050441E" w:rsidRPr="00EF6BF6">
        <w:t xml:space="preserve"> It may also be sent from the HSS to the SCEF when the feature </w:t>
      </w:r>
      <w:r w:rsidR="0050441E" w:rsidRPr="00EF6BF6">
        <w:rPr>
          <w:lang w:val="en-US"/>
        </w:rPr>
        <w:t>"NIDD Authorization Update" is commonly supported by the HSS and the SCEF.</w:t>
      </w:r>
    </w:p>
    <w:p w:rsidR="00964F76" w:rsidRPr="00EF6BF6" w:rsidRDefault="00964F76" w:rsidP="00964F76">
      <w:r w:rsidRPr="00EF6BF6">
        <w:lastRenderedPageBreak/>
        <w:t>Message Format:</w:t>
      </w:r>
    </w:p>
    <w:p w:rsidR="00964F76" w:rsidRPr="00EF6BF6" w:rsidRDefault="00964F76" w:rsidP="00964F76">
      <w:pPr>
        <w:spacing w:after="0"/>
        <w:ind w:left="567" w:firstLine="284"/>
      </w:pPr>
      <w:r w:rsidRPr="00EF6BF6">
        <w:t>&lt; NIDD-Information-Request &gt; ::=</w:t>
      </w:r>
      <w:r w:rsidRPr="00EF6BF6">
        <w:tab/>
        <w:t xml:space="preserve">&lt; Diameter Header: </w:t>
      </w:r>
      <w:r w:rsidR="001E1C3B" w:rsidRPr="00EF6BF6">
        <w:t>8388726</w:t>
      </w:r>
      <w:r w:rsidRPr="00EF6BF6">
        <w:t>, REQ, PXY, 16777345 &gt;</w:t>
      </w:r>
    </w:p>
    <w:p w:rsidR="00964F76" w:rsidRPr="00EF6BF6" w:rsidRDefault="00964F76" w:rsidP="008F7BB4">
      <w:pPr>
        <w:spacing w:after="0"/>
        <w:ind w:left="4536"/>
        <w:rPr>
          <w:lang w:val="en-US"/>
        </w:rPr>
      </w:pPr>
      <w:r w:rsidRPr="00EF6BF6">
        <w:t>&lt; Session-Id &gt;</w:t>
      </w:r>
    </w:p>
    <w:p w:rsidR="00964F76" w:rsidRPr="00EF6BF6" w:rsidRDefault="00964F76" w:rsidP="008F7BB4">
      <w:pPr>
        <w:spacing w:after="0"/>
        <w:ind w:left="4536"/>
      </w:pPr>
      <w:r w:rsidRPr="00EF6BF6">
        <w:t>[ DRMP ]</w:t>
      </w:r>
    </w:p>
    <w:p w:rsidR="00964F76" w:rsidRPr="00EF6BF6" w:rsidRDefault="00964F76" w:rsidP="00964F76">
      <w:pPr>
        <w:spacing w:after="0"/>
        <w:ind w:left="4068" w:firstLine="476"/>
      </w:pPr>
      <w:r w:rsidRPr="00EF6BF6">
        <w:t>{ Auth-Session-State }</w:t>
      </w:r>
    </w:p>
    <w:p w:rsidR="00964F76" w:rsidRPr="00EF6BF6" w:rsidRDefault="00964F76" w:rsidP="00964F76">
      <w:pPr>
        <w:spacing w:after="0"/>
        <w:ind w:left="4068" w:firstLine="476"/>
      </w:pPr>
      <w:r w:rsidRPr="00EF6BF6">
        <w:t>{ Origin-Host }</w:t>
      </w:r>
    </w:p>
    <w:p w:rsidR="00964F76" w:rsidRPr="00EF6BF6" w:rsidRDefault="00964F76" w:rsidP="00964F76">
      <w:pPr>
        <w:spacing w:after="0"/>
        <w:ind w:left="4068" w:firstLine="476"/>
      </w:pPr>
      <w:r w:rsidRPr="00EF6BF6">
        <w:t>{ Origin-Realm }</w:t>
      </w:r>
    </w:p>
    <w:p w:rsidR="00964F76" w:rsidRPr="00EF6BF6" w:rsidRDefault="00964F76" w:rsidP="00964F76">
      <w:pPr>
        <w:spacing w:after="0"/>
        <w:ind w:left="4352" w:firstLine="192"/>
      </w:pPr>
      <w:r w:rsidRPr="00EF6BF6">
        <w:t>[ Destination-Host ]</w:t>
      </w:r>
    </w:p>
    <w:p w:rsidR="00964F76" w:rsidRPr="00EF6BF6" w:rsidRDefault="00964F76" w:rsidP="00964F76">
      <w:pPr>
        <w:spacing w:after="0"/>
        <w:ind w:left="4068" w:firstLine="476"/>
        <w:rPr>
          <w:lang w:val="fr-FR"/>
        </w:rPr>
      </w:pPr>
      <w:r w:rsidRPr="00EF6BF6">
        <w:rPr>
          <w:lang w:val="fr-FR"/>
        </w:rPr>
        <w:t>{ Destination-Realm }</w:t>
      </w:r>
    </w:p>
    <w:p w:rsidR="00964F76" w:rsidRPr="00EF6BF6" w:rsidRDefault="00964F76" w:rsidP="00964F76">
      <w:pPr>
        <w:spacing w:after="0"/>
        <w:ind w:left="4068" w:firstLine="476"/>
        <w:rPr>
          <w:lang w:val="fr-FR"/>
        </w:rPr>
      </w:pPr>
      <w:r w:rsidRPr="00EF6BF6">
        <w:rPr>
          <w:lang w:val="fr-FR"/>
        </w:rPr>
        <w:t>{ User-Identifier }</w:t>
      </w:r>
    </w:p>
    <w:p w:rsidR="00964F76" w:rsidRPr="00EF6BF6" w:rsidRDefault="00964F76" w:rsidP="00964F76">
      <w:pPr>
        <w:spacing w:after="0"/>
        <w:ind w:left="4068" w:firstLine="476"/>
      </w:pPr>
      <w:r w:rsidRPr="00EF6BF6">
        <w:t>[ OC-Supported-Features ]</w:t>
      </w:r>
    </w:p>
    <w:p w:rsidR="00964F76" w:rsidRPr="00EF6BF6" w:rsidRDefault="00964F76" w:rsidP="00964F76">
      <w:pPr>
        <w:spacing w:after="0"/>
        <w:ind w:left="4068" w:firstLine="476"/>
        <w:rPr>
          <w:bCs/>
        </w:rPr>
      </w:pPr>
      <w:r w:rsidRPr="00EF6BF6">
        <w:rPr>
          <w:bCs/>
        </w:rPr>
        <w:t>*[ Supported-Features ]</w:t>
      </w:r>
    </w:p>
    <w:p w:rsidR="00964F76" w:rsidRPr="00EF6BF6" w:rsidRDefault="00964F76" w:rsidP="00964F76">
      <w:pPr>
        <w:spacing w:after="0"/>
        <w:ind w:left="4068" w:firstLine="476"/>
      </w:pPr>
      <w:r w:rsidRPr="00EF6BF6">
        <w:t>[ NIDD-Authorization-Request ]</w:t>
      </w:r>
    </w:p>
    <w:p w:rsidR="0050441E" w:rsidRPr="00EF6BF6" w:rsidRDefault="0050441E" w:rsidP="00964F76">
      <w:pPr>
        <w:spacing w:after="0"/>
        <w:ind w:left="4068" w:firstLine="476"/>
      </w:pPr>
      <w:r w:rsidRPr="00EF6BF6">
        <w:t>[ NIDD-Authorization-Update ]</w:t>
      </w:r>
    </w:p>
    <w:p w:rsidR="00964F76" w:rsidRPr="00EF6BF6" w:rsidRDefault="00964F76" w:rsidP="00964F76">
      <w:pPr>
        <w:spacing w:after="0"/>
        <w:ind w:left="2276" w:firstLine="2268"/>
      </w:pPr>
      <w:r w:rsidRPr="00EF6BF6">
        <w:t>*[ Proxy-Info ]</w:t>
      </w:r>
    </w:p>
    <w:p w:rsidR="00964F76" w:rsidRPr="00EF6BF6" w:rsidRDefault="00964F76" w:rsidP="00964F76">
      <w:pPr>
        <w:spacing w:after="0"/>
        <w:ind w:left="2276" w:firstLine="2268"/>
      </w:pPr>
      <w:r w:rsidRPr="00EF6BF6">
        <w:t>*[ Route-Record ]</w:t>
      </w:r>
    </w:p>
    <w:p w:rsidR="00964F76" w:rsidRPr="00EF6BF6" w:rsidRDefault="00964F76" w:rsidP="00964F76">
      <w:pPr>
        <w:spacing w:after="0"/>
        <w:ind w:left="2276" w:firstLine="2268"/>
      </w:pPr>
      <w:r w:rsidRPr="00EF6BF6">
        <w:t>*[AVP]</w:t>
      </w:r>
    </w:p>
    <w:p w:rsidR="00964F76" w:rsidRPr="00EF6BF6" w:rsidRDefault="00964F76" w:rsidP="00964F76">
      <w:pPr>
        <w:rPr>
          <w:lang w:val="en-US"/>
        </w:rPr>
      </w:pPr>
    </w:p>
    <w:p w:rsidR="00964F76" w:rsidRPr="00EF6BF6" w:rsidRDefault="00964F76" w:rsidP="00964F76">
      <w:pPr>
        <w:pStyle w:val="Heading3"/>
      </w:pPr>
      <w:bookmarkStart w:id="102" w:name="_Toc533202812"/>
      <w:r w:rsidRPr="00EF6BF6">
        <w:rPr>
          <w:lang w:val="sv-SE"/>
        </w:rPr>
        <w:t>8.</w:t>
      </w:r>
      <w:r w:rsidRPr="00EF6BF6">
        <w:t>2.</w:t>
      </w:r>
      <w:r w:rsidRPr="00EF6BF6">
        <w:rPr>
          <w:lang w:val="sv-SE"/>
        </w:rPr>
        <w:t>8</w:t>
      </w:r>
      <w:r w:rsidRPr="00EF6BF6">
        <w:tab/>
      </w:r>
      <w:r w:rsidRPr="00EF6BF6">
        <w:rPr>
          <w:lang w:val="fr-FR"/>
        </w:rPr>
        <w:t>NIDD</w:t>
      </w:r>
      <w:r w:rsidRPr="00EF6BF6">
        <w:t>-Information-Answer (</w:t>
      </w:r>
      <w:r w:rsidRPr="00EF6BF6">
        <w:rPr>
          <w:lang w:val="sv-SE"/>
        </w:rPr>
        <w:t>N</w:t>
      </w:r>
      <w:r w:rsidRPr="00EF6BF6">
        <w:t>IA) Command</w:t>
      </w:r>
      <w:bookmarkEnd w:id="102"/>
    </w:p>
    <w:p w:rsidR="00964F76" w:rsidRPr="00EF6BF6" w:rsidRDefault="00964F76" w:rsidP="00964F76">
      <w:r w:rsidRPr="00EF6BF6">
        <w:t xml:space="preserve">The </w:t>
      </w:r>
      <w:r w:rsidRPr="00EF6BF6">
        <w:rPr>
          <w:lang w:val="fr-FR"/>
        </w:rPr>
        <w:t>NIDD</w:t>
      </w:r>
      <w:r w:rsidRPr="00EF6BF6">
        <w:t xml:space="preserve">-Information-Answer (NIA) command, indicated by the Command-Code field set to </w:t>
      </w:r>
      <w:r w:rsidR="001E1C3B" w:rsidRPr="00EF6BF6">
        <w:t>8388726</w:t>
      </w:r>
      <w:r w:rsidRPr="00EF6BF6">
        <w:rPr>
          <w:lang w:eastAsia="zh-CN"/>
        </w:rPr>
        <w:t xml:space="preserve"> </w:t>
      </w:r>
      <w:r w:rsidRPr="00EF6BF6">
        <w:t>and the "R" bit cleared in the Command Flags field, is sent from the HSS to the SCEF.</w:t>
      </w:r>
      <w:r w:rsidR="0050441E" w:rsidRPr="00EF6BF6">
        <w:t xml:space="preserve"> It may also be sent from the SCEF to the HSS when the feature </w:t>
      </w:r>
      <w:r w:rsidR="0050441E" w:rsidRPr="00EF6BF6">
        <w:rPr>
          <w:lang w:val="en-US"/>
        </w:rPr>
        <w:t>"NIDD Authorization Update" is commonly supported by the HSS and the SCEF.</w:t>
      </w:r>
    </w:p>
    <w:p w:rsidR="00964F76" w:rsidRPr="00EF6BF6" w:rsidRDefault="00964F76" w:rsidP="00964F76">
      <w:r w:rsidRPr="00EF6BF6">
        <w:t>Message Format:</w:t>
      </w:r>
    </w:p>
    <w:p w:rsidR="00964F76" w:rsidRPr="00EF6BF6" w:rsidRDefault="007731AF" w:rsidP="00964F76">
      <w:pPr>
        <w:spacing w:after="0"/>
        <w:ind w:left="567" w:firstLine="284"/>
        <w:rPr>
          <w:lang w:val="en-US"/>
        </w:rPr>
      </w:pPr>
      <w:r w:rsidRPr="00EF6BF6">
        <w:t xml:space="preserve">&lt; </w:t>
      </w:r>
      <w:r w:rsidRPr="00EF6BF6">
        <w:rPr>
          <w:lang w:val="fr-FR"/>
        </w:rPr>
        <w:t>NIDD</w:t>
      </w:r>
      <w:r w:rsidRPr="00EF6BF6">
        <w:t>-Information-Answer &gt; ::=</w:t>
      </w:r>
      <w:r w:rsidRPr="00EF6BF6">
        <w:tab/>
        <w:t xml:space="preserve">&lt; Diameter Header: </w:t>
      </w:r>
      <w:r w:rsidR="001E1C3B" w:rsidRPr="00EF6BF6">
        <w:t>8388726</w:t>
      </w:r>
      <w:r w:rsidRPr="00EF6BF6">
        <w:rPr>
          <w:lang w:val="en-US"/>
        </w:rPr>
        <w:t xml:space="preserve">, PXY, </w:t>
      </w:r>
      <w:r w:rsidRPr="00EF6BF6">
        <w:t>16777345</w:t>
      </w:r>
      <w:r w:rsidRPr="00EF6BF6">
        <w:rPr>
          <w:lang w:val="en-US"/>
        </w:rPr>
        <w:t xml:space="preserve"> &gt;</w:t>
      </w:r>
    </w:p>
    <w:p w:rsidR="00964F76" w:rsidRPr="00EF6BF6" w:rsidRDefault="00964F76" w:rsidP="00964F76">
      <w:pPr>
        <w:spacing w:after="0"/>
        <w:ind w:left="3784" w:firstLine="476"/>
        <w:rPr>
          <w:lang w:val="en-US"/>
        </w:rPr>
      </w:pPr>
      <w:r w:rsidRPr="00EF6BF6">
        <w:rPr>
          <w:lang w:val="en-US"/>
        </w:rPr>
        <w:t>&lt; Session-Id &gt;</w:t>
      </w:r>
    </w:p>
    <w:p w:rsidR="00964F76" w:rsidRPr="00EF6BF6" w:rsidRDefault="00964F76" w:rsidP="008F7BB4">
      <w:pPr>
        <w:spacing w:after="0"/>
        <w:ind w:left="4253"/>
      </w:pPr>
      <w:r w:rsidRPr="00EF6BF6">
        <w:t>[ DRMP ]</w:t>
      </w:r>
    </w:p>
    <w:p w:rsidR="00964F76" w:rsidRPr="00EF6BF6" w:rsidRDefault="00964F76" w:rsidP="00964F76">
      <w:pPr>
        <w:spacing w:after="0"/>
        <w:ind w:left="3784" w:firstLine="476"/>
        <w:rPr>
          <w:lang w:val="en-US"/>
        </w:rPr>
      </w:pPr>
      <w:r w:rsidRPr="00EF6BF6">
        <w:rPr>
          <w:lang w:val="en-US"/>
        </w:rPr>
        <w:t>[ Result-Code ]</w:t>
      </w:r>
    </w:p>
    <w:p w:rsidR="00964F76" w:rsidRPr="00EF6BF6" w:rsidRDefault="00964F76" w:rsidP="00964F76">
      <w:pPr>
        <w:spacing w:after="0"/>
        <w:ind w:left="3784" w:firstLine="476"/>
        <w:rPr>
          <w:lang w:val="en-US"/>
        </w:rPr>
      </w:pPr>
      <w:r w:rsidRPr="00EF6BF6">
        <w:rPr>
          <w:lang w:val="en-US"/>
        </w:rPr>
        <w:t>[ Experimental-Result ]</w:t>
      </w:r>
    </w:p>
    <w:p w:rsidR="00964F76" w:rsidRPr="00EF6BF6" w:rsidRDefault="00964F76" w:rsidP="00964F76">
      <w:pPr>
        <w:spacing w:after="0"/>
        <w:ind w:left="3784" w:firstLine="476"/>
        <w:rPr>
          <w:lang w:val="en-US"/>
        </w:rPr>
      </w:pPr>
      <w:r w:rsidRPr="00EF6BF6">
        <w:rPr>
          <w:lang w:val="en-US"/>
        </w:rPr>
        <w:t>{ Auth-Session-State }</w:t>
      </w:r>
    </w:p>
    <w:p w:rsidR="00964F76" w:rsidRPr="00EF6BF6" w:rsidRDefault="00964F76" w:rsidP="00964F76">
      <w:pPr>
        <w:spacing w:after="0"/>
        <w:ind w:left="3784" w:firstLine="476"/>
        <w:rPr>
          <w:lang w:val="en-US"/>
        </w:rPr>
      </w:pPr>
      <w:r w:rsidRPr="00EF6BF6">
        <w:rPr>
          <w:lang w:val="en-US"/>
        </w:rPr>
        <w:t>{ Origin-Host }</w:t>
      </w:r>
    </w:p>
    <w:p w:rsidR="00964F76" w:rsidRPr="00EF6BF6" w:rsidRDefault="00964F76" w:rsidP="00964F76">
      <w:pPr>
        <w:spacing w:after="0"/>
        <w:ind w:left="3784" w:firstLine="476"/>
        <w:rPr>
          <w:lang w:val="en-US"/>
        </w:rPr>
      </w:pPr>
      <w:r w:rsidRPr="00EF6BF6">
        <w:rPr>
          <w:lang w:val="en-US"/>
        </w:rPr>
        <w:t>{ Origin-Realm }</w:t>
      </w:r>
    </w:p>
    <w:p w:rsidR="00964F76" w:rsidRPr="00EF6BF6" w:rsidRDefault="00964F76" w:rsidP="00964F76">
      <w:pPr>
        <w:spacing w:after="0"/>
        <w:ind w:left="3976" w:firstLine="284"/>
        <w:rPr>
          <w:lang w:val="en-US"/>
        </w:rPr>
      </w:pPr>
      <w:r w:rsidRPr="00EF6BF6">
        <w:rPr>
          <w:lang w:val="en-US"/>
        </w:rPr>
        <w:t>[ OC-Supported-Features ]</w:t>
      </w:r>
    </w:p>
    <w:p w:rsidR="00964F76" w:rsidRPr="00EF6BF6" w:rsidRDefault="00964F76" w:rsidP="00964F76">
      <w:pPr>
        <w:spacing w:after="0"/>
        <w:ind w:left="3976" w:firstLine="284"/>
        <w:rPr>
          <w:lang w:val="en-US"/>
        </w:rPr>
      </w:pPr>
      <w:r w:rsidRPr="00EF6BF6">
        <w:rPr>
          <w:lang w:val="en-US"/>
        </w:rPr>
        <w:t>[ OC-OLR ]</w:t>
      </w:r>
    </w:p>
    <w:p w:rsidR="00EA2B8E" w:rsidRPr="00EF6BF6" w:rsidRDefault="00EA2B8E" w:rsidP="00EA2B8E">
      <w:pPr>
        <w:spacing w:after="0"/>
        <w:ind w:left="3976" w:firstLine="284"/>
        <w:rPr>
          <w:lang w:val="en-US"/>
        </w:rPr>
      </w:pPr>
      <w:r w:rsidRPr="00EF6BF6">
        <w:rPr>
          <w:lang w:val="en-US"/>
        </w:rPr>
        <w:t>*[ Load ]</w:t>
      </w:r>
    </w:p>
    <w:p w:rsidR="00964F76" w:rsidRPr="00EF6BF6" w:rsidRDefault="00964F76" w:rsidP="00964F76">
      <w:pPr>
        <w:spacing w:after="0"/>
        <w:ind w:left="3784" w:firstLine="476"/>
        <w:rPr>
          <w:bCs/>
        </w:rPr>
      </w:pPr>
      <w:r w:rsidRPr="00EF6BF6">
        <w:rPr>
          <w:bCs/>
        </w:rPr>
        <w:t>*[ Supported-Features ]</w:t>
      </w:r>
    </w:p>
    <w:p w:rsidR="00964F76" w:rsidRPr="00EF6BF6" w:rsidRDefault="00964F76" w:rsidP="00964F76">
      <w:pPr>
        <w:spacing w:after="0"/>
        <w:ind w:left="3784" w:firstLine="476"/>
      </w:pPr>
      <w:r w:rsidRPr="00EF6BF6">
        <w:t>[ NIDD-Authorization-Response ]</w:t>
      </w:r>
    </w:p>
    <w:p w:rsidR="00964F76" w:rsidRPr="00EF6BF6" w:rsidRDefault="00964F76" w:rsidP="00964F76">
      <w:pPr>
        <w:spacing w:after="0"/>
        <w:ind w:left="3784" w:firstLine="476"/>
      </w:pPr>
      <w:r w:rsidRPr="00EF6BF6">
        <w:t>[ Failed-AVP ]</w:t>
      </w:r>
    </w:p>
    <w:p w:rsidR="00964F76" w:rsidRPr="00EF6BF6" w:rsidRDefault="00964F76" w:rsidP="00964F76">
      <w:pPr>
        <w:spacing w:after="0"/>
        <w:ind w:left="3784" w:firstLine="476"/>
      </w:pPr>
      <w:r w:rsidRPr="00EF6BF6">
        <w:t>*[ Proxy-Info ]</w:t>
      </w:r>
    </w:p>
    <w:p w:rsidR="00964F76" w:rsidRPr="00EF6BF6" w:rsidRDefault="00964F76" w:rsidP="00964F76">
      <w:pPr>
        <w:spacing w:after="0"/>
        <w:ind w:left="3784" w:firstLine="476"/>
      </w:pPr>
      <w:r w:rsidRPr="00EF6BF6">
        <w:t>*[ Route-Record ]</w:t>
      </w:r>
    </w:p>
    <w:p w:rsidR="00964F76" w:rsidRPr="00EF6BF6" w:rsidRDefault="00964F76" w:rsidP="00964F76">
      <w:pPr>
        <w:spacing w:after="0"/>
        <w:ind w:left="3784" w:firstLine="476"/>
        <w:rPr>
          <w:lang w:val="en-US"/>
        </w:rPr>
      </w:pPr>
      <w:r w:rsidRPr="00EF6BF6">
        <w:rPr>
          <w:lang w:val="en-US"/>
        </w:rPr>
        <w:t>*[AVP]</w:t>
      </w:r>
    </w:p>
    <w:p w:rsidR="00D24B94" w:rsidRPr="00EF6BF6" w:rsidRDefault="00D24B94" w:rsidP="00D24B94">
      <w:pPr>
        <w:pStyle w:val="Heading2"/>
        <w:rPr>
          <w:lang w:val="en-US"/>
        </w:rPr>
      </w:pPr>
      <w:bookmarkStart w:id="103" w:name="_Toc533202813"/>
      <w:r w:rsidRPr="00EF6BF6">
        <w:rPr>
          <w:lang w:val="en-US"/>
        </w:rPr>
        <w:t>8.3</w:t>
      </w:r>
      <w:r w:rsidRPr="00EF6BF6">
        <w:rPr>
          <w:lang w:val="en-US"/>
        </w:rPr>
        <w:tab/>
        <w:t>Result-Code AVP and Experimental-Result AVP Values</w:t>
      </w:r>
      <w:bookmarkEnd w:id="103"/>
    </w:p>
    <w:p w:rsidR="00D24B94" w:rsidRPr="00EF6BF6" w:rsidRDefault="00D24B94" w:rsidP="00D24B94">
      <w:pPr>
        <w:pStyle w:val="Heading3"/>
        <w:rPr>
          <w:lang w:val="en-US"/>
        </w:rPr>
      </w:pPr>
      <w:bookmarkStart w:id="104" w:name="_Toc533202814"/>
      <w:r w:rsidRPr="00EF6BF6">
        <w:rPr>
          <w:lang w:val="en-US"/>
        </w:rPr>
        <w:t>8.3.1</w:t>
      </w:r>
      <w:r w:rsidRPr="00EF6BF6">
        <w:rPr>
          <w:lang w:val="en-US"/>
        </w:rPr>
        <w:tab/>
        <w:t>General</w:t>
      </w:r>
      <w:bookmarkEnd w:id="104"/>
    </w:p>
    <w:p w:rsidR="00D24B94" w:rsidRPr="00EF6BF6" w:rsidRDefault="00D24B94" w:rsidP="00D24B94">
      <w:pPr>
        <w:rPr>
          <w:lang w:val="en-US"/>
        </w:rPr>
      </w:pPr>
      <w:r w:rsidRPr="00EF6BF6">
        <w:rPr>
          <w:lang w:val="en-US"/>
        </w:rPr>
        <w:t>This section defines result code values that shall be supported by all Diameter implementations that conform to this specification.</w:t>
      </w:r>
    </w:p>
    <w:p w:rsidR="00D24B94" w:rsidRPr="00EF6BF6" w:rsidRDefault="00D24B94" w:rsidP="00D24B94">
      <w:pPr>
        <w:pStyle w:val="Heading3"/>
        <w:rPr>
          <w:lang w:val="en-US"/>
        </w:rPr>
      </w:pPr>
      <w:bookmarkStart w:id="105" w:name="_Toc533202815"/>
      <w:r w:rsidRPr="00EF6BF6">
        <w:rPr>
          <w:lang w:val="en-US"/>
        </w:rPr>
        <w:t>8.3.2</w:t>
      </w:r>
      <w:r w:rsidRPr="00EF6BF6">
        <w:rPr>
          <w:lang w:val="en-US"/>
        </w:rPr>
        <w:tab/>
        <w:t>Success</w:t>
      </w:r>
      <w:bookmarkEnd w:id="105"/>
    </w:p>
    <w:p w:rsidR="00D24B94" w:rsidRPr="00EF6BF6" w:rsidRDefault="002C35CB" w:rsidP="00D24B94">
      <w:pPr>
        <w:rPr>
          <w:lang w:val="en-US"/>
        </w:rPr>
      </w:pPr>
      <w:r w:rsidRPr="00EF6BF6">
        <w:rPr>
          <w:lang w:val="en-US"/>
        </w:rPr>
        <w:t xml:space="preserve">Result codes that fall within the Success category </w:t>
      </w:r>
      <w:r w:rsidRPr="00EF6BF6">
        <w:rPr>
          <w:lang w:val="en-US" w:eastAsia="zh-CN"/>
        </w:rPr>
        <w:t>shall be</w:t>
      </w:r>
      <w:r w:rsidRPr="00EF6BF6">
        <w:rPr>
          <w:lang w:val="en-US"/>
        </w:rPr>
        <w:t xml:space="preserve"> used to inform a peer that a request has been successfully completed. The Result-Code AVP values defined in Diameter base protocol specified in </w:t>
      </w:r>
      <w:r w:rsidRPr="00EF6BF6">
        <w:t>IETF RFC 6733 </w:t>
      </w:r>
      <w:r w:rsidR="00846A84" w:rsidRPr="00EF6BF6">
        <w:t>[23]</w:t>
      </w:r>
      <w:r w:rsidRPr="00EF6BF6">
        <w:rPr>
          <w:lang w:val="en-US"/>
        </w:rPr>
        <w:t xml:space="preserve"> shall be applied.</w:t>
      </w:r>
    </w:p>
    <w:p w:rsidR="00D24B94" w:rsidRPr="00EF6BF6" w:rsidRDefault="00D24B94" w:rsidP="00D24B94">
      <w:pPr>
        <w:pStyle w:val="Heading3"/>
        <w:rPr>
          <w:lang w:val="en-US" w:eastAsia="zh-CN"/>
        </w:rPr>
      </w:pPr>
      <w:bookmarkStart w:id="106" w:name="_Toc533202816"/>
      <w:r w:rsidRPr="00EF6BF6">
        <w:rPr>
          <w:lang w:val="en-US"/>
        </w:rPr>
        <w:lastRenderedPageBreak/>
        <w:t>8.3.3</w:t>
      </w:r>
      <w:r w:rsidRPr="00EF6BF6">
        <w:rPr>
          <w:lang w:val="en-US"/>
        </w:rPr>
        <w:tab/>
      </w:r>
      <w:r w:rsidRPr="00EF6BF6">
        <w:rPr>
          <w:lang w:val="en-US" w:eastAsia="zh-CN"/>
        </w:rPr>
        <w:t>Permanent Failures</w:t>
      </w:r>
      <w:bookmarkEnd w:id="106"/>
    </w:p>
    <w:p w:rsidR="00D24B94" w:rsidRPr="00EF6BF6" w:rsidRDefault="002C35CB" w:rsidP="00D24B94">
      <w:pPr>
        <w:rPr>
          <w:lang w:val="en-US"/>
        </w:rPr>
      </w:pPr>
      <w:r w:rsidRPr="00EF6BF6">
        <w:rPr>
          <w:lang w:val="en-US"/>
        </w:rPr>
        <w:t xml:space="preserve">Errors that fall within the Permanent Failures category </w:t>
      </w:r>
      <w:r w:rsidRPr="00EF6BF6">
        <w:rPr>
          <w:lang w:val="en-US" w:eastAsia="zh-CN"/>
        </w:rPr>
        <w:t>shall be</w:t>
      </w:r>
      <w:r w:rsidRPr="00EF6BF6">
        <w:rPr>
          <w:lang w:val="en-US"/>
        </w:rPr>
        <w:t xml:space="preserve"> used to inform the peer that the request has failed, and should not be attempted again. The Result-Code AVP values defined in Diameter base protocol specified in </w:t>
      </w:r>
      <w:r w:rsidRPr="00EF6BF6">
        <w:t>IETF RFC 6733 [</w:t>
      </w:r>
      <w:r w:rsidR="00846A84" w:rsidRPr="00EF6BF6">
        <w:t>23]</w:t>
      </w:r>
      <w:r w:rsidRPr="00EF6BF6">
        <w:rPr>
          <w:lang w:val="en-US"/>
        </w:rPr>
        <w:t xml:space="preserve"> shall be applied. When one of the result codes defined here is included in a response, it shall be inside an Experimental-Result AVP and the Result-Code AVP shall be absent.</w:t>
      </w:r>
    </w:p>
    <w:p w:rsidR="00D24B94" w:rsidRPr="00EF6BF6" w:rsidRDefault="00D24B94" w:rsidP="00D24B94">
      <w:pPr>
        <w:pStyle w:val="Heading4"/>
        <w:rPr>
          <w:lang w:val="en-US"/>
        </w:rPr>
      </w:pPr>
      <w:bookmarkStart w:id="107" w:name="_Toc533202817"/>
      <w:r w:rsidRPr="00EF6BF6">
        <w:rPr>
          <w:lang w:val="en-US"/>
        </w:rPr>
        <w:t>8.3.3.1</w:t>
      </w:r>
      <w:r w:rsidRPr="00EF6BF6">
        <w:rPr>
          <w:lang w:val="en-US"/>
        </w:rPr>
        <w:tab/>
        <w:t>DIAMETER_ERROR_USER_UNKNOWN (5001)</w:t>
      </w:r>
      <w:bookmarkEnd w:id="107"/>
    </w:p>
    <w:p w:rsidR="00D24B94" w:rsidRPr="00EF6BF6" w:rsidRDefault="00D24B94" w:rsidP="00D24B94">
      <w:pPr>
        <w:rPr>
          <w:lang w:val="en-US"/>
        </w:rPr>
      </w:pPr>
      <w:r w:rsidRPr="00EF6BF6">
        <w:rPr>
          <w:lang w:val="en-US"/>
        </w:rPr>
        <w:t xml:space="preserve">This result code </w:t>
      </w:r>
      <w:r w:rsidRPr="00EF6BF6">
        <w:rPr>
          <w:lang w:val="en-US" w:eastAsia="zh-CN"/>
        </w:rPr>
        <w:t>shall be</w:t>
      </w:r>
      <w:r w:rsidRPr="00EF6BF6">
        <w:rPr>
          <w:lang w:val="en-US"/>
        </w:rPr>
        <w:t xml:space="preserve"> sent by the HSS to indicate that the user identified by the IMSI, MSISDN, or External-Identifier is unknown. This error code is defined in 3GPP TS 29.229 [7].</w:t>
      </w:r>
    </w:p>
    <w:p w:rsidR="00D24B94" w:rsidRPr="00EF6BF6" w:rsidRDefault="00D24B94" w:rsidP="00D24B94">
      <w:pPr>
        <w:pStyle w:val="Heading4"/>
        <w:rPr>
          <w:lang w:val="en-US"/>
        </w:rPr>
      </w:pPr>
      <w:bookmarkStart w:id="108" w:name="_Toc533202818"/>
      <w:r w:rsidRPr="00EF6BF6">
        <w:rPr>
          <w:lang w:val="en-US"/>
        </w:rPr>
        <w:t>8.3.3.2</w:t>
      </w:r>
      <w:r w:rsidRPr="00EF6BF6">
        <w:rPr>
          <w:lang w:val="en-US"/>
        </w:rPr>
        <w:tab/>
        <w:t>DIAMETER_ERROR_UNAUTHORIZED_REQUESTING_ENTITY (5510)</w:t>
      </w:r>
      <w:bookmarkEnd w:id="108"/>
    </w:p>
    <w:p w:rsidR="00D24B94" w:rsidRPr="00EF6BF6" w:rsidRDefault="006F01FC" w:rsidP="00D24B94">
      <w:pPr>
        <w:rPr>
          <w:lang w:val="en-US"/>
        </w:rPr>
      </w:pPr>
      <w:r w:rsidRPr="00EF6BF6">
        <w:rPr>
          <w:lang w:val="en-US"/>
        </w:rPr>
        <w:t xml:space="preserve">This result code </w:t>
      </w:r>
      <w:r w:rsidRPr="00EF6BF6">
        <w:rPr>
          <w:lang w:val="en-US" w:eastAsia="zh-CN"/>
        </w:rPr>
        <w:t>shall be</w:t>
      </w:r>
      <w:r w:rsidRPr="00EF6BF6">
        <w:rPr>
          <w:lang w:val="en-US"/>
        </w:rPr>
        <w:t xml:space="preserve"> sent by the HSS to indicate that the SCEF is not allowed to request the service.</w:t>
      </w:r>
    </w:p>
    <w:p w:rsidR="00D24B94" w:rsidRPr="00EF6BF6" w:rsidRDefault="00D24B94" w:rsidP="00D24B94">
      <w:pPr>
        <w:pStyle w:val="Heading4"/>
        <w:rPr>
          <w:lang w:val="en-US"/>
        </w:rPr>
      </w:pPr>
      <w:bookmarkStart w:id="109" w:name="_Toc533202819"/>
      <w:r w:rsidRPr="00EF6BF6">
        <w:rPr>
          <w:lang w:val="en-US"/>
        </w:rPr>
        <w:t>8.3.3.3</w:t>
      </w:r>
      <w:r w:rsidRPr="00EF6BF6">
        <w:rPr>
          <w:lang w:val="en-US"/>
        </w:rPr>
        <w:tab/>
        <w:t>DIAMETER_ERROR_UNAUTHORIZED_SERVICE (5511)</w:t>
      </w:r>
      <w:bookmarkEnd w:id="109"/>
    </w:p>
    <w:p w:rsidR="00D24B94" w:rsidRPr="00EF6BF6" w:rsidRDefault="00D24B94" w:rsidP="00D24B94">
      <w:pPr>
        <w:rPr>
          <w:lang w:val="en-US" w:eastAsia="zh-CN"/>
        </w:rPr>
      </w:pPr>
      <w:r w:rsidRPr="00EF6BF6">
        <w:rPr>
          <w:lang w:val="en-US"/>
        </w:rPr>
        <w:t xml:space="preserve">This result code </w:t>
      </w:r>
      <w:r w:rsidRPr="00EF6BF6">
        <w:rPr>
          <w:lang w:val="en-US" w:eastAsia="zh-CN"/>
        </w:rPr>
        <w:t>shall be</w:t>
      </w:r>
      <w:r w:rsidRPr="00EF6BF6">
        <w:rPr>
          <w:lang w:val="en-US"/>
        </w:rPr>
        <w:t xml:space="preserve"> sent by the HSS to indicate that the specific service requested by the SCEF is not allowed for an UE, or that it cannot be delivered according to the current subscribed services of the UE.</w:t>
      </w:r>
    </w:p>
    <w:p w:rsidR="00D24B94" w:rsidRPr="00EF6BF6" w:rsidRDefault="00D24B94" w:rsidP="00D24B94">
      <w:pPr>
        <w:pStyle w:val="Heading4"/>
        <w:rPr>
          <w:lang w:val="en-US"/>
        </w:rPr>
      </w:pPr>
      <w:bookmarkStart w:id="110" w:name="_Toc533202820"/>
      <w:r w:rsidRPr="00EF6BF6">
        <w:rPr>
          <w:lang w:val="en-US"/>
        </w:rPr>
        <w:t>8.3.3.4</w:t>
      </w:r>
      <w:r w:rsidRPr="00EF6BF6">
        <w:rPr>
          <w:lang w:val="en-US"/>
        </w:rPr>
        <w:tab/>
        <w:t>DIAMETER_ERROR_REQUESTED_RANGE_IS_NOT ALLOWED (55</w:t>
      </w:r>
      <w:r w:rsidR="000C1B9E" w:rsidRPr="00EF6BF6">
        <w:rPr>
          <w:lang w:val="en-US"/>
        </w:rPr>
        <w:t>12</w:t>
      </w:r>
      <w:r w:rsidRPr="00EF6BF6">
        <w:rPr>
          <w:lang w:val="en-US"/>
        </w:rPr>
        <w:t>)</w:t>
      </w:r>
      <w:bookmarkEnd w:id="110"/>
    </w:p>
    <w:p w:rsidR="00D24B94" w:rsidRPr="00EF6BF6" w:rsidRDefault="00D24B94" w:rsidP="00D24B94">
      <w:pPr>
        <w:rPr>
          <w:lang w:val="en-US" w:eastAsia="zh-CN"/>
        </w:rPr>
      </w:pPr>
      <w:r w:rsidRPr="00EF6BF6">
        <w:rPr>
          <w:lang w:val="en-US"/>
        </w:rPr>
        <w:t xml:space="preserve">This result code </w:t>
      </w:r>
      <w:r w:rsidRPr="00EF6BF6">
        <w:rPr>
          <w:lang w:val="en-US" w:eastAsia="zh-CN"/>
        </w:rPr>
        <w:t>shall be</w:t>
      </w:r>
      <w:r w:rsidRPr="00EF6BF6">
        <w:rPr>
          <w:lang w:val="en-US"/>
        </w:rPr>
        <w:t xml:space="preserve"> sent by the HSS to indicate that the specific service requested by the SCEF is not allowed for an UE, or that it cannot be delivered according to the current subscribed services of the UE.</w:t>
      </w:r>
    </w:p>
    <w:p w:rsidR="00D24B94" w:rsidRPr="00EF6BF6" w:rsidRDefault="00D24B94" w:rsidP="00D24B94">
      <w:pPr>
        <w:pStyle w:val="Heading4"/>
        <w:rPr>
          <w:lang w:val="en-US"/>
        </w:rPr>
      </w:pPr>
      <w:bookmarkStart w:id="111" w:name="_Toc533202821"/>
      <w:r w:rsidRPr="00EF6BF6">
        <w:rPr>
          <w:lang w:val="en-US"/>
        </w:rPr>
        <w:t>8.3.3.5</w:t>
      </w:r>
      <w:r w:rsidRPr="00EF6BF6">
        <w:rPr>
          <w:lang w:val="en-US"/>
        </w:rPr>
        <w:tab/>
        <w:t>DIAMETER_ERROR_CONFIGURATION_EVENT_STORAGE_NOT_ SUCCESSFUL (55</w:t>
      </w:r>
      <w:r w:rsidR="000C1B9E" w:rsidRPr="00EF6BF6">
        <w:rPr>
          <w:lang w:val="en-US"/>
        </w:rPr>
        <w:t>13</w:t>
      </w:r>
      <w:r w:rsidRPr="00EF6BF6">
        <w:rPr>
          <w:lang w:val="en-US"/>
        </w:rPr>
        <w:t>)</w:t>
      </w:r>
      <w:bookmarkEnd w:id="111"/>
    </w:p>
    <w:p w:rsidR="00D24B94" w:rsidRPr="00EF6BF6" w:rsidRDefault="00D24B94" w:rsidP="00D24B94">
      <w:pPr>
        <w:rPr>
          <w:lang w:val="en-US" w:eastAsia="zh-CN"/>
        </w:rPr>
      </w:pPr>
      <w:r w:rsidRPr="00EF6BF6">
        <w:rPr>
          <w:lang w:val="en-US"/>
        </w:rPr>
        <w:t xml:space="preserve">This result code </w:t>
      </w:r>
      <w:r w:rsidRPr="00EF6BF6">
        <w:rPr>
          <w:lang w:val="en-US" w:eastAsia="zh-CN"/>
        </w:rPr>
        <w:t>shall be</w:t>
      </w:r>
      <w:r w:rsidRPr="00EF6BF6">
        <w:rPr>
          <w:lang w:val="en-US"/>
        </w:rPr>
        <w:t xml:space="preserve"> sent by the HSS to indicate that the specific service requested by the SCEF could not be stored for an UE.</w:t>
      </w:r>
    </w:p>
    <w:p w:rsidR="00D24B94" w:rsidRPr="00EF6BF6" w:rsidRDefault="00D24B94" w:rsidP="00D24B94">
      <w:pPr>
        <w:pStyle w:val="Heading4"/>
        <w:rPr>
          <w:lang w:val="en-US"/>
        </w:rPr>
      </w:pPr>
      <w:bookmarkStart w:id="112" w:name="_Toc533202822"/>
      <w:r w:rsidRPr="00EF6BF6">
        <w:rPr>
          <w:lang w:val="en-US"/>
        </w:rPr>
        <w:t>8.3.3.6</w:t>
      </w:r>
      <w:r w:rsidRPr="00EF6BF6">
        <w:rPr>
          <w:lang w:val="en-US"/>
        </w:rPr>
        <w:tab/>
        <w:t>DIAMETER_ERROR_CONFIGURATION_EVENT_NON_EXISTANT (55</w:t>
      </w:r>
      <w:r w:rsidR="000C1B9E" w:rsidRPr="00EF6BF6">
        <w:rPr>
          <w:lang w:val="en-US"/>
        </w:rPr>
        <w:t>14</w:t>
      </w:r>
      <w:r w:rsidRPr="00EF6BF6">
        <w:rPr>
          <w:lang w:val="en-US"/>
        </w:rPr>
        <w:t>)</w:t>
      </w:r>
      <w:bookmarkEnd w:id="112"/>
    </w:p>
    <w:p w:rsidR="00D24B94" w:rsidRPr="00EF6BF6" w:rsidRDefault="00D24B94" w:rsidP="00D24B94">
      <w:pPr>
        <w:rPr>
          <w:lang w:val="en-US"/>
        </w:rPr>
      </w:pPr>
      <w:r w:rsidRPr="00EF6BF6">
        <w:rPr>
          <w:lang w:val="en-US"/>
        </w:rPr>
        <w:t xml:space="preserve">This result code </w:t>
      </w:r>
      <w:r w:rsidRPr="00EF6BF6">
        <w:rPr>
          <w:lang w:val="en-US" w:eastAsia="zh-CN"/>
        </w:rPr>
        <w:t>shall be</w:t>
      </w:r>
      <w:r w:rsidRPr="00EF6BF6">
        <w:rPr>
          <w:lang w:val="en-US"/>
        </w:rPr>
        <w:t xml:space="preserve"> sent by the HSS to indicate that the requested deletion by the SCEF could not be performed for an UE because the event does not exist.</w:t>
      </w:r>
    </w:p>
    <w:p w:rsidR="007731AF" w:rsidRPr="00EF6BF6" w:rsidRDefault="00964F76" w:rsidP="007731AF">
      <w:pPr>
        <w:pStyle w:val="Heading4"/>
        <w:rPr>
          <w:lang w:val="en-US"/>
        </w:rPr>
      </w:pPr>
      <w:bookmarkStart w:id="113" w:name="_Toc533202823"/>
      <w:r w:rsidRPr="00EF6BF6">
        <w:rPr>
          <w:lang w:val="en-US"/>
        </w:rPr>
        <w:t>8.3.3.7</w:t>
      </w:r>
      <w:r w:rsidRPr="00EF6BF6">
        <w:rPr>
          <w:lang w:val="en-US"/>
        </w:rPr>
        <w:tab/>
      </w:r>
      <w:r w:rsidR="007731AF" w:rsidRPr="00EF6BF6">
        <w:rPr>
          <w:lang w:val="en-US"/>
        </w:rPr>
        <w:t>DIAMETER_ERROR_USER_NO_APN_SUBSCRIPTION</w:t>
      </w:r>
      <w:r w:rsidR="007731AF" w:rsidRPr="00EF6BF6" w:rsidDel="001A0067">
        <w:rPr>
          <w:lang w:val="en-US"/>
        </w:rPr>
        <w:t xml:space="preserve"> </w:t>
      </w:r>
      <w:r w:rsidR="007731AF" w:rsidRPr="00EF6BF6">
        <w:rPr>
          <w:lang w:val="en-US"/>
        </w:rPr>
        <w:t>(5451)</w:t>
      </w:r>
      <w:bookmarkEnd w:id="113"/>
    </w:p>
    <w:p w:rsidR="00964F76" w:rsidRPr="00EF6BF6" w:rsidRDefault="007731AF" w:rsidP="007731AF">
      <w:pPr>
        <w:rPr>
          <w:lang w:val="en-US"/>
        </w:rPr>
      </w:pPr>
      <w:r w:rsidRPr="00EF6BF6">
        <w:rPr>
          <w:lang w:val="en-US"/>
        </w:rPr>
        <w:t xml:space="preserve">This result code </w:t>
      </w:r>
      <w:r w:rsidRPr="00EF6BF6">
        <w:rPr>
          <w:lang w:val="en-US" w:eastAsia="zh-CN"/>
        </w:rPr>
        <w:t>shall be</w:t>
      </w:r>
      <w:r w:rsidRPr="00EF6BF6">
        <w:rPr>
          <w:lang w:val="en-US"/>
        </w:rPr>
        <w:t xml:space="preserve"> sent by the HSS to indicate that the</w:t>
      </w:r>
      <w:r w:rsidRPr="00EF6BF6">
        <w:rPr>
          <w:lang w:eastAsia="zh-CN"/>
        </w:rPr>
        <w:t xml:space="preserve"> APN </w:t>
      </w:r>
      <w:r w:rsidRPr="00EF6BF6">
        <w:rPr>
          <w:lang w:val="en-US"/>
        </w:rPr>
        <w:t>is not authorized for an UE.</w:t>
      </w:r>
    </w:p>
    <w:p w:rsidR="00D24B94" w:rsidRPr="00EF6BF6" w:rsidRDefault="00D24B94" w:rsidP="00D24B94">
      <w:pPr>
        <w:pStyle w:val="Heading2"/>
        <w:rPr>
          <w:lang w:val="en-US"/>
        </w:rPr>
      </w:pPr>
      <w:bookmarkStart w:id="114" w:name="_Toc533202824"/>
      <w:r w:rsidRPr="00EF6BF6">
        <w:rPr>
          <w:lang w:val="en-US"/>
        </w:rPr>
        <w:t>8.4</w:t>
      </w:r>
      <w:r w:rsidRPr="00EF6BF6">
        <w:rPr>
          <w:lang w:val="en-US"/>
        </w:rPr>
        <w:tab/>
        <w:t>AVPs</w:t>
      </w:r>
      <w:bookmarkEnd w:id="114"/>
    </w:p>
    <w:p w:rsidR="00D24B94" w:rsidRPr="00EF6BF6" w:rsidRDefault="00D24B94" w:rsidP="00D24B94">
      <w:pPr>
        <w:pStyle w:val="Heading3"/>
        <w:rPr>
          <w:lang w:val="en-US"/>
        </w:rPr>
      </w:pPr>
      <w:bookmarkStart w:id="115" w:name="_Toc533202825"/>
      <w:r w:rsidRPr="00EF6BF6">
        <w:rPr>
          <w:lang w:val="en-US"/>
        </w:rPr>
        <w:t>8.4.1</w:t>
      </w:r>
      <w:r w:rsidRPr="00EF6BF6">
        <w:rPr>
          <w:lang w:val="en-US"/>
        </w:rPr>
        <w:tab/>
        <w:t>General</w:t>
      </w:r>
      <w:bookmarkEnd w:id="115"/>
    </w:p>
    <w:p w:rsidR="004851F8" w:rsidRPr="00EF6BF6" w:rsidRDefault="00D24B94" w:rsidP="004851F8">
      <w:pPr>
        <w:rPr>
          <w:lang w:val="en-US"/>
        </w:rPr>
      </w:pPr>
      <w:r w:rsidRPr="00EF6BF6">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r w:rsidR="004851F8" w:rsidRPr="00EF6BF6">
        <w:rPr>
          <w:lang w:val="en-US"/>
        </w:rPr>
        <w:t xml:space="preserve"> </w:t>
      </w:r>
    </w:p>
    <w:p w:rsidR="00D24B94" w:rsidRPr="00EF6BF6" w:rsidRDefault="004851F8" w:rsidP="004851F8">
      <w:pPr>
        <w:rPr>
          <w:lang w:val="en-US"/>
        </w:rPr>
      </w:pPr>
      <w:r w:rsidRPr="00EF6BF6">
        <w:t>For all AVPs which contain bit masks and are of the type Unsigned32, bit 0 shall be the least significant bit. For example, to get the value of bit 0, a bit mask of 0x00000001 should be used.</w:t>
      </w:r>
    </w:p>
    <w:p w:rsidR="00D24B94" w:rsidRPr="00EF6BF6" w:rsidRDefault="00D24B94" w:rsidP="00D24B94">
      <w:pPr>
        <w:pStyle w:val="TH"/>
        <w:rPr>
          <w:lang w:val="en-US"/>
        </w:rPr>
      </w:pPr>
      <w:r w:rsidRPr="00EF6BF6">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D24B94" w:rsidRPr="00EF6BF6" w:rsidTr="00F00265">
        <w:trPr>
          <w:cantSplit/>
          <w:tblHeader/>
          <w:jc w:val="center"/>
        </w:trPr>
        <w:tc>
          <w:tcPr>
            <w:tcW w:w="5863" w:type="dxa"/>
            <w:gridSpan w:val="4"/>
            <w:tcBorders>
              <w:top w:val="single" w:sz="4" w:space="0" w:color="auto"/>
              <w:left w:val="single" w:sz="4" w:space="0" w:color="auto"/>
            </w:tcBorders>
            <w:shd w:val="clear" w:color="auto" w:fill="E0E0E0"/>
          </w:tcPr>
          <w:p w:rsidR="00D24B94" w:rsidRPr="00EF6BF6" w:rsidRDefault="00D24B94" w:rsidP="00913DA0">
            <w:pPr>
              <w:pStyle w:val="TH"/>
              <w:rPr>
                <w:lang w:val="en-US"/>
              </w:rPr>
            </w:pPr>
          </w:p>
        </w:tc>
        <w:tc>
          <w:tcPr>
            <w:tcW w:w="2990" w:type="dxa"/>
            <w:gridSpan w:val="4"/>
            <w:tcBorders>
              <w:top w:val="single" w:sz="4" w:space="0" w:color="auto"/>
            </w:tcBorders>
            <w:shd w:val="clear" w:color="auto" w:fill="E0E0E0"/>
          </w:tcPr>
          <w:p w:rsidR="00D24B94" w:rsidRPr="00EF6BF6" w:rsidRDefault="00D24B94" w:rsidP="00913DA0">
            <w:pPr>
              <w:pStyle w:val="TH"/>
              <w:rPr>
                <w:lang w:val="en-US"/>
              </w:rPr>
            </w:pPr>
            <w:r w:rsidRPr="00EF6BF6">
              <w:rPr>
                <w:lang w:val="en-US"/>
              </w:rPr>
              <w:t>AVP Flag rules</w:t>
            </w:r>
          </w:p>
        </w:tc>
        <w:tc>
          <w:tcPr>
            <w:tcW w:w="844" w:type="dxa"/>
            <w:tcBorders>
              <w:top w:val="single" w:sz="4" w:space="0" w:color="auto"/>
              <w:right w:val="single" w:sz="4" w:space="0" w:color="auto"/>
            </w:tcBorders>
            <w:shd w:val="clear" w:color="auto" w:fill="E0E0E0"/>
          </w:tcPr>
          <w:p w:rsidR="00D24B94" w:rsidRPr="00EF6BF6" w:rsidRDefault="00D24B94" w:rsidP="00913DA0">
            <w:pPr>
              <w:pStyle w:val="TH"/>
              <w:rPr>
                <w:lang w:val="en-US"/>
              </w:rPr>
            </w:pPr>
          </w:p>
        </w:tc>
      </w:tr>
      <w:tr w:rsidR="00D24B94" w:rsidRPr="00EF6BF6" w:rsidTr="00F00265">
        <w:trPr>
          <w:cantSplit/>
          <w:tblHeader/>
          <w:jc w:val="center"/>
        </w:trPr>
        <w:tc>
          <w:tcPr>
            <w:tcW w:w="2501" w:type="dxa"/>
            <w:shd w:val="clear" w:color="auto" w:fill="E0E0E0"/>
          </w:tcPr>
          <w:p w:rsidR="00D24B94" w:rsidRPr="00EF6BF6" w:rsidRDefault="00D24B94" w:rsidP="00913DA0">
            <w:pPr>
              <w:pStyle w:val="TH"/>
              <w:rPr>
                <w:lang w:val="en-US"/>
              </w:rPr>
            </w:pPr>
            <w:r w:rsidRPr="00EF6BF6">
              <w:rPr>
                <w:lang w:val="en-US"/>
              </w:rPr>
              <w:t>Attribute Name</w:t>
            </w:r>
          </w:p>
        </w:tc>
        <w:tc>
          <w:tcPr>
            <w:tcW w:w="851" w:type="dxa"/>
            <w:shd w:val="clear" w:color="auto" w:fill="E0E0E0"/>
          </w:tcPr>
          <w:p w:rsidR="00D24B94" w:rsidRPr="00EF6BF6" w:rsidRDefault="00D24B94" w:rsidP="00913DA0">
            <w:pPr>
              <w:pStyle w:val="TH"/>
              <w:rPr>
                <w:lang w:val="en-US"/>
              </w:rPr>
            </w:pPr>
            <w:r w:rsidRPr="00EF6BF6">
              <w:rPr>
                <w:lang w:val="en-US"/>
              </w:rPr>
              <w:t>AVP Code</w:t>
            </w:r>
          </w:p>
        </w:tc>
        <w:tc>
          <w:tcPr>
            <w:tcW w:w="1071" w:type="dxa"/>
            <w:shd w:val="clear" w:color="auto" w:fill="E0E0E0"/>
          </w:tcPr>
          <w:p w:rsidR="00D24B94" w:rsidRPr="00EF6BF6" w:rsidRDefault="00D24B94" w:rsidP="00913DA0">
            <w:pPr>
              <w:pStyle w:val="TH"/>
              <w:rPr>
                <w:lang w:val="en-US"/>
              </w:rPr>
            </w:pPr>
            <w:r w:rsidRPr="00EF6BF6">
              <w:rPr>
                <w:lang w:val="en-US"/>
              </w:rPr>
              <w:t>Section defined</w:t>
            </w:r>
          </w:p>
        </w:tc>
        <w:tc>
          <w:tcPr>
            <w:tcW w:w="1440" w:type="dxa"/>
            <w:shd w:val="clear" w:color="auto" w:fill="E0E0E0"/>
          </w:tcPr>
          <w:p w:rsidR="00D24B94" w:rsidRPr="00EF6BF6" w:rsidRDefault="00D24B94" w:rsidP="00913DA0">
            <w:pPr>
              <w:pStyle w:val="TH"/>
              <w:rPr>
                <w:lang w:val="en-US"/>
              </w:rPr>
            </w:pPr>
            <w:r w:rsidRPr="00EF6BF6">
              <w:rPr>
                <w:lang w:val="en-US"/>
              </w:rPr>
              <w:t>Value Type</w:t>
            </w:r>
          </w:p>
        </w:tc>
        <w:tc>
          <w:tcPr>
            <w:tcW w:w="639" w:type="dxa"/>
            <w:shd w:val="clear" w:color="auto" w:fill="E0E0E0"/>
          </w:tcPr>
          <w:p w:rsidR="00D24B94" w:rsidRPr="00EF6BF6" w:rsidRDefault="00D24B94" w:rsidP="00913DA0">
            <w:pPr>
              <w:pStyle w:val="TH"/>
              <w:rPr>
                <w:lang w:val="en-US"/>
              </w:rPr>
            </w:pPr>
            <w:r w:rsidRPr="00EF6BF6">
              <w:rPr>
                <w:lang w:val="en-US"/>
              </w:rPr>
              <w:t>Must</w:t>
            </w:r>
          </w:p>
        </w:tc>
        <w:tc>
          <w:tcPr>
            <w:tcW w:w="545" w:type="dxa"/>
            <w:shd w:val="clear" w:color="auto" w:fill="E0E0E0"/>
          </w:tcPr>
          <w:p w:rsidR="00D24B94" w:rsidRPr="00EF6BF6" w:rsidRDefault="00D24B94" w:rsidP="00913DA0">
            <w:pPr>
              <w:pStyle w:val="TH"/>
              <w:rPr>
                <w:lang w:val="en-US"/>
              </w:rPr>
            </w:pPr>
            <w:r w:rsidRPr="00EF6BF6">
              <w:rPr>
                <w:lang w:val="en-US"/>
              </w:rPr>
              <w:t>May</w:t>
            </w:r>
          </w:p>
        </w:tc>
        <w:tc>
          <w:tcPr>
            <w:tcW w:w="1032" w:type="dxa"/>
            <w:shd w:val="clear" w:color="auto" w:fill="E0E0E0"/>
          </w:tcPr>
          <w:p w:rsidR="00D24B94" w:rsidRPr="00EF6BF6" w:rsidRDefault="00D24B94" w:rsidP="00913DA0">
            <w:pPr>
              <w:pStyle w:val="TH"/>
              <w:rPr>
                <w:lang w:val="en-US"/>
              </w:rPr>
            </w:pPr>
            <w:r w:rsidRPr="00EF6BF6">
              <w:rPr>
                <w:lang w:val="en-US"/>
              </w:rPr>
              <w:t>Should not</w:t>
            </w:r>
          </w:p>
        </w:tc>
        <w:tc>
          <w:tcPr>
            <w:tcW w:w="774" w:type="dxa"/>
            <w:shd w:val="clear" w:color="auto" w:fill="E0E0E0"/>
          </w:tcPr>
          <w:p w:rsidR="00D24B94" w:rsidRPr="00EF6BF6" w:rsidRDefault="00D24B94" w:rsidP="00913DA0">
            <w:pPr>
              <w:pStyle w:val="TH"/>
              <w:rPr>
                <w:lang w:val="en-US"/>
              </w:rPr>
            </w:pPr>
            <w:r w:rsidRPr="00EF6BF6">
              <w:rPr>
                <w:lang w:val="en-US"/>
              </w:rPr>
              <w:t>Must not</w:t>
            </w:r>
          </w:p>
        </w:tc>
        <w:tc>
          <w:tcPr>
            <w:tcW w:w="844" w:type="dxa"/>
            <w:shd w:val="clear" w:color="auto" w:fill="E0E0E0"/>
          </w:tcPr>
          <w:p w:rsidR="00D24B94" w:rsidRPr="00EF6BF6" w:rsidRDefault="00D24B94" w:rsidP="00913DA0">
            <w:pPr>
              <w:pStyle w:val="TH"/>
              <w:rPr>
                <w:lang w:val="en-US"/>
              </w:rPr>
            </w:pPr>
            <w:r w:rsidRPr="00EF6BF6">
              <w:rPr>
                <w:lang w:val="en-US"/>
              </w:rPr>
              <w:t>May Encr.</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AESE-Communication-Pattern</w:t>
            </w:r>
          </w:p>
        </w:tc>
        <w:tc>
          <w:tcPr>
            <w:tcW w:w="851" w:type="dxa"/>
          </w:tcPr>
          <w:p w:rsidR="00DD3C6F" w:rsidRPr="00EF6BF6" w:rsidRDefault="00DD3C6F" w:rsidP="00DD3C6F">
            <w:pPr>
              <w:pStyle w:val="TAL"/>
              <w:rPr>
                <w:lang w:val="en-US"/>
              </w:rPr>
            </w:pPr>
            <w:r w:rsidRPr="00EF6BF6">
              <w:t>3113</w:t>
            </w:r>
          </w:p>
        </w:tc>
        <w:tc>
          <w:tcPr>
            <w:tcW w:w="1071" w:type="dxa"/>
          </w:tcPr>
          <w:p w:rsidR="00DD3C6F" w:rsidRPr="00EF6BF6" w:rsidRDefault="00DD3C6F" w:rsidP="00DD3C6F">
            <w:pPr>
              <w:pStyle w:val="TAL"/>
              <w:rPr>
                <w:lang w:val="en-US"/>
              </w:rPr>
            </w:pPr>
            <w:r w:rsidRPr="00EF6BF6">
              <w:rPr>
                <w:lang w:val="sv-SE"/>
              </w:rPr>
              <w:t>8</w:t>
            </w:r>
            <w:r w:rsidRPr="00EF6BF6">
              <w:t>.4.</w:t>
            </w:r>
            <w:r w:rsidRPr="00EF6BF6">
              <w:rPr>
                <w:lang w:val="sv-SE"/>
              </w:rPr>
              <w:t>25</w:t>
            </w:r>
          </w:p>
        </w:tc>
        <w:tc>
          <w:tcPr>
            <w:tcW w:w="1440" w:type="dxa"/>
          </w:tcPr>
          <w:p w:rsidR="00DD3C6F" w:rsidRPr="00EF6BF6" w:rsidRDefault="00DD3C6F" w:rsidP="00DD3C6F">
            <w:pPr>
              <w:pStyle w:val="TAL"/>
              <w:rPr>
                <w:lang w:val="en-US"/>
              </w:rPr>
            </w:pPr>
            <w:r w:rsidRPr="00EF6BF6">
              <w:t>Grouped</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Communication-Pattern-Set</w:t>
            </w:r>
          </w:p>
        </w:tc>
        <w:tc>
          <w:tcPr>
            <w:tcW w:w="851" w:type="dxa"/>
          </w:tcPr>
          <w:p w:rsidR="00DD3C6F" w:rsidRPr="00EF6BF6" w:rsidRDefault="00DD3C6F" w:rsidP="00DD3C6F">
            <w:pPr>
              <w:pStyle w:val="TAL"/>
              <w:rPr>
                <w:lang w:val="en-US"/>
              </w:rPr>
            </w:pPr>
            <w:r w:rsidRPr="00EF6BF6">
              <w:rPr>
                <w:noProof/>
              </w:rPr>
              <w:t>3114</w:t>
            </w:r>
          </w:p>
        </w:tc>
        <w:tc>
          <w:tcPr>
            <w:tcW w:w="1071" w:type="dxa"/>
          </w:tcPr>
          <w:p w:rsidR="00DD3C6F" w:rsidRPr="00EF6BF6" w:rsidRDefault="00DD3C6F" w:rsidP="00DD3C6F">
            <w:pPr>
              <w:pStyle w:val="TAL"/>
              <w:rPr>
                <w:lang w:val="en-US"/>
              </w:rPr>
            </w:pPr>
            <w:r w:rsidRPr="00EF6BF6">
              <w:t>8.4.</w:t>
            </w:r>
            <w:r w:rsidRPr="00EF6BF6">
              <w:rPr>
                <w:lang w:val="sv-SE"/>
              </w:rPr>
              <w:t>26</w:t>
            </w:r>
          </w:p>
        </w:tc>
        <w:tc>
          <w:tcPr>
            <w:tcW w:w="1440" w:type="dxa"/>
          </w:tcPr>
          <w:p w:rsidR="00DD3C6F" w:rsidRPr="00EF6BF6" w:rsidRDefault="00DD3C6F" w:rsidP="00DD3C6F">
            <w:pPr>
              <w:pStyle w:val="TAL"/>
              <w:rPr>
                <w:lang w:val="en-US"/>
              </w:rPr>
            </w:pPr>
            <w:r w:rsidRPr="00EF6BF6">
              <w:t>Grouped</w:t>
            </w:r>
          </w:p>
        </w:tc>
        <w:tc>
          <w:tcPr>
            <w:tcW w:w="639" w:type="dxa"/>
          </w:tcPr>
          <w:p w:rsidR="00DD3C6F" w:rsidRPr="00EF6BF6" w:rsidRDefault="00DD3C6F" w:rsidP="00DD3C6F">
            <w:pPr>
              <w:pStyle w:val="TAL"/>
              <w:rPr>
                <w:lang w:val="en-US"/>
              </w:rPr>
            </w:pPr>
            <w:r w:rsidRPr="00EF6BF6">
              <w:rPr>
                <w:lang w:val="de-DE"/>
              </w:rPr>
              <w:t>M,V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rPr>
                <w:lang w:val="de-DE"/>
              </w:rPr>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Periodic-Communication-Indicator</w:t>
            </w:r>
          </w:p>
        </w:tc>
        <w:tc>
          <w:tcPr>
            <w:tcW w:w="851" w:type="dxa"/>
          </w:tcPr>
          <w:p w:rsidR="00DD3C6F" w:rsidRPr="00EF6BF6" w:rsidRDefault="00DD3C6F" w:rsidP="00DD3C6F">
            <w:pPr>
              <w:pStyle w:val="TAL"/>
              <w:rPr>
                <w:lang w:val="en-US"/>
              </w:rPr>
            </w:pPr>
            <w:r w:rsidRPr="00EF6BF6">
              <w:rPr>
                <w:noProof/>
              </w:rPr>
              <w:t>3115</w:t>
            </w:r>
          </w:p>
        </w:tc>
        <w:tc>
          <w:tcPr>
            <w:tcW w:w="1071" w:type="dxa"/>
          </w:tcPr>
          <w:p w:rsidR="00DD3C6F" w:rsidRPr="00EF6BF6" w:rsidRDefault="00DD3C6F" w:rsidP="00DD3C6F">
            <w:pPr>
              <w:pStyle w:val="TAL"/>
              <w:rPr>
                <w:lang w:val="en-US"/>
              </w:rPr>
            </w:pPr>
            <w:r w:rsidRPr="00EF6BF6">
              <w:rPr>
                <w:lang w:val="sv-SE"/>
              </w:rPr>
              <w:t>8</w:t>
            </w:r>
            <w:r w:rsidRPr="00EF6BF6">
              <w:t>.4.</w:t>
            </w:r>
            <w:r w:rsidRPr="00EF6BF6">
              <w:rPr>
                <w:lang w:val="sv-SE"/>
              </w:rPr>
              <w:t>27</w:t>
            </w:r>
          </w:p>
        </w:tc>
        <w:tc>
          <w:tcPr>
            <w:tcW w:w="1440" w:type="dxa"/>
          </w:tcPr>
          <w:p w:rsidR="00DD3C6F" w:rsidRPr="00EF6BF6" w:rsidRDefault="00DD3C6F" w:rsidP="00DD3C6F">
            <w:pPr>
              <w:pStyle w:val="TAL"/>
              <w:rPr>
                <w:lang w:val="en-US"/>
              </w:rPr>
            </w:pPr>
            <w:r w:rsidRPr="00EF6BF6">
              <w:t>Unsigned32</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Communication-Duration-Time</w:t>
            </w:r>
          </w:p>
        </w:tc>
        <w:tc>
          <w:tcPr>
            <w:tcW w:w="851" w:type="dxa"/>
          </w:tcPr>
          <w:p w:rsidR="00DD3C6F" w:rsidRPr="00EF6BF6" w:rsidRDefault="00DD3C6F" w:rsidP="00DD3C6F">
            <w:pPr>
              <w:pStyle w:val="TAL"/>
              <w:rPr>
                <w:lang w:val="en-US"/>
              </w:rPr>
            </w:pPr>
            <w:r w:rsidRPr="00EF6BF6">
              <w:rPr>
                <w:noProof/>
              </w:rPr>
              <w:t>3116</w:t>
            </w:r>
          </w:p>
        </w:tc>
        <w:tc>
          <w:tcPr>
            <w:tcW w:w="1071" w:type="dxa"/>
          </w:tcPr>
          <w:p w:rsidR="00DD3C6F" w:rsidRPr="00EF6BF6" w:rsidRDefault="00DD3C6F" w:rsidP="00DD3C6F">
            <w:pPr>
              <w:pStyle w:val="TAL"/>
              <w:rPr>
                <w:lang w:val="en-US"/>
              </w:rPr>
            </w:pPr>
            <w:r w:rsidRPr="00EF6BF6">
              <w:rPr>
                <w:lang w:val="sv-SE"/>
              </w:rPr>
              <w:t>8</w:t>
            </w:r>
            <w:r w:rsidRPr="00EF6BF6">
              <w:t>.4.</w:t>
            </w:r>
            <w:r w:rsidRPr="00EF6BF6">
              <w:rPr>
                <w:lang w:val="sv-SE"/>
              </w:rPr>
              <w:t>28</w:t>
            </w:r>
          </w:p>
        </w:tc>
        <w:tc>
          <w:tcPr>
            <w:tcW w:w="1440" w:type="dxa"/>
          </w:tcPr>
          <w:p w:rsidR="00DD3C6F" w:rsidRPr="00EF6BF6" w:rsidRDefault="00DD3C6F" w:rsidP="00DD3C6F">
            <w:pPr>
              <w:pStyle w:val="TAL"/>
              <w:rPr>
                <w:lang w:val="en-US"/>
              </w:rPr>
            </w:pPr>
            <w:r w:rsidRPr="00EF6BF6">
              <w:t>Unsigned32</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Periodic-time</w:t>
            </w:r>
          </w:p>
        </w:tc>
        <w:tc>
          <w:tcPr>
            <w:tcW w:w="851" w:type="dxa"/>
          </w:tcPr>
          <w:p w:rsidR="00DD3C6F" w:rsidRPr="00EF6BF6" w:rsidRDefault="00DD3C6F" w:rsidP="00DD3C6F">
            <w:pPr>
              <w:pStyle w:val="TAL"/>
              <w:rPr>
                <w:lang w:val="en-US"/>
              </w:rPr>
            </w:pPr>
            <w:r w:rsidRPr="00EF6BF6">
              <w:rPr>
                <w:noProof/>
              </w:rPr>
              <w:t>3117</w:t>
            </w:r>
          </w:p>
        </w:tc>
        <w:tc>
          <w:tcPr>
            <w:tcW w:w="1071" w:type="dxa"/>
          </w:tcPr>
          <w:p w:rsidR="00DD3C6F" w:rsidRPr="00EF6BF6" w:rsidRDefault="00DD3C6F" w:rsidP="00DD3C6F">
            <w:pPr>
              <w:pStyle w:val="TAL"/>
              <w:rPr>
                <w:lang w:val="en-US"/>
              </w:rPr>
            </w:pPr>
            <w:r w:rsidRPr="00EF6BF6">
              <w:rPr>
                <w:lang w:val="sv-SE"/>
              </w:rPr>
              <w:t>8</w:t>
            </w:r>
            <w:r w:rsidRPr="00EF6BF6">
              <w:t>.4.</w:t>
            </w:r>
            <w:r w:rsidRPr="00EF6BF6">
              <w:rPr>
                <w:lang w:val="sv-SE"/>
              </w:rPr>
              <w:t>29</w:t>
            </w:r>
          </w:p>
        </w:tc>
        <w:tc>
          <w:tcPr>
            <w:tcW w:w="1440" w:type="dxa"/>
          </w:tcPr>
          <w:p w:rsidR="00DD3C6F" w:rsidRPr="00EF6BF6" w:rsidRDefault="00DD3C6F" w:rsidP="00DD3C6F">
            <w:pPr>
              <w:pStyle w:val="TAL"/>
              <w:rPr>
                <w:lang w:val="en-US"/>
              </w:rPr>
            </w:pPr>
            <w:r w:rsidRPr="00EF6BF6">
              <w:t>Unsigned32</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Scheduled-Communication-Time</w:t>
            </w:r>
          </w:p>
        </w:tc>
        <w:tc>
          <w:tcPr>
            <w:tcW w:w="851" w:type="dxa"/>
          </w:tcPr>
          <w:p w:rsidR="00DD3C6F" w:rsidRPr="00EF6BF6" w:rsidRDefault="00DD3C6F" w:rsidP="00DD3C6F">
            <w:pPr>
              <w:pStyle w:val="TAL"/>
              <w:rPr>
                <w:lang w:val="en-US"/>
              </w:rPr>
            </w:pPr>
            <w:r w:rsidRPr="00EF6BF6">
              <w:rPr>
                <w:noProof/>
              </w:rPr>
              <w:t>3118</w:t>
            </w:r>
          </w:p>
        </w:tc>
        <w:tc>
          <w:tcPr>
            <w:tcW w:w="1071" w:type="dxa"/>
          </w:tcPr>
          <w:p w:rsidR="00DD3C6F" w:rsidRPr="00EF6BF6" w:rsidRDefault="00DD3C6F" w:rsidP="00DD3C6F">
            <w:pPr>
              <w:pStyle w:val="TAL"/>
              <w:rPr>
                <w:lang w:val="en-US"/>
              </w:rPr>
            </w:pPr>
            <w:r w:rsidRPr="00EF6BF6">
              <w:t>8.4.</w:t>
            </w:r>
            <w:r w:rsidRPr="00EF6BF6">
              <w:rPr>
                <w:lang w:val="sv-SE"/>
              </w:rPr>
              <w:t>30</w:t>
            </w:r>
          </w:p>
        </w:tc>
        <w:tc>
          <w:tcPr>
            <w:tcW w:w="1440" w:type="dxa"/>
          </w:tcPr>
          <w:p w:rsidR="00DD3C6F" w:rsidRPr="00EF6BF6" w:rsidRDefault="00DD3C6F" w:rsidP="00DD3C6F">
            <w:pPr>
              <w:pStyle w:val="TAL"/>
              <w:rPr>
                <w:lang w:val="en-US"/>
              </w:rPr>
            </w:pPr>
            <w:r w:rsidRPr="00EF6BF6">
              <w:t>Grouped</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Stationary-Indication</w:t>
            </w:r>
          </w:p>
        </w:tc>
        <w:tc>
          <w:tcPr>
            <w:tcW w:w="851" w:type="dxa"/>
          </w:tcPr>
          <w:p w:rsidR="00DD3C6F" w:rsidRPr="00EF6BF6" w:rsidRDefault="00DD3C6F" w:rsidP="00DD3C6F">
            <w:pPr>
              <w:pStyle w:val="TAL"/>
              <w:rPr>
                <w:lang w:val="en-US"/>
              </w:rPr>
            </w:pPr>
            <w:r w:rsidRPr="00EF6BF6">
              <w:rPr>
                <w:noProof/>
              </w:rPr>
              <w:t>3119</w:t>
            </w:r>
          </w:p>
        </w:tc>
        <w:tc>
          <w:tcPr>
            <w:tcW w:w="1071" w:type="dxa"/>
          </w:tcPr>
          <w:p w:rsidR="00DD3C6F" w:rsidRPr="00EF6BF6" w:rsidRDefault="00DD3C6F" w:rsidP="00DD3C6F">
            <w:pPr>
              <w:pStyle w:val="TAL"/>
              <w:rPr>
                <w:lang w:val="en-US"/>
              </w:rPr>
            </w:pPr>
            <w:r w:rsidRPr="00EF6BF6">
              <w:rPr>
                <w:lang w:val="sv-SE"/>
              </w:rPr>
              <w:t>8</w:t>
            </w:r>
            <w:r w:rsidRPr="00EF6BF6">
              <w:t>.4.</w:t>
            </w:r>
            <w:r w:rsidRPr="00EF6BF6">
              <w:rPr>
                <w:lang w:val="sv-SE"/>
              </w:rPr>
              <w:t>31</w:t>
            </w:r>
          </w:p>
        </w:tc>
        <w:tc>
          <w:tcPr>
            <w:tcW w:w="1440" w:type="dxa"/>
          </w:tcPr>
          <w:p w:rsidR="00DD3C6F" w:rsidRPr="00EF6BF6" w:rsidRDefault="00DD3C6F" w:rsidP="00DD3C6F">
            <w:pPr>
              <w:pStyle w:val="TAL"/>
              <w:rPr>
                <w:lang w:val="en-US"/>
              </w:rPr>
            </w:pPr>
            <w:r w:rsidRPr="00EF6BF6">
              <w:t>Unsigned32</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AESE-Communication-Pattern-Config-Status</w:t>
            </w:r>
          </w:p>
        </w:tc>
        <w:tc>
          <w:tcPr>
            <w:tcW w:w="851" w:type="dxa"/>
          </w:tcPr>
          <w:p w:rsidR="00DD3C6F" w:rsidRPr="00EF6BF6" w:rsidRDefault="00DD3C6F" w:rsidP="00DD3C6F">
            <w:pPr>
              <w:pStyle w:val="TAL"/>
              <w:rPr>
                <w:lang w:val="en-US"/>
              </w:rPr>
            </w:pPr>
            <w:r w:rsidRPr="00EF6BF6">
              <w:rPr>
                <w:noProof/>
              </w:rPr>
              <w:t>3120</w:t>
            </w:r>
          </w:p>
        </w:tc>
        <w:tc>
          <w:tcPr>
            <w:tcW w:w="1071" w:type="dxa"/>
          </w:tcPr>
          <w:p w:rsidR="00DD3C6F" w:rsidRPr="00EF6BF6" w:rsidRDefault="00DD3C6F" w:rsidP="00DD3C6F">
            <w:pPr>
              <w:pStyle w:val="TAL"/>
              <w:rPr>
                <w:lang w:val="en-US"/>
              </w:rPr>
            </w:pPr>
            <w:r w:rsidRPr="00EF6BF6">
              <w:rPr>
                <w:lang w:val="sv-SE"/>
              </w:rPr>
              <w:t>8</w:t>
            </w:r>
            <w:r w:rsidRPr="00EF6BF6">
              <w:t>.4.</w:t>
            </w:r>
            <w:r w:rsidRPr="00EF6BF6">
              <w:rPr>
                <w:lang w:val="sv-SE"/>
              </w:rPr>
              <w:t>32</w:t>
            </w:r>
          </w:p>
        </w:tc>
        <w:tc>
          <w:tcPr>
            <w:tcW w:w="1440" w:type="dxa"/>
          </w:tcPr>
          <w:p w:rsidR="00DD3C6F" w:rsidRPr="00EF6BF6" w:rsidRDefault="00DD3C6F" w:rsidP="00DD3C6F">
            <w:pPr>
              <w:pStyle w:val="TAL"/>
              <w:rPr>
                <w:lang w:val="en-US"/>
              </w:rPr>
            </w:pPr>
            <w:r w:rsidRPr="00EF6BF6">
              <w:t>Grouped</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D3C6F" w:rsidRPr="00EF6BF6" w:rsidTr="00F00265">
        <w:trPr>
          <w:cantSplit/>
          <w:tblHeader/>
          <w:jc w:val="center"/>
        </w:trPr>
        <w:tc>
          <w:tcPr>
            <w:tcW w:w="2501" w:type="dxa"/>
            <w:vAlign w:val="bottom"/>
          </w:tcPr>
          <w:p w:rsidR="00DD3C6F" w:rsidRPr="00EF6BF6" w:rsidRDefault="00DD3C6F" w:rsidP="00DD3C6F">
            <w:pPr>
              <w:pStyle w:val="TAL"/>
              <w:rPr>
                <w:lang w:val="en-US"/>
              </w:rPr>
            </w:pPr>
            <w:r w:rsidRPr="00EF6BF6">
              <w:t>AESE-</w:t>
            </w:r>
            <w:r w:rsidRPr="00EF6BF6">
              <w:rPr>
                <w:lang w:val="de-DE"/>
              </w:rPr>
              <w:t>Error</w:t>
            </w:r>
            <w:r w:rsidRPr="00EF6BF6">
              <w:t>-</w:t>
            </w:r>
            <w:r w:rsidRPr="00EF6BF6">
              <w:rPr>
                <w:lang w:val="de-DE"/>
              </w:rPr>
              <w:t>Report</w:t>
            </w:r>
          </w:p>
        </w:tc>
        <w:tc>
          <w:tcPr>
            <w:tcW w:w="851" w:type="dxa"/>
          </w:tcPr>
          <w:p w:rsidR="00DD3C6F" w:rsidRPr="00EF6BF6" w:rsidRDefault="00DD3C6F" w:rsidP="00DD3C6F">
            <w:pPr>
              <w:pStyle w:val="TAL"/>
              <w:rPr>
                <w:lang w:val="en-US"/>
              </w:rPr>
            </w:pPr>
            <w:r w:rsidRPr="00EF6BF6">
              <w:rPr>
                <w:noProof/>
              </w:rPr>
              <w:t>3121</w:t>
            </w:r>
          </w:p>
        </w:tc>
        <w:tc>
          <w:tcPr>
            <w:tcW w:w="1071" w:type="dxa"/>
          </w:tcPr>
          <w:p w:rsidR="00DD3C6F" w:rsidRPr="00EF6BF6" w:rsidRDefault="00DD3C6F" w:rsidP="00DD3C6F">
            <w:pPr>
              <w:pStyle w:val="TAL"/>
              <w:rPr>
                <w:lang w:val="en-US"/>
              </w:rPr>
            </w:pPr>
            <w:r w:rsidRPr="00EF6BF6">
              <w:rPr>
                <w:lang w:val="sv-SE"/>
              </w:rPr>
              <w:t>8</w:t>
            </w:r>
            <w:r w:rsidRPr="00EF6BF6">
              <w:t>.4.</w:t>
            </w:r>
            <w:r w:rsidRPr="00EF6BF6">
              <w:rPr>
                <w:lang w:val="sv-SE"/>
              </w:rPr>
              <w:t>33</w:t>
            </w:r>
          </w:p>
        </w:tc>
        <w:tc>
          <w:tcPr>
            <w:tcW w:w="1440" w:type="dxa"/>
          </w:tcPr>
          <w:p w:rsidR="00DD3C6F" w:rsidRPr="00EF6BF6" w:rsidRDefault="00DD3C6F" w:rsidP="00DD3C6F">
            <w:pPr>
              <w:pStyle w:val="TAL"/>
              <w:rPr>
                <w:lang w:val="en-US"/>
              </w:rPr>
            </w:pPr>
            <w:r w:rsidRPr="00EF6BF6">
              <w:t>Grouped</w:t>
            </w:r>
          </w:p>
        </w:tc>
        <w:tc>
          <w:tcPr>
            <w:tcW w:w="639" w:type="dxa"/>
          </w:tcPr>
          <w:p w:rsidR="00DD3C6F" w:rsidRPr="00EF6BF6" w:rsidRDefault="00DD3C6F" w:rsidP="00DD3C6F">
            <w:pPr>
              <w:pStyle w:val="TAL"/>
              <w:rPr>
                <w:lang w:val="en-US"/>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rPr>
                <w:lang w:val="en-US"/>
              </w:rPr>
            </w:pPr>
            <w:r w:rsidRPr="00EF6BF6">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Monitoring-Event-Configuration</w:t>
            </w:r>
          </w:p>
        </w:tc>
        <w:tc>
          <w:tcPr>
            <w:tcW w:w="851" w:type="dxa"/>
          </w:tcPr>
          <w:p w:rsidR="00D24B94" w:rsidRPr="00EF6BF6" w:rsidRDefault="000C1B9E" w:rsidP="00913DA0">
            <w:pPr>
              <w:pStyle w:val="TAL"/>
              <w:rPr>
                <w:lang w:val="en-US"/>
              </w:rPr>
            </w:pPr>
            <w:r w:rsidRPr="00EF6BF6">
              <w:rPr>
                <w:lang w:val="en-US"/>
              </w:rPr>
              <w:t>3122</w:t>
            </w:r>
          </w:p>
        </w:tc>
        <w:tc>
          <w:tcPr>
            <w:tcW w:w="1071" w:type="dxa"/>
          </w:tcPr>
          <w:p w:rsidR="00D24B94" w:rsidRPr="00EF6BF6" w:rsidRDefault="00D24B94" w:rsidP="00913DA0">
            <w:pPr>
              <w:pStyle w:val="TAL"/>
              <w:rPr>
                <w:lang w:val="en-US"/>
              </w:rPr>
            </w:pPr>
            <w:r w:rsidRPr="00EF6BF6">
              <w:rPr>
                <w:lang w:val="en-US"/>
              </w:rPr>
              <w:t>8.4.2</w:t>
            </w:r>
          </w:p>
        </w:tc>
        <w:tc>
          <w:tcPr>
            <w:tcW w:w="1440" w:type="dxa"/>
          </w:tcPr>
          <w:p w:rsidR="00D24B94" w:rsidRPr="00EF6BF6" w:rsidRDefault="00D24B94" w:rsidP="00913DA0">
            <w:pPr>
              <w:pStyle w:val="TAL"/>
              <w:rPr>
                <w:lang w:val="en-US"/>
              </w:rPr>
            </w:pPr>
            <w:r w:rsidRPr="00EF6BF6">
              <w:rPr>
                <w:lang w:val="en-US"/>
              </w:rPr>
              <w:t>Grouped</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Monitoring-Event-Report</w:t>
            </w:r>
          </w:p>
        </w:tc>
        <w:tc>
          <w:tcPr>
            <w:tcW w:w="851" w:type="dxa"/>
          </w:tcPr>
          <w:p w:rsidR="00D24B94" w:rsidRPr="00EF6BF6" w:rsidRDefault="000C1B9E" w:rsidP="00913DA0">
            <w:pPr>
              <w:pStyle w:val="TAL"/>
              <w:rPr>
                <w:lang w:val="en-US"/>
              </w:rPr>
            </w:pPr>
            <w:r w:rsidRPr="00EF6BF6">
              <w:rPr>
                <w:lang w:val="en-US"/>
              </w:rPr>
              <w:t>3123</w:t>
            </w:r>
          </w:p>
        </w:tc>
        <w:tc>
          <w:tcPr>
            <w:tcW w:w="1071" w:type="dxa"/>
          </w:tcPr>
          <w:p w:rsidR="00D24B94" w:rsidRPr="00EF6BF6" w:rsidRDefault="00D24B94" w:rsidP="00913DA0">
            <w:pPr>
              <w:pStyle w:val="TAL"/>
              <w:rPr>
                <w:lang w:val="en-US"/>
              </w:rPr>
            </w:pPr>
            <w:r w:rsidRPr="00EF6BF6">
              <w:rPr>
                <w:lang w:val="en-US"/>
              </w:rPr>
              <w:t>8.4.3</w:t>
            </w:r>
          </w:p>
        </w:tc>
        <w:tc>
          <w:tcPr>
            <w:tcW w:w="1440" w:type="dxa"/>
          </w:tcPr>
          <w:p w:rsidR="00D24B94" w:rsidRPr="00EF6BF6" w:rsidRDefault="00D24B94" w:rsidP="00913DA0">
            <w:pPr>
              <w:pStyle w:val="TAL"/>
              <w:rPr>
                <w:lang w:val="en-US"/>
              </w:rPr>
            </w:pPr>
            <w:r w:rsidRPr="00EF6BF6">
              <w:rPr>
                <w:lang w:val="en-US"/>
              </w:rPr>
              <w:t>Grouped</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2F639C" w:rsidRPr="00EF6BF6" w:rsidTr="00F00265">
        <w:trPr>
          <w:cantSplit/>
          <w:tblHeader/>
          <w:jc w:val="center"/>
        </w:trPr>
        <w:tc>
          <w:tcPr>
            <w:tcW w:w="2501" w:type="dxa"/>
          </w:tcPr>
          <w:p w:rsidR="002F639C" w:rsidRPr="00EF6BF6" w:rsidRDefault="002F639C" w:rsidP="002F639C">
            <w:pPr>
              <w:pStyle w:val="TAL"/>
              <w:rPr>
                <w:lang w:val="en-US"/>
              </w:rPr>
            </w:pPr>
            <w:r w:rsidRPr="00EF6BF6">
              <w:rPr>
                <w:lang w:val="en-US"/>
              </w:rPr>
              <w:t>SCEF-Reference-ID</w:t>
            </w:r>
          </w:p>
        </w:tc>
        <w:tc>
          <w:tcPr>
            <w:tcW w:w="851" w:type="dxa"/>
          </w:tcPr>
          <w:p w:rsidR="002F639C" w:rsidRPr="00EF6BF6" w:rsidRDefault="002F639C" w:rsidP="002F639C">
            <w:pPr>
              <w:pStyle w:val="TAL"/>
              <w:rPr>
                <w:lang w:val="en-US"/>
              </w:rPr>
            </w:pPr>
            <w:r w:rsidRPr="00EF6BF6">
              <w:rPr>
                <w:lang w:val="en-US"/>
              </w:rPr>
              <w:t>3124</w:t>
            </w:r>
          </w:p>
        </w:tc>
        <w:tc>
          <w:tcPr>
            <w:tcW w:w="1071" w:type="dxa"/>
          </w:tcPr>
          <w:p w:rsidR="002F639C" w:rsidRPr="00EF6BF6" w:rsidRDefault="002F639C" w:rsidP="002F639C">
            <w:pPr>
              <w:pStyle w:val="TAL"/>
              <w:rPr>
                <w:lang w:val="en-US"/>
              </w:rPr>
            </w:pPr>
            <w:r w:rsidRPr="00EF6BF6">
              <w:rPr>
                <w:lang w:val="en-US"/>
              </w:rPr>
              <w:t>8.4.4</w:t>
            </w:r>
          </w:p>
        </w:tc>
        <w:tc>
          <w:tcPr>
            <w:tcW w:w="1440" w:type="dxa"/>
          </w:tcPr>
          <w:p w:rsidR="002F639C" w:rsidRPr="00EF6BF6" w:rsidRDefault="002F639C" w:rsidP="002F639C">
            <w:pPr>
              <w:pStyle w:val="TAL"/>
              <w:rPr>
                <w:lang w:val="de-DE"/>
              </w:rPr>
            </w:pPr>
            <w:r w:rsidRPr="00EF6BF6">
              <w:rPr>
                <w:lang w:val="de-DE"/>
              </w:rPr>
              <w:t>Unsigned32</w:t>
            </w:r>
          </w:p>
        </w:tc>
        <w:tc>
          <w:tcPr>
            <w:tcW w:w="639" w:type="dxa"/>
          </w:tcPr>
          <w:p w:rsidR="002F639C" w:rsidRPr="00EF6BF6" w:rsidRDefault="002F639C" w:rsidP="002F639C">
            <w:pPr>
              <w:pStyle w:val="TAL"/>
              <w:rPr>
                <w:lang w:val="de-DE"/>
              </w:rPr>
            </w:pPr>
            <w:r w:rsidRPr="00EF6BF6">
              <w:rPr>
                <w:lang w:val="de-DE"/>
              </w:rPr>
              <w:t>M,V</w:t>
            </w:r>
          </w:p>
        </w:tc>
        <w:tc>
          <w:tcPr>
            <w:tcW w:w="545" w:type="dxa"/>
          </w:tcPr>
          <w:p w:rsidR="002F639C" w:rsidRPr="00EF6BF6" w:rsidRDefault="002F639C" w:rsidP="002F639C">
            <w:pPr>
              <w:pStyle w:val="TAL"/>
            </w:pPr>
          </w:p>
        </w:tc>
        <w:tc>
          <w:tcPr>
            <w:tcW w:w="1032" w:type="dxa"/>
          </w:tcPr>
          <w:p w:rsidR="002F639C" w:rsidRPr="00EF6BF6" w:rsidRDefault="002F639C" w:rsidP="002F639C">
            <w:pPr>
              <w:pStyle w:val="TAL"/>
            </w:pPr>
          </w:p>
        </w:tc>
        <w:tc>
          <w:tcPr>
            <w:tcW w:w="774" w:type="dxa"/>
          </w:tcPr>
          <w:p w:rsidR="002F639C" w:rsidRPr="00EF6BF6" w:rsidRDefault="002F639C" w:rsidP="002F639C">
            <w:pPr>
              <w:pStyle w:val="TAL"/>
            </w:pPr>
          </w:p>
        </w:tc>
        <w:tc>
          <w:tcPr>
            <w:tcW w:w="844" w:type="dxa"/>
          </w:tcPr>
          <w:p w:rsidR="002F639C" w:rsidRPr="00EF6BF6" w:rsidRDefault="002F639C" w:rsidP="002F639C">
            <w:pPr>
              <w:pStyle w:val="TAL"/>
            </w:pPr>
            <w:r w:rsidRPr="00EF6BF6">
              <w:t>No</w:t>
            </w:r>
          </w:p>
        </w:tc>
      </w:tr>
      <w:tr w:rsidR="002F639C" w:rsidRPr="00EF6BF6" w:rsidTr="00F00265">
        <w:trPr>
          <w:cantSplit/>
          <w:tblHeader/>
          <w:jc w:val="center"/>
        </w:trPr>
        <w:tc>
          <w:tcPr>
            <w:tcW w:w="2501" w:type="dxa"/>
          </w:tcPr>
          <w:p w:rsidR="002F639C" w:rsidRPr="00EF6BF6" w:rsidRDefault="002F639C" w:rsidP="002F639C">
            <w:pPr>
              <w:pStyle w:val="TAL"/>
              <w:rPr>
                <w:lang w:val="de-DE"/>
              </w:rPr>
            </w:pPr>
            <w:r w:rsidRPr="00EF6BF6">
              <w:rPr>
                <w:lang w:val="de-DE"/>
              </w:rPr>
              <w:t>SCEF-ID</w:t>
            </w:r>
          </w:p>
        </w:tc>
        <w:tc>
          <w:tcPr>
            <w:tcW w:w="851" w:type="dxa"/>
          </w:tcPr>
          <w:p w:rsidR="002F639C" w:rsidRPr="00EF6BF6" w:rsidRDefault="002F639C" w:rsidP="002F639C">
            <w:pPr>
              <w:pStyle w:val="TAL"/>
              <w:rPr>
                <w:lang w:val="de-DE"/>
              </w:rPr>
            </w:pPr>
            <w:r w:rsidRPr="00EF6BF6">
              <w:rPr>
                <w:lang w:val="de-DE"/>
              </w:rPr>
              <w:t>3125</w:t>
            </w:r>
          </w:p>
        </w:tc>
        <w:tc>
          <w:tcPr>
            <w:tcW w:w="1071" w:type="dxa"/>
          </w:tcPr>
          <w:p w:rsidR="002F639C" w:rsidRPr="00EF6BF6" w:rsidRDefault="002F639C" w:rsidP="002F639C">
            <w:pPr>
              <w:pStyle w:val="TAL"/>
              <w:rPr>
                <w:lang w:val="de-DE"/>
              </w:rPr>
            </w:pPr>
            <w:r w:rsidRPr="00EF6BF6">
              <w:rPr>
                <w:lang w:val="de-DE"/>
              </w:rPr>
              <w:t>8.4.5</w:t>
            </w:r>
          </w:p>
        </w:tc>
        <w:tc>
          <w:tcPr>
            <w:tcW w:w="1440" w:type="dxa"/>
          </w:tcPr>
          <w:p w:rsidR="002F639C" w:rsidRPr="00EF6BF6" w:rsidRDefault="001562F7" w:rsidP="002F639C">
            <w:pPr>
              <w:pStyle w:val="TAL"/>
              <w:rPr>
                <w:lang w:val="en-US"/>
              </w:rPr>
            </w:pPr>
            <w:r w:rsidRPr="00EF6BF6">
              <w:rPr>
                <w:lang w:val="en-US"/>
              </w:rPr>
              <w:t>DiameterIdentity</w:t>
            </w:r>
          </w:p>
        </w:tc>
        <w:tc>
          <w:tcPr>
            <w:tcW w:w="639" w:type="dxa"/>
          </w:tcPr>
          <w:p w:rsidR="002F639C" w:rsidRPr="00EF6BF6" w:rsidRDefault="002F639C" w:rsidP="002F639C">
            <w:pPr>
              <w:pStyle w:val="TAL"/>
              <w:rPr>
                <w:lang w:val="en-US"/>
              </w:rPr>
            </w:pPr>
            <w:r w:rsidRPr="00EF6BF6">
              <w:rPr>
                <w:lang w:val="en-US"/>
              </w:rPr>
              <w:t>M,V</w:t>
            </w:r>
          </w:p>
        </w:tc>
        <w:tc>
          <w:tcPr>
            <w:tcW w:w="545" w:type="dxa"/>
          </w:tcPr>
          <w:p w:rsidR="002F639C" w:rsidRPr="00EF6BF6" w:rsidRDefault="002F639C" w:rsidP="002F639C">
            <w:pPr>
              <w:pStyle w:val="TAL"/>
              <w:rPr>
                <w:lang w:val="en-US"/>
              </w:rPr>
            </w:pPr>
          </w:p>
        </w:tc>
        <w:tc>
          <w:tcPr>
            <w:tcW w:w="1032" w:type="dxa"/>
          </w:tcPr>
          <w:p w:rsidR="002F639C" w:rsidRPr="00EF6BF6" w:rsidRDefault="002F639C" w:rsidP="002F639C">
            <w:pPr>
              <w:pStyle w:val="TAL"/>
              <w:rPr>
                <w:lang w:val="en-US"/>
              </w:rPr>
            </w:pPr>
          </w:p>
        </w:tc>
        <w:tc>
          <w:tcPr>
            <w:tcW w:w="774" w:type="dxa"/>
          </w:tcPr>
          <w:p w:rsidR="002F639C" w:rsidRPr="00EF6BF6" w:rsidRDefault="002F639C" w:rsidP="002F639C">
            <w:pPr>
              <w:pStyle w:val="TAL"/>
              <w:rPr>
                <w:lang w:val="en-US"/>
              </w:rPr>
            </w:pPr>
          </w:p>
        </w:tc>
        <w:tc>
          <w:tcPr>
            <w:tcW w:w="844" w:type="dxa"/>
          </w:tcPr>
          <w:p w:rsidR="002F639C" w:rsidRPr="00EF6BF6" w:rsidRDefault="002F639C" w:rsidP="002F639C">
            <w:pPr>
              <w:pStyle w:val="TAL"/>
              <w:rPr>
                <w:lang w:val="en-US"/>
              </w:rPr>
            </w:pPr>
            <w:r w:rsidRPr="00EF6BF6">
              <w:rPr>
                <w:lang w:val="en-US"/>
              </w:rPr>
              <w:t>No</w:t>
            </w:r>
          </w:p>
        </w:tc>
      </w:tr>
      <w:tr w:rsidR="002F639C" w:rsidRPr="00EF6BF6" w:rsidTr="00F00265">
        <w:trPr>
          <w:cantSplit/>
          <w:tblHeader/>
          <w:jc w:val="center"/>
        </w:trPr>
        <w:tc>
          <w:tcPr>
            <w:tcW w:w="2501" w:type="dxa"/>
          </w:tcPr>
          <w:p w:rsidR="002F639C" w:rsidRPr="00EF6BF6" w:rsidRDefault="002F639C" w:rsidP="002F639C">
            <w:pPr>
              <w:pStyle w:val="TAL"/>
              <w:rPr>
                <w:lang w:val="en-US"/>
              </w:rPr>
            </w:pPr>
            <w:r w:rsidRPr="00EF6BF6">
              <w:rPr>
                <w:lang w:val="en-US"/>
              </w:rPr>
              <w:t>SCEF-Reference-ID-for-Deletion</w:t>
            </w:r>
          </w:p>
        </w:tc>
        <w:tc>
          <w:tcPr>
            <w:tcW w:w="851" w:type="dxa"/>
          </w:tcPr>
          <w:p w:rsidR="002F639C" w:rsidRPr="00EF6BF6" w:rsidRDefault="002F639C" w:rsidP="002F639C">
            <w:pPr>
              <w:pStyle w:val="TAL"/>
              <w:rPr>
                <w:lang w:val="en-US"/>
              </w:rPr>
            </w:pPr>
            <w:r w:rsidRPr="00EF6BF6">
              <w:rPr>
                <w:lang w:val="en-US"/>
              </w:rPr>
              <w:t>3126</w:t>
            </w:r>
          </w:p>
        </w:tc>
        <w:tc>
          <w:tcPr>
            <w:tcW w:w="1071" w:type="dxa"/>
          </w:tcPr>
          <w:p w:rsidR="002F639C" w:rsidRPr="00EF6BF6" w:rsidRDefault="002F639C" w:rsidP="002F639C">
            <w:pPr>
              <w:pStyle w:val="TAL"/>
              <w:rPr>
                <w:lang w:val="en-US"/>
              </w:rPr>
            </w:pPr>
            <w:r w:rsidRPr="00EF6BF6">
              <w:rPr>
                <w:lang w:val="en-US"/>
              </w:rPr>
              <w:t>8.4.6</w:t>
            </w:r>
          </w:p>
        </w:tc>
        <w:tc>
          <w:tcPr>
            <w:tcW w:w="1440" w:type="dxa"/>
          </w:tcPr>
          <w:p w:rsidR="002F639C" w:rsidRPr="00EF6BF6" w:rsidRDefault="002F639C" w:rsidP="002F639C">
            <w:pPr>
              <w:pStyle w:val="TAL"/>
              <w:rPr>
                <w:lang w:val="en-US"/>
              </w:rPr>
            </w:pPr>
            <w:r w:rsidRPr="00EF6BF6">
              <w:rPr>
                <w:lang w:val="en-US"/>
              </w:rPr>
              <w:t>Unsigned32</w:t>
            </w:r>
          </w:p>
        </w:tc>
        <w:tc>
          <w:tcPr>
            <w:tcW w:w="639" w:type="dxa"/>
          </w:tcPr>
          <w:p w:rsidR="002F639C" w:rsidRPr="00EF6BF6" w:rsidRDefault="002F639C" w:rsidP="002F639C">
            <w:pPr>
              <w:pStyle w:val="TAL"/>
              <w:rPr>
                <w:lang w:val="en-US"/>
              </w:rPr>
            </w:pPr>
            <w:r w:rsidRPr="00EF6BF6">
              <w:rPr>
                <w:lang w:val="en-US"/>
              </w:rPr>
              <w:t>M,V</w:t>
            </w:r>
          </w:p>
        </w:tc>
        <w:tc>
          <w:tcPr>
            <w:tcW w:w="545" w:type="dxa"/>
          </w:tcPr>
          <w:p w:rsidR="002F639C" w:rsidRPr="00EF6BF6" w:rsidRDefault="002F639C" w:rsidP="002F639C">
            <w:pPr>
              <w:pStyle w:val="TAL"/>
              <w:rPr>
                <w:lang w:val="en-US"/>
              </w:rPr>
            </w:pPr>
          </w:p>
        </w:tc>
        <w:tc>
          <w:tcPr>
            <w:tcW w:w="1032" w:type="dxa"/>
          </w:tcPr>
          <w:p w:rsidR="002F639C" w:rsidRPr="00EF6BF6" w:rsidRDefault="002F639C" w:rsidP="002F639C">
            <w:pPr>
              <w:pStyle w:val="TAL"/>
              <w:rPr>
                <w:lang w:val="en-US"/>
              </w:rPr>
            </w:pPr>
          </w:p>
        </w:tc>
        <w:tc>
          <w:tcPr>
            <w:tcW w:w="774" w:type="dxa"/>
          </w:tcPr>
          <w:p w:rsidR="002F639C" w:rsidRPr="00EF6BF6" w:rsidRDefault="002F639C" w:rsidP="002F639C">
            <w:pPr>
              <w:pStyle w:val="TAL"/>
              <w:rPr>
                <w:lang w:val="en-US"/>
              </w:rPr>
            </w:pPr>
          </w:p>
        </w:tc>
        <w:tc>
          <w:tcPr>
            <w:tcW w:w="844" w:type="dxa"/>
          </w:tcPr>
          <w:p w:rsidR="002F639C" w:rsidRPr="00EF6BF6" w:rsidRDefault="002F639C" w:rsidP="002F639C">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Monitoring-Type</w:t>
            </w:r>
          </w:p>
        </w:tc>
        <w:tc>
          <w:tcPr>
            <w:tcW w:w="851" w:type="dxa"/>
          </w:tcPr>
          <w:p w:rsidR="00D24B94" w:rsidRPr="00EF6BF6" w:rsidRDefault="000C1B9E" w:rsidP="00913DA0">
            <w:pPr>
              <w:pStyle w:val="TAL"/>
              <w:rPr>
                <w:lang w:val="en-US"/>
              </w:rPr>
            </w:pPr>
            <w:r w:rsidRPr="00EF6BF6">
              <w:rPr>
                <w:lang w:val="en-US"/>
              </w:rPr>
              <w:t>3127</w:t>
            </w:r>
          </w:p>
        </w:tc>
        <w:tc>
          <w:tcPr>
            <w:tcW w:w="1071" w:type="dxa"/>
          </w:tcPr>
          <w:p w:rsidR="00D24B94" w:rsidRPr="00EF6BF6" w:rsidRDefault="00D24B94" w:rsidP="00913DA0">
            <w:pPr>
              <w:pStyle w:val="TAL"/>
              <w:rPr>
                <w:lang w:val="en-US"/>
              </w:rPr>
            </w:pPr>
            <w:r w:rsidRPr="00EF6BF6">
              <w:rPr>
                <w:lang w:val="en-US"/>
              </w:rPr>
              <w:t>8.4.7</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Maximum-Number-of-Reports</w:t>
            </w:r>
          </w:p>
        </w:tc>
        <w:tc>
          <w:tcPr>
            <w:tcW w:w="851" w:type="dxa"/>
          </w:tcPr>
          <w:p w:rsidR="00D24B94" w:rsidRPr="00EF6BF6" w:rsidRDefault="000C1B9E" w:rsidP="00913DA0">
            <w:pPr>
              <w:pStyle w:val="TAL"/>
              <w:rPr>
                <w:lang w:val="en-US"/>
              </w:rPr>
            </w:pPr>
            <w:r w:rsidRPr="00EF6BF6">
              <w:rPr>
                <w:lang w:val="en-US"/>
              </w:rPr>
              <w:t>3128</w:t>
            </w:r>
          </w:p>
        </w:tc>
        <w:tc>
          <w:tcPr>
            <w:tcW w:w="1071" w:type="dxa"/>
          </w:tcPr>
          <w:p w:rsidR="00D24B94" w:rsidRPr="00EF6BF6" w:rsidRDefault="00D24B94" w:rsidP="00913DA0">
            <w:pPr>
              <w:pStyle w:val="TAL"/>
              <w:rPr>
                <w:lang w:val="en-US"/>
              </w:rPr>
            </w:pPr>
            <w:r w:rsidRPr="00EF6BF6">
              <w:rPr>
                <w:lang w:val="en-US"/>
              </w:rPr>
              <w:t>8.4.8</w:t>
            </w:r>
          </w:p>
        </w:tc>
        <w:tc>
          <w:tcPr>
            <w:tcW w:w="1440" w:type="dxa"/>
          </w:tcPr>
          <w:p w:rsidR="00D24B94" w:rsidRPr="00EF6BF6" w:rsidRDefault="00D24B94" w:rsidP="00913DA0">
            <w:pPr>
              <w:pStyle w:val="TAL"/>
              <w:rPr>
                <w:lang w:val="de-DE"/>
              </w:rPr>
            </w:pPr>
            <w:r w:rsidRPr="00EF6BF6">
              <w:rPr>
                <w:lang w:val="de-DE"/>
              </w:rPr>
              <w:t>Unsigned32</w:t>
            </w:r>
          </w:p>
        </w:tc>
        <w:tc>
          <w:tcPr>
            <w:tcW w:w="639" w:type="dxa"/>
          </w:tcPr>
          <w:p w:rsidR="00D24B94" w:rsidRPr="00EF6BF6" w:rsidRDefault="00D24B94" w:rsidP="00913DA0">
            <w:pPr>
              <w:pStyle w:val="TAL"/>
              <w:rPr>
                <w:lang w:val="de-DE"/>
              </w:rPr>
            </w:pPr>
            <w:r w:rsidRPr="00EF6BF6">
              <w:rPr>
                <w:lang w:val="de-DE"/>
              </w:rPr>
              <w:t>M,V</w:t>
            </w:r>
          </w:p>
        </w:tc>
        <w:tc>
          <w:tcPr>
            <w:tcW w:w="545" w:type="dxa"/>
          </w:tcPr>
          <w:p w:rsidR="00D24B94" w:rsidRPr="00EF6BF6" w:rsidRDefault="00D24B94" w:rsidP="00913DA0">
            <w:pPr>
              <w:pStyle w:val="TAL"/>
            </w:pPr>
          </w:p>
        </w:tc>
        <w:tc>
          <w:tcPr>
            <w:tcW w:w="1032" w:type="dxa"/>
          </w:tcPr>
          <w:p w:rsidR="00D24B94" w:rsidRPr="00EF6BF6" w:rsidRDefault="00D24B94" w:rsidP="00913DA0">
            <w:pPr>
              <w:pStyle w:val="TAL"/>
            </w:pPr>
          </w:p>
        </w:tc>
        <w:tc>
          <w:tcPr>
            <w:tcW w:w="774" w:type="dxa"/>
          </w:tcPr>
          <w:p w:rsidR="00D24B94" w:rsidRPr="00EF6BF6" w:rsidRDefault="00D24B94" w:rsidP="00913DA0">
            <w:pPr>
              <w:pStyle w:val="TAL"/>
            </w:pPr>
          </w:p>
        </w:tc>
        <w:tc>
          <w:tcPr>
            <w:tcW w:w="844" w:type="dxa"/>
          </w:tcPr>
          <w:p w:rsidR="00D24B94" w:rsidRPr="00EF6BF6" w:rsidRDefault="00D24B94" w:rsidP="00913DA0">
            <w:pPr>
              <w:pStyle w:val="TAL"/>
            </w:pPr>
            <w:r w:rsidRPr="00EF6BF6">
              <w:t>No</w:t>
            </w:r>
          </w:p>
        </w:tc>
      </w:tr>
      <w:tr w:rsidR="00D24B94" w:rsidRPr="00EF6BF6" w:rsidTr="00F00265">
        <w:trPr>
          <w:cantSplit/>
          <w:tblHeader/>
          <w:jc w:val="center"/>
        </w:trPr>
        <w:tc>
          <w:tcPr>
            <w:tcW w:w="2501" w:type="dxa"/>
          </w:tcPr>
          <w:p w:rsidR="00D24B94" w:rsidRPr="00EF6BF6" w:rsidRDefault="00D24B94" w:rsidP="00913DA0">
            <w:pPr>
              <w:pStyle w:val="TAL"/>
              <w:rPr>
                <w:lang w:val="de-DE"/>
              </w:rPr>
            </w:pPr>
            <w:r w:rsidRPr="00EF6BF6">
              <w:rPr>
                <w:lang w:val="de-DE"/>
              </w:rPr>
              <w:t>UE-Reachability-Configuration</w:t>
            </w:r>
          </w:p>
        </w:tc>
        <w:tc>
          <w:tcPr>
            <w:tcW w:w="851" w:type="dxa"/>
          </w:tcPr>
          <w:p w:rsidR="00D24B94" w:rsidRPr="00EF6BF6" w:rsidRDefault="000C1B9E" w:rsidP="00913DA0">
            <w:pPr>
              <w:pStyle w:val="TAL"/>
              <w:rPr>
                <w:lang w:val="de-DE"/>
              </w:rPr>
            </w:pPr>
            <w:r w:rsidRPr="00EF6BF6">
              <w:rPr>
                <w:lang w:val="de-DE"/>
              </w:rPr>
              <w:t>3129</w:t>
            </w:r>
          </w:p>
        </w:tc>
        <w:tc>
          <w:tcPr>
            <w:tcW w:w="1071" w:type="dxa"/>
          </w:tcPr>
          <w:p w:rsidR="00D24B94" w:rsidRPr="00EF6BF6" w:rsidRDefault="00D24B94" w:rsidP="00913DA0">
            <w:pPr>
              <w:pStyle w:val="TAL"/>
              <w:rPr>
                <w:lang w:val="en-US"/>
              </w:rPr>
            </w:pPr>
            <w:r w:rsidRPr="00EF6BF6">
              <w:rPr>
                <w:lang w:val="en-US"/>
              </w:rPr>
              <w:t>8.4.9</w:t>
            </w:r>
          </w:p>
        </w:tc>
        <w:tc>
          <w:tcPr>
            <w:tcW w:w="1440" w:type="dxa"/>
          </w:tcPr>
          <w:p w:rsidR="00D24B94" w:rsidRPr="00EF6BF6" w:rsidRDefault="00D24B94" w:rsidP="00913DA0">
            <w:pPr>
              <w:pStyle w:val="TAL"/>
              <w:rPr>
                <w:lang w:val="de-DE"/>
              </w:rPr>
            </w:pPr>
            <w:r w:rsidRPr="00EF6BF6">
              <w:rPr>
                <w:lang w:val="de-DE"/>
              </w:rPr>
              <w:t>Grouped</w:t>
            </w:r>
          </w:p>
        </w:tc>
        <w:tc>
          <w:tcPr>
            <w:tcW w:w="639" w:type="dxa"/>
          </w:tcPr>
          <w:p w:rsidR="00D24B94" w:rsidRPr="00EF6BF6" w:rsidRDefault="00D24B94" w:rsidP="00913DA0">
            <w:pPr>
              <w:pStyle w:val="TAL"/>
              <w:rPr>
                <w:lang w:val="de-DE"/>
              </w:rPr>
            </w:pPr>
            <w:r w:rsidRPr="00EF6BF6">
              <w:rPr>
                <w:lang w:val="de-DE"/>
              </w:rPr>
              <w:t>M,V</w:t>
            </w:r>
          </w:p>
        </w:tc>
        <w:tc>
          <w:tcPr>
            <w:tcW w:w="545" w:type="dxa"/>
          </w:tcPr>
          <w:p w:rsidR="00D24B94" w:rsidRPr="00EF6BF6" w:rsidRDefault="00D24B94" w:rsidP="00913DA0">
            <w:pPr>
              <w:pStyle w:val="TAL"/>
            </w:pPr>
          </w:p>
        </w:tc>
        <w:tc>
          <w:tcPr>
            <w:tcW w:w="1032" w:type="dxa"/>
          </w:tcPr>
          <w:p w:rsidR="00D24B94" w:rsidRPr="00EF6BF6" w:rsidRDefault="00D24B94" w:rsidP="00913DA0">
            <w:pPr>
              <w:pStyle w:val="TAL"/>
            </w:pPr>
          </w:p>
        </w:tc>
        <w:tc>
          <w:tcPr>
            <w:tcW w:w="774" w:type="dxa"/>
          </w:tcPr>
          <w:p w:rsidR="00D24B94" w:rsidRPr="00EF6BF6" w:rsidRDefault="00D24B94" w:rsidP="00913DA0">
            <w:pPr>
              <w:pStyle w:val="TAL"/>
            </w:pPr>
          </w:p>
        </w:tc>
        <w:tc>
          <w:tcPr>
            <w:tcW w:w="844" w:type="dxa"/>
          </w:tcPr>
          <w:p w:rsidR="00D24B94" w:rsidRPr="00EF6BF6" w:rsidRDefault="00D24B94" w:rsidP="00913DA0">
            <w:pPr>
              <w:pStyle w:val="TAL"/>
            </w:pPr>
            <w:r w:rsidRPr="00EF6BF6">
              <w:t>No</w:t>
            </w:r>
          </w:p>
        </w:tc>
      </w:tr>
      <w:tr w:rsidR="00D24B94" w:rsidRPr="00EF6BF6" w:rsidTr="00F00265">
        <w:trPr>
          <w:cantSplit/>
          <w:tblHeader/>
          <w:jc w:val="center"/>
        </w:trPr>
        <w:tc>
          <w:tcPr>
            <w:tcW w:w="2501" w:type="dxa"/>
          </w:tcPr>
          <w:p w:rsidR="00D24B94" w:rsidRPr="00EF6BF6" w:rsidRDefault="00D24B94" w:rsidP="00913DA0">
            <w:pPr>
              <w:pStyle w:val="TAL"/>
              <w:rPr>
                <w:lang w:val="de-DE"/>
              </w:rPr>
            </w:pPr>
            <w:r w:rsidRPr="00EF6BF6">
              <w:rPr>
                <w:lang w:val="de-DE"/>
              </w:rPr>
              <w:t>Monitoring-Duration</w:t>
            </w:r>
          </w:p>
        </w:tc>
        <w:tc>
          <w:tcPr>
            <w:tcW w:w="851" w:type="dxa"/>
          </w:tcPr>
          <w:p w:rsidR="00D24B94" w:rsidRPr="00EF6BF6" w:rsidRDefault="000C1B9E" w:rsidP="00913DA0">
            <w:pPr>
              <w:pStyle w:val="TAL"/>
              <w:rPr>
                <w:lang w:val="de-DE"/>
              </w:rPr>
            </w:pPr>
            <w:r w:rsidRPr="00EF6BF6">
              <w:rPr>
                <w:lang w:val="de-DE"/>
              </w:rPr>
              <w:t>3130</w:t>
            </w:r>
          </w:p>
        </w:tc>
        <w:tc>
          <w:tcPr>
            <w:tcW w:w="1071" w:type="dxa"/>
          </w:tcPr>
          <w:p w:rsidR="00D24B94" w:rsidRPr="00EF6BF6" w:rsidRDefault="00D24B94" w:rsidP="00913DA0">
            <w:pPr>
              <w:pStyle w:val="TAL"/>
              <w:rPr>
                <w:lang w:val="en-US"/>
              </w:rPr>
            </w:pPr>
            <w:r w:rsidRPr="00EF6BF6">
              <w:rPr>
                <w:lang w:val="en-US"/>
              </w:rPr>
              <w:t>8.4.10</w:t>
            </w:r>
          </w:p>
        </w:tc>
        <w:tc>
          <w:tcPr>
            <w:tcW w:w="1440" w:type="dxa"/>
          </w:tcPr>
          <w:p w:rsidR="00D24B94" w:rsidRPr="00EF6BF6" w:rsidRDefault="00964F76" w:rsidP="00913DA0">
            <w:pPr>
              <w:pStyle w:val="TAL"/>
              <w:rPr>
                <w:lang w:val="en-US"/>
              </w:rPr>
            </w:pPr>
            <w:r w:rsidRPr="00EF6BF6">
              <w:rPr>
                <w:lang w:val="en-US"/>
              </w:rPr>
              <w:t>Time</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Maximum-Detection-Time</w:t>
            </w:r>
          </w:p>
        </w:tc>
        <w:tc>
          <w:tcPr>
            <w:tcW w:w="851" w:type="dxa"/>
          </w:tcPr>
          <w:p w:rsidR="00D24B94" w:rsidRPr="00EF6BF6" w:rsidRDefault="000C1B9E" w:rsidP="00913DA0">
            <w:pPr>
              <w:pStyle w:val="TAL"/>
              <w:rPr>
                <w:lang w:val="en-US"/>
              </w:rPr>
            </w:pPr>
            <w:r w:rsidRPr="00EF6BF6">
              <w:rPr>
                <w:lang w:val="en-US"/>
              </w:rPr>
              <w:t>3131</w:t>
            </w:r>
          </w:p>
        </w:tc>
        <w:tc>
          <w:tcPr>
            <w:tcW w:w="1071" w:type="dxa"/>
          </w:tcPr>
          <w:p w:rsidR="00D24B94" w:rsidRPr="00EF6BF6" w:rsidRDefault="00D24B94" w:rsidP="00913DA0">
            <w:pPr>
              <w:pStyle w:val="TAL"/>
              <w:rPr>
                <w:lang w:val="en-US"/>
              </w:rPr>
            </w:pPr>
            <w:r w:rsidRPr="00EF6BF6">
              <w:rPr>
                <w:lang w:val="en-US"/>
              </w:rPr>
              <w:t>8.4.11</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Reachability-Type</w:t>
            </w:r>
          </w:p>
        </w:tc>
        <w:tc>
          <w:tcPr>
            <w:tcW w:w="851" w:type="dxa"/>
          </w:tcPr>
          <w:p w:rsidR="00D24B94" w:rsidRPr="00EF6BF6" w:rsidRDefault="000C1B9E" w:rsidP="00913DA0">
            <w:pPr>
              <w:pStyle w:val="TAL"/>
              <w:rPr>
                <w:lang w:val="en-US"/>
              </w:rPr>
            </w:pPr>
            <w:r w:rsidRPr="00EF6BF6">
              <w:rPr>
                <w:lang w:val="en-US"/>
              </w:rPr>
              <w:t>3132</w:t>
            </w:r>
          </w:p>
        </w:tc>
        <w:tc>
          <w:tcPr>
            <w:tcW w:w="1071" w:type="dxa"/>
          </w:tcPr>
          <w:p w:rsidR="00D24B94" w:rsidRPr="00EF6BF6" w:rsidRDefault="00D24B94" w:rsidP="00913DA0">
            <w:pPr>
              <w:pStyle w:val="TAL"/>
              <w:rPr>
                <w:lang w:val="en-US"/>
              </w:rPr>
            </w:pPr>
            <w:r w:rsidRPr="00EF6BF6">
              <w:rPr>
                <w:lang w:val="en-US"/>
              </w:rPr>
              <w:t>8.4.12</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Maximum Latency</w:t>
            </w:r>
          </w:p>
        </w:tc>
        <w:tc>
          <w:tcPr>
            <w:tcW w:w="851" w:type="dxa"/>
          </w:tcPr>
          <w:p w:rsidR="00D24B94" w:rsidRPr="00EF6BF6" w:rsidRDefault="000C1B9E" w:rsidP="00913DA0">
            <w:pPr>
              <w:pStyle w:val="TAL"/>
              <w:rPr>
                <w:lang w:val="en-US"/>
              </w:rPr>
            </w:pPr>
            <w:r w:rsidRPr="00EF6BF6">
              <w:rPr>
                <w:lang w:val="en-US"/>
              </w:rPr>
              <w:t>3133</w:t>
            </w:r>
          </w:p>
        </w:tc>
        <w:tc>
          <w:tcPr>
            <w:tcW w:w="1071" w:type="dxa"/>
          </w:tcPr>
          <w:p w:rsidR="00D24B94" w:rsidRPr="00EF6BF6" w:rsidRDefault="00D24B94" w:rsidP="00913DA0">
            <w:pPr>
              <w:pStyle w:val="TAL"/>
              <w:rPr>
                <w:lang w:val="en-US"/>
              </w:rPr>
            </w:pPr>
            <w:r w:rsidRPr="00EF6BF6">
              <w:rPr>
                <w:lang w:val="en-US"/>
              </w:rPr>
              <w:t>8.4.13</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Maximum Response Time</w:t>
            </w:r>
          </w:p>
        </w:tc>
        <w:tc>
          <w:tcPr>
            <w:tcW w:w="851" w:type="dxa"/>
          </w:tcPr>
          <w:p w:rsidR="00D24B94" w:rsidRPr="00EF6BF6" w:rsidRDefault="000C1B9E" w:rsidP="00913DA0">
            <w:pPr>
              <w:pStyle w:val="TAL"/>
              <w:rPr>
                <w:lang w:val="en-US"/>
              </w:rPr>
            </w:pPr>
            <w:r w:rsidRPr="00EF6BF6">
              <w:rPr>
                <w:lang w:val="en-US"/>
              </w:rPr>
              <w:t>3134</w:t>
            </w:r>
          </w:p>
        </w:tc>
        <w:tc>
          <w:tcPr>
            <w:tcW w:w="1071" w:type="dxa"/>
          </w:tcPr>
          <w:p w:rsidR="00D24B94" w:rsidRPr="00EF6BF6" w:rsidRDefault="00D24B94" w:rsidP="00913DA0">
            <w:pPr>
              <w:pStyle w:val="TAL"/>
              <w:rPr>
                <w:lang w:val="en-US"/>
              </w:rPr>
            </w:pPr>
            <w:r w:rsidRPr="00EF6BF6">
              <w:rPr>
                <w:lang w:val="en-US"/>
              </w:rPr>
              <w:t>8.4.14</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Location-Information-Configuration</w:t>
            </w:r>
          </w:p>
        </w:tc>
        <w:tc>
          <w:tcPr>
            <w:tcW w:w="851" w:type="dxa"/>
          </w:tcPr>
          <w:p w:rsidR="00D24B94" w:rsidRPr="00EF6BF6" w:rsidRDefault="000C1B9E" w:rsidP="00913DA0">
            <w:pPr>
              <w:pStyle w:val="TAL"/>
              <w:rPr>
                <w:lang w:val="en-US"/>
              </w:rPr>
            </w:pPr>
            <w:r w:rsidRPr="00EF6BF6">
              <w:rPr>
                <w:lang w:val="en-US"/>
              </w:rPr>
              <w:t>3135</w:t>
            </w:r>
          </w:p>
        </w:tc>
        <w:tc>
          <w:tcPr>
            <w:tcW w:w="1071" w:type="dxa"/>
          </w:tcPr>
          <w:p w:rsidR="00D24B94" w:rsidRPr="00EF6BF6" w:rsidRDefault="00D24B94" w:rsidP="00913DA0">
            <w:pPr>
              <w:pStyle w:val="TAL"/>
              <w:rPr>
                <w:lang w:val="en-US"/>
              </w:rPr>
            </w:pPr>
            <w:r w:rsidRPr="00EF6BF6">
              <w:rPr>
                <w:lang w:val="en-US"/>
              </w:rPr>
              <w:t>8.4.15</w:t>
            </w:r>
          </w:p>
        </w:tc>
        <w:tc>
          <w:tcPr>
            <w:tcW w:w="1440" w:type="dxa"/>
          </w:tcPr>
          <w:p w:rsidR="00D24B94" w:rsidRPr="00EF6BF6" w:rsidRDefault="00D24B94" w:rsidP="00913DA0">
            <w:pPr>
              <w:pStyle w:val="TAL"/>
              <w:rPr>
                <w:lang w:val="en-US"/>
              </w:rPr>
            </w:pPr>
            <w:r w:rsidRPr="00EF6BF6">
              <w:rPr>
                <w:lang w:val="en-US"/>
              </w:rPr>
              <w:t>Grouped</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501337" w:rsidP="00913DA0">
            <w:pPr>
              <w:pStyle w:val="TAL"/>
              <w:rPr>
                <w:lang w:val="en-US"/>
              </w:rPr>
            </w:pPr>
            <w:r w:rsidRPr="00EF6BF6">
              <w:rPr>
                <w:lang w:val="en-US"/>
              </w:rPr>
              <w:t>MONTE-</w:t>
            </w:r>
            <w:r w:rsidR="00D24B94" w:rsidRPr="00EF6BF6">
              <w:rPr>
                <w:lang w:val="en-US"/>
              </w:rPr>
              <w:t>Location-Type</w:t>
            </w:r>
          </w:p>
        </w:tc>
        <w:tc>
          <w:tcPr>
            <w:tcW w:w="851" w:type="dxa"/>
          </w:tcPr>
          <w:p w:rsidR="00D24B94" w:rsidRPr="00EF6BF6" w:rsidRDefault="000C1B9E" w:rsidP="00913DA0">
            <w:pPr>
              <w:pStyle w:val="TAL"/>
              <w:rPr>
                <w:lang w:val="en-US"/>
              </w:rPr>
            </w:pPr>
            <w:r w:rsidRPr="00EF6BF6">
              <w:rPr>
                <w:lang w:val="en-US"/>
              </w:rPr>
              <w:t>3136</w:t>
            </w:r>
          </w:p>
        </w:tc>
        <w:tc>
          <w:tcPr>
            <w:tcW w:w="1071" w:type="dxa"/>
          </w:tcPr>
          <w:p w:rsidR="00D24B94" w:rsidRPr="00EF6BF6" w:rsidRDefault="00D24B94" w:rsidP="00913DA0">
            <w:pPr>
              <w:pStyle w:val="TAL"/>
              <w:rPr>
                <w:lang w:val="en-US"/>
              </w:rPr>
            </w:pPr>
            <w:r w:rsidRPr="00EF6BF6">
              <w:rPr>
                <w:lang w:val="en-US"/>
              </w:rPr>
              <w:t>8.4.16</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Accuracy</w:t>
            </w:r>
          </w:p>
        </w:tc>
        <w:tc>
          <w:tcPr>
            <w:tcW w:w="851" w:type="dxa"/>
          </w:tcPr>
          <w:p w:rsidR="00D24B94" w:rsidRPr="00EF6BF6" w:rsidRDefault="000C1B9E" w:rsidP="00913DA0">
            <w:pPr>
              <w:pStyle w:val="TAL"/>
              <w:rPr>
                <w:lang w:val="en-US"/>
              </w:rPr>
            </w:pPr>
            <w:r w:rsidRPr="00EF6BF6">
              <w:rPr>
                <w:lang w:val="en-US"/>
              </w:rPr>
              <w:t>3137</w:t>
            </w:r>
          </w:p>
        </w:tc>
        <w:tc>
          <w:tcPr>
            <w:tcW w:w="1071" w:type="dxa"/>
          </w:tcPr>
          <w:p w:rsidR="00D24B94" w:rsidRPr="00EF6BF6" w:rsidRDefault="00D24B94" w:rsidP="00913DA0">
            <w:pPr>
              <w:pStyle w:val="TAL"/>
              <w:rPr>
                <w:lang w:val="en-US"/>
              </w:rPr>
            </w:pPr>
            <w:r w:rsidRPr="00EF6BF6">
              <w:rPr>
                <w:lang w:val="en-US"/>
              </w:rPr>
              <w:t>8.4.17</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Association-Type</w:t>
            </w:r>
          </w:p>
        </w:tc>
        <w:tc>
          <w:tcPr>
            <w:tcW w:w="851" w:type="dxa"/>
          </w:tcPr>
          <w:p w:rsidR="00D24B94" w:rsidRPr="00EF6BF6" w:rsidRDefault="000C1B9E" w:rsidP="00913DA0">
            <w:pPr>
              <w:pStyle w:val="TAL"/>
              <w:rPr>
                <w:lang w:val="en-US"/>
              </w:rPr>
            </w:pPr>
            <w:r w:rsidRPr="00EF6BF6">
              <w:rPr>
                <w:lang w:val="en-US"/>
              </w:rPr>
              <w:t>3138</w:t>
            </w:r>
          </w:p>
        </w:tc>
        <w:tc>
          <w:tcPr>
            <w:tcW w:w="1071" w:type="dxa"/>
          </w:tcPr>
          <w:p w:rsidR="00D24B94" w:rsidRPr="00EF6BF6" w:rsidRDefault="00D24B94" w:rsidP="00913DA0">
            <w:pPr>
              <w:pStyle w:val="TAL"/>
              <w:rPr>
                <w:lang w:val="en-US"/>
              </w:rPr>
            </w:pPr>
            <w:r w:rsidRPr="00EF6BF6">
              <w:rPr>
                <w:lang w:val="en-US"/>
              </w:rPr>
              <w:t>8.4.18</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Roaming-Information</w:t>
            </w:r>
          </w:p>
        </w:tc>
        <w:tc>
          <w:tcPr>
            <w:tcW w:w="851" w:type="dxa"/>
          </w:tcPr>
          <w:p w:rsidR="00D24B94" w:rsidRPr="00EF6BF6" w:rsidRDefault="000C1B9E" w:rsidP="00913DA0">
            <w:pPr>
              <w:pStyle w:val="TAL"/>
              <w:rPr>
                <w:lang w:val="en-US"/>
              </w:rPr>
            </w:pPr>
            <w:r w:rsidRPr="00EF6BF6">
              <w:rPr>
                <w:lang w:val="en-US"/>
              </w:rPr>
              <w:t>3139</w:t>
            </w:r>
          </w:p>
        </w:tc>
        <w:tc>
          <w:tcPr>
            <w:tcW w:w="1071" w:type="dxa"/>
          </w:tcPr>
          <w:p w:rsidR="00D24B94" w:rsidRPr="00EF6BF6" w:rsidRDefault="00D24B94" w:rsidP="00913DA0">
            <w:pPr>
              <w:pStyle w:val="TAL"/>
              <w:rPr>
                <w:lang w:val="en-US"/>
              </w:rPr>
            </w:pPr>
            <w:r w:rsidRPr="00EF6BF6">
              <w:rPr>
                <w:lang w:val="en-US"/>
              </w:rPr>
              <w:t>8.4.19</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Reachability-Information</w:t>
            </w:r>
          </w:p>
        </w:tc>
        <w:tc>
          <w:tcPr>
            <w:tcW w:w="851" w:type="dxa"/>
          </w:tcPr>
          <w:p w:rsidR="00D24B94" w:rsidRPr="00EF6BF6" w:rsidRDefault="000C1B9E" w:rsidP="00913DA0">
            <w:pPr>
              <w:pStyle w:val="TAL"/>
              <w:rPr>
                <w:lang w:val="en-US"/>
              </w:rPr>
            </w:pPr>
            <w:r w:rsidRPr="00EF6BF6">
              <w:rPr>
                <w:lang w:val="en-US"/>
              </w:rPr>
              <w:t>3140</w:t>
            </w:r>
          </w:p>
        </w:tc>
        <w:tc>
          <w:tcPr>
            <w:tcW w:w="1071" w:type="dxa"/>
          </w:tcPr>
          <w:p w:rsidR="00D24B94" w:rsidRPr="00EF6BF6" w:rsidRDefault="00D24B94" w:rsidP="00913DA0">
            <w:pPr>
              <w:pStyle w:val="TAL"/>
              <w:rPr>
                <w:lang w:val="en-US"/>
              </w:rPr>
            </w:pPr>
            <w:r w:rsidRPr="00EF6BF6">
              <w:rPr>
                <w:lang w:val="en-US"/>
              </w:rPr>
              <w:t>8.4.20</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IMEI-Change</w:t>
            </w:r>
          </w:p>
        </w:tc>
        <w:tc>
          <w:tcPr>
            <w:tcW w:w="851" w:type="dxa"/>
          </w:tcPr>
          <w:p w:rsidR="00D24B94" w:rsidRPr="00EF6BF6" w:rsidRDefault="000C1B9E" w:rsidP="00913DA0">
            <w:pPr>
              <w:pStyle w:val="TAL"/>
              <w:rPr>
                <w:lang w:val="en-US"/>
              </w:rPr>
            </w:pPr>
            <w:r w:rsidRPr="00EF6BF6">
              <w:rPr>
                <w:lang w:val="en-US"/>
              </w:rPr>
              <w:t>3141</w:t>
            </w:r>
          </w:p>
        </w:tc>
        <w:tc>
          <w:tcPr>
            <w:tcW w:w="1071" w:type="dxa"/>
          </w:tcPr>
          <w:p w:rsidR="00D24B94" w:rsidRPr="00EF6BF6" w:rsidRDefault="00D24B94" w:rsidP="00913DA0">
            <w:pPr>
              <w:pStyle w:val="TAL"/>
              <w:rPr>
                <w:lang w:val="en-US"/>
              </w:rPr>
            </w:pPr>
            <w:r w:rsidRPr="00EF6BF6">
              <w:rPr>
                <w:lang w:val="en-US"/>
              </w:rPr>
              <w:t>8.4.22</w:t>
            </w:r>
          </w:p>
        </w:tc>
        <w:tc>
          <w:tcPr>
            <w:tcW w:w="1440" w:type="dxa"/>
          </w:tcPr>
          <w:p w:rsidR="00D24B94" w:rsidRPr="00EF6BF6" w:rsidRDefault="00D24B94" w:rsidP="00913DA0">
            <w:pPr>
              <w:pStyle w:val="TAL"/>
              <w:rPr>
                <w:lang w:val="en-US"/>
              </w:rPr>
            </w:pPr>
            <w:r w:rsidRPr="00EF6BF6">
              <w:rPr>
                <w:lang w:val="en-US"/>
              </w:rPr>
              <w:t>Unsigned32</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D24B94" w:rsidRPr="00EF6BF6" w:rsidTr="00F00265">
        <w:trPr>
          <w:cantSplit/>
          <w:tblHeader/>
          <w:jc w:val="center"/>
        </w:trPr>
        <w:tc>
          <w:tcPr>
            <w:tcW w:w="2501" w:type="dxa"/>
          </w:tcPr>
          <w:p w:rsidR="00D24B94" w:rsidRPr="00EF6BF6" w:rsidRDefault="00D24B94" w:rsidP="00913DA0">
            <w:pPr>
              <w:pStyle w:val="TAL"/>
              <w:rPr>
                <w:lang w:val="en-US"/>
              </w:rPr>
            </w:pPr>
            <w:r w:rsidRPr="00EF6BF6">
              <w:rPr>
                <w:lang w:val="en-US"/>
              </w:rPr>
              <w:t>Monitoring-Event-Config-Status</w:t>
            </w:r>
          </w:p>
        </w:tc>
        <w:tc>
          <w:tcPr>
            <w:tcW w:w="851" w:type="dxa"/>
          </w:tcPr>
          <w:p w:rsidR="00D24B94" w:rsidRPr="00EF6BF6" w:rsidRDefault="000C1B9E" w:rsidP="00913DA0">
            <w:pPr>
              <w:pStyle w:val="TAL"/>
              <w:rPr>
                <w:lang w:val="en-US"/>
              </w:rPr>
            </w:pPr>
            <w:r w:rsidRPr="00EF6BF6">
              <w:rPr>
                <w:lang w:val="en-US"/>
              </w:rPr>
              <w:t>3142</w:t>
            </w:r>
          </w:p>
        </w:tc>
        <w:tc>
          <w:tcPr>
            <w:tcW w:w="1071" w:type="dxa"/>
          </w:tcPr>
          <w:p w:rsidR="00D24B94" w:rsidRPr="00EF6BF6" w:rsidRDefault="00D24B94" w:rsidP="00913DA0">
            <w:pPr>
              <w:pStyle w:val="TAL"/>
              <w:rPr>
                <w:lang w:val="en-US"/>
              </w:rPr>
            </w:pPr>
            <w:r w:rsidRPr="00EF6BF6">
              <w:rPr>
                <w:lang w:val="en-US"/>
              </w:rPr>
              <w:t>8.4.24</w:t>
            </w:r>
          </w:p>
        </w:tc>
        <w:tc>
          <w:tcPr>
            <w:tcW w:w="1440" w:type="dxa"/>
          </w:tcPr>
          <w:p w:rsidR="00D24B94" w:rsidRPr="00EF6BF6" w:rsidRDefault="00D24B94" w:rsidP="00913DA0">
            <w:pPr>
              <w:pStyle w:val="TAL"/>
              <w:rPr>
                <w:lang w:val="en-US"/>
              </w:rPr>
            </w:pPr>
            <w:r w:rsidRPr="00EF6BF6">
              <w:rPr>
                <w:lang w:val="en-US"/>
              </w:rPr>
              <w:t>Grouped</w:t>
            </w:r>
          </w:p>
        </w:tc>
        <w:tc>
          <w:tcPr>
            <w:tcW w:w="639" w:type="dxa"/>
          </w:tcPr>
          <w:p w:rsidR="00D24B94" w:rsidRPr="00EF6BF6" w:rsidRDefault="00D24B94" w:rsidP="00913DA0">
            <w:pPr>
              <w:pStyle w:val="TAL"/>
              <w:rPr>
                <w:lang w:val="en-US"/>
              </w:rPr>
            </w:pPr>
            <w:r w:rsidRPr="00EF6BF6">
              <w:rPr>
                <w:lang w:val="en-US"/>
              </w:rPr>
              <w:t>M,V</w:t>
            </w:r>
          </w:p>
        </w:tc>
        <w:tc>
          <w:tcPr>
            <w:tcW w:w="545" w:type="dxa"/>
          </w:tcPr>
          <w:p w:rsidR="00D24B94" w:rsidRPr="00EF6BF6" w:rsidRDefault="00D24B94" w:rsidP="00913DA0">
            <w:pPr>
              <w:pStyle w:val="TAL"/>
              <w:rPr>
                <w:lang w:val="en-US"/>
              </w:rPr>
            </w:pPr>
          </w:p>
        </w:tc>
        <w:tc>
          <w:tcPr>
            <w:tcW w:w="1032" w:type="dxa"/>
          </w:tcPr>
          <w:p w:rsidR="00D24B94" w:rsidRPr="00EF6BF6" w:rsidRDefault="00D24B94" w:rsidP="00913DA0">
            <w:pPr>
              <w:pStyle w:val="TAL"/>
              <w:rPr>
                <w:lang w:val="en-US"/>
              </w:rPr>
            </w:pPr>
          </w:p>
        </w:tc>
        <w:tc>
          <w:tcPr>
            <w:tcW w:w="774" w:type="dxa"/>
          </w:tcPr>
          <w:p w:rsidR="00D24B94" w:rsidRPr="00EF6BF6" w:rsidRDefault="00D24B94" w:rsidP="00913DA0">
            <w:pPr>
              <w:pStyle w:val="TAL"/>
              <w:rPr>
                <w:lang w:val="en-US"/>
              </w:rPr>
            </w:pPr>
          </w:p>
        </w:tc>
        <w:tc>
          <w:tcPr>
            <w:tcW w:w="844" w:type="dxa"/>
          </w:tcPr>
          <w:p w:rsidR="00D24B94" w:rsidRPr="00EF6BF6" w:rsidRDefault="00D24B94" w:rsidP="00913DA0">
            <w:pPr>
              <w:pStyle w:val="TAL"/>
              <w:rPr>
                <w:lang w:val="en-US"/>
              </w:rPr>
            </w:pPr>
            <w:r w:rsidRPr="00EF6BF6">
              <w:rPr>
                <w:lang w:val="en-US"/>
              </w:rPr>
              <w:t>No</w:t>
            </w:r>
          </w:p>
        </w:tc>
      </w:tr>
      <w:tr w:rsidR="0064563A" w:rsidRPr="00EF6BF6" w:rsidTr="00F00265">
        <w:trPr>
          <w:cantSplit/>
          <w:tblHeader/>
          <w:jc w:val="center"/>
        </w:trPr>
        <w:tc>
          <w:tcPr>
            <w:tcW w:w="2501" w:type="dxa"/>
          </w:tcPr>
          <w:p w:rsidR="0064563A" w:rsidRPr="00EF6BF6" w:rsidRDefault="0064563A" w:rsidP="0064563A">
            <w:pPr>
              <w:pStyle w:val="TAL"/>
              <w:rPr>
                <w:lang w:val="en-US"/>
              </w:rPr>
            </w:pPr>
            <w:r w:rsidRPr="00EF6BF6">
              <w:t>Supported-Services</w:t>
            </w:r>
          </w:p>
        </w:tc>
        <w:tc>
          <w:tcPr>
            <w:tcW w:w="851" w:type="dxa"/>
          </w:tcPr>
          <w:p w:rsidR="0064563A" w:rsidRPr="00EF6BF6" w:rsidRDefault="0064563A" w:rsidP="0064563A">
            <w:pPr>
              <w:pStyle w:val="TAL"/>
              <w:rPr>
                <w:lang w:val="en-US"/>
              </w:rPr>
            </w:pPr>
            <w:r w:rsidRPr="00EF6BF6">
              <w:rPr>
                <w:lang w:val="en-US"/>
              </w:rPr>
              <w:t>3143</w:t>
            </w:r>
          </w:p>
        </w:tc>
        <w:tc>
          <w:tcPr>
            <w:tcW w:w="1071" w:type="dxa"/>
          </w:tcPr>
          <w:p w:rsidR="0064563A" w:rsidRPr="00EF6BF6" w:rsidRDefault="0064563A" w:rsidP="0064563A">
            <w:pPr>
              <w:pStyle w:val="TAL"/>
              <w:rPr>
                <w:lang w:val="en-US"/>
              </w:rPr>
            </w:pPr>
            <w:r w:rsidRPr="00EF6BF6">
              <w:rPr>
                <w:lang w:val="en-US"/>
              </w:rPr>
              <w:t>8.4.40</w:t>
            </w:r>
          </w:p>
        </w:tc>
        <w:tc>
          <w:tcPr>
            <w:tcW w:w="1440" w:type="dxa"/>
          </w:tcPr>
          <w:p w:rsidR="0064563A" w:rsidRPr="00EF6BF6" w:rsidRDefault="0064563A" w:rsidP="0064563A">
            <w:pPr>
              <w:pStyle w:val="TAL"/>
              <w:rPr>
                <w:lang w:val="en-US"/>
              </w:rPr>
            </w:pPr>
            <w:r w:rsidRPr="00EF6BF6">
              <w:rPr>
                <w:lang w:val="en-US"/>
              </w:rPr>
              <w:t>Grouped</w:t>
            </w:r>
          </w:p>
        </w:tc>
        <w:tc>
          <w:tcPr>
            <w:tcW w:w="639" w:type="dxa"/>
          </w:tcPr>
          <w:p w:rsidR="0064563A" w:rsidRPr="00EF6BF6" w:rsidRDefault="0064563A" w:rsidP="0064563A">
            <w:pPr>
              <w:pStyle w:val="TAL"/>
              <w:rPr>
                <w:lang w:val="en-US"/>
              </w:rPr>
            </w:pPr>
            <w:r w:rsidRPr="00EF6BF6">
              <w:rPr>
                <w:lang w:val="en-US"/>
              </w:rPr>
              <w:t>M,V</w:t>
            </w:r>
          </w:p>
        </w:tc>
        <w:tc>
          <w:tcPr>
            <w:tcW w:w="545" w:type="dxa"/>
          </w:tcPr>
          <w:p w:rsidR="0064563A" w:rsidRPr="00EF6BF6" w:rsidRDefault="0064563A" w:rsidP="0064563A">
            <w:pPr>
              <w:pStyle w:val="TAL"/>
              <w:rPr>
                <w:lang w:val="en-US"/>
              </w:rPr>
            </w:pPr>
          </w:p>
        </w:tc>
        <w:tc>
          <w:tcPr>
            <w:tcW w:w="1032" w:type="dxa"/>
          </w:tcPr>
          <w:p w:rsidR="0064563A" w:rsidRPr="00EF6BF6" w:rsidRDefault="0064563A" w:rsidP="0064563A">
            <w:pPr>
              <w:pStyle w:val="TAL"/>
              <w:rPr>
                <w:lang w:val="en-US"/>
              </w:rPr>
            </w:pPr>
          </w:p>
        </w:tc>
        <w:tc>
          <w:tcPr>
            <w:tcW w:w="774" w:type="dxa"/>
          </w:tcPr>
          <w:p w:rsidR="0064563A" w:rsidRPr="00EF6BF6" w:rsidRDefault="0064563A" w:rsidP="0064563A">
            <w:pPr>
              <w:pStyle w:val="TAL"/>
              <w:rPr>
                <w:lang w:val="en-US"/>
              </w:rPr>
            </w:pPr>
          </w:p>
        </w:tc>
        <w:tc>
          <w:tcPr>
            <w:tcW w:w="844" w:type="dxa"/>
          </w:tcPr>
          <w:p w:rsidR="0064563A" w:rsidRPr="00EF6BF6" w:rsidRDefault="0064563A" w:rsidP="0064563A">
            <w:pPr>
              <w:pStyle w:val="TAL"/>
              <w:rPr>
                <w:lang w:val="en-US"/>
              </w:rPr>
            </w:pPr>
            <w:r w:rsidRPr="00EF6BF6">
              <w:rPr>
                <w:lang w:val="en-US"/>
              </w:rPr>
              <w:t>No</w:t>
            </w:r>
          </w:p>
        </w:tc>
      </w:tr>
      <w:tr w:rsidR="0064563A" w:rsidRPr="00EF6BF6" w:rsidTr="00F00265">
        <w:trPr>
          <w:cantSplit/>
          <w:tblHeader/>
          <w:jc w:val="center"/>
        </w:trPr>
        <w:tc>
          <w:tcPr>
            <w:tcW w:w="2501" w:type="dxa"/>
          </w:tcPr>
          <w:p w:rsidR="0064563A" w:rsidRPr="00EF6BF6" w:rsidRDefault="0064563A" w:rsidP="0064563A">
            <w:pPr>
              <w:pStyle w:val="TAL"/>
            </w:pPr>
            <w:r w:rsidRPr="00EF6BF6">
              <w:t>Supported-Monitoring-Events</w:t>
            </w:r>
          </w:p>
        </w:tc>
        <w:tc>
          <w:tcPr>
            <w:tcW w:w="851" w:type="dxa"/>
          </w:tcPr>
          <w:p w:rsidR="0064563A" w:rsidRPr="00EF6BF6" w:rsidRDefault="0064563A" w:rsidP="0064563A">
            <w:pPr>
              <w:pStyle w:val="TAL"/>
              <w:rPr>
                <w:lang w:val="en-US"/>
              </w:rPr>
            </w:pPr>
            <w:r w:rsidRPr="00EF6BF6">
              <w:rPr>
                <w:lang w:val="en-US"/>
              </w:rPr>
              <w:t>3144</w:t>
            </w:r>
          </w:p>
        </w:tc>
        <w:tc>
          <w:tcPr>
            <w:tcW w:w="1071" w:type="dxa"/>
          </w:tcPr>
          <w:p w:rsidR="0064563A" w:rsidRPr="00EF6BF6" w:rsidRDefault="0064563A" w:rsidP="0064563A">
            <w:pPr>
              <w:pStyle w:val="TAL"/>
              <w:rPr>
                <w:lang w:val="en-US"/>
              </w:rPr>
            </w:pPr>
            <w:r w:rsidRPr="00EF6BF6">
              <w:rPr>
                <w:lang w:val="en-US"/>
              </w:rPr>
              <w:t>8.4.41</w:t>
            </w:r>
          </w:p>
        </w:tc>
        <w:tc>
          <w:tcPr>
            <w:tcW w:w="1440" w:type="dxa"/>
          </w:tcPr>
          <w:p w:rsidR="0064563A" w:rsidRPr="00EF6BF6" w:rsidRDefault="0064563A" w:rsidP="0064563A">
            <w:pPr>
              <w:pStyle w:val="TAL"/>
              <w:rPr>
                <w:lang w:val="en-US"/>
              </w:rPr>
            </w:pPr>
            <w:r w:rsidRPr="00EF6BF6">
              <w:rPr>
                <w:lang w:val="en-US"/>
              </w:rPr>
              <w:t>Unsigned64</w:t>
            </w:r>
          </w:p>
        </w:tc>
        <w:tc>
          <w:tcPr>
            <w:tcW w:w="639" w:type="dxa"/>
          </w:tcPr>
          <w:p w:rsidR="0064563A" w:rsidRPr="00EF6BF6" w:rsidRDefault="0064563A" w:rsidP="0064563A">
            <w:pPr>
              <w:pStyle w:val="TAL"/>
              <w:rPr>
                <w:lang w:val="en-US"/>
              </w:rPr>
            </w:pPr>
            <w:r w:rsidRPr="00EF6BF6">
              <w:rPr>
                <w:lang w:val="en-US"/>
              </w:rPr>
              <w:t>M,V</w:t>
            </w:r>
          </w:p>
        </w:tc>
        <w:tc>
          <w:tcPr>
            <w:tcW w:w="545" w:type="dxa"/>
          </w:tcPr>
          <w:p w:rsidR="0064563A" w:rsidRPr="00EF6BF6" w:rsidRDefault="0064563A" w:rsidP="0064563A">
            <w:pPr>
              <w:pStyle w:val="TAL"/>
              <w:rPr>
                <w:lang w:val="en-US"/>
              </w:rPr>
            </w:pPr>
          </w:p>
        </w:tc>
        <w:tc>
          <w:tcPr>
            <w:tcW w:w="1032" w:type="dxa"/>
          </w:tcPr>
          <w:p w:rsidR="0064563A" w:rsidRPr="00EF6BF6" w:rsidRDefault="0064563A" w:rsidP="0064563A">
            <w:pPr>
              <w:pStyle w:val="TAL"/>
              <w:rPr>
                <w:lang w:val="en-US"/>
              </w:rPr>
            </w:pPr>
          </w:p>
        </w:tc>
        <w:tc>
          <w:tcPr>
            <w:tcW w:w="774" w:type="dxa"/>
          </w:tcPr>
          <w:p w:rsidR="0064563A" w:rsidRPr="00EF6BF6" w:rsidRDefault="0064563A" w:rsidP="0064563A">
            <w:pPr>
              <w:pStyle w:val="TAL"/>
              <w:rPr>
                <w:lang w:val="en-US"/>
              </w:rPr>
            </w:pPr>
          </w:p>
        </w:tc>
        <w:tc>
          <w:tcPr>
            <w:tcW w:w="844" w:type="dxa"/>
          </w:tcPr>
          <w:p w:rsidR="0064563A" w:rsidRPr="00EF6BF6" w:rsidRDefault="0064563A" w:rsidP="0064563A">
            <w:pPr>
              <w:pStyle w:val="TAL"/>
              <w:rPr>
                <w:lang w:val="en-US"/>
              </w:rPr>
            </w:pPr>
            <w:r w:rsidRPr="00EF6BF6">
              <w:rPr>
                <w:lang w:val="en-US"/>
              </w:rPr>
              <w:t>No</w:t>
            </w:r>
          </w:p>
        </w:tc>
      </w:tr>
      <w:tr w:rsidR="0064563A" w:rsidRPr="00EF6BF6" w:rsidTr="00F00265">
        <w:trPr>
          <w:cantSplit/>
          <w:tblHeader/>
          <w:jc w:val="center"/>
        </w:trPr>
        <w:tc>
          <w:tcPr>
            <w:tcW w:w="2501" w:type="dxa"/>
          </w:tcPr>
          <w:p w:rsidR="0064563A" w:rsidRPr="00EF6BF6" w:rsidRDefault="0064563A" w:rsidP="004C68D1">
            <w:pPr>
              <w:pStyle w:val="TAL"/>
              <w:rPr>
                <w:lang w:val="en-US"/>
              </w:rPr>
            </w:pPr>
            <w:r w:rsidRPr="00EF6BF6">
              <w:rPr>
                <w:lang w:val="en-US"/>
              </w:rPr>
              <w:t>CIR-Flags</w:t>
            </w:r>
          </w:p>
        </w:tc>
        <w:tc>
          <w:tcPr>
            <w:tcW w:w="851" w:type="dxa"/>
          </w:tcPr>
          <w:p w:rsidR="0064563A" w:rsidRPr="00EF6BF6" w:rsidRDefault="0064563A" w:rsidP="004C68D1">
            <w:pPr>
              <w:pStyle w:val="TAL"/>
              <w:rPr>
                <w:lang w:val="en-US"/>
              </w:rPr>
            </w:pPr>
            <w:r w:rsidRPr="00EF6BF6">
              <w:rPr>
                <w:lang w:val="en-US"/>
              </w:rPr>
              <w:t>3145</w:t>
            </w:r>
          </w:p>
        </w:tc>
        <w:tc>
          <w:tcPr>
            <w:tcW w:w="1071" w:type="dxa"/>
          </w:tcPr>
          <w:p w:rsidR="0064563A" w:rsidRPr="00EF6BF6" w:rsidRDefault="0064563A" w:rsidP="004C68D1">
            <w:pPr>
              <w:pStyle w:val="TAL"/>
              <w:rPr>
                <w:lang w:val="en-US"/>
              </w:rPr>
            </w:pPr>
            <w:r w:rsidRPr="00EF6BF6">
              <w:rPr>
                <w:lang w:val="en-US"/>
              </w:rPr>
              <w:t>8.4.39</w:t>
            </w:r>
          </w:p>
        </w:tc>
        <w:tc>
          <w:tcPr>
            <w:tcW w:w="1440" w:type="dxa"/>
          </w:tcPr>
          <w:p w:rsidR="0064563A" w:rsidRPr="00EF6BF6" w:rsidRDefault="0064563A" w:rsidP="004C68D1">
            <w:pPr>
              <w:pStyle w:val="TAL"/>
              <w:rPr>
                <w:lang w:val="en-US"/>
              </w:rPr>
            </w:pPr>
            <w:r w:rsidRPr="00EF6BF6">
              <w:rPr>
                <w:lang w:val="en-US"/>
              </w:rPr>
              <w:t>Unsigned32</w:t>
            </w:r>
          </w:p>
        </w:tc>
        <w:tc>
          <w:tcPr>
            <w:tcW w:w="639" w:type="dxa"/>
          </w:tcPr>
          <w:p w:rsidR="0064563A" w:rsidRPr="00EF6BF6" w:rsidRDefault="0064563A" w:rsidP="004C68D1">
            <w:pPr>
              <w:pStyle w:val="TAL"/>
              <w:rPr>
                <w:lang w:val="en-US"/>
              </w:rPr>
            </w:pPr>
            <w:r w:rsidRPr="00EF6BF6">
              <w:rPr>
                <w:lang w:val="en-US"/>
              </w:rPr>
              <w:t>M,V</w:t>
            </w:r>
          </w:p>
        </w:tc>
        <w:tc>
          <w:tcPr>
            <w:tcW w:w="545" w:type="dxa"/>
          </w:tcPr>
          <w:p w:rsidR="0064563A" w:rsidRPr="00EF6BF6" w:rsidRDefault="0064563A" w:rsidP="004C68D1">
            <w:pPr>
              <w:pStyle w:val="TAL"/>
              <w:rPr>
                <w:lang w:val="en-US"/>
              </w:rPr>
            </w:pPr>
          </w:p>
        </w:tc>
        <w:tc>
          <w:tcPr>
            <w:tcW w:w="1032" w:type="dxa"/>
          </w:tcPr>
          <w:p w:rsidR="0064563A" w:rsidRPr="00EF6BF6" w:rsidRDefault="0064563A" w:rsidP="004C68D1">
            <w:pPr>
              <w:pStyle w:val="TAL"/>
              <w:rPr>
                <w:lang w:val="en-US"/>
              </w:rPr>
            </w:pPr>
          </w:p>
        </w:tc>
        <w:tc>
          <w:tcPr>
            <w:tcW w:w="774" w:type="dxa"/>
          </w:tcPr>
          <w:p w:rsidR="0064563A" w:rsidRPr="00EF6BF6" w:rsidRDefault="0064563A" w:rsidP="004C68D1">
            <w:pPr>
              <w:pStyle w:val="TAL"/>
              <w:rPr>
                <w:lang w:val="en-US"/>
              </w:rPr>
            </w:pPr>
          </w:p>
        </w:tc>
        <w:tc>
          <w:tcPr>
            <w:tcW w:w="844" w:type="dxa"/>
          </w:tcPr>
          <w:p w:rsidR="0064563A" w:rsidRPr="00EF6BF6" w:rsidRDefault="0064563A" w:rsidP="004C68D1">
            <w:pPr>
              <w:pStyle w:val="TAL"/>
              <w:rPr>
                <w:lang w:val="en-US"/>
              </w:rPr>
            </w:pPr>
            <w:r w:rsidRPr="00EF6BF6">
              <w:rPr>
                <w:lang w:val="en-US"/>
              </w:rPr>
              <w:t>No</w:t>
            </w:r>
          </w:p>
        </w:tc>
      </w:tr>
      <w:tr w:rsidR="001562F7" w:rsidRPr="00EF6BF6" w:rsidTr="00F00265">
        <w:trPr>
          <w:cantSplit/>
          <w:tblHeader/>
          <w:jc w:val="center"/>
        </w:trPr>
        <w:tc>
          <w:tcPr>
            <w:tcW w:w="2501" w:type="dxa"/>
          </w:tcPr>
          <w:p w:rsidR="001F7F4C" w:rsidRPr="00EF6BF6" w:rsidRDefault="001F7F4C" w:rsidP="005F304C">
            <w:pPr>
              <w:pStyle w:val="TAL"/>
              <w:rPr>
                <w:lang w:val="en-US"/>
              </w:rPr>
            </w:pPr>
            <w:r w:rsidRPr="00EF6BF6">
              <w:rPr>
                <w:rFonts w:cs="Arial"/>
                <w:szCs w:val="18"/>
              </w:rPr>
              <w:t>Service-Result</w:t>
            </w:r>
          </w:p>
        </w:tc>
        <w:tc>
          <w:tcPr>
            <w:tcW w:w="851" w:type="dxa"/>
          </w:tcPr>
          <w:p w:rsidR="001F7F4C" w:rsidRPr="00EF6BF6" w:rsidRDefault="001F7F4C" w:rsidP="005F304C">
            <w:pPr>
              <w:pStyle w:val="TAL"/>
              <w:rPr>
                <w:lang w:val="en-US"/>
              </w:rPr>
            </w:pPr>
            <w:r w:rsidRPr="00EF6BF6">
              <w:rPr>
                <w:noProof/>
              </w:rPr>
              <w:t>3146</w:t>
            </w:r>
          </w:p>
        </w:tc>
        <w:tc>
          <w:tcPr>
            <w:tcW w:w="1071" w:type="dxa"/>
          </w:tcPr>
          <w:p w:rsidR="001F7F4C" w:rsidRPr="00EF6BF6" w:rsidRDefault="001F7F4C" w:rsidP="005F304C">
            <w:pPr>
              <w:pStyle w:val="TAL"/>
              <w:rPr>
                <w:lang w:val="en-US"/>
              </w:rPr>
            </w:pPr>
            <w:r w:rsidRPr="00EF6BF6">
              <w:rPr>
                <w:lang w:val="en-US"/>
              </w:rPr>
              <w:t>8.4.37</w:t>
            </w:r>
          </w:p>
        </w:tc>
        <w:tc>
          <w:tcPr>
            <w:tcW w:w="1440" w:type="dxa"/>
          </w:tcPr>
          <w:p w:rsidR="001F7F4C" w:rsidRPr="00EF6BF6" w:rsidRDefault="001F7F4C" w:rsidP="005F304C">
            <w:pPr>
              <w:pStyle w:val="TAL"/>
              <w:rPr>
                <w:lang w:val="en-US"/>
              </w:rPr>
            </w:pPr>
            <w:r w:rsidRPr="00EF6BF6">
              <w:t>Grouped</w:t>
            </w:r>
          </w:p>
        </w:tc>
        <w:tc>
          <w:tcPr>
            <w:tcW w:w="639" w:type="dxa"/>
          </w:tcPr>
          <w:p w:rsidR="001F7F4C" w:rsidRPr="00EF6BF6" w:rsidRDefault="001F7F4C" w:rsidP="005F304C">
            <w:pPr>
              <w:pStyle w:val="TAL"/>
              <w:rPr>
                <w:lang w:val="en-US"/>
              </w:rPr>
            </w:pPr>
            <w:r w:rsidRPr="00EF6BF6">
              <w:rPr>
                <w:lang w:val="en-US"/>
              </w:rPr>
              <w:t>M,V</w:t>
            </w:r>
          </w:p>
        </w:tc>
        <w:tc>
          <w:tcPr>
            <w:tcW w:w="545" w:type="dxa"/>
          </w:tcPr>
          <w:p w:rsidR="001F7F4C" w:rsidRPr="00EF6BF6" w:rsidRDefault="001F7F4C" w:rsidP="005F304C">
            <w:pPr>
              <w:pStyle w:val="TAL"/>
              <w:rPr>
                <w:lang w:val="en-US"/>
              </w:rPr>
            </w:pPr>
          </w:p>
        </w:tc>
        <w:tc>
          <w:tcPr>
            <w:tcW w:w="1032" w:type="dxa"/>
          </w:tcPr>
          <w:p w:rsidR="001F7F4C" w:rsidRPr="00EF6BF6" w:rsidRDefault="001F7F4C" w:rsidP="005F304C">
            <w:pPr>
              <w:pStyle w:val="TAL"/>
              <w:rPr>
                <w:lang w:val="en-US"/>
              </w:rPr>
            </w:pPr>
          </w:p>
        </w:tc>
        <w:tc>
          <w:tcPr>
            <w:tcW w:w="774" w:type="dxa"/>
          </w:tcPr>
          <w:p w:rsidR="001F7F4C" w:rsidRPr="00EF6BF6" w:rsidRDefault="001F7F4C" w:rsidP="005F304C">
            <w:pPr>
              <w:pStyle w:val="TAL"/>
              <w:rPr>
                <w:lang w:val="en-US"/>
              </w:rPr>
            </w:pPr>
          </w:p>
        </w:tc>
        <w:tc>
          <w:tcPr>
            <w:tcW w:w="844" w:type="dxa"/>
          </w:tcPr>
          <w:p w:rsidR="001F7F4C" w:rsidRPr="00EF6BF6" w:rsidRDefault="001F7F4C" w:rsidP="005F304C">
            <w:pPr>
              <w:pStyle w:val="TAL"/>
              <w:rPr>
                <w:lang w:val="en-US"/>
              </w:rPr>
            </w:pPr>
            <w:r w:rsidRPr="00EF6BF6">
              <w:rPr>
                <w:lang w:val="en-US"/>
              </w:rPr>
              <w:t>No</w:t>
            </w:r>
          </w:p>
        </w:tc>
      </w:tr>
      <w:tr w:rsidR="001562F7" w:rsidRPr="00EF6BF6" w:rsidTr="00F00265">
        <w:trPr>
          <w:cantSplit/>
          <w:tblHeader/>
          <w:jc w:val="center"/>
        </w:trPr>
        <w:tc>
          <w:tcPr>
            <w:tcW w:w="2501" w:type="dxa"/>
          </w:tcPr>
          <w:p w:rsidR="001F7F4C" w:rsidRPr="00EF6BF6" w:rsidRDefault="001F7F4C" w:rsidP="005F304C">
            <w:pPr>
              <w:pStyle w:val="TAL"/>
              <w:rPr>
                <w:lang w:val="en-US"/>
              </w:rPr>
            </w:pPr>
            <w:r w:rsidRPr="00EF6BF6">
              <w:rPr>
                <w:rFonts w:cs="Arial"/>
                <w:szCs w:val="18"/>
              </w:rPr>
              <w:t>Service-Result-Code</w:t>
            </w:r>
          </w:p>
        </w:tc>
        <w:tc>
          <w:tcPr>
            <w:tcW w:w="851" w:type="dxa"/>
          </w:tcPr>
          <w:p w:rsidR="001F7F4C" w:rsidRPr="00EF6BF6" w:rsidRDefault="001F7F4C" w:rsidP="005F304C">
            <w:pPr>
              <w:pStyle w:val="TAL"/>
              <w:rPr>
                <w:lang w:val="en-US"/>
              </w:rPr>
            </w:pPr>
            <w:r w:rsidRPr="00EF6BF6">
              <w:rPr>
                <w:noProof/>
              </w:rPr>
              <w:t>3147</w:t>
            </w:r>
          </w:p>
        </w:tc>
        <w:tc>
          <w:tcPr>
            <w:tcW w:w="1071" w:type="dxa"/>
          </w:tcPr>
          <w:p w:rsidR="001F7F4C" w:rsidRPr="00EF6BF6" w:rsidRDefault="001F7F4C" w:rsidP="005F304C">
            <w:pPr>
              <w:pStyle w:val="TAL"/>
              <w:rPr>
                <w:lang w:val="en-US"/>
              </w:rPr>
            </w:pPr>
            <w:r w:rsidRPr="00EF6BF6">
              <w:rPr>
                <w:lang w:val="en-US"/>
              </w:rPr>
              <w:t>8.4.38</w:t>
            </w:r>
          </w:p>
        </w:tc>
        <w:tc>
          <w:tcPr>
            <w:tcW w:w="1440" w:type="dxa"/>
          </w:tcPr>
          <w:p w:rsidR="001F7F4C" w:rsidRPr="00EF6BF6" w:rsidRDefault="001F7F4C" w:rsidP="005F304C">
            <w:pPr>
              <w:pStyle w:val="TAL"/>
              <w:rPr>
                <w:lang w:val="en-US"/>
              </w:rPr>
            </w:pPr>
            <w:r w:rsidRPr="00EF6BF6">
              <w:t>Unsigned32</w:t>
            </w:r>
          </w:p>
        </w:tc>
        <w:tc>
          <w:tcPr>
            <w:tcW w:w="639" w:type="dxa"/>
          </w:tcPr>
          <w:p w:rsidR="001F7F4C" w:rsidRPr="00EF6BF6" w:rsidRDefault="001F7F4C" w:rsidP="005F304C">
            <w:pPr>
              <w:pStyle w:val="TAL"/>
              <w:rPr>
                <w:lang w:val="en-US"/>
              </w:rPr>
            </w:pPr>
            <w:r w:rsidRPr="00EF6BF6">
              <w:rPr>
                <w:lang w:val="en-US"/>
              </w:rPr>
              <w:t>M,V</w:t>
            </w:r>
          </w:p>
        </w:tc>
        <w:tc>
          <w:tcPr>
            <w:tcW w:w="545" w:type="dxa"/>
          </w:tcPr>
          <w:p w:rsidR="001F7F4C" w:rsidRPr="00EF6BF6" w:rsidRDefault="001F7F4C" w:rsidP="005F304C">
            <w:pPr>
              <w:pStyle w:val="TAL"/>
              <w:rPr>
                <w:lang w:val="en-US"/>
              </w:rPr>
            </w:pPr>
          </w:p>
        </w:tc>
        <w:tc>
          <w:tcPr>
            <w:tcW w:w="1032" w:type="dxa"/>
          </w:tcPr>
          <w:p w:rsidR="001F7F4C" w:rsidRPr="00EF6BF6" w:rsidRDefault="001F7F4C" w:rsidP="005F304C">
            <w:pPr>
              <w:pStyle w:val="TAL"/>
              <w:rPr>
                <w:lang w:val="en-US"/>
              </w:rPr>
            </w:pPr>
          </w:p>
        </w:tc>
        <w:tc>
          <w:tcPr>
            <w:tcW w:w="774" w:type="dxa"/>
          </w:tcPr>
          <w:p w:rsidR="001F7F4C" w:rsidRPr="00EF6BF6" w:rsidRDefault="001F7F4C" w:rsidP="005F304C">
            <w:pPr>
              <w:pStyle w:val="TAL"/>
              <w:rPr>
                <w:lang w:val="en-US"/>
              </w:rPr>
            </w:pPr>
          </w:p>
        </w:tc>
        <w:tc>
          <w:tcPr>
            <w:tcW w:w="844" w:type="dxa"/>
          </w:tcPr>
          <w:p w:rsidR="001F7F4C" w:rsidRPr="00EF6BF6" w:rsidRDefault="001F7F4C" w:rsidP="005F304C">
            <w:pPr>
              <w:pStyle w:val="TAL"/>
              <w:rPr>
                <w:lang w:val="en-US"/>
              </w:rPr>
            </w:pPr>
            <w:r w:rsidRPr="00EF6BF6">
              <w:rPr>
                <w:lang w:val="en-US"/>
              </w:rPr>
              <w:t>No</w:t>
            </w:r>
          </w:p>
        </w:tc>
      </w:tr>
      <w:tr w:rsidR="00DD3C6F" w:rsidRPr="00EF6BF6" w:rsidTr="00F00265">
        <w:trPr>
          <w:cantSplit/>
          <w:tblHeader/>
          <w:jc w:val="center"/>
        </w:trPr>
        <w:tc>
          <w:tcPr>
            <w:tcW w:w="2501" w:type="dxa"/>
            <w:vAlign w:val="bottom"/>
          </w:tcPr>
          <w:p w:rsidR="00DD3C6F" w:rsidRPr="00EF6BF6" w:rsidRDefault="004326C6" w:rsidP="00DD3C6F">
            <w:pPr>
              <w:pStyle w:val="TAL"/>
            </w:pPr>
            <w:r w:rsidRPr="00EF6BF6">
              <w:t>Reference-ID-Validity-Time</w:t>
            </w:r>
          </w:p>
        </w:tc>
        <w:tc>
          <w:tcPr>
            <w:tcW w:w="851" w:type="dxa"/>
          </w:tcPr>
          <w:p w:rsidR="00DD3C6F" w:rsidRPr="00EF6BF6" w:rsidRDefault="00DD3C6F" w:rsidP="00DD3C6F">
            <w:pPr>
              <w:pStyle w:val="TAL"/>
              <w:rPr>
                <w:noProof/>
              </w:rPr>
            </w:pPr>
            <w:r w:rsidRPr="00EF6BF6">
              <w:rPr>
                <w:noProof/>
              </w:rPr>
              <w:t>3148</w:t>
            </w:r>
          </w:p>
        </w:tc>
        <w:tc>
          <w:tcPr>
            <w:tcW w:w="1071" w:type="dxa"/>
          </w:tcPr>
          <w:p w:rsidR="00DD3C6F" w:rsidRPr="00EF6BF6" w:rsidRDefault="00DD3C6F" w:rsidP="00DD3C6F">
            <w:pPr>
              <w:pStyle w:val="TAL"/>
              <w:rPr>
                <w:lang w:val="sv-SE"/>
              </w:rPr>
            </w:pPr>
            <w:r w:rsidRPr="00EF6BF6">
              <w:rPr>
                <w:lang w:val="sv-SE"/>
              </w:rPr>
              <w:t>8.4.42</w:t>
            </w:r>
          </w:p>
        </w:tc>
        <w:tc>
          <w:tcPr>
            <w:tcW w:w="1440" w:type="dxa"/>
          </w:tcPr>
          <w:p w:rsidR="00DD3C6F" w:rsidRPr="00EF6BF6" w:rsidRDefault="00DD3C6F" w:rsidP="00DD3C6F">
            <w:pPr>
              <w:pStyle w:val="TAL"/>
            </w:pPr>
            <w:r w:rsidRPr="00EF6BF6">
              <w:t>Time</w:t>
            </w:r>
          </w:p>
        </w:tc>
        <w:tc>
          <w:tcPr>
            <w:tcW w:w="639" w:type="dxa"/>
          </w:tcPr>
          <w:p w:rsidR="00DD3C6F" w:rsidRPr="00EF6BF6" w:rsidRDefault="00DD3C6F" w:rsidP="00DD3C6F">
            <w:pPr>
              <w:pStyle w:val="TAL"/>
              <w:rPr>
                <w:lang w:val="de-DE"/>
              </w:rPr>
            </w:pPr>
            <w:r w:rsidRPr="00EF6BF6">
              <w:rPr>
                <w:lang w:val="de-DE"/>
              </w:rPr>
              <w:t>M,</w:t>
            </w:r>
            <w:r w:rsidRPr="00EF6BF6">
              <w:t>V</w:t>
            </w:r>
          </w:p>
        </w:tc>
        <w:tc>
          <w:tcPr>
            <w:tcW w:w="545" w:type="dxa"/>
          </w:tcPr>
          <w:p w:rsidR="00DD3C6F" w:rsidRPr="00EF6BF6" w:rsidRDefault="00DD3C6F" w:rsidP="00DD3C6F">
            <w:pPr>
              <w:pStyle w:val="TAL"/>
              <w:rPr>
                <w:lang w:val="en-US"/>
              </w:rPr>
            </w:pPr>
          </w:p>
        </w:tc>
        <w:tc>
          <w:tcPr>
            <w:tcW w:w="1032" w:type="dxa"/>
          </w:tcPr>
          <w:p w:rsidR="00DD3C6F" w:rsidRPr="00EF6BF6" w:rsidRDefault="00DD3C6F" w:rsidP="00DD3C6F">
            <w:pPr>
              <w:pStyle w:val="TAL"/>
              <w:rPr>
                <w:lang w:val="en-US"/>
              </w:rPr>
            </w:pPr>
          </w:p>
        </w:tc>
        <w:tc>
          <w:tcPr>
            <w:tcW w:w="774" w:type="dxa"/>
          </w:tcPr>
          <w:p w:rsidR="00DD3C6F" w:rsidRPr="00EF6BF6" w:rsidRDefault="00DD3C6F" w:rsidP="00DD3C6F">
            <w:pPr>
              <w:pStyle w:val="TAL"/>
              <w:rPr>
                <w:lang w:val="en-US"/>
              </w:rPr>
            </w:pPr>
          </w:p>
        </w:tc>
        <w:tc>
          <w:tcPr>
            <w:tcW w:w="844" w:type="dxa"/>
          </w:tcPr>
          <w:p w:rsidR="00DD3C6F" w:rsidRPr="00EF6BF6" w:rsidRDefault="00DD3C6F" w:rsidP="00DD3C6F">
            <w:pPr>
              <w:pStyle w:val="TAL"/>
            </w:pPr>
            <w:r w:rsidRPr="00EF6BF6">
              <w:t>No</w:t>
            </w:r>
          </w:p>
        </w:tc>
      </w:tr>
      <w:tr w:rsidR="00D3629E" w:rsidRPr="00EF6BF6" w:rsidTr="00F00265">
        <w:trPr>
          <w:cantSplit/>
          <w:tblHeader/>
          <w:jc w:val="center"/>
        </w:trPr>
        <w:tc>
          <w:tcPr>
            <w:tcW w:w="2501" w:type="dxa"/>
            <w:vAlign w:val="bottom"/>
          </w:tcPr>
          <w:p w:rsidR="00D3629E" w:rsidRPr="00EF6BF6" w:rsidRDefault="00D3629E" w:rsidP="00B6284C">
            <w:pPr>
              <w:pStyle w:val="TAL"/>
            </w:pPr>
            <w:r w:rsidRPr="00EF6BF6">
              <w:t>Event-Handling</w:t>
            </w:r>
          </w:p>
        </w:tc>
        <w:tc>
          <w:tcPr>
            <w:tcW w:w="851" w:type="dxa"/>
          </w:tcPr>
          <w:p w:rsidR="00D3629E" w:rsidRPr="00EF6BF6" w:rsidRDefault="00D3629E" w:rsidP="00B6284C">
            <w:pPr>
              <w:pStyle w:val="TAL"/>
              <w:rPr>
                <w:noProof/>
              </w:rPr>
            </w:pPr>
            <w:r w:rsidRPr="00EF6BF6">
              <w:rPr>
                <w:noProof/>
              </w:rPr>
              <w:t>3149</w:t>
            </w:r>
          </w:p>
        </w:tc>
        <w:tc>
          <w:tcPr>
            <w:tcW w:w="1071" w:type="dxa"/>
          </w:tcPr>
          <w:p w:rsidR="00D3629E" w:rsidRPr="00EF6BF6" w:rsidRDefault="00D3629E" w:rsidP="00B6284C">
            <w:pPr>
              <w:pStyle w:val="TAL"/>
              <w:rPr>
                <w:lang w:val="sv-SE"/>
              </w:rPr>
            </w:pPr>
            <w:r w:rsidRPr="00EF6BF6">
              <w:rPr>
                <w:lang w:val="sv-SE"/>
              </w:rPr>
              <w:t>8.4.43</w:t>
            </w:r>
          </w:p>
        </w:tc>
        <w:tc>
          <w:tcPr>
            <w:tcW w:w="1440" w:type="dxa"/>
          </w:tcPr>
          <w:p w:rsidR="00D3629E" w:rsidRPr="00EF6BF6" w:rsidRDefault="00D3629E" w:rsidP="00B6284C">
            <w:pPr>
              <w:pStyle w:val="TAL"/>
            </w:pPr>
            <w:r w:rsidRPr="00EF6BF6">
              <w:rPr>
                <w:lang w:val="en-US"/>
              </w:rPr>
              <w:t>Unsigned32</w:t>
            </w:r>
          </w:p>
        </w:tc>
        <w:tc>
          <w:tcPr>
            <w:tcW w:w="639" w:type="dxa"/>
          </w:tcPr>
          <w:p w:rsidR="00D3629E" w:rsidRPr="00EF6BF6" w:rsidRDefault="00D3629E" w:rsidP="00B6284C">
            <w:pPr>
              <w:pStyle w:val="TAL"/>
              <w:rPr>
                <w:lang w:val="de-DE"/>
              </w:rPr>
            </w:pPr>
            <w:r w:rsidRPr="00EF6BF6">
              <w:rPr>
                <w:lang w:val="de-DE"/>
              </w:rPr>
              <w:t>M,</w:t>
            </w:r>
            <w:r w:rsidRPr="00EF6BF6">
              <w:t>V</w:t>
            </w:r>
          </w:p>
        </w:tc>
        <w:tc>
          <w:tcPr>
            <w:tcW w:w="545" w:type="dxa"/>
          </w:tcPr>
          <w:p w:rsidR="00D3629E" w:rsidRPr="00EF6BF6" w:rsidRDefault="00D3629E" w:rsidP="00B6284C">
            <w:pPr>
              <w:pStyle w:val="TAL"/>
              <w:rPr>
                <w:lang w:val="en-US"/>
              </w:rPr>
            </w:pPr>
          </w:p>
        </w:tc>
        <w:tc>
          <w:tcPr>
            <w:tcW w:w="1032" w:type="dxa"/>
          </w:tcPr>
          <w:p w:rsidR="00D3629E" w:rsidRPr="00EF6BF6" w:rsidRDefault="00D3629E" w:rsidP="00B6284C">
            <w:pPr>
              <w:pStyle w:val="TAL"/>
              <w:rPr>
                <w:lang w:val="en-US"/>
              </w:rPr>
            </w:pPr>
          </w:p>
        </w:tc>
        <w:tc>
          <w:tcPr>
            <w:tcW w:w="774" w:type="dxa"/>
          </w:tcPr>
          <w:p w:rsidR="00D3629E" w:rsidRPr="00EF6BF6" w:rsidRDefault="00D3629E" w:rsidP="00B6284C">
            <w:pPr>
              <w:pStyle w:val="TAL"/>
              <w:rPr>
                <w:lang w:val="en-US"/>
              </w:rPr>
            </w:pPr>
          </w:p>
        </w:tc>
        <w:tc>
          <w:tcPr>
            <w:tcW w:w="844" w:type="dxa"/>
          </w:tcPr>
          <w:p w:rsidR="00D3629E" w:rsidRPr="00EF6BF6" w:rsidRDefault="00D3629E" w:rsidP="00B6284C">
            <w:pPr>
              <w:pStyle w:val="TAL"/>
            </w:pPr>
            <w:r w:rsidRPr="00EF6BF6">
              <w:t>No</w:t>
            </w:r>
          </w:p>
        </w:tc>
      </w:tr>
      <w:tr w:rsidR="00964F76" w:rsidRPr="00EF6BF6" w:rsidTr="00F00265">
        <w:trPr>
          <w:cantSplit/>
          <w:tblHeader/>
          <w:jc w:val="center"/>
        </w:trPr>
        <w:tc>
          <w:tcPr>
            <w:tcW w:w="2501" w:type="dxa"/>
            <w:vAlign w:val="bottom"/>
          </w:tcPr>
          <w:p w:rsidR="00964F76" w:rsidRPr="00EF6BF6" w:rsidRDefault="00964F76" w:rsidP="00964F76">
            <w:pPr>
              <w:pStyle w:val="TAL"/>
            </w:pPr>
            <w:r w:rsidRPr="00EF6BF6">
              <w:rPr>
                <w:lang w:val="en-US"/>
              </w:rPr>
              <w:t>NIDD-Authorization-Request</w:t>
            </w:r>
          </w:p>
        </w:tc>
        <w:tc>
          <w:tcPr>
            <w:tcW w:w="851" w:type="dxa"/>
          </w:tcPr>
          <w:p w:rsidR="00964F76" w:rsidRPr="00EF6BF6" w:rsidRDefault="00964F76" w:rsidP="00964F76">
            <w:pPr>
              <w:pStyle w:val="TAL"/>
              <w:rPr>
                <w:noProof/>
              </w:rPr>
            </w:pPr>
            <w:r w:rsidRPr="00EF6BF6">
              <w:rPr>
                <w:noProof/>
              </w:rPr>
              <w:t>3150</w:t>
            </w:r>
          </w:p>
        </w:tc>
        <w:tc>
          <w:tcPr>
            <w:tcW w:w="1071" w:type="dxa"/>
          </w:tcPr>
          <w:p w:rsidR="00964F76" w:rsidRPr="00EF6BF6" w:rsidRDefault="00964F76" w:rsidP="00964F76">
            <w:pPr>
              <w:pStyle w:val="TAL"/>
              <w:rPr>
                <w:lang w:val="sv-SE"/>
              </w:rPr>
            </w:pPr>
            <w:r w:rsidRPr="00EF6BF6">
              <w:rPr>
                <w:lang w:val="sv-SE"/>
              </w:rPr>
              <w:t>8.4.44</w:t>
            </w:r>
          </w:p>
        </w:tc>
        <w:tc>
          <w:tcPr>
            <w:tcW w:w="1440" w:type="dxa"/>
          </w:tcPr>
          <w:p w:rsidR="00964F76" w:rsidRPr="00EF6BF6" w:rsidRDefault="00964F76" w:rsidP="00964F76">
            <w:pPr>
              <w:pStyle w:val="TAL"/>
            </w:pPr>
            <w:r w:rsidRPr="00EF6BF6">
              <w:rPr>
                <w:lang w:val="en-US"/>
              </w:rPr>
              <w:t>Grouped</w:t>
            </w:r>
          </w:p>
        </w:tc>
        <w:tc>
          <w:tcPr>
            <w:tcW w:w="639" w:type="dxa"/>
          </w:tcPr>
          <w:p w:rsidR="00964F76" w:rsidRPr="00EF6BF6" w:rsidRDefault="00964F76" w:rsidP="00964F76">
            <w:pPr>
              <w:pStyle w:val="TAL"/>
              <w:rPr>
                <w:lang w:val="de-DE"/>
              </w:rPr>
            </w:pPr>
            <w:r w:rsidRPr="00EF6BF6">
              <w:rPr>
                <w:lang w:val="en-US"/>
              </w:rPr>
              <w:t>M,V</w:t>
            </w:r>
          </w:p>
        </w:tc>
        <w:tc>
          <w:tcPr>
            <w:tcW w:w="545" w:type="dxa"/>
          </w:tcPr>
          <w:p w:rsidR="00964F76" w:rsidRPr="00EF6BF6" w:rsidRDefault="00964F76" w:rsidP="00964F76">
            <w:pPr>
              <w:pStyle w:val="TAL"/>
              <w:rPr>
                <w:lang w:val="en-US"/>
              </w:rPr>
            </w:pPr>
          </w:p>
        </w:tc>
        <w:tc>
          <w:tcPr>
            <w:tcW w:w="1032" w:type="dxa"/>
          </w:tcPr>
          <w:p w:rsidR="00964F76" w:rsidRPr="00EF6BF6" w:rsidRDefault="00964F76" w:rsidP="00964F76">
            <w:pPr>
              <w:pStyle w:val="TAL"/>
              <w:rPr>
                <w:lang w:val="en-US"/>
              </w:rPr>
            </w:pPr>
          </w:p>
        </w:tc>
        <w:tc>
          <w:tcPr>
            <w:tcW w:w="774" w:type="dxa"/>
          </w:tcPr>
          <w:p w:rsidR="00964F76" w:rsidRPr="00EF6BF6" w:rsidRDefault="00964F76" w:rsidP="00964F76">
            <w:pPr>
              <w:pStyle w:val="TAL"/>
              <w:rPr>
                <w:lang w:val="en-US"/>
              </w:rPr>
            </w:pPr>
          </w:p>
        </w:tc>
        <w:tc>
          <w:tcPr>
            <w:tcW w:w="844" w:type="dxa"/>
          </w:tcPr>
          <w:p w:rsidR="00964F76" w:rsidRPr="00EF6BF6" w:rsidRDefault="00964F76" w:rsidP="00964F76">
            <w:pPr>
              <w:pStyle w:val="TAL"/>
            </w:pPr>
            <w:r w:rsidRPr="00EF6BF6">
              <w:rPr>
                <w:lang w:val="en-US"/>
              </w:rPr>
              <w:t>No</w:t>
            </w:r>
          </w:p>
        </w:tc>
      </w:tr>
      <w:tr w:rsidR="00964F76" w:rsidRPr="00EF6BF6" w:rsidTr="00F00265">
        <w:trPr>
          <w:cantSplit/>
          <w:tblHeader/>
          <w:jc w:val="center"/>
        </w:trPr>
        <w:tc>
          <w:tcPr>
            <w:tcW w:w="2501" w:type="dxa"/>
            <w:vAlign w:val="bottom"/>
          </w:tcPr>
          <w:p w:rsidR="00964F76" w:rsidRPr="00EF6BF6" w:rsidRDefault="00964F76" w:rsidP="00964F76">
            <w:pPr>
              <w:pStyle w:val="TAL"/>
            </w:pPr>
            <w:r w:rsidRPr="00EF6BF6">
              <w:rPr>
                <w:lang w:val="en-US"/>
              </w:rPr>
              <w:t>NIDD-Authorization-Response</w:t>
            </w:r>
          </w:p>
        </w:tc>
        <w:tc>
          <w:tcPr>
            <w:tcW w:w="851" w:type="dxa"/>
          </w:tcPr>
          <w:p w:rsidR="00964F76" w:rsidRPr="00EF6BF6" w:rsidRDefault="00964F76" w:rsidP="00964F76">
            <w:pPr>
              <w:pStyle w:val="TAL"/>
              <w:rPr>
                <w:noProof/>
              </w:rPr>
            </w:pPr>
            <w:r w:rsidRPr="00EF6BF6">
              <w:rPr>
                <w:noProof/>
              </w:rPr>
              <w:t>3151</w:t>
            </w:r>
          </w:p>
        </w:tc>
        <w:tc>
          <w:tcPr>
            <w:tcW w:w="1071" w:type="dxa"/>
          </w:tcPr>
          <w:p w:rsidR="00964F76" w:rsidRPr="00EF6BF6" w:rsidRDefault="00964F76" w:rsidP="00964F76">
            <w:pPr>
              <w:pStyle w:val="TAL"/>
              <w:rPr>
                <w:lang w:val="sv-SE"/>
              </w:rPr>
            </w:pPr>
            <w:r w:rsidRPr="00EF6BF6">
              <w:rPr>
                <w:lang w:val="sv-SE"/>
              </w:rPr>
              <w:t>8.4.45</w:t>
            </w:r>
          </w:p>
        </w:tc>
        <w:tc>
          <w:tcPr>
            <w:tcW w:w="1440" w:type="dxa"/>
          </w:tcPr>
          <w:p w:rsidR="00964F76" w:rsidRPr="00EF6BF6" w:rsidRDefault="00964F76" w:rsidP="00964F76">
            <w:pPr>
              <w:pStyle w:val="TAL"/>
            </w:pPr>
            <w:r w:rsidRPr="00EF6BF6">
              <w:rPr>
                <w:lang w:val="en-US"/>
              </w:rPr>
              <w:t>Grouped</w:t>
            </w:r>
          </w:p>
        </w:tc>
        <w:tc>
          <w:tcPr>
            <w:tcW w:w="639" w:type="dxa"/>
          </w:tcPr>
          <w:p w:rsidR="00964F76" w:rsidRPr="00EF6BF6" w:rsidRDefault="00964F76" w:rsidP="00964F76">
            <w:pPr>
              <w:pStyle w:val="TAL"/>
              <w:rPr>
                <w:lang w:val="de-DE"/>
              </w:rPr>
            </w:pPr>
            <w:r w:rsidRPr="00EF6BF6">
              <w:rPr>
                <w:lang w:val="en-US"/>
              </w:rPr>
              <w:t>M,V</w:t>
            </w:r>
          </w:p>
        </w:tc>
        <w:tc>
          <w:tcPr>
            <w:tcW w:w="545" w:type="dxa"/>
          </w:tcPr>
          <w:p w:rsidR="00964F76" w:rsidRPr="00EF6BF6" w:rsidRDefault="00964F76" w:rsidP="00964F76">
            <w:pPr>
              <w:pStyle w:val="TAL"/>
              <w:rPr>
                <w:lang w:val="en-US"/>
              </w:rPr>
            </w:pPr>
          </w:p>
        </w:tc>
        <w:tc>
          <w:tcPr>
            <w:tcW w:w="1032" w:type="dxa"/>
          </w:tcPr>
          <w:p w:rsidR="00964F76" w:rsidRPr="00EF6BF6" w:rsidRDefault="00964F76" w:rsidP="00964F76">
            <w:pPr>
              <w:pStyle w:val="TAL"/>
              <w:rPr>
                <w:lang w:val="en-US"/>
              </w:rPr>
            </w:pPr>
          </w:p>
        </w:tc>
        <w:tc>
          <w:tcPr>
            <w:tcW w:w="774" w:type="dxa"/>
          </w:tcPr>
          <w:p w:rsidR="00964F76" w:rsidRPr="00EF6BF6" w:rsidRDefault="00964F76" w:rsidP="00964F76">
            <w:pPr>
              <w:pStyle w:val="TAL"/>
              <w:rPr>
                <w:lang w:val="en-US"/>
              </w:rPr>
            </w:pPr>
          </w:p>
        </w:tc>
        <w:tc>
          <w:tcPr>
            <w:tcW w:w="844" w:type="dxa"/>
          </w:tcPr>
          <w:p w:rsidR="00964F76" w:rsidRPr="00EF6BF6" w:rsidRDefault="00964F76" w:rsidP="00964F76">
            <w:pPr>
              <w:pStyle w:val="TAL"/>
            </w:pPr>
            <w:r w:rsidRPr="00EF6BF6">
              <w:rPr>
                <w:lang w:val="en-US"/>
              </w:rPr>
              <w:t>No</w:t>
            </w:r>
          </w:p>
        </w:tc>
      </w:tr>
      <w:tr w:rsidR="00C10E2B" w:rsidRPr="00EF6BF6" w:rsidTr="00F00265">
        <w:trPr>
          <w:cantSplit/>
          <w:tblHeader/>
          <w:jc w:val="center"/>
        </w:trPr>
        <w:tc>
          <w:tcPr>
            <w:tcW w:w="2501" w:type="dxa"/>
            <w:vAlign w:val="bottom"/>
          </w:tcPr>
          <w:p w:rsidR="00C10E2B" w:rsidRPr="00EF6BF6" w:rsidRDefault="00C10E2B" w:rsidP="00C10E2B">
            <w:pPr>
              <w:pStyle w:val="TAL"/>
            </w:pPr>
            <w:r w:rsidRPr="00EF6BF6">
              <w:t>Service-Report</w:t>
            </w:r>
          </w:p>
        </w:tc>
        <w:tc>
          <w:tcPr>
            <w:tcW w:w="851" w:type="dxa"/>
          </w:tcPr>
          <w:p w:rsidR="00C10E2B" w:rsidRPr="00EF6BF6" w:rsidRDefault="00C4061E" w:rsidP="00C10E2B">
            <w:pPr>
              <w:pStyle w:val="TAL"/>
              <w:rPr>
                <w:noProof/>
              </w:rPr>
            </w:pPr>
            <w:r w:rsidRPr="00EF6BF6">
              <w:rPr>
                <w:noProof/>
              </w:rPr>
              <w:t>3152</w:t>
            </w:r>
          </w:p>
        </w:tc>
        <w:tc>
          <w:tcPr>
            <w:tcW w:w="1071" w:type="dxa"/>
          </w:tcPr>
          <w:p w:rsidR="00C10E2B" w:rsidRPr="00EF6BF6" w:rsidRDefault="00C10E2B" w:rsidP="00C10E2B">
            <w:pPr>
              <w:pStyle w:val="TAL"/>
              <w:rPr>
                <w:lang w:val="sv-SE"/>
              </w:rPr>
            </w:pPr>
            <w:r w:rsidRPr="00EF6BF6">
              <w:rPr>
                <w:lang w:val="sv-SE"/>
              </w:rPr>
              <w:t>8.4.47</w:t>
            </w:r>
          </w:p>
        </w:tc>
        <w:tc>
          <w:tcPr>
            <w:tcW w:w="1440" w:type="dxa"/>
          </w:tcPr>
          <w:p w:rsidR="00C10E2B" w:rsidRPr="00EF6BF6" w:rsidRDefault="00C10E2B" w:rsidP="00C10E2B">
            <w:pPr>
              <w:pStyle w:val="TAL"/>
            </w:pPr>
            <w:r w:rsidRPr="00EF6BF6">
              <w:t>Grouped</w:t>
            </w:r>
          </w:p>
        </w:tc>
        <w:tc>
          <w:tcPr>
            <w:tcW w:w="639" w:type="dxa"/>
          </w:tcPr>
          <w:p w:rsidR="00C10E2B" w:rsidRPr="00EF6BF6" w:rsidRDefault="00C10E2B" w:rsidP="00C10E2B">
            <w:pPr>
              <w:pStyle w:val="TAL"/>
              <w:rPr>
                <w:lang w:val="de-DE"/>
              </w:rPr>
            </w:pPr>
            <w:r w:rsidRPr="00EF6BF6">
              <w:rPr>
                <w:lang w:val="de-DE"/>
              </w:rPr>
              <w:t>M,V</w:t>
            </w:r>
          </w:p>
        </w:tc>
        <w:tc>
          <w:tcPr>
            <w:tcW w:w="545" w:type="dxa"/>
          </w:tcPr>
          <w:p w:rsidR="00C10E2B" w:rsidRPr="00EF6BF6" w:rsidRDefault="00C10E2B" w:rsidP="00C10E2B">
            <w:pPr>
              <w:pStyle w:val="TAL"/>
              <w:rPr>
                <w:lang w:val="en-US"/>
              </w:rPr>
            </w:pPr>
          </w:p>
        </w:tc>
        <w:tc>
          <w:tcPr>
            <w:tcW w:w="1032" w:type="dxa"/>
          </w:tcPr>
          <w:p w:rsidR="00C10E2B" w:rsidRPr="00EF6BF6" w:rsidRDefault="00C10E2B" w:rsidP="00C10E2B">
            <w:pPr>
              <w:pStyle w:val="TAL"/>
              <w:rPr>
                <w:lang w:val="en-US"/>
              </w:rPr>
            </w:pPr>
          </w:p>
        </w:tc>
        <w:tc>
          <w:tcPr>
            <w:tcW w:w="774" w:type="dxa"/>
          </w:tcPr>
          <w:p w:rsidR="00C10E2B" w:rsidRPr="00EF6BF6" w:rsidRDefault="00C10E2B" w:rsidP="00C10E2B">
            <w:pPr>
              <w:pStyle w:val="TAL"/>
              <w:rPr>
                <w:lang w:val="en-US"/>
              </w:rPr>
            </w:pPr>
          </w:p>
        </w:tc>
        <w:tc>
          <w:tcPr>
            <w:tcW w:w="844" w:type="dxa"/>
          </w:tcPr>
          <w:p w:rsidR="00C10E2B" w:rsidRPr="00EF6BF6" w:rsidRDefault="00C10E2B" w:rsidP="00C10E2B">
            <w:pPr>
              <w:pStyle w:val="TAL"/>
            </w:pPr>
            <w:r w:rsidRPr="00EF6BF6">
              <w:t>No</w:t>
            </w:r>
          </w:p>
        </w:tc>
      </w:tr>
      <w:tr w:rsidR="00C10E2B" w:rsidRPr="00EF6BF6" w:rsidTr="00F00265">
        <w:trPr>
          <w:cantSplit/>
          <w:tblHeader/>
          <w:jc w:val="center"/>
        </w:trPr>
        <w:tc>
          <w:tcPr>
            <w:tcW w:w="2501" w:type="dxa"/>
            <w:vAlign w:val="bottom"/>
          </w:tcPr>
          <w:p w:rsidR="00C10E2B" w:rsidRPr="00EF6BF6" w:rsidRDefault="00C10E2B" w:rsidP="00C10E2B">
            <w:pPr>
              <w:pStyle w:val="TAL"/>
            </w:pPr>
            <w:r w:rsidRPr="00EF6BF6">
              <w:t>Node-Type</w:t>
            </w:r>
          </w:p>
        </w:tc>
        <w:tc>
          <w:tcPr>
            <w:tcW w:w="851" w:type="dxa"/>
          </w:tcPr>
          <w:p w:rsidR="00C10E2B" w:rsidRPr="00EF6BF6" w:rsidRDefault="00C4061E" w:rsidP="00C10E2B">
            <w:pPr>
              <w:pStyle w:val="TAL"/>
              <w:rPr>
                <w:noProof/>
              </w:rPr>
            </w:pPr>
            <w:r w:rsidRPr="00EF6BF6">
              <w:rPr>
                <w:noProof/>
              </w:rPr>
              <w:t>3153</w:t>
            </w:r>
          </w:p>
        </w:tc>
        <w:tc>
          <w:tcPr>
            <w:tcW w:w="1071" w:type="dxa"/>
          </w:tcPr>
          <w:p w:rsidR="00C10E2B" w:rsidRPr="00EF6BF6" w:rsidRDefault="00C10E2B" w:rsidP="00C10E2B">
            <w:pPr>
              <w:pStyle w:val="TAL"/>
              <w:rPr>
                <w:lang w:val="sv-SE"/>
              </w:rPr>
            </w:pPr>
            <w:r w:rsidRPr="00EF6BF6">
              <w:rPr>
                <w:lang w:val="sv-SE"/>
              </w:rPr>
              <w:t>8.4.48</w:t>
            </w:r>
          </w:p>
        </w:tc>
        <w:tc>
          <w:tcPr>
            <w:tcW w:w="1440" w:type="dxa"/>
          </w:tcPr>
          <w:p w:rsidR="00C10E2B" w:rsidRPr="00EF6BF6" w:rsidRDefault="00C10E2B" w:rsidP="00C10E2B">
            <w:pPr>
              <w:pStyle w:val="TAL"/>
            </w:pPr>
            <w:r w:rsidRPr="00EF6BF6">
              <w:t>Unsigned32</w:t>
            </w:r>
          </w:p>
        </w:tc>
        <w:tc>
          <w:tcPr>
            <w:tcW w:w="639" w:type="dxa"/>
          </w:tcPr>
          <w:p w:rsidR="00C10E2B" w:rsidRPr="00EF6BF6" w:rsidRDefault="00C10E2B" w:rsidP="00C10E2B">
            <w:pPr>
              <w:pStyle w:val="TAL"/>
              <w:rPr>
                <w:lang w:val="de-DE"/>
              </w:rPr>
            </w:pPr>
            <w:r w:rsidRPr="00EF6BF6">
              <w:rPr>
                <w:lang w:val="de-DE"/>
              </w:rPr>
              <w:t>M,V</w:t>
            </w:r>
          </w:p>
        </w:tc>
        <w:tc>
          <w:tcPr>
            <w:tcW w:w="545" w:type="dxa"/>
          </w:tcPr>
          <w:p w:rsidR="00C10E2B" w:rsidRPr="00EF6BF6" w:rsidRDefault="00C10E2B" w:rsidP="00C10E2B">
            <w:pPr>
              <w:pStyle w:val="TAL"/>
              <w:rPr>
                <w:lang w:val="en-US"/>
              </w:rPr>
            </w:pPr>
          </w:p>
        </w:tc>
        <w:tc>
          <w:tcPr>
            <w:tcW w:w="1032" w:type="dxa"/>
          </w:tcPr>
          <w:p w:rsidR="00C10E2B" w:rsidRPr="00EF6BF6" w:rsidRDefault="00C10E2B" w:rsidP="00C10E2B">
            <w:pPr>
              <w:pStyle w:val="TAL"/>
              <w:rPr>
                <w:lang w:val="en-US"/>
              </w:rPr>
            </w:pPr>
          </w:p>
        </w:tc>
        <w:tc>
          <w:tcPr>
            <w:tcW w:w="774" w:type="dxa"/>
          </w:tcPr>
          <w:p w:rsidR="00C10E2B" w:rsidRPr="00EF6BF6" w:rsidRDefault="00C10E2B" w:rsidP="00C10E2B">
            <w:pPr>
              <w:pStyle w:val="TAL"/>
              <w:rPr>
                <w:lang w:val="en-US"/>
              </w:rPr>
            </w:pPr>
          </w:p>
        </w:tc>
        <w:tc>
          <w:tcPr>
            <w:tcW w:w="844" w:type="dxa"/>
          </w:tcPr>
          <w:p w:rsidR="00C10E2B" w:rsidRPr="00EF6BF6" w:rsidRDefault="00C10E2B" w:rsidP="00C10E2B">
            <w:pPr>
              <w:pStyle w:val="TAL"/>
            </w:pPr>
            <w:r w:rsidRPr="00EF6BF6">
              <w:t>No</w:t>
            </w:r>
          </w:p>
        </w:tc>
      </w:tr>
      <w:tr w:rsidR="000965AD" w:rsidRPr="00EF6BF6" w:rsidTr="00F00265">
        <w:trPr>
          <w:cantSplit/>
          <w:tblHeader/>
          <w:jc w:val="center"/>
        </w:trPr>
        <w:tc>
          <w:tcPr>
            <w:tcW w:w="2501" w:type="dxa"/>
            <w:vAlign w:val="bottom"/>
          </w:tcPr>
          <w:p w:rsidR="000965AD" w:rsidRPr="00EF6BF6" w:rsidRDefault="000965AD" w:rsidP="00EA2B8E">
            <w:pPr>
              <w:pStyle w:val="TAL"/>
            </w:pPr>
            <w:r w:rsidRPr="00EF6BF6">
              <w:t>S6t-HSS-Cause</w:t>
            </w:r>
          </w:p>
        </w:tc>
        <w:tc>
          <w:tcPr>
            <w:tcW w:w="851" w:type="dxa"/>
          </w:tcPr>
          <w:p w:rsidR="000965AD" w:rsidRPr="00EF6BF6" w:rsidRDefault="000965AD" w:rsidP="00EA2B8E">
            <w:pPr>
              <w:pStyle w:val="TAL"/>
              <w:rPr>
                <w:noProof/>
              </w:rPr>
            </w:pPr>
            <w:r w:rsidRPr="00EF6BF6">
              <w:rPr>
                <w:noProof/>
              </w:rPr>
              <w:t>3154</w:t>
            </w:r>
          </w:p>
        </w:tc>
        <w:tc>
          <w:tcPr>
            <w:tcW w:w="1071" w:type="dxa"/>
          </w:tcPr>
          <w:p w:rsidR="000965AD" w:rsidRPr="00EF6BF6" w:rsidRDefault="000965AD" w:rsidP="00EA2B8E">
            <w:pPr>
              <w:pStyle w:val="TAL"/>
              <w:rPr>
                <w:lang w:val="sv-SE"/>
              </w:rPr>
            </w:pPr>
            <w:r w:rsidRPr="00EF6BF6">
              <w:rPr>
                <w:lang w:val="sv-SE"/>
              </w:rPr>
              <w:t>8.4.50</w:t>
            </w:r>
          </w:p>
        </w:tc>
        <w:tc>
          <w:tcPr>
            <w:tcW w:w="1440" w:type="dxa"/>
          </w:tcPr>
          <w:p w:rsidR="000965AD" w:rsidRPr="00EF6BF6" w:rsidRDefault="000965AD" w:rsidP="00EA2B8E">
            <w:pPr>
              <w:pStyle w:val="TAL"/>
            </w:pPr>
            <w:r w:rsidRPr="00EF6BF6">
              <w:t>Unsigned32</w:t>
            </w:r>
          </w:p>
        </w:tc>
        <w:tc>
          <w:tcPr>
            <w:tcW w:w="639" w:type="dxa"/>
          </w:tcPr>
          <w:p w:rsidR="000965AD" w:rsidRPr="00EF6BF6" w:rsidRDefault="000965AD" w:rsidP="00EA2B8E">
            <w:pPr>
              <w:pStyle w:val="TAL"/>
              <w:rPr>
                <w:lang w:val="de-DE"/>
              </w:rPr>
            </w:pPr>
            <w:r w:rsidRPr="00EF6BF6">
              <w:rPr>
                <w:lang w:val="de-DE"/>
              </w:rPr>
              <w:t>M,V</w:t>
            </w:r>
          </w:p>
        </w:tc>
        <w:tc>
          <w:tcPr>
            <w:tcW w:w="545" w:type="dxa"/>
          </w:tcPr>
          <w:p w:rsidR="000965AD" w:rsidRPr="00EF6BF6" w:rsidRDefault="000965AD" w:rsidP="00EA2B8E">
            <w:pPr>
              <w:pStyle w:val="TAL"/>
              <w:rPr>
                <w:lang w:val="en-US"/>
              </w:rPr>
            </w:pPr>
          </w:p>
        </w:tc>
        <w:tc>
          <w:tcPr>
            <w:tcW w:w="1032" w:type="dxa"/>
          </w:tcPr>
          <w:p w:rsidR="000965AD" w:rsidRPr="00EF6BF6" w:rsidRDefault="000965AD" w:rsidP="00EA2B8E">
            <w:pPr>
              <w:pStyle w:val="TAL"/>
              <w:rPr>
                <w:lang w:val="en-US"/>
              </w:rPr>
            </w:pPr>
          </w:p>
        </w:tc>
        <w:tc>
          <w:tcPr>
            <w:tcW w:w="774" w:type="dxa"/>
          </w:tcPr>
          <w:p w:rsidR="000965AD" w:rsidRPr="00EF6BF6" w:rsidRDefault="000965AD" w:rsidP="00EA2B8E">
            <w:pPr>
              <w:pStyle w:val="TAL"/>
              <w:rPr>
                <w:lang w:val="en-US"/>
              </w:rPr>
            </w:pPr>
          </w:p>
        </w:tc>
        <w:tc>
          <w:tcPr>
            <w:tcW w:w="844" w:type="dxa"/>
          </w:tcPr>
          <w:p w:rsidR="000965AD" w:rsidRPr="00EF6BF6" w:rsidRDefault="000965AD" w:rsidP="00EA2B8E">
            <w:pPr>
              <w:pStyle w:val="TAL"/>
            </w:pPr>
            <w:r w:rsidRPr="00EF6BF6">
              <w:t>No</w:t>
            </w:r>
          </w:p>
        </w:tc>
      </w:tr>
      <w:tr w:rsidR="00DA0283" w:rsidRPr="00EF6BF6" w:rsidTr="00F00265">
        <w:trPr>
          <w:cantSplit/>
          <w:tblHeader/>
          <w:jc w:val="center"/>
        </w:trPr>
        <w:tc>
          <w:tcPr>
            <w:tcW w:w="2501" w:type="dxa"/>
            <w:vAlign w:val="bottom"/>
          </w:tcPr>
          <w:p w:rsidR="00DA0283" w:rsidRPr="00EF6BF6" w:rsidRDefault="00DA0283" w:rsidP="00DA0283">
            <w:pPr>
              <w:pStyle w:val="TAL"/>
            </w:pPr>
            <w:r w:rsidRPr="00EF6BF6">
              <w:t>Enhanced-Coverage-Restriction</w:t>
            </w:r>
          </w:p>
        </w:tc>
        <w:tc>
          <w:tcPr>
            <w:tcW w:w="851" w:type="dxa"/>
          </w:tcPr>
          <w:p w:rsidR="00DA0283" w:rsidRPr="00EF6BF6" w:rsidRDefault="00DA0283" w:rsidP="00DA0283">
            <w:pPr>
              <w:pStyle w:val="TAL"/>
              <w:rPr>
                <w:noProof/>
              </w:rPr>
            </w:pPr>
            <w:r w:rsidRPr="00EF6BF6">
              <w:rPr>
                <w:noProof/>
              </w:rPr>
              <w:t>3155</w:t>
            </w:r>
          </w:p>
        </w:tc>
        <w:tc>
          <w:tcPr>
            <w:tcW w:w="1071" w:type="dxa"/>
          </w:tcPr>
          <w:p w:rsidR="00DA0283" w:rsidRPr="00EF6BF6" w:rsidRDefault="00DA0283" w:rsidP="00DA0283">
            <w:pPr>
              <w:pStyle w:val="TAL"/>
              <w:rPr>
                <w:lang w:val="sv-SE"/>
              </w:rPr>
            </w:pPr>
            <w:r w:rsidRPr="00EF6BF6">
              <w:rPr>
                <w:lang w:val="sv-SE"/>
              </w:rPr>
              <w:t>8.4.51</w:t>
            </w:r>
          </w:p>
        </w:tc>
        <w:tc>
          <w:tcPr>
            <w:tcW w:w="1440" w:type="dxa"/>
          </w:tcPr>
          <w:p w:rsidR="00DA0283" w:rsidRPr="00EF6BF6" w:rsidRDefault="00DA0283" w:rsidP="00DA0283">
            <w:pPr>
              <w:pStyle w:val="TAL"/>
            </w:pPr>
            <w:r w:rsidRPr="00EF6BF6">
              <w:t>Grouped</w:t>
            </w:r>
          </w:p>
        </w:tc>
        <w:tc>
          <w:tcPr>
            <w:tcW w:w="639" w:type="dxa"/>
          </w:tcPr>
          <w:p w:rsidR="00DA0283" w:rsidRPr="00EF6BF6" w:rsidRDefault="00DA0283" w:rsidP="00DA0283">
            <w:pPr>
              <w:pStyle w:val="TAL"/>
              <w:rPr>
                <w:lang w:val="de-DE"/>
              </w:rPr>
            </w:pPr>
            <w:r w:rsidRPr="00EF6BF6">
              <w:rPr>
                <w:lang w:val="de-DE"/>
              </w:rPr>
              <w:t>V</w:t>
            </w:r>
          </w:p>
        </w:tc>
        <w:tc>
          <w:tcPr>
            <w:tcW w:w="545" w:type="dxa"/>
          </w:tcPr>
          <w:p w:rsidR="00DA0283" w:rsidRPr="00EF6BF6" w:rsidRDefault="00DA0283" w:rsidP="00DA0283">
            <w:pPr>
              <w:pStyle w:val="TAL"/>
              <w:rPr>
                <w:lang w:val="en-US"/>
              </w:rPr>
            </w:pPr>
          </w:p>
        </w:tc>
        <w:tc>
          <w:tcPr>
            <w:tcW w:w="1032" w:type="dxa"/>
          </w:tcPr>
          <w:p w:rsidR="00DA0283" w:rsidRPr="00EF6BF6" w:rsidRDefault="00DA0283" w:rsidP="00DA0283">
            <w:pPr>
              <w:pStyle w:val="TAL"/>
              <w:rPr>
                <w:lang w:val="en-US"/>
              </w:rPr>
            </w:pPr>
          </w:p>
        </w:tc>
        <w:tc>
          <w:tcPr>
            <w:tcW w:w="774" w:type="dxa"/>
          </w:tcPr>
          <w:p w:rsidR="00DA0283" w:rsidRPr="00EF6BF6" w:rsidRDefault="00DA0283" w:rsidP="00DA0283">
            <w:pPr>
              <w:pStyle w:val="TAL"/>
              <w:rPr>
                <w:lang w:val="en-US"/>
              </w:rPr>
            </w:pPr>
            <w:r w:rsidRPr="00EF6BF6">
              <w:rPr>
                <w:lang w:val="en-US"/>
              </w:rPr>
              <w:t>M</w:t>
            </w:r>
          </w:p>
        </w:tc>
        <w:tc>
          <w:tcPr>
            <w:tcW w:w="844" w:type="dxa"/>
          </w:tcPr>
          <w:p w:rsidR="00DA0283" w:rsidRPr="00EF6BF6" w:rsidRDefault="00DA0283" w:rsidP="00DA0283">
            <w:pPr>
              <w:pStyle w:val="TAL"/>
            </w:pPr>
            <w:r w:rsidRPr="00EF6BF6">
              <w:t>No</w:t>
            </w:r>
          </w:p>
        </w:tc>
      </w:tr>
      <w:tr w:rsidR="00DA0283" w:rsidRPr="00EF6BF6" w:rsidTr="00F00265">
        <w:trPr>
          <w:cantSplit/>
          <w:tblHeader/>
          <w:jc w:val="center"/>
        </w:trPr>
        <w:tc>
          <w:tcPr>
            <w:tcW w:w="2501" w:type="dxa"/>
            <w:vAlign w:val="bottom"/>
          </w:tcPr>
          <w:p w:rsidR="00DA0283" w:rsidRPr="00EF6BF6" w:rsidRDefault="00DA0283" w:rsidP="00DA0283">
            <w:pPr>
              <w:pStyle w:val="TAL"/>
            </w:pPr>
            <w:r w:rsidRPr="00EF6BF6">
              <w:t>Enhanced-Coverage-Restriction-Data</w:t>
            </w:r>
          </w:p>
        </w:tc>
        <w:tc>
          <w:tcPr>
            <w:tcW w:w="851" w:type="dxa"/>
          </w:tcPr>
          <w:p w:rsidR="00DA0283" w:rsidRPr="00EF6BF6" w:rsidRDefault="00DA0283" w:rsidP="00DA0283">
            <w:pPr>
              <w:pStyle w:val="TAL"/>
              <w:rPr>
                <w:noProof/>
              </w:rPr>
            </w:pPr>
            <w:r w:rsidRPr="00EF6BF6">
              <w:rPr>
                <w:noProof/>
              </w:rPr>
              <w:t>3156</w:t>
            </w:r>
          </w:p>
        </w:tc>
        <w:tc>
          <w:tcPr>
            <w:tcW w:w="1071" w:type="dxa"/>
          </w:tcPr>
          <w:p w:rsidR="00DA0283" w:rsidRPr="00EF6BF6" w:rsidRDefault="00DA0283" w:rsidP="00DA0283">
            <w:pPr>
              <w:pStyle w:val="TAL"/>
              <w:rPr>
                <w:lang w:val="sv-SE"/>
              </w:rPr>
            </w:pPr>
            <w:r w:rsidRPr="00EF6BF6">
              <w:rPr>
                <w:lang w:val="sv-SE"/>
              </w:rPr>
              <w:t>8.4.52</w:t>
            </w:r>
          </w:p>
        </w:tc>
        <w:tc>
          <w:tcPr>
            <w:tcW w:w="1440" w:type="dxa"/>
          </w:tcPr>
          <w:p w:rsidR="00DA0283" w:rsidRPr="00EF6BF6" w:rsidRDefault="00DA0283" w:rsidP="00DA0283">
            <w:pPr>
              <w:pStyle w:val="TAL"/>
            </w:pPr>
            <w:r w:rsidRPr="00EF6BF6">
              <w:t>Grouped</w:t>
            </w:r>
          </w:p>
        </w:tc>
        <w:tc>
          <w:tcPr>
            <w:tcW w:w="639" w:type="dxa"/>
          </w:tcPr>
          <w:p w:rsidR="00DA0283" w:rsidRPr="00EF6BF6" w:rsidRDefault="00DA0283" w:rsidP="00DA0283">
            <w:pPr>
              <w:pStyle w:val="TAL"/>
              <w:rPr>
                <w:lang w:val="de-DE"/>
              </w:rPr>
            </w:pPr>
            <w:r w:rsidRPr="00EF6BF6">
              <w:rPr>
                <w:lang w:val="de-DE"/>
              </w:rPr>
              <w:t>V</w:t>
            </w:r>
          </w:p>
        </w:tc>
        <w:tc>
          <w:tcPr>
            <w:tcW w:w="545" w:type="dxa"/>
          </w:tcPr>
          <w:p w:rsidR="00DA0283" w:rsidRPr="00EF6BF6" w:rsidRDefault="00DA0283" w:rsidP="00DA0283">
            <w:pPr>
              <w:pStyle w:val="TAL"/>
              <w:rPr>
                <w:lang w:val="en-US"/>
              </w:rPr>
            </w:pPr>
          </w:p>
        </w:tc>
        <w:tc>
          <w:tcPr>
            <w:tcW w:w="1032" w:type="dxa"/>
          </w:tcPr>
          <w:p w:rsidR="00DA0283" w:rsidRPr="00EF6BF6" w:rsidRDefault="00DA0283" w:rsidP="00DA0283">
            <w:pPr>
              <w:pStyle w:val="TAL"/>
              <w:rPr>
                <w:lang w:val="en-US"/>
              </w:rPr>
            </w:pPr>
          </w:p>
        </w:tc>
        <w:tc>
          <w:tcPr>
            <w:tcW w:w="774" w:type="dxa"/>
          </w:tcPr>
          <w:p w:rsidR="00DA0283" w:rsidRPr="00EF6BF6" w:rsidRDefault="00DA0283" w:rsidP="00DA0283">
            <w:pPr>
              <w:pStyle w:val="TAL"/>
              <w:rPr>
                <w:lang w:val="en-US"/>
              </w:rPr>
            </w:pPr>
            <w:r w:rsidRPr="00EF6BF6">
              <w:rPr>
                <w:lang w:val="en-US"/>
              </w:rPr>
              <w:t>M</w:t>
            </w:r>
          </w:p>
        </w:tc>
        <w:tc>
          <w:tcPr>
            <w:tcW w:w="844" w:type="dxa"/>
          </w:tcPr>
          <w:p w:rsidR="00DA0283" w:rsidRPr="00EF6BF6" w:rsidRDefault="00DA0283" w:rsidP="00DA0283">
            <w:pPr>
              <w:pStyle w:val="TAL"/>
            </w:pPr>
            <w:r w:rsidRPr="00EF6BF6">
              <w:t>No</w:t>
            </w:r>
          </w:p>
        </w:tc>
      </w:tr>
      <w:tr w:rsidR="00DA0283" w:rsidRPr="00EF6BF6" w:rsidTr="00F00265">
        <w:trPr>
          <w:cantSplit/>
          <w:tblHeader/>
          <w:jc w:val="center"/>
        </w:trPr>
        <w:tc>
          <w:tcPr>
            <w:tcW w:w="2501" w:type="dxa"/>
            <w:vAlign w:val="bottom"/>
          </w:tcPr>
          <w:p w:rsidR="00DA0283" w:rsidRPr="00EF6BF6" w:rsidRDefault="00DA0283" w:rsidP="00DA0283">
            <w:pPr>
              <w:pStyle w:val="TAL"/>
            </w:pPr>
            <w:r w:rsidRPr="00EF6BF6">
              <w:t>Restricted-PLMN-List</w:t>
            </w:r>
          </w:p>
        </w:tc>
        <w:tc>
          <w:tcPr>
            <w:tcW w:w="851" w:type="dxa"/>
          </w:tcPr>
          <w:p w:rsidR="00DA0283" w:rsidRPr="00EF6BF6" w:rsidRDefault="00DA0283" w:rsidP="00DA0283">
            <w:pPr>
              <w:pStyle w:val="TAL"/>
              <w:rPr>
                <w:noProof/>
              </w:rPr>
            </w:pPr>
            <w:r w:rsidRPr="00EF6BF6">
              <w:rPr>
                <w:noProof/>
              </w:rPr>
              <w:t>3157</w:t>
            </w:r>
          </w:p>
        </w:tc>
        <w:tc>
          <w:tcPr>
            <w:tcW w:w="1071" w:type="dxa"/>
          </w:tcPr>
          <w:p w:rsidR="00DA0283" w:rsidRPr="00EF6BF6" w:rsidRDefault="00DA0283" w:rsidP="00DA0283">
            <w:pPr>
              <w:pStyle w:val="TAL"/>
              <w:rPr>
                <w:lang w:val="sv-SE"/>
              </w:rPr>
            </w:pPr>
            <w:r w:rsidRPr="00EF6BF6">
              <w:rPr>
                <w:lang w:val="sv-SE"/>
              </w:rPr>
              <w:t>8.4.</w:t>
            </w:r>
            <w:r w:rsidR="00A95657" w:rsidRPr="00EF6BF6">
              <w:rPr>
                <w:lang w:val="sv-SE"/>
              </w:rPr>
              <w:t>53</w:t>
            </w:r>
          </w:p>
        </w:tc>
        <w:tc>
          <w:tcPr>
            <w:tcW w:w="1440" w:type="dxa"/>
          </w:tcPr>
          <w:p w:rsidR="00DA0283" w:rsidRPr="00EF6BF6" w:rsidRDefault="00DA0283" w:rsidP="00DA0283">
            <w:pPr>
              <w:pStyle w:val="TAL"/>
            </w:pPr>
            <w:r w:rsidRPr="00EF6BF6">
              <w:t>Grouped</w:t>
            </w:r>
          </w:p>
        </w:tc>
        <w:tc>
          <w:tcPr>
            <w:tcW w:w="639" w:type="dxa"/>
          </w:tcPr>
          <w:p w:rsidR="00DA0283" w:rsidRPr="00EF6BF6" w:rsidRDefault="00DA0283" w:rsidP="00DA0283">
            <w:pPr>
              <w:pStyle w:val="TAL"/>
              <w:rPr>
                <w:lang w:val="de-DE"/>
              </w:rPr>
            </w:pPr>
            <w:r w:rsidRPr="00EF6BF6">
              <w:rPr>
                <w:lang w:val="de-DE"/>
              </w:rPr>
              <w:t>V</w:t>
            </w:r>
          </w:p>
        </w:tc>
        <w:tc>
          <w:tcPr>
            <w:tcW w:w="545" w:type="dxa"/>
          </w:tcPr>
          <w:p w:rsidR="00DA0283" w:rsidRPr="00EF6BF6" w:rsidRDefault="00DA0283" w:rsidP="00DA0283">
            <w:pPr>
              <w:pStyle w:val="TAL"/>
              <w:rPr>
                <w:lang w:val="en-US"/>
              </w:rPr>
            </w:pPr>
          </w:p>
        </w:tc>
        <w:tc>
          <w:tcPr>
            <w:tcW w:w="1032" w:type="dxa"/>
          </w:tcPr>
          <w:p w:rsidR="00DA0283" w:rsidRPr="00EF6BF6" w:rsidRDefault="00DA0283" w:rsidP="00DA0283">
            <w:pPr>
              <w:pStyle w:val="TAL"/>
              <w:rPr>
                <w:lang w:val="en-US"/>
              </w:rPr>
            </w:pPr>
          </w:p>
        </w:tc>
        <w:tc>
          <w:tcPr>
            <w:tcW w:w="774" w:type="dxa"/>
          </w:tcPr>
          <w:p w:rsidR="00DA0283" w:rsidRPr="00EF6BF6" w:rsidRDefault="00DA0283" w:rsidP="00DA0283">
            <w:pPr>
              <w:pStyle w:val="TAL"/>
              <w:rPr>
                <w:lang w:val="en-US"/>
              </w:rPr>
            </w:pPr>
            <w:r w:rsidRPr="00EF6BF6">
              <w:rPr>
                <w:lang w:val="en-US"/>
              </w:rPr>
              <w:t>M</w:t>
            </w:r>
          </w:p>
        </w:tc>
        <w:tc>
          <w:tcPr>
            <w:tcW w:w="844" w:type="dxa"/>
          </w:tcPr>
          <w:p w:rsidR="00DA0283" w:rsidRPr="00EF6BF6" w:rsidRDefault="00DA0283" w:rsidP="00DA0283">
            <w:pPr>
              <w:pStyle w:val="TAL"/>
            </w:pPr>
            <w:r w:rsidRPr="00EF6BF6">
              <w:t>No</w:t>
            </w:r>
          </w:p>
        </w:tc>
      </w:tr>
      <w:tr w:rsidR="00DA0283" w:rsidRPr="00EF6BF6" w:rsidTr="00F00265">
        <w:trPr>
          <w:cantSplit/>
          <w:tblHeader/>
          <w:jc w:val="center"/>
        </w:trPr>
        <w:tc>
          <w:tcPr>
            <w:tcW w:w="2501" w:type="dxa"/>
            <w:vAlign w:val="bottom"/>
          </w:tcPr>
          <w:p w:rsidR="00DA0283" w:rsidRPr="00EF6BF6" w:rsidRDefault="00DA0283" w:rsidP="00DA0283">
            <w:pPr>
              <w:pStyle w:val="TAL"/>
            </w:pPr>
            <w:r w:rsidRPr="00EF6BF6">
              <w:t>Allowed-PLMN-List</w:t>
            </w:r>
          </w:p>
        </w:tc>
        <w:tc>
          <w:tcPr>
            <w:tcW w:w="851" w:type="dxa"/>
          </w:tcPr>
          <w:p w:rsidR="00DA0283" w:rsidRPr="00EF6BF6" w:rsidRDefault="00DA0283" w:rsidP="00DA0283">
            <w:pPr>
              <w:pStyle w:val="TAL"/>
              <w:rPr>
                <w:noProof/>
              </w:rPr>
            </w:pPr>
            <w:r w:rsidRPr="00EF6BF6">
              <w:rPr>
                <w:noProof/>
              </w:rPr>
              <w:t>3158</w:t>
            </w:r>
          </w:p>
        </w:tc>
        <w:tc>
          <w:tcPr>
            <w:tcW w:w="1071" w:type="dxa"/>
          </w:tcPr>
          <w:p w:rsidR="00DA0283" w:rsidRPr="00EF6BF6" w:rsidRDefault="00DA0283" w:rsidP="00DA0283">
            <w:pPr>
              <w:pStyle w:val="TAL"/>
              <w:rPr>
                <w:lang w:val="sv-SE"/>
              </w:rPr>
            </w:pPr>
            <w:r w:rsidRPr="00EF6BF6">
              <w:rPr>
                <w:lang w:val="sv-SE"/>
              </w:rPr>
              <w:t>8.4.</w:t>
            </w:r>
            <w:r w:rsidR="00A95657" w:rsidRPr="00EF6BF6">
              <w:rPr>
                <w:lang w:val="sv-SE"/>
              </w:rPr>
              <w:t>54</w:t>
            </w:r>
          </w:p>
        </w:tc>
        <w:tc>
          <w:tcPr>
            <w:tcW w:w="1440" w:type="dxa"/>
          </w:tcPr>
          <w:p w:rsidR="00DA0283" w:rsidRPr="00EF6BF6" w:rsidRDefault="00DA0283" w:rsidP="00DA0283">
            <w:pPr>
              <w:pStyle w:val="TAL"/>
            </w:pPr>
            <w:r w:rsidRPr="00EF6BF6">
              <w:t>Grouped</w:t>
            </w:r>
          </w:p>
        </w:tc>
        <w:tc>
          <w:tcPr>
            <w:tcW w:w="639" w:type="dxa"/>
          </w:tcPr>
          <w:p w:rsidR="00DA0283" w:rsidRPr="00EF6BF6" w:rsidRDefault="00DA0283" w:rsidP="00DA0283">
            <w:pPr>
              <w:pStyle w:val="TAL"/>
              <w:rPr>
                <w:lang w:val="de-DE"/>
              </w:rPr>
            </w:pPr>
            <w:r w:rsidRPr="00EF6BF6">
              <w:rPr>
                <w:lang w:val="de-DE"/>
              </w:rPr>
              <w:t>V</w:t>
            </w:r>
          </w:p>
        </w:tc>
        <w:tc>
          <w:tcPr>
            <w:tcW w:w="545" w:type="dxa"/>
          </w:tcPr>
          <w:p w:rsidR="00DA0283" w:rsidRPr="00EF6BF6" w:rsidRDefault="00DA0283" w:rsidP="00DA0283">
            <w:pPr>
              <w:pStyle w:val="TAL"/>
              <w:rPr>
                <w:lang w:val="en-US"/>
              </w:rPr>
            </w:pPr>
          </w:p>
        </w:tc>
        <w:tc>
          <w:tcPr>
            <w:tcW w:w="1032" w:type="dxa"/>
          </w:tcPr>
          <w:p w:rsidR="00DA0283" w:rsidRPr="00EF6BF6" w:rsidRDefault="00DA0283" w:rsidP="00DA0283">
            <w:pPr>
              <w:pStyle w:val="TAL"/>
              <w:rPr>
                <w:lang w:val="en-US"/>
              </w:rPr>
            </w:pPr>
          </w:p>
        </w:tc>
        <w:tc>
          <w:tcPr>
            <w:tcW w:w="774" w:type="dxa"/>
          </w:tcPr>
          <w:p w:rsidR="00DA0283" w:rsidRPr="00EF6BF6" w:rsidRDefault="00DA0283" w:rsidP="00DA0283">
            <w:pPr>
              <w:pStyle w:val="TAL"/>
              <w:rPr>
                <w:lang w:val="en-US"/>
              </w:rPr>
            </w:pPr>
            <w:r w:rsidRPr="00EF6BF6">
              <w:rPr>
                <w:lang w:val="en-US"/>
              </w:rPr>
              <w:t>M</w:t>
            </w:r>
          </w:p>
        </w:tc>
        <w:tc>
          <w:tcPr>
            <w:tcW w:w="844" w:type="dxa"/>
          </w:tcPr>
          <w:p w:rsidR="00DA0283" w:rsidRPr="00EF6BF6" w:rsidRDefault="00DA0283" w:rsidP="00DA0283">
            <w:pPr>
              <w:pStyle w:val="TAL"/>
            </w:pPr>
            <w:r w:rsidRPr="00EF6BF6">
              <w:t>No</w:t>
            </w:r>
          </w:p>
        </w:tc>
      </w:tr>
      <w:tr w:rsidR="0050441E" w:rsidRPr="00EF6BF6" w:rsidTr="00F00265">
        <w:trPr>
          <w:cantSplit/>
          <w:tblHeader/>
          <w:jc w:val="center"/>
        </w:trPr>
        <w:tc>
          <w:tcPr>
            <w:tcW w:w="2501" w:type="dxa"/>
            <w:vAlign w:val="bottom"/>
          </w:tcPr>
          <w:p w:rsidR="0050441E" w:rsidRPr="00EF6BF6" w:rsidRDefault="0050441E" w:rsidP="0050441E">
            <w:pPr>
              <w:pStyle w:val="TAL"/>
            </w:pPr>
            <w:r w:rsidRPr="00EF6BF6">
              <w:t>Requested-Validity-Time</w:t>
            </w:r>
          </w:p>
        </w:tc>
        <w:tc>
          <w:tcPr>
            <w:tcW w:w="851" w:type="dxa"/>
          </w:tcPr>
          <w:p w:rsidR="0050441E" w:rsidRPr="00EF6BF6" w:rsidRDefault="0050441E" w:rsidP="0050441E">
            <w:pPr>
              <w:pStyle w:val="TAL"/>
              <w:rPr>
                <w:noProof/>
              </w:rPr>
            </w:pPr>
            <w:r w:rsidRPr="00EF6BF6">
              <w:rPr>
                <w:noProof/>
              </w:rPr>
              <w:t>3159</w:t>
            </w:r>
          </w:p>
        </w:tc>
        <w:tc>
          <w:tcPr>
            <w:tcW w:w="1071" w:type="dxa"/>
          </w:tcPr>
          <w:p w:rsidR="0050441E" w:rsidRPr="00EF6BF6" w:rsidRDefault="0050441E" w:rsidP="0050441E">
            <w:pPr>
              <w:pStyle w:val="TAL"/>
              <w:rPr>
                <w:lang w:val="sv-SE"/>
              </w:rPr>
            </w:pPr>
            <w:r w:rsidRPr="00EF6BF6">
              <w:rPr>
                <w:lang w:val="sv-SE"/>
              </w:rPr>
              <w:t>8.4.55</w:t>
            </w:r>
          </w:p>
        </w:tc>
        <w:tc>
          <w:tcPr>
            <w:tcW w:w="1440" w:type="dxa"/>
          </w:tcPr>
          <w:p w:rsidR="0050441E" w:rsidRPr="00EF6BF6" w:rsidRDefault="0050441E" w:rsidP="0050441E">
            <w:pPr>
              <w:pStyle w:val="TAL"/>
            </w:pPr>
            <w:r w:rsidRPr="00EF6BF6">
              <w:t>Time</w:t>
            </w:r>
          </w:p>
        </w:tc>
        <w:tc>
          <w:tcPr>
            <w:tcW w:w="639" w:type="dxa"/>
          </w:tcPr>
          <w:p w:rsidR="0050441E" w:rsidRPr="00EF6BF6" w:rsidRDefault="0050441E" w:rsidP="0050441E">
            <w:pPr>
              <w:pStyle w:val="TAL"/>
              <w:rPr>
                <w:lang w:val="de-DE"/>
              </w:rPr>
            </w:pPr>
            <w:r w:rsidRPr="00EF6BF6">
              <w:rPr>
                <w:lang w:val="de-DE"/>
              </w:rPr>
              <w:t>V</w:t>
            </w:r>
          </w:p>
        </w:tc>
        <w:tc>
          <w:tcPr>
            <w:tcW w:w="545" w:type="dxa"/>
          </w:tcPr>
          <w:p w:rsidR="0050441E" w:rsidRPr="00EF6BF6" w:rsidRDefault="0050441E" w:rsidP="0050441E">
            <w:pPr>
              <w:pStyle w:val="TAL"/>
              <w:rPr>
                <w:lang w:val="en-US"/>
              </w:rPr>
            </w:pPr>
          </w:p>
        </w:tc>
        <w:tc>
          <w:tcPr>
            <w:tcW w:w="1032" w:type="dxa"/>
          </w:tcPr>
          <w:p w:rsidR="0050441E" w:rsidRPr="00EF6BF6" w:rsidRDefault="0050441E" w:rsidP="0050441E">
            <w:pPr>
              <w:pStyle w:val="TAL"/>
              <w:rPr>
                <w:lang w:val="en-US"/>
              </w:rPr>
            </w:pPr>
          </w:p>
        </w:tc>
        <w:tc>
          <w:tcPr>
            <w:tcW w:w="774" w:type="dxa"/>
          </w:tcPr>
          <w:p w:rsidR="0050441E" w:rsidRPr="00EF6BF6" w:rsidRDefault="0050441E" w:rsidP="0050441E">
            <w:pPr>
              <w:pStyle w:val="TAL"/>
              <w:rPr>
                <w:lang w:val="en-US"/>
              </w:rPr>
            </w:pPr>
            <w:r w:rsidRPr="00EF6BF6">
              <w:rPr>
                <w:lang w:val="en-US"/>
              </w:rPr>
              <w:t>M</w:t>
            </w:r>
          </w:p>
        </w:tc>
        <w:tc>
          <w:tcPr>
            <w:tcW w:w="844" w:type="dxa"/>
          </w:tcPr>
          <w:p w:rsidR="0050441E" w:rsidRPr="00EF6BF6" w:rsidRDefault="0050441E" w:rsidP="0050441E">
            <w:pPr>
              <w:pStyle w:val="TAL"/>
            </w:pPr>
            <w:r w:rsidRPr="00EF6BF6">
              <w:t>No</w:t>
            </w:r>
          </w:p>
        </w:tc>
      </w:tr>
      <w:tr w:rsidR="0050441E" w:rsidRPr="00EF6BF6" w:rsidTr="00F00265">
        <w:trPr>
          <w:cantSplit/>
          <w:tblHeader/>
          <w:jc w:val="center"/>
        </w:trPr>
        <w:tc>
          <w:tcPr>
            <w:tcW w:w="2501" w:type="dxa"/>
            <w:vAlign w:val="bottom"/>
          </w:tcPr>
          <w:p w:rsidR="0050441E" w:rsidRPr="00EF6BF6" w:rsidRDefault="0050441E" w:rsidP="0050441E">
            <w:pPr>
              <w:pStyle w:val="TAL"/>
            </w:pPr>
            <w:r w:rsidRPr="00EF6BF6">
              <w:t>Granted-Validity-Time</w:t>
            </w:r>
          </w:p>
        </w:tc>
        <w:tc>
          <w:tcPr>
            <w:tcW w:w="851" w:type="dxa"/>
          </w:tcPr>
          <w:p w:rsidR="0050441E" w:rsidRPr="00EF6BF6" w:rsidRDefault="0050441E" w:rsidP="0050441E">
            <w:pPr>
              <w:pStyle w:val="TAL"/>
              <w:rPr>
                <w:noProof/>
              </w:rPr>
            </w:pPr>
            <w:r w:rsidRPr="00EF6BF6">
              <w:rPr>
                <w:noProof/>
              </w:rPr>
              <w:t>3160</w:t>
            </w:r>
          </w:p>
        </w:tc>
        <w:tc>
          <w:tcPr>
            <w:tcW w:w="1071" w:type="dxa"/>
          </w:tcPr>
          <w:p w:rsidR="0050441E" w:rsidRPr="00EF6BF6" w:rsidRDefault="0050441E" w:rsidP="0050441E">
            <w:pPr>
              <w:pStyle w:val="TAL"/>
              <w:rPr>
                <w:lang w:val="sv-SE"/>
              </w:rPr>
            </w:pPr>
            <w:r w:rsidRPr="00EF6BF6">
              <w:rPr>
                <w:lang w:val="sv-SE"/>
              </w:rPr>
              <w:t>8.4.56</w:t>
            </w:r>
          </w:p>
        </w:tc>
        <w:tc>
          <w:tcPr>
            <w:tcW w:w="1440" w:type="dxa"/>
          </w:tcPr>
          <w:p w:rsidR="0050441E" w:rsidRPr="00EF6BF6" w:rsidRDefault="0050441E" w:rsidP="0050441E">
            <w:pPr>
              <w:pStyle w:val="TAL"/>
            </w:pPr>
            <w:r w:rsidRPr="00EF6BF6">
              <w:t>Time</w:t>
            </w:r>
          </w:p>
        </w:tc>
        <w:tc>
          <w:tcPr>
            <w:tcW w:w="639" w:type="dxa"/>
          </w:tcPr>
          <w:p w:rsidR="0050441E" w:rsidRPr="00EF6BF6" w:rsidRDefault="0050441E" w:rsidP="0050441E">
            <w:pPr>
              <w:pStyle w:val="TAL"/>
              <w:rPr>
                <w:lang w:val="de-DE"/>
              </w:rPr>
            </w:pPr>
            <w:r w:rsidRPr="00EF6BF6">
              <w:rPr>
                <w:lang w:val="de-DE"/>
              </w:rPr>
              <w:t>V</w:t>
            </w:r>
          </w:p>
        </w:tc>
        <w:tc>
          <w:tcPr>
            <w:tcW w:w="545" w:type="dxa"/>
          </w:tcPr>
          <w:p w:rsidR="0050441E" w:rsidRPr="00EF6BF6" w:rsidRDefault="0050441E" w:rsidP="0050441E">
            <w:pPr>
              <w:pStyle w:val="TAL"/>
              <w:rPr>
                <w:lang w:val="en-US"/>
              </w:rPr>
            </w:pPr>
          </w:p>
        </w:tc>
        <w:tc>
          <w:tcPr>
            <w:tcW w:w="1032" w:type="dxa"/>
          </w:tcPr>
          <w:p w:rsidR="0050441E" w:rsidRPr="00EF6BF6" w:rsidRDefault="0050441E" w:rsidP="0050441E">
            <w:pPr>
              <w:pStyle w:val="TAL"/>
              <w:rPr>
                <w:lang w:val="en-US"/>
              </w:rPr>
            </w:pPr>
          </w:p>
        </w:tc>
        <w:tc>
          <w:tcPr>
            <w:tcW w:w="774" w:type="dxa"/>
          </w:tcPr>
          <w:p w:rsidR="0050441E" w:rsidRPr="00EF6BF6" w:rsidRDefault="0050441E" w:rsidP="0050441E">
            <w:pPr>
              <w:pStyle w:val="TAL"/>
              <w:rPr>
                <w:lang w:val="en-US"/>
              </w:rPr>
            </w:pPr>
            <w:r w:rsidRPr="00EF6BF6">
              <w:rPr>
                <w:lang w:val="en-US"/>
              </w:rPr>
              <w:t>M</w:t>
            </w:r>
          </w:p>
        </w:tc>
        <w:tc>
          <w:tcPr>
            <w:tcW w:w="844" w:type="dxa"/>
          </w:tcPr>
          <w:p w:rsidR="0050441E" w:rsidRPr="00EF6BF6" w:rsidRDefault="0050441E" w:rsidP="0050441E">
            <w:pPr>
              <w:pStyle w:val="TAL"/>
            </w:pPr>
            <w:r w:rsidRPr="00EF6BF6">
              <w:t>No</w:t>
            </w:r>
          </w:p>
        </w:tc>
      </w:tr>
      <w:tr w:rsidR="0050441E" w:rsidRPr="00EF6BF6" w:rsidTr="00F00265">
        <w:trPr>
          <w:cantSplit/>
          <w:tblHeader/>
          <w:jc w:val="center"/>
        </w:trPr>
        <w:tc>
          <w:tcPr>
            <w:tcW w:w="2501" w:type="dxa"/>
            <w:vAlign w:val="bottom"/>
          </w:tcPr>
          <w:p w:rsidR="0050441E" w:rsidRPr="00EF6BF6" w:rsidRDefault="0050441E" w:rsidP="0050441E">
            <w:pPr>
              <w:pStyle w:val="TAL"/>
            </w:pPr>
            <w:r w:rsidRPr="00EF6BF6">
              <w:lastRenderedPageBreak/>
              <w:t>NIDD-Authorization-Update</w:t>
            </w:r>
          </w:p>
        </w:tc>
        <w:tc>
          <w:tcPr>
            <w:tcW w:w="851" w:type="dxa"/>
          </w:tcPr>
          <w:p w:rsidR="0050441E" w:rsidRPr="00EF6BF6" w:rsidRDefault="0050441E" w:rsidP="0050441E">
            <w:pPr>
              <w:pStyle w:val="TAL"/>
              <w:rPr>
                <w:noProof/>
              </w:rPr>
            </w:pPr>
            <w:r w:rsidRPr="00EF6BF6">
              <w:rPr>
                <w:noProof/>
              </w:rPr>
              <w:t>3161</w:t>
            </w:r>
          </w:p>
        </w:tc>
        <w:tc>
          <w:tcPr>
            <w:tcW w:w="1071" w:type="dxa"/>
          </w:tcPr>
          <w:p w:rsidR="0050441E" w:rsidRPr="00EF6BF6" w:rsidRDefault="0050441E" w:rsidP="0050441E">
            <w:pPr>
              <w:pStyle w:val="TAL"/>
              <w:rPr>
                <w:lang w:val="sv-SE"/>
              </w:rPr>
            </w:pPr>
            <w:r w:rsidRPr="00EF6BF6">
              <w:rPr>
                <w:lang w:val="sv-SE"/>
              </w:rPr>
              <w:t>8.4.57</w:t>
            </w:r>
          </w:p>
        </w:tc>
        <w:tc>
          <w:tcPr>
            <w:tcW w:w="1440" w:type="dxa"/>
          </w:tcPr>
          <w:p w:rsidR="0050441E" w:rsidRPr="00EF6BF6" w:rsidRDefault="0050441E" w:rsidP="0050441E">
            <w:pPr>
              <w:pStyle w:val="TAL"/>
            </w:pPr>
            <w:r w:rsidRPr="00EF6BF6">
              <w:t>Grouped</w:t>
            </w:r>
          </w:p>
        </w:tc>
        <w:tc>
          <w:tcPr>
            <w:tcW w:w="639" w:type="dxa"/>
          </w:tcPr>
          <w:p w:rsidR="0050441E" w:rsidRPr="00EF6BF6" w:rsidRDefault="0050441E" w:rsidP="0050441E">
            <w:pPr>
              <w:pStyle w:val="TAL"/>
              <w:rPr>
                <w:lang w:val="de-DE"/>
              </w:rPr>
            </w:pPr>
            <w:r w:rsidRPr="00EF6BF6">
              <w:rPr>
                <w:lang w:val="de-DE"/>
              </w:rPr>
              <w:t>V</w:t>
            </w:r>
          </w:p>
        </w:tc>
        <w:tc>
          <w:tcPr>
            <w:tcW w:w="545" w:type="dxa"/>
          </w:tcPr>
          <w:p w:rsidR="0050441E" w:rsidRPr="00EF6BF6" w:rsidRDefault="0050441E" w:rsidP="0050441E">
            <w:pPr>
              <w:pStyle w:val="TAL"/>
              <w:rPr>
                <w:lang w:val="en-US"/>
              </w:rPr>
            </w:pPr>
          </w:p>
        </w:tc>
        <w:tc>
          <w:tcPr>
            <w:tcW w:w="1032" w:type="dxa"/>
          </w:tcPr>
          <w:p w:rsidR="0050441E" w:rsidRPr="00EF6BF6" w:rsidRDefault="0050441E" w:rsidP="0050441E">
            <w:pPr>
              <w:pStyle w:val="TAL"/>
              <w:rPr>
                <w:lang w:val="en-US"/>
              </w:rPr>
            </w:pPr>
          </w:p>
        </w:tc>
        <w:tc>
          <w:tcPr>
            <w:tcW w:w="774" w:type="dxa"/>
          </w:tcPr>
          <w:p w:rsidR="0050441E" w:rsidRPr="00EF6BF6" w:rsidRDefault="0050441E" w:rsidP="0050441E">
            <w:pPr>
              <w:pStyle w:val="TAL"/>
              <w:rPr>
                <w:lang w:val="en-US"/>
              </w:rPr>
            </w:pPr>
            <w:r w:rsidRPr="00EF6BF6">
              <w:rPr>
                <w:lang w:val="en-US"/>
              </w:rPr>
              <w:t>M</w:t>
            </w:r>
          </w:p>
        </w:tc>
        <w:tc>
          <w:tcPr>
            <w:tcW w:w="844" w:type="dxa"/>
          </w:tcPr>
          <w:p w:rsidR="0050441E" w:rsidRPr="00EF6BF6" w:rsidRDefault="0050441E" w:rsidP="0050441E">
            <w:pPr>
              <w:pStyle w:val="TAL"/>
            </w:pPr>
            <w:r w:rsidRPr="00EF6BF6">
              <w:t>No</w:t>
            </w:r>
          </w:p>
        </w:tc>
      </w:tr>
      <w:tr w:rsidR="00E03EFE" w:rsidRPr="00EF6BF6" w:rsidTr="00F00265">
        <w:trPr>
          <w:cantSplit/>
          <w:tblHeader/>
          <w:jc w:val="center"/>
        </w:trPr>
        <w:tc>
          <w:tcPr>
            <w:tcW w:w="2501" w:type="dxa"/>
            <w:vAlign w:val="bottom"/>
          </w:tcPr>
          <w:p w:rsidR="00E03EFE" w:rsidRPr="00EF6BF6" w:rsidRDefault="00E03EFE" w:rsidP="00E03EFE">
            <w:pPr>
              <w:pStyle w:val="TAL"/>
            </w:pPr>
            <w:r w:rsidRPr="00EF6BF6">
              <w:t>Loss-Of-Connectivity-Reason</w:t>
            </w:r>
          </w:p>
        </w:tc>
        <w:tc>
          <w:tcPr>
            <w:tcW w:w="851" w:type="dxa"/>
          </w:tcPr>
          <w:p w:rsidR="00E03EFE" w:rsidRPr="00EF6BF6" w:rsidRDefault="00E03EFE" w:rsidP="00E03EFE">
            <w:pPr>
              <w:pStyle w:val="TAL"/>
              <w:rPr>
                <w:noProof/>
              </w:rPr>
            </w:pPr>
            <w:r w:rsidRPr="00EF6BF6">
              <w:rPr>
                <w:noProof/>
              </w:rPr>
              <w:t>3162</w:t>
            </w:r>
          </w:p>
        </w:tc>
        <w:tc>
          <w:tcPr>
            <w:tcW w:w="1071" w:type="dxa"/>
          </w:tcPr>
          <w:p w:rsidR="00E03EFE" w:rsidRPr="00EF6BF6" w:rsidRDefault="00E03EFE" w:rsidP="00E03EFE">
            <w:pPr>
              <w:pStyle w:val="TAL"/>
              <w:rPr>
                <w:lang w:val="sv-SE"/>
              </w:rPr>
            </w:pPr>
            <w:r w:rsidRPr="00EF6BF6">
              <w:rPr>
                <w:lang w:val="sv-SE"/>
              </w:rPr>
              <w:t>8.4.58</w:t>
            </w:r>
          </w:p>
        </w:tc>
        <w:tc>
          <w:tcPr>
            <w:tcW w:w="1440" w:type="dxa"/>
          </w:tcPr>
          <w:p w:rsidR="00E03EFE" w:rsidRPr="00EF6BF6" w:rsidRDefault="00E03EFE" w:rsidP="00E03EFE">
            <w:pPr>
              <w:pStyle w:val="TAL"/>
            </w:pPr>
            <w:r w:rsidRPr="00EF6BF6">
              <w:t>Unsigned32</w:t>
            </w:r>
          </w:p>
        </w:tc>
        <w:tc>
          <w:tcPr>
            <w:tcW w:w="639" w:type="dxa"/>
          </w:tcPr>
          <w:p w:rsidR="00E03EFE" w:rsidRPr="00EF6BF6" w:rsidRDefault="00E03EFE" w:rsidP="00E03EFE">
            <w:pPr>
              <w:pStyle w:val="TAL"/>
              <w:rPr>
                <w:lang w:val="de-DE"/>
              </w:rPr>
            </w:pPr>
            <w:r w:rsidRPr="00EF6BF6">
              <w:rPr>
                <w:lang w:val="de-DE"/>
              </w:rPr>
              <w:t>V</w:t>
            </w:r>
          </w:p>
        </w:tc>
        <w:tc>
          <w:tcPr>
            <w:tcW w:w="545" w:type="dxa"/>
          </w:tcPr>
          <w:p w:rsidR="00E03EFE" w:rsidRPr="00EF6BF6" w:rsidRDefault="00E03EFE" w:rsidP="00E03EFE">
            <w:pPr>
              <w:pStyle w:val="TAL"/>
              <w:rPr>
                <w:lang w:val="en-US"/>
              </w:rPr>
            </w:pPr>
          </w:p>
        </w:tc>
        <w:tc>
          <w:tcPr>
            <w:tcW w:w="1032" w:type="dxa"/>
          </w:tcPr>
          <w:p w:rsidR="00E03EFE" w:rsidRPr="00EF6BF6" w:rsidRDefault="00E03EFE" w:rsidP="00E03EFE">
            <w:pPr>
              <w:pStyle w:val="TAL"/>
              <w:rPr>
                <w:lang w:val="en-US"/>
              </w:rPr>
            </w:pPr>
          </w:p>
        </w:tc>
        <w:tc>
          <w:tcPr>
            <w:tcW w:w="774" w:type="dxa"/>
          </w:tcPr>
          <w:p w:rsidR="00E03EFE" w:rsidRPr="00EF6BF6" w:rsidRDefault="00E03EFE" w:rsidP="00E03EFE">
            <w:pPr>
              <w:pStyle w:val="TAL"/>
              <w:rPr>
                <w:lang w:val="en-US"/>
              </w:rPr>
            </w:pPr>
            <w:r w:rsidRPr="00EF6BF6">
              <w:rPr>
                <w:lang w:val="en-US"/>
              </w:rPr>
              <w:t>M</w:t>
            </w:r>
          </w:p>
        </w:tc>
        <w:tc>
          <w:tcPr>
            <w:tcW w:w="844" w:type="dxa"/>
          </w:tcPr>
          <w:p w:rsidR="00E03EFE" w:rsidRPr="00EF6BF6" w:rsidRDefault="00E03EFE" w:rsidP="00E03EFE">
            <w:pPr>
              <w:pStyle w:val="TAL"/>
            </w:pPr>
            <w:r w:rsidRPr="00EF6BF6">
              <w:t>No</w:t>
            </w:r>
          </w:p>
        </w:tc>
      </w:tr>
      <w:tr w:rsidR="00F00265" w:rsidRPr="00EF6BF6" w:rsidTr="00F00265">
        <w:trPr>
          <w:cantSplit/>
          <w:tblHeader/>
          <w:jc w:val="center"/>
        </w:trPr>
        <w:tc>
          <w:tcPr>
            <w:tcW w:w="2501" w:type="dxa"/>
            <w:vAlign w:val="bottom"/>
          </w:tcPr>
          <w:p w:rsidR="00F00265" w:rsidRPr="00EF6BF6" w:rsidRDefault="00F00265" w:rsidP="00FB5A1B">
            <w:pPr>
              <w:pStyle w:val="TAL"/>
              <w:rPr>
                <w:lang w:eastAsia="zh-CN"/>
              </w:rPr>
            </w:pPr>
            <w:r w:rsidRPr="00EF6BF6">
              <w:rPr>
                <w:rFonts w:hint="eastAsia"/>
                <w:lang w:eastAsia="zh-CN"/>
              </w:rPr>
              <w:t>Group-Reporting-Guard-Time</w:t>
            </w:r>
            <w:r w:rsidRPr="00EF6BF6">
              <w:rPr>
                <w:lang w:eastAsia="zh-CN"/>
              </w:rPr>
              <w:t>r</w:t>
            </w:r>
          </w:p>
        </w:tc>
        <w:tc>
          <w:tcPr>
            <w:tcW w:w="851" w:type="dxa"/>
          </w:tcPr>
          <w:p w:rsidR="00F00265" w:rsidRPr="00EF6BF6" w:rsidRDefault="00F00265" w:rsidP="00FB5A1B">
            <w:pPr>
              <w:pStyle w:val="TAL"/>
              <w:rPr>
                <w:noProof/>
                <w:lang w:eastAsia="zh-CN"/>
              </w:rPr>
            </w:pPr>
            <w:r w:rsidRPr="00EF6BF6">
              <w:rPr>
                <w:noProof/>
              </w:rPr>
              <w:t>3163</w:t>
            </w:r>
          </w:p>
        </w:tc>
        <w:tc>
          <w:tcPr>
            <w:tcW w:w="1071" w:type="dxa"/>
          </w:tcPr>
          <w:p w:rsidR="00F00265" w:rsidRPr="00EF6BF6" w:rsidRDefault="00F00265" w:rsidP="00FB5A1B">
            <w:pPr>
              <w:pStyle w:val="TAL"/>
              <w:rPr>
                <w:lang w:val="sv-SE" w:eastAsia="zh-CN"/>
              </w:rPr>
            </w:pPr>
            <w:r w:rsidRPr="00EF6BF6">
              <w:rPr>
                <w:rFonts w:hint="eastAsia"/>
                <w:lang w:val="sv-SE" w:eastAsia="zh-CN"/>
              </w:rPr>
              <w:t>8.4.59</w:t>
            </w:r>
          </w:p>
        </w:tc>
        <w:tc>
          <w:tcPr>
            <w:tcW w:w="1440" w:type="dxa"/>
          </w:tcPr>
          <w:p w:rsidR="00F00265" w:rsidRPr="00EF6BF6" w:rsidRDefault="00F00265" w:rsidP="00FB5A1B">
            <w:pPr>
              <w:pStyle w:val="TAL"/>
              <w:rPr>
                <w:lang w:eastAsia="zh-CN"/>
              </w:rPr>
            </w:pPr>
            <w:r w:rsidRPr="00EF6BF6">
              <w:t>Unsigned32</w:t>
            </w:r>
          </w:p>
        </w:tc>
        <w:tc>
          <w:tcPr>
            <w:tcW w:w="639" w:type="dxa"/>
          </w:tcPr>
          <w:p w:rsidR="00F00265" w:rsidRPr="00EF6BF6" w:rsidRDefault="00F00265" w:rsidP="00FB5A1B">
            <w:pPr>
              <w:pStyle w:val="TAL"/>
              <w:rPr>
                <w:lang w:val="de-DE" w:eastAsia="zh-CN"/>
              </w:rPr>
            </w:pPr>
            <w:r w:rsidRPr="00EF6BF6">
              <w:rPr>
                <w:rFonts w:hint="eastAsia"/>
                <w:lang w:val="de-DE" w:eastAsia="zh-CN"/>
              </w:rPr>
              <w:t>V</w:t>
            </w:r>
          </w:p>
        </w:tc>
        <w:tc>
          <w:tcPr>
            <w:tcW w:w="545" w:type="dxa"/>
          </w:tcPr>
          <w:p w:rsidR="00F00265" w:rsidRPr="00EF6BF6" w:rsidRDefault="00F00265" w:rsidP="00FB5A1B">
            <w:pPr>
              <w:pStyle w:val="TAL"/>
              <w:rPr>
                <w:lang w:val="en-US"/>
              </w:rPr>
            </w:pPr>
          </w:p>
        </w:tc>
        <w:tc>
          <w:tcPr>
            <w:tcW w:w="1032" w:type="dxa"/>
          </w:tcPr>
          <w:p w:rsidR="00F00265" w:rsidRPr="00EF6BF6" w:rsidRDefault="00F00265" w:rsidP="00FB5A1B">
            <w:pPr>
              <w:pStyle w:val="TAL"/>
              <w:rPr>
                <w:lang w:val="en-US"/>
              </w:rPr>
            </w:pPr>
          </w:p>
        </w:tc>
        <w:tc>
          <w:tcPr>
            <w:tcW w:w="774" w:type="dxa"/>
          </w:tcPr>
          <w:p w:rsidR="00F00265" w:rsidRPr="00EF6BF6" w:rsidRDefault="00F00265" w:rsidP="00FB5A1B">
            <w:pPr>
              <w:pStyle w:val="TAL"/>
              <w:rPr>
                <w:lang w:val="en-US"/>
              </w:rPr>
            </w:pPr>
            <w:r w:rsidRPr="00EF6BF6">
              <w:rPr>
                <w:lang w:val="en-US"/>
              </w:rPr>
              <w:t>M</w:t>
            </w:r>
          </w:p>
        </w:tc>
        <w:tc>
          <w:tcPr>
            <w:tcW w:w="844" w:type="dxa"/>
          </w:tcPr>
          <w:p w:rsidR="00F00265" w:rsidRPr="00EF6BF6" w:rsidRDefault="00F00265" w:rsidP="00FB5A1B">
            <w:pPr>
              <w:pStyle w:val="TAL"/>
              <w:rPr>
                <w:lang w:eastAsia="zh-CN"/>
              </w:rPr>
            </w:pPr>
            <w:r w:rsidRPr="00EF6BF6">
              <w:rPr>
                <w:rFonts w:hint="eastAsia"/>
                <w:lang w:eastAsia="zh-CN"/>
              </w:rPr>
              <w:t>No</w:t>
            </w:r>
          </w:p>
        </w:tc>
      </w:tr>
      <w:tr w:rsidR="00F00265" w:rsidRPr="00EF6BF6" w:rsidTr="00F00265">
        <w:trPr>
          <w:cantSplit/>
          <w:tblHeader/>
          <w:jc w:val="center"/>
        </w:trPr>
        <w:tc>
          <w:tcPr>
            <w:tcW w:w="2501" w:type="dxa"/>
            <w:vAlign w:val="bottom"/>
          </w:tcPr>
          <w:p w:rsidR="00F00265" w:rsidRPr="00EF6BF6" w:rsidRDefault="00F00265" w:rsidP="00FB5A1B">
            <w:pPr>
              <w:pStyle w:val="TAL"/>
              <w:rPr>
                <w:lang w:eastAsia="zh-CN"/>
              </w:rPr>
            </w:pPr>
            <w:r w:rsidRPr="00EF6BF6">
              <w:rPr>
                <w:lang w:eastAsia="zh-CN"/>
              </w:rPr>
              <w:t>CIA-Flags</w:t>
            </w:r>
          </w:p>
        </w:tc>
        <w:tc>
          <w:tcPr>
            <w:tcW w:w="851" w:type="dxa"/>
          </w:tcPr>
          <w:p w:rsidR="00F00265" w:rsidRPr="00EF6BF6" w:rsidRDefault="00F00265" w:rsidP="00FB5A1B">
            <w:pPr>
              <w:pStyle w:val="TAL"/>
              <w:rPr>
                <w:noProof/>
                <w:lang w:eastAsia="zh-CN"/>
              </w:rPr>
            </w:pPr>
            <w:r w:rsidRPr="00EF6BF6">
              <w:rPr>
                <w:noProof/>
              </w:rPr>
              <w:t>3164</w:t>
            </w:r>
          </w:p>
        </w:tc>
        <w:tc>
          <w:tcPr>
            <w:tcW w:w="1071" w:type="dxa"/>
          </w:tcPr>
          <w:p w:rsidR="00F00265" w:rsidRPr="00EF6BF6" w:rsidRDefault="00F00265" w:rsidP="00FB5A1B">
            <w:pPr>
              <w:pStyle w:val="TAL"/>
              <w:rPr>
                <w:lang w:val="sv-SE" w:eastAsia="zh-CN"/>
              </w:rPr>
            </w:pPr>
            <w:r w:rsidRPr="00EF6BF6">
              <w:rPr>
                <w:lang w:val="sv-SE" w:eastAsia="zh-CN"/>
              </w:rPr>
              <w:t>8.4.60</w:t>
            </w:r>
          </w:p>
        </w:tc>
        <w:tc>
          <w:tcPr>
            <w:tcW w:w="1440" w:type="dxa"/>
          </w:tcPr>
          <w:p w:rsidR="00F00265" w:rsidRPr="00EF6BF6" w:rsidRDefault="00F00265" w:rsidP="00FB5A1B">
            <w:pPr>
              <w:pStyle w:val="TAL"/>
              <w:rPr>
                <w:lang w:eastAsia="zh-CN"/>
              </w:rPr>
            </w:pPr>
            <w:r w:rsidRPr="00EF6BF6">
              <w:t>Unsigned32</w:t>
            </w:r>
          </w:p>
        </w:tc>
        <w:tc>
          <w:tcPr>
            <w:tcW w:w="639" w:type="dxa"/>
          </w:tcPr>
          <w:p w:rsidR="00F00265" w:rsidRPr="00EF6BF6" w:rsidRDefault="00F00265" w:rsidP="00FB5A1B">
            <w:pPr>
              <w:pStyle w:val="TAL"/>
              <w:rPr>
                <w:lang w:val="de-DE" w:eastAsia="zh-CN"/>
              </w:rPr>
            </w:pPr>
            <w:r w:rsidRPr="00EF6BF6">
              <w:rPr>
                <w:lang w:val="de-DE" w:eastAsia="zh-CN"/>
              </w:rPr>
              <w:t>V</w:t>
            </w:r>
          </w:p>
        </w:tc>
        <w:tc>
          <w:tcPr>
            <w:tcW w:w="545" w:type="dxa"/>
          </w:tcPr>
          <w:p w:rsidR="00F00265" w:rsidRPr="00EF6BF6" w:rsidRDefault="00F00265" w:rsidP="00FB5A1B">
            <w:pPr>
              <w:pStyle w:val="TAL"/>
              <w:rPr>
                <w:lang w:val="en-US"/>
              </w:rPr>
            </w:pPr>
          </w:p>
        </w:tc>
        <w:tc>
          <w:tcPr>
            <w:tcW w:w="1032" w:type="dxa"/>
          </w:tcPr>
          <w:p w:rsidR="00F00265" w:rsidRPr="00EF6BF6" w:rsidRDefault="00F00265" w:rsidP="00FB5A1B">
            <w:pPr>
              <w:pStyle w:val="TAL"/>
              <w:rPr>
                <w:lang w:val="en-US"/>
              </w:rPr>
            </w:pPr>
          </w:p>
        </w:tc>
        <w:tc>
          <w:tcPr>
            <w:tcW w:w="774" w:type="dxa"/>
          </w:tcPr>
          <w:p w:rsidR="00F00265" w:rsidRPr="00EF6BF6" w:rsidRDefault="00F00265" w:rsidP="00FB5A1B">
            <w:pPr>
              <w:pStyle w:val="TAL"/>
              <w:rPr>
                <w:lang w:val="en-US"/>
              </w:rPr>
            </w:pPr>
            <w:r w:rsidRPr="00EF6BF6">
              <w:rPr>
                <w:lang w:val="en-US"/>
              </w:rPr>
              <w:t>M</w:t>
            </w:r>
          </w:p>
        </w:tc>
        <w:tc>
          <w:tcPr>
            <w:tcW w:w="844" w:type="dxa"/>
          </w:tcPr>
          <w:p w:rsidR="00F00265" w:rsidRPr="00EF6BF6" w:rsidRDefault="00F00265" w:rsidP="00FB5A1B">
            <w:pPr>
              <w:pStyle w:val="TAL"/>
              <w:rPr>
                <w:lang w:eastAsia="zh-CN"/>
              </w:rPr>
            </w:pPr>
            <w:r w:rsidRPr="00EF6BF6">
              <w:rPr>
                <w:lang w:eastAsia="zh-CN"/>
              </w:rPr>
              <w:t>No</w:t>
            </w:r>
          </w:p>
        </w:tc>
      </w:tr>
      <w:tr w:rsidR="00F00265" w:rsidRPr="00EF6BF6" w:rsidTr="00F00265">
        <w:trPr>
          <w:cantSplit/>
          <w:tblHeader/>
          <w:jc w:val="center"/>
        </w:trPr>
        <w:tc>
          <w:tcPr>
            <w:tcW w:w="2501" w:type="dxa"/>
            <w:vAlign w:val="bottom"/>
          </w:tcPr>
          <w:p w:rsidR="00F00265" w:rsidRPr="00EF6BF6" w:rsidRDefault="00F00265" w:rsidP="00FB5A1B">
            <w:pPr>
              <w:pStyle w:val="TAL"/>
            </w:pPr>
            <w:r w:rsidRPr="00EF6BF6">
              <w:rPr>
                <w:lang w:val="en-US"/>
              </w:rPr>
              <w:t>Group-</w:t>
            </w:r>
            <w:r w:rsidRPr="00EF6BF6">
              <w:rPr>
                <w:lang w:val="en-US" w:eastAsia="zh-CN"/>
              </w:rPr>
              <w:t>Monitoring-Event-Report</w:t>
            </w:r>
          </w:p>
        </w:tc>
        <w:tc>
          <w:tcPr>
            <w:tcW w:w="851" w:type="dxa"/>
          </w:tcPr>
          <w:p w:rsidR="00F00265" w:rsidRPr="00EF6BF6" w:rsidRDefault="00F00265" w:rsidP="00FB5A1B">
            <w:pPr>
              <w:pStyle w:val="TAL"/>
              <w:rPr>
                <w:noProof/>
              </w:rPr>
            </w:pPr>
            <w:r w:rsidRPr="00EF6BF6">
              <w:rPr>
                <w:noProof/>
              </w:rPr>
              <w:t>3165</w:t>
            </w:r>
          </w:p>
        </w:tc>
        <w:tc>
          <w:tcPr>
            <w:tcW w:w="1071" w:type="dxa"/>
          </w:tcPr>
          <w:p w:rsidR="00F00265" w:rsidRPr="00EF6BF6" w:rsidRDefault="00F00265" w:rsidP="00FB5A1B">
            <w:pPr>
              <w:pStyle w:val="TAL"/>
              <w:rPr>
                <w:lang w:val="sv-SE"/>
              </w:rPr>
            </w:pPr>
            <w:r w:rsidRPr="00EF6BF6">
              <w:rPr>
                <w:lang w:val="sv-SE"/>
              </w:rPr>
              <w:t>8.4.61</w:t>
            </w:r>
          </w:p>
        </w:tc>
        <w:tc>
          <w:tcPr>
            <w:tcW w:w="1440" w:type="dxa"/>
          </w:tcPr>
          <w:p w:rsidR="00F00265" w:rsidRPr="00EF6BF6" w:rsidRDefault="00F00265" w:rsidP="00FB5A1B">
            <w:pPr>
              <w:pStyle w:val="TAL"/>
            </w:pPr>
            <w:r w:rsidRPr="00EF6BF6">
              <w:t>Grouped</w:t>
            </w:r>
          </w:p>
        </w:tc>
        <w:tc>
          <w:tcPr>
            <w:tcW w:w="639" w:type="dxa"/>
          </w:tcPr>
          <w:p w:rsidR="00F00265" w:rsidRPr="00EF6BF6" w:rsidRDefault="00F00265" w:rsidP="00FB5A1B">
            <w:pPr>
              <w:pStyle w:val="TAL"/>
              <w:rPr>
                <w:lang w:val="de-DE"/>
              </w:rPr>
            </w:pPr>
            <w:r w:rsidRPr="00EF6BF6">
              <w:rPr>
                <w:lang w:val="de-DE"/>
              </w:rPr>
              <w:t>V</w:t>
            </w:r>
          </w:p>
        </w:tc>
        <w:tc>
          <w:tcPr>
            <w:tcW w:w="545" w:type="dxa"/>
          </w:tcPr>
          <w:p w:rsidR="00F00265" w:rsidRPr="00EF6BF6" w:rsidRDefault="00F00265" w:rsidP="00FB5A1B">
            <w:pPr>
              <w:pStyle w:val="TAL"/>
              <w:rPr>
                <w:lang w:val="en-US"/>
              </w:rPr>
            </w:pPr>
          </w:p>
        </w:tc>
        <w:tc>
          <w:tcPr>
            <w:tcW w:w="1032" w:type="dxa"/>
          </w:tcPr>
          <w:p w:rsidR="00F00265" w:rsidRPr="00EF6BF6" w:rsidRDefault="00F00265" w:rsidP="00FB5A1B">
            <w:pPr>
              <w:pStyle w:val="TAL"/>
              <w:rPr>
                <w:lang w:val="en-US"/>
              </w:rPr>
            </w:pPr>
          </w:p>
        </w:tc>
        <w:tc>
          <w:tcPr>
            <w:tcW w:w="774" w:type="dxa"/>
          </w:tcPr>
          <w:p w:rsidR="00F00265" w:rsidRPr="00EF6BF6" w:rsidRDefault="00F00265" w:rsidP="00FB5A1B">
            <w:pPr>
              <w:pStyle w:val="TAL"/>
              <w:rPr>
                <w:lang w:val="en-US"/>
              </w:rPr>
            </w:pPr>
            <w:r w:rsidRPr="00EF6BF6">
              <w:rPr>
                <w:lang w:val="en-US"/>
              </w:rPr>
              <w:t>M</w:t>
            </w:r>
          </w:p>
        </w:tc>
        <w:tc>
          <w:tcPr>
            <w:tcW w:w="844" w:type="dxa"/>
          </w:tcPr>
          <w:p w:rsidR="00F00265" w:rsidRPr="00EF6BF6" w:rsidRDefault="00F00265" w:rsidP="00FB5A1B">
            <w:pPr>
              <w:pStyle w:val="TAL"/>
            </w:pPr>
            <w:r w:rsidRPr="00EF6BF6">
              <w:t>No</w:t>
            </w:r>
          </w:p>
        </w:tc>
      </w:tr>
      <w:tr w:rsidR="00F00265" w:rsidRPr="00EF6BF6" w:rsidTr="00F00265">
        <w:trPr>
          <w:cantSplit/>
          <w:tblHeader/>
          <w:jc w:val="center"/>
        </w:trPr>
        <w:tc>
          <w:tcPr>
            <w:tcW w:w="2501" w:type="dxa"/>
            <w:vAlign w:val="bottom"/>
          </w:tcPr>
          <w:p w:rsidR="00F00265" w:rsidRPr="00EF6BF6" w:rsidRDefault="00F00265" w:rsidP="00FB5A1B">
            <w:pPr>
              <w:pStyle w:val="TAL"/>
            </w:pPr>
            <w:r w:rsidRPr="00EF6BF6">
              <w:rPr>
                <w:lang w:val="en-US"/>
              </w:rPr>
              <w:t>Group-</w:t>
            </w:r>
            <w:r w:rsidRPr="00EF6BF6">
              <w:rPr>
                <w:lang w:val="en-US" w:eastAsia="zh-CN"/>
              </w:rPr>
              <w:t>Monitoring-Event-Report-Item</w:t>
            </w:r>
          </w:p>
        </w:tc>
        <w:tc>
          <w:tcPr>
            <w:tcW w:w="851" w:type="dxa"/>
          </w:tcPr>
          <w:p w:rsidR="00F00265" w:rsidRPr="00EF6BF6" w:rsidRDefault="00F00265" w:rsidP="00FB5A1B">
            <w:pPr>
              <w:pStyle w:val="TAL"/>
              <w:rPr>
                <w:noProof/>
              </w:rPr>
            </w:pPr>
            <w:r w:rsidRPr="00EF6BF6">
              <w:rPr>
                <w:noProof/>
              </w:rPr>
              <w:t>3166</w:t>
            </w:r>
          </w:p>
        </w:tc>
        <w:tc>
          <w:tcPr>
            <w:tcW w:w="1071" w:type="dxa"/>
          </w:tcPr>
          <w:p w:rsidR="00F00265" w:rsidRPr="00EF6BF6" w:rsidRDefault="00F00265" w:rsidP="00FB5A1B">
            <w:pPr>
              <w:pStyle w:val="TAL"/>
              <w:rPr>
                <w:lang w:val="sv-SE"/>
              </w:rPr>
            </w:pPr>
            <w:r w:rsidRPr="00EF6BF6">
              <w:rPr>
                <w:lang w:val="sv-SE"/>
              </w:rPr>
              <w:t>8.4.62</w:t>
            </w:r>
          </w:p>
        </w:tc>
        <w:tc>
          <w:tcPr>
            <w:tcW w:w="1440" w:type="dxa"/>
          </w:tcPr>
          <w:p w:rsidR="00F00265" w:rsidRPr="00EF6BF6" w:rsidRDefault="00F00265" w:rsidP="00FB5A1B">
            <w:pPr>
              <w:pStyle w:val="TAL"/>
            </w:pPr>
            <w:r w:rsidRPr="00EF6BF6">
              <w:t>Grouped</w:t>
            </w:r>
          </w:p>
        </w:tc>
        <w:tc>
          <w:tcPr>
            <w:tcW w:w="639" w:type="dxa"/>
          </w:tcPr>
          <w:p w:rsidR="00F00265" w:rsidRPr="00EF6BF6" w:rsidRDefault="00F00265" w:rsidP="00FB5A1B">
            <w:pPr>
              <w:pStyle w:val="TAL"/>
              <w:rPr>
                <w:lang w:val="de-DE"/>
              </w:rPr>
            </w:pPr>
            <w:r w:rsidRPr="00EF6BF6">
              <w:rPr>
                <w:lang w:val="de-DE"/>
              </w:rPr>
              <w:t>V</w:t>
            </w:r>
          </w:p>
        </w:tc>
        <w:tc>
          <w:tcPr>
            <w:tcW w:w="545" w:type="dxa"/>
          </w:tcPr>
          <w:p w:rsidR="00F00265" w:rsidRPr="00EF6BF6" w:rsidRDefault="00F00265" w:rsidP="00FB5A1B">
            <w:pPr>
              <w:pStyle w:val="TAL"/>
              <w:rPr>
                <w:lang w:val="en-US"/>
              </w:rPr>
            </w:pPr>
          </w:p>
        </w:tc>
        <w:tc>
          <w:tcPr>
            <w:tcW w:w="1032" w:type="dxa"/>
          </w:tcPr>
          <w:p w:rsidR="00F00265" w:rsidRPr="00EF6BF6" w:rsidRDefault="00F00265" w:rsidP="00FB5A1B">
            <w:pPr>
              <w:pStyle w:val="TAL"/>
              <w:rPr>
                <w:lang w:val="en-US"/>
              </w:rPr>
            </w:pPr>
          </w:p>
        </w:tc>
        <w:tc>
          <w:tcPr>
            <w:tcW w:w="774" w:type="dxa"/>
          </w:tcPr>
          <w:p w:rsidR="00F00265" w:rsidRPr="00EF6BF6" w:rsidRDefault="00F00265" w:rsidP="00FB5A1B">
            <w:pPr>
              <w:pStyle w:val="TAL"/>
              <w:rPr>
                <w:lang w:val="en-US"/>
              </w:rPr>
            </w:pPr>
            <w:r w:rsidRPr="00EF6BF6">
              <w:rPr>
                <w:lang w:val="en-US"/>
              </w:rPr>
              <w:t>M</w:t>
            </w:r>
          </w:p>
        </w:tc>
        <w:tc>
          <w:tcPr>
            <w:tcW w:w="844" w:type="dxa"/>
          </w:tcPr>
          <w:p w:rsidR="00F00265" w:rsidRPr="00EF6BF6" w:rsidRDefault="00F00265" w:rsidP="00FB5A1B">
            <w:pPr>
              <w:pStyle w:val="TAL"/>
            </w:pPr>
            <w:r w:rsidRPr="00EF6BF6">
              <w:t>No</w:t>
            </w:r>
          </w:p>
        </w:tc>
      </w:tr>
      <w:tr w:rsidR="00F00265" w:rsidRPr="00EF6BF6" w:rsidTr="00F00265">
        <w:trPr>
          <w:cantSplit/>
          <w:tblHeader/>
          <w:jc w:val="center"/>
        </w:trPr>
        <w:tc>
          <w:tcPr>
            <w:tcW w:w="2501" w:type="dxa"/>
            <w:vAlign w:val="bottom"/>
          </w:tcPr>
          <w:p w:rsidR="00F00265" w:rsidRPr="00EF6BF6" w:rsidRDefault="00F00265" w:rsidP="00FB5A1B">
            <w:pPr>
              <w:pStyle w:val="TAL"/>
            </w:pPr>
            <w:r w:rsidRPr="00EF6BF6">
              <w:t>RIR-Flags</w:t>
            </w:r>
          </w:p>
        </w:tc>
        <w:tc>
          <w:tcPr>
            <w:tcW w:w="851" w:type="dxa"/>
          </w:tcPr>
          <w:p w:rsidR="00F00265" w:rsidRPr="00EF6BF6" w:rsidRDefault="00F00265" w:rsidP="00FB5A1B">
            <w:pPr>
              <w:pStyle w:val="TAL"/>
              <w:rPr>
                <w:noProof/>
              </w:rPr>
            </w:pPr>
            <w:r w:rsidRPr="00EF6BF6">
              <w:rPr>
                <w:noProof/>
              </w:rPr>
              <w:t>3167</w:t>
            </w:r>
          </w:p>
        </w:tc>
        <w:tc>
          <w:tcPr>
            <w:tcW w:w="1071" w:type="dxa"/>
          </w:tcPr>
          <w:p w:rsidR="00F00265" w:rsidRPr="00EF6BF6" w:rsidRDefault="00F00265" w:rsidP="00FB5A1B">
            <w:pPr>
              <w:pStyle w:val="TAL"/>
              <w:rPr>
                <w:lang w:val="sv-SE"/>
              </w:rPr>
            </w:pPr>
            <w:r w:rsidRPr="00EF6BF6">
              <w:rPr>
                <w:lang w:val="sv-SE"/>
              </w:rPr>
              <w:t>8.4.63</w:t>
            </w:r>
          </w:p>
        </w:tc>
        <w:tc>
          <w:tcPr>
            <w:tcW w:w="1440" w:type="dxa"/>
          </w:tcPr>
          <w:p w:rsidR="00F00265" w:rsidRPr="00EF6BF6" w:rsidRDefault="00F00265" w:rsidP="00FB5A1B">
            <w:pPr>
              <w:pStyle w:val="TAL"/>
            </w:pPr>
            <w:r w:rsidRPr="00EF6BF6">
              <w:t>Unsigned32</w:t>
            </w:r>
          </w:p>
        </w:tc>
        <w:tc>
          <w:tcPr>
            <w:tcW w:w="639" w:type="dxa"/>
          </w:tcPr>
          <w:p w:rsidR="00F00265" w:rsidRPr="00EF6BF6" w:rsidRDefault="00F00265" w:rsidP="00FB5A1B">
            <w:pPr>
              <w:pStyle w:val="TAL"/>
              <w:rPr>
                <w:lang w:val="de-DE"/>
              </w:rPr>
            </w:pPr>
            <w:r w:rsidRPr="00EF6BF6">
              <w:rPr>
                <w:lang w:val="de-DE"/>
              </w:rPr>
              <w:t>V</w:t>
            </w:r>
          </w:p>
        </w:tc>
        <w:tc>
          <w:tcPr>
            <w:tcW w:w="545" w:type="dxa"/>
          </w:tcPr>
          <w:p w:rsidR="00F00265" w:rsidRPr="00EF6BF6" w:rsidRDefault="00F00265" w:rsidP="00FB5A1B">
            <w:pPr>
              <w:pStyle w:val="TAL"/>
              <w:rPr>
                <w:lang w:val="en-US"/>
              </w:rPr>
            </w:pPr>
          </w:p>
        </w:tc>
        <w:tc>
          <w:tcPr>
            <w:tcW w:w="1032" w:type="dxa"/>
          </w:tcPr>
          <w:p w:rsidR="00F00265" w:rsidRPr="00EF6BF6" w:rsidRDefault="00F00265" w:rsidP="00FB5A1B">
            <w:pPr>
              <w:pStyle w:val="TAL"/>
              <w:rPr>
                <w:lang w:val="en-US"/>
              </w:rPr>
            </w:pPr>
          </w:p>
        </w:tc>
        <w:tc>
          <w:tcPr>
            <w:tcW w:w="774" w:type="dxa"/>
          </w:tcPr>
          <w:p w:rsidR="00F00265" w:rsidRPr="00EF6BF6" w:rsidRDefault="00F00265" w:rsidP="00FB5A1B">
            <w:pPr>
              <w:pStyle w:val="TAL"/>
              <w:rPr>
                <w:lang w:val="en-US"/>
              </w:rPr>
            </w:pPr>
            <w:r w:rsidRPr="00EF6BF6">
              <w:rPr>
                <w:lang w:val="en-US"/>
              </w:rPr>
              <w:t>M</w:t>
            </w:r>
          </w:p>
        </w:tc>
        <w:tc>
          <w:tcPr>
            <w:tcW w:w="844" w:type="dxa"/>
          </w:tcPr>
          <w:p w:rsidR="00F00265" w:rsidRPr="00EF6BF6" w:rsidRDefault="00F00265" w:rsidP="00FB5A1B">
            <w:pPr>
              <w:pStyle w:val="TAL"/>
            </w:pPr>
            <w:r w:rsidRPr="00EF6BF6">
              <w:t>No</w:t>
            </w:r>
          </w:p>
        </w:tc>
      </w:tr>
      <w:tr w:rsidR="00F00265" w:rsidRPr="00EF6BF6" w:rsidTr="00F00265">
        <w:trPr>
          <w:cantSplit/>
          <w:tblHeader/>
          <w:jc w:val="center"/>
        </w:trPr>
        <w:tc>
          <w:tcPr>
            <w:tcW w:w="2501" w:type="dxa"/>
            <w:vAlign w:val="bottom"/>
          </w:tcPr>
          <w:p w:rsidR="00F00265" w:rsidRPr="00EF6BF6" w:rsidRDefault="00F00265" w:rsidP="00FB5A1B">
            <w:pPr>
              <w:pStyle w:val="TAL"/>
            </w:pPr>
            <w:r w:rsidRPr="00EF6BF6">
              <w:t>Type-Of-External-Identifier</w:t>
            </w:r>
          </w:p>
        </w:tc>
        <w:tc>
          <w:tcPr>
            <w:tcW w:w="851" w:type="dxa"/>
          </w:tcPr>
          <w:p w:rsidR="00F00265" w:rsidRPr="00EF6BF6" w:rsidRDefault="00F00265" w:rsidP="00FB5A1B">
            <w:pPr>
              <w:pStyle w:val="TAL"/>
              <w:rPr>
                <w:noProof/>
                <w:lang w:eastAsia="zh-CN"/>
              </w:rPr>
            </w:pPr>
            <w:r w:rsidRPr="00EF6BF6">
              <w:rPr>
                <w:noProof/>
              </w:rPr>
              <w:t>3168</w:t>
            </w:r>
          </w:p>
        </w:tc>
        <w:tc>
          <w:tcPr>
            <w:tcW w:w="1071" w:type="dxa"/>
          </w:tcPr>
          <w:p w:rsidR="00F00265" w:rsidRPr="00EF6BF6" w:rsidRDefault="00F00265" w:rsidP="00FB5A1B">
            <w:pPr>
              <w:pStyle w:val="TAL"/>
              <w:rPr>
                <w:lang w:val="sv-SE" w:eastAsia="zh-CN"/>
              </w:rPr>
            </w:pPr>
            <w:r w:rsidRPr="00EF6BF6">
              <w:rPr>
                <w:lang w:val="sv-SE"/>
              </w:rPr>
              <w:t>8.4.</w:t>
            </w:r>
            <w:r w:rsidRPr="00EF6BF6">
              <w:rPr>
                <w:rFonts w:hint="eastAsia"/>
                <w:lang w:val="sv-SE" w:eastAsia="zh-CN"/>
              </w:rPr>
              <w:t>64</w:t>
            </w:r>
          </w:p>
        </w:tc>
        <w:tc>
          <w:tcPr>
            <w:tcW w:w="1440" w:type="dxa"/>
          </w:tcPr>
          <w:p w:rsidR="00F00265" w:rsidRPr="00EF6BF6" w:rsidRDefault="00F00265" w:rsidP="00FB5A1B">
            <w:pPr>
              <w:pStyle w:val="TAL"/>
            </w:pPr>
            <w:r w:rsidRPr="00EF6BF6">
              <w:t>Unsigned32</w:t>
            </w:r>
          </w:p>
        </w:tc>
        <w:tc>
          <w:tcPr>
            <w:tcW w:w="639" w:type="dxa"/>
          </w:tcPr>
          <w:p w:rsidR="00F00265" w:rsidRPr="00EF6BF6" w:rsidRDefault="00F00265" w:rsidP="00FB5A1B">
            <w:pPr>
              <w:pStyle w:val="TAL"/>
              <w:rPr>
                <w:lang w:val="de-DE"/>
              </w:rPr>
            </w:pPr>
            <w:r w:rsidRPr="00EF6BF6">
              <w:rPr>
                <w:lang w:val="de-DE"/>
              </w:rPr>
              <w:t>V</w:t>
            </w:r>
          </w:p>
        </w:tc>
        <w:tc>
          <w:tcPr>
            <w:tcW w:w="545" w:type="dxa"/>
          </w:tcPr>
          <w:p w:rsidR="00F00265" w:rsidRPr="00EF6BF6" w:rsidRDefault="00F00265" w:rsidP="00FB5A1B">
            <w:pPr>
              <w:pStyle w:val="TAL"/>
              <w:rPr>
                <w:lang w:val="en-US"/>
              </w:rPr>
            </w:pPr>
          </w:p>
        </w:tc>
        <w:tc>
          <w:tcPr>
            <w:tcW w:w="1032" w:type="dxa"/>
          </w:tcPr>
          <w:p w:rsidR="00F00265" w:rsidRPr="00EF6BF6" w:rsidRDefault="00F00265" w:rsidP="00FB5A1B">
            <w:pPr>
              <w:pStyle w:val="TAL"/>
              <w:rPr>
                <w:lang w:val="en-US"/>
              </w:rPr>
            </w:pPr>
          </w:p>
        </w:tc>
        <w:tc>
          <w:tcPr>
            <w:tcW w:w="774" w:type="dxa"/>
          </w:tcPr>
          <w:p w:rsidR="00F00265" w:rsidRPr="00EF6BF6" w:rsidRDefault="00F00265" w:rsidP="00FB5A1B">
            <w:pPr>
              <w:pStyle w:val="TAL"/>
              <w:rPr>
                <w:lang w:val="en-US"/>
              </w:rPr>
            </w:pPr>
            <w:r w:rsidRPr="00EF6BF6">
              <w:rPr>
                <w:lang w:val="en-US"/>
              </w:rPr>
              <w:t>M</w:t>
            </w:r>
          </w:p>
        </w:tc>
        <w:tc>
          <w:tcPr>
            <w:tcW w:w="844" w:type="dxa"/>
          </w:tcPr>
          <w:p w:rsidR="00F00265" w:rsidRPr="00EF6BF6" w:rsidRDefault="00F00265" w:rsidP="00FB5A1B">
            <w:pPr>
              <w:pStyle w:val="TAL"/>
            </w:pPr>
            <w:r w:rsidRPr="00EF6BF6">
              <w:t>No</w:t>
            </w:r>
          </w:p>
        </w:tc>
      </w:tr>
      <w:tr w:rsidR="00F00265" w:rsidRPr="00EF6BF6" w:rsidTr="00FB5A1B">
        <w:trPr>
          <w:cantSplit/>
          <w:tblHeader/>
          <w:jc w:val="center"/>
        </w:trPr>
        <w:tc>
          <w:tcPr>
            <w:tcW w:w="2501" w:type="dxa"/>
            <w:vAlign w:val="bottom"/>
          </w:tcPr>
          <w:p w:rsidR="00F00265" w:rsidRPr="00EF6BF6" w:rsidRDefault="00F00265" w:rsidP="00FB5A1B">
            <w:pPr>
              <w:pStyle w:val="TAL"/>
            </w:pPr>
            <w:r w:rsidRPr="00EF6BF6">
              <w:t>APN-Validity-Time</w:t>
            </w:r>
          </w:p>
        </w:tc>
        <w:tc>
          <w:tcPr>
            <w:tcW w:w="851" w:type="dxa"/>
          </w:tcPr>
          <w:p w:rsidR="00F00265" w:rsidRPr="00EF6BF6" w:rsidRDefault="00F00265" w:rsidP="00FB5A1B">
            <w:pPr>
              <w:pStyle w:val="TAL"/>
              <w:rPr>
                <w:noProof/>
              </w:rPr>
            </w:pPr>
            <w:r w:rsidRPr="00EF6BF6">
              <w:rPr>
                <w:noProof/>
              </w:rPr>
              <w:t>3169</w:t>
            </w:r>
          </w:p>
        </w:tc>
        <w:tc>
          <w:tcPr>
            <w:tcW w:w="1071" w:type="dxa"/>
          </w:tcPr>
          <w:p w:rsidR="00F00265" w:rsidRPr="00EF6BF6" w:rsidRDefault="00F00265" w:rsidP="00FB5A1B">
            <w:pPr>
              <w:pStyle w:val="TAL"/>
              <w:rPr>
                <w:lang w:val="sv-SE"/>
              </w:rPr>
            </w:pPr>
            <w:r w:rsidRPr="00EF6BF6">
              <w:rPr>
                <w:lang w:val="sv-SE"/>
              </w:rPr>
              <w:t>8.4.65</w:t>
            </w:r>
          </w:p>
        </w:tc>
        <w:tc>
          <w:tcPr>
            <w:tcW w:w="1440" w:type="dxa"/>
          </w:tcPr>
          <w:p w:rsidR="00F00265" w:rsidRPr="00EF6BF6" w:rsidRDefault="00F00265" w:rsidP="00FB5A1B">
            <w:pPr>
              <w:pStyle w:val="TAL"/>
            </w:pPr>
            <w:r w:rsidRPr="00EF6BF6">
              <w:t>Grouped</w:t>
            </w:r>
          </w:p>
        </w:tc>
        <w:tc>
          <w:tcPr>
            <w:tcW w:w="639" w:type="dxa"/>
          </w:tcPr>
          <w:p w:rsidR="00F00265" w:rsidRPr="00EF6BF6" w:rsidRDefault="00F00265" w:rsidP="00FB5A1B">
            <w:pPr>
              <w:pStyle w:val="TAL"/>
              <w:rPr>
                <w:lang w:val="de-DE"/>
              </w:rPr>
            </w:pPr>
            <w:r w:rsidRPr="00EF6BF6">
              <w:rPr>
                <w:lang w:val="de-DE"/>
              </w:rPr>
              <w:t>V</w:t>
            </w:r>
          </w:p>
        </w:tc>
        <w:tc>
          <w:tcPr>
            <w:tcW w:w="545" w:type="dxa"/>
          </w:tcPr>
          <w:p w:rsidR="00F00265" w:rsidRPr="00EF6BF6" w:rsidRDefault="00F00265" w:rsidP="00FB5A1B">
            <w:pPr>
              <w:pStyle w:val="TAL"/>
              <w:rPr>
                <w:lang w:val="en-US"/>
              </w:rPr>
            </w:pPr>
          </w:p>
        </w:tc>
        <w:tc>
          <w:tcPr>
            <w:tcW w:w="1032" w:type="dxa"/>
          </w:tcPr>
          <w:p w:rsidR="00F00265" w:rsidRPr="00EF6BF6" w:rsidRDefault="00F00265" w:rsidP="00FB5A1B">
            <w:pPr>
              <w:pStyle w:val="TAL"/>
              <w:rPr>
                <w:lang w:val="en-US"/>
              </w:rPr>
            </w:pPr>
          </w:p>
        </w:tc>
        <w:tc>
          <w:tcPr>
            <w:tcW w:w="774" w:type="dxa"/>
          </w:tcPr>
          <w:p w:rsidR="00F00265" w:rsidRPr="00EF6BF6" w:rsidRDefault="00F00265" w:rsidP="00FB5A1B">
            <w:pPr>
              <w:pStyle w:val="TAL"/>
              <w:rPr>
                <w:lang w:val="en-US"/>
              </w:rPr>
            </w:pPr>
            <w:r w:rsidRPr="00EF6BF6">
              <w:rPr>
                <w:lang w:val="en-US"/>
              </w:rPr>
              <w:t>M</w:t>
            </w:r>
          </w:p>
        </w:tc>
        <w:tc>
          <w:tcPr>
            <w:tcW w:w="844" w:type="dxa"/>
          </w:tcPr>
          <w:p w:rsidR="00F00265" w:rsidRPr="00EF6BF6" w:rsidRDefault="00F00265" w:rsidP="00FB5A1B">
            <w:pPr>
              <w:pStyle w:val="TAL"/>
            </w:pPr>
            <w:r w:rsidRPr="00EF6BF6">
              <w:t>No</w:t>
            </w:r>
          </w:p>
        </w:tc>
      </w:tr>
      <w:tr w:rsidR="00C10E2B" w:rsidRPr="00EF6BF6" w:rsidTr="00F00265">
        <w:trPr>
          <w:cantSplit/>
          <w:tblHeader/>
          <w:jc w:val="center"/>
        </w:trPr>
        <w:tc>
          <w:tcPr>
            <w:tcW w:w="9697" w:type="dxa"/>
            <w:gridSpan w:val="9"/>
          </w:tcPr>
          <w:p w:rsidR="00C10E2B" w:rsidRPr="00EF6BF6" w:rsidRDefault="00C10E2B" w:rsidP="00C10E2B">
            <w:pPr>
              <w:pStyle w:val="TAN"/>
              <w:rPr>
                <w:lang w:val="en-US"/>
              </w:rPr>
            </w:pPr>
            <w:r w:rsidRPr="00EF6BF6">
              <w:rPr>
                <w:lang w:val="en-US"/>
              </w:rPr>
              <w:t>NOTE 1:</w:t>
            </w:r>
            <w:r w:rsidRPr="00EF6BF6">
              <w:rPr>
                <w:lang w:val="en-US"/>
              </w:rPr>
              <w:tab/>
              <w:t xml:space="preserve">The AVP header bit denoted as "M" indicates whether support of the AVP is required. The AVP header bit denoted as "V" indicates whether the optional Vendor-ID field is present in the AVP header. For further details, see </w:t>
            </w:r>
            <w:r w:rsidR="002C35CB" w:rsidRPr="00EF6BF6">
              <w:t>IETF RFC 6733 [</w:t>
            </w:r>
            <w:r w:rsidR="00846A84" w:rsidRPr="00EF6BF6">
              <w:t>23]</w:t>
            </w:r>
            <w:r w:rsidRPr="00EF6BF6">
              <w:rPr>
                <w:lang w:val="en-US"/>
              </w:rPr>
              <w:t>.</w:t>
            </w:r>
          </w:p>
          <w:p w:rsidR="00C10E2B" w:rsidRPr="00EF6BF6" w:rsidRDefault="00C10E2B" w:rsidP="00C10E2B">
            <w:pPr>
              <w:pStyle w:val="TAN"/>
              <w:rPr>
                <w:lang w:val="en-US"/>
              </w:rPr>
            </w:pPr>
            <w:r w:rsidRPr="00EF6BF6">
              <w:rPr>
                <w:lang w:val="en-US"/>
              </w:rPr>
              <w:t>NOTE 2:</w:t>
            </w:r>
            <w:r w:rsidRPr="00EF6BF6">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D24B94" w:rsidRPr="00EF6BF6" w:rsidRDefault="00D24B94" w:rsidP="00D24B94">
      <w:pPr>
        <w:rPr>
          <w:lang w:val="en-US"/>
        </w:rPr>
      </w:pPr>
    </w:p>
    <w:p w:rsidR="00D24B94" w:rsidRPr="00EF6BF6" w:rsidRDefault="00D24B94" w:rsidP="00D24B94">
      <w:pPr>
        <w:rPr>
          <w:lang w:val="en-US"/>
        </w:rPr>
      </w:pPr>
      <w:r w:rsidRPr="00EF6BF6">
        <w:rPr>
          <w:lang w:val="en-US"/>
        </w:rPr>
        <w:t xml:space="preserve">The following table specifies the Diameter AVPs re-used by the S6t interface protocol from existing Diameter Applications, including a reference to their respective specifications and when needed, a short description of their use within S6t. </w:t>
      </w:r>
    </w:p>
    <w:p w:rsidR="00D24B94" w:rsidRPr="00EF6BF6" w:rsidRDefault="002C35CB" w:rsidP="00D24B94">
      <w:pPr>
        <w:rPr>
          <w:lang w:val="en-US"/>
        </w:rPr>
      </w:pPr>
      <w:r w:rsidRPr="00EF6BF6">
        <w:rPr>
          <w:lang w:val="en-US"/>
        </w:rPr>
        <w:t xml:space="preserve">Any other AVPs from existing Diameter Applications, except for the AVPs from Diameter base protocol specified in </w:t>
      </w:r>
      <w:r w:rsidRPr="00EF6BF6">
        <w:t>IETF RFC 6733 [</w:t>
      </w:r>
      <w:r w:rsidR="00846A84" w:rsidRPr="00EF6BF6">
        <w:t>23]</w:t>
      </w:r>
      <w:r w:rsidRPr="00EF6BF6">
        <w:rPr>
          <w:lang w:val="en-US"/>
        </w:rPr>
        <w:t xml:space="preserve">, do not need to be supported. The AVPs from Diameter base protocol specified in </w:t>
      </w:r>
      <w:r w:rsidRPr="00EF6BF6">
        <w:t>IETF RFC 6733 [</w:t>
      </w:r>
      <w:r w:rsidR="00846A84" w:rsidRPr="00EF6BF6">
        <w:t>23]</w:t>
      </w:r>
      <w:r w:rsidRPr="00EF6BF6">
        <w:t xml:space="preserve"> </w:t>
      </w:r>
      <w:r w:rsidRPr="00EF6BF6">
        <w:rPr>
          <w:lang w:val="en-US"/>
        </w:rPr>
        <w:t xml:space="preserve">are not included in table 8.4.1-2, but they </w:t>
      </w:r>
      <w:r w:rsidRPr="00EF6BF6">
        <w:rPr>
          <w:lang w:val="en-US" w:eastAsia="zh-CN"/>
        </w:rPr>
        <w:t xml:space="preserve">may be </w:t>
      </w:r>
      <w:r w:rsidRPr="00EF6BF6">
        <w:rPr>
          <w:lang w:val="en-US"/>
        </w:rPr>
        <w:t xml:space="preserve">re-used for the S6t </w:t>
      </w:r>
      <w:r w:rsidRPr="00EF6BF6">
        <w:rPr>
          <w:lang w:val="en-US" w:eastAsia="zh-CN"/>
        </w:rPr>
        <w:t>protocol</w:t>
      </w:r>
      <w:r w:rsidRPr="00EF6BF6">
        <w:rPr>
          <w:lang w:val="en-US"/>
        </w:rPr>
        <w:t>.</w:t>
      </w:r>
    </w:p>
    <w:p w:rsidR="00501337" w:rsidRPr="00EF6BF6" w:rsidRDefault="00D24B94" w:rsidP="00501337">
      <w:pPr>
        <w:pStyle w:val="TH"/>
        <w:rPr>
          <w:lang w:val="en-US"/>
        </w:rPr>
      </w:pPr>
      <w:r w:rsidRPr="00EF6BF6">
        <w:rPr>
          <w:lang w:val="en-US"/>
        </w:rPr>
        <w:lastRenderedPageBreak/>
        <w:t>Table 8.4.1-2: S6t re-used Diameter AVPs</w:t>
      </w:r>
      <w:r w:rsidR="00501337" w:rsidRPr="00EF6BF6">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608"/>
      </w:tblGrid>
      <w:tr w:rsidR="00501337" w:rsidRPr="00EF6BF6" w:rsidTr="0069605E">
        <w:trPr>
          <w:gridAfter w:val="1"/>
          <w:wAfter w:w="608" w:type="dxa"/>
          <w:cantSplit/>
          <w:tblHeader/>
          <w:jc w:val="center"/>
        </w:trPr>
        <w:tc>
          <w:tcPr>
            <w:tcW w:w="2476" w:type="dxa"/>
            <w:gridSpan w:val="2"/>
            <w:vAlign w:val="center"/>
          </w:tcPr>
          <w:p w:rsidR="00501337" w:rsidRPr="00EF6BF6" w:rsidRDefault="00501337" w:rsidP="00D86C0D">
            <w:pPr>
              <w:pStyle w:val="TH"/>
              <w:rPr>
                <w:lang w:val="en-US"/>
              </w:rPr>
            </w:pPr>
            <w:r w:rsidRPr="00EF6BF6">
              <w:rPr>
                <w:lang w:val="en-US"/>
              </w:rPr>
              <w:t>Attribute Name</w:t>
            </w:r>
          </w:p>
        </w:tc>
        <w:tc>
          <w:tcPr>
            <w:tcW w:w="2038" w:type="dxa"/>
            <w:gridSpan w:val="2"/>
            <w:vAlign w:val="center"/>
          </w:tcPr>
          <w:p w:rsidR="00501337" w:rsidRPr="00EF6BF6" w:rsidRDefault="00501337" w:rsidP="00D86C0D">
            <w:pPr>
              <w:pStyle w:val="TH"/>
              <w:rPr>
                <w:lang w:val="en-US"/>
              </w:rPr>
            </w:pPr>
            <w:r w:rsidRPr="00EF6BF6">
              <w:rPr>
                <w:lang w:val="en-US"/>
              </w:rPr>
              <w:t>Reference</w:t>
            </w:r>
          </w:p>
        </w:tc>
        <w:tc>
          <w:tcPr>
            <w:tcW w:w="2628" w:type="dxa"/>
            <w:gridSpan w:val="2"/>
            <w:vAlign w:val="center"/>
          </w:tcPr>
          <w:p w:rsidR="00501337" w:rsidRPr="00EF6BF6" w:rsidRDefault="00501337" w:rsidP="00D86C0D">
            <w:pPr>
              <w:pStyle w:val="TH"/>
              <w:rPr>
                <w:lang w:val="en-US"/>
              </w:rPr>
            </w:pPr>
            <w:r w:rsidRPr="00EF6BF6">
              <w:rPr>
                <w:lang w:val="en-US"/>
              </w:rPr>
              <w:t>Comments</w:t>
            </w:r>
          </w:p>
        </w:tc>
        <w:tc>
          <w:tcPr>
            <w:tcW w:w="608" w:type="dxa"/>
          </w:tcPr>
          <w:p w:rsidR="00501337" w:rsidRPr="00EF6BF6" w:rsidRDefault="00501337" w:rsidP="00D86C0D">
            <w:pPr>
              <w:pStyle w:val="TH"/>
              <w:rPr>
                <w:lang w:val="en-US"/>
              </w:rPr>
            </w:pPr>
            <w:r w:rsidRPr="00EF6BF6">
              <w:rPr>
                <w:lang w:val="en-US"/>
              </w:rPr>
              <w:t>M-bit</w:t>
            </w:r>
          </w:p>
        </w:tc>
      </w:tr>
      <w:tr w:rsidR="001F7F4C" w:rsidRPr="00EF6BF6" w:rsidTr="0069605E">
        <w:trPr>
          <w:gridAfter w:val="1"/>
          <w:wAfter w:w="608" w:type="dxa"/>
          <w:cantSplit/>
          <w:jc w:val="center"/>
        </w:trPr>
        <w:tc>
          <w:tcPr>
            <w:tcW w:w="2476" w:type="dxa"/>
            <w:gridSpan w:val="2"/>
            <w:vAlign w:val="center"/>
          </w:tcPr>
          <w:p w:rsidR="001F7F4C" w:rsidRPr="00EF6BF6" w:rsidRDefault="001F7F4C" w:rsidP="001F7F4C">
            <w:pPr>
              <w:pStyle w:val="TAL"/>
            </w:pPr>
            <w:r w:rsidRPr="00EF6BF6">
              <w:t>User-Identifier</w:t>
            </w:r>
          </w:p>
        </w:tc>
        <w:tc>
          <w:tcPr>
            <w:tcW w:w="2038" w:type="dxa"/>
            <w:gridSpan w:val="2"/>
            <w:vAlign w:val="center"/>
          </w:tcPr>
          <w:p w:rsidR="001F7F4C" w:rsidRPr="00EF6BF6" w:rsidRDefault="001F7F4C" w:rsidP="001F7F4C">
            <w:pPr>
              <w:pStyle w:val="TH"/>
              <w:spacing w:before="0" w:after="0"/>
              <w:jc w:val="left"/>
              <w:rPr>
                <w:b w:val="0"/>
              </w:rPr>
            </w:pPr>
            <w:r w:rsidRPr="00EF6BF6">
              <w:rPr>
                <w:b w:val="0"/>
              </w:rPr>
              <w:t>6.4.2</w:t>
            </w:r>
          </w:p>
        </w:tc>
        <w:tc>
          <w:tcPr>
            <w:tcW w:w="2628" w:type="dxa"/>
            <w:gridSpan w:val="2"/>
            <w:vAlign w:val="center"/>
          </w:tcPr>
          <w:p w:rsidR="001F7F4C" w:rsidRPr="00EF6BF6" w:rsidRDefault="001F7F4C" w:rsidP="001F7F4C">
            <w:pPr>
              <w:pStyle w:val="TAL"/>
            </w:pPr>
            <w:r w:rsidRPr="00EF6BF6">
              <w:t>see 8.4.36</w:t>
            </w:r>
          </w:p>
        </w:tc>
        <w:tc>
          <w:tcPr>
            <w:tcW w:w="608" w:type="dxa"/>
          </w:tcPr>
          <w:p w:rsidR="001F7F4C" w:rsidRPr="00EF6BF6" w:rsidRDefault="001F7F4C" w:rsidP="001F7F4C">
            <w:pPr>
              <w:pStyle w:val="TAL"/>
            </w:pPr>
          </w:p>
        </w:tc>
      </w:tr>
      <w:tr w:rsidR="00501337" w:rsidRPr="00EF6BF6" w:rsidTr="0069605E">
        <w:trPr>
          <w:gridAfter w:val="1"/>
          <w:wAfter w:w="608" w:type="dxa"/>
          <w:cantSplit/>
          <w:jc w:val="center"/>
        </w:trPr>
        <w:tc>
          <w:tcPr>
            <w:tcW w:w="2476" w:type="dxa"/>
            <w:gridSpan w:val="2"/>
            <w:vAlign w:val="center"/>
          </w:tcPr>
          <w:p w:rsidR="00501337" w:rsidRPr="00EF6BF6" w:rsidRDefault="00501337" w:rsidP="00D86C0D">
            <w:pPr>
              <w:pStyle w:val="TAL"/>
            </w:pPr>
            <w:r w:rsidRPr="00EF6BF6">
              <w:t>External-Identifier</w:t>
            </w:r>
          </w:p>
        </w:tc>
        <w:tc>
          <w:tcPr>
            <w:tcW w:w="2038" w:type="dxa"/>
            <w:gridSpan w:val="2"/>
            <w:vAlign w:val="center"/>
          </w:tcPr>
          <w:p w:rsidR="00501337" w:rsidRPr="00EF6BF6" w:rsidRDefault="00501337" w:rsidP="00D86C0D">
            <w:pPr>
              <w:pStyle w:val="TAL"/>
            </w:pPr>
            <w:r w:rsidRPr="00EF6BF6">
              <w:t>6.4.11</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center"/>
          </w:tcPr>
          <w:p w:rsidR="00501337" w:rsidRPr="00EF6BF6" w:rsidRDefault="00501337" w:rsidP="00D86C0D">
            <w:pPr>
              <w:pStyle w:val="TAL"/>
            </w:pPr>
            <w:r w:rsidRPr="00EF6BF6">
              <w:t>MSISDN</w:t>
            </w:r>
          </w:p>
        </w:tc>
        <w:tc>
          <w:tcPr>
            <w:tcW w:w="2038" w:type="dxa"/>
            <w:gridSpan w:val="2"/>
            <w:vAlign w:val="center"/>
          </w:tcPr>
          <w:p w:rsidR="00501337" w:rsidRPr="00EF6BF6" w:rsidRDefault="00501337" w:rsidP="00D86C0D">
            <w:pPr>
              <w:pStyle w:val="TAL"/>
            </w:pPr>
            <w:r w:rsidRPr="00EF6BF6">
              <w:t>3GPP TS 29.329 [10]</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7731AF" w:rsidRPr="00EF6BF6" w:rsidTr="0069605E">
        <w:trPr>
          <w:gridAfter w:val="1"/>
          <w:wAfter w:w="608" w:type="dxa"/>
          <w:cantSplit/>
          <w:jc w:val="center"/>
        </w:trPr>
        <w:tc>
          <w:tcPr>
            <w:tcW w:w="2476" w:type="dxa"/>
            <w:gridSpan w:val="2"/>
            <w:vAlign w:val="center"/>
          </w:tcPr>
          <w:p w:rsidR="007731AF" w:rsidRPr="00EF6BF6" w:rsidRDefault="007731AF" w:rsidP="005F304C">
            <w:pPr>
              <w:pStyle w:val="TAL"/>
            </w:pPr>
            <w:r w:rsidRPr="00EF6BF6">
              <w:t>User-Name</w:t>
            </w:r>
          </w:p>
        </w:tc>
        <w:tc>
          <w:tcPr>
            <w:tcW w:w="2038" w:type="dxa"/>
            <w:gridSpan w:val="2"/>
            <w:vAlign w:val="center"/>
          </w:tcPr>
          <w:p w:rsidR="007731AF" w:rsidRPr="00EF6BF6" w:rsidRDefault="002C35CB" w:rsidP="005F304C">
            <w:pPr>
              <w:pStyle w:val="TAL"/>
            </w:pPr>
            <w:r w:rsidRPr="00EF6BF6">
              <w:t>IETF RFC 6733 [</w:t>
            </w:r>
            <w:r w:rsidR="00846A84" w:rsidRPr="00EF6BF6">
              <w:t>23]</w:t>
            </w:r>
          </w:p>
        </w:tc>
        <w:tc>
          <w:tcPr>
            <w:tcW w:w="2628" w:type="dxa"/>
            <w:gridSpan w:val="2"/>
            <w:vAlign w:val="center"/>
          </w:tcPr>
          <w:p w:rsidR="007731AF" w:rsidRPr="00EF6BF6" w:rsidRDefault="007731AF" w:rsidP="005F304C">
            <w:pPr>
              <w:pStyle w:val="TAL"/>
            </w:pPr>
            <w:r w:rsidRPr="00EF6BF6">
              <w:t>This AVP shall contain the IMSI of the UE</w:t>
            </w:r>
          </w:p>
        </w:tc>
        <w:tc>
          <w:tcPr>
            <w:tcW w:w="608" w:type="dxa"/>
          </w:tcPr>
          <w:p w:rsidR="007731AF" w:rsidRPr="00EF6BF6" w:rsidRDefault="007731AF" w:rsidP="005F304C">
            <w:pPr>
              <w:pStyle w:val="TAL"/>
            </w:pPr>
          </w:p>
        </w:tc>
      </w:tr>
      <w:tr w:rsidR="00501337" w:rsidRPr="00EF6BF6" w:rsidTr="0069605E">
        <w:trPr>
          <w:gridAfter w:val="1"/>
          <w:wAfter w:w="608" w:type="dxa"/>
          <w:cantSplit/>
          <w:jc w:val="center"/>
        </w:trPr>
        <w:tc>
          <w:tcPr>
            <w:tcW w:w="2476" w:type="dxa"/>
            <w:gridSpan w:val="2"/>
            <w:vAlign w:val="center"/>
          </w:tcPr>
          <w:p w:rsidR="00501337" w:rsidRPr="00EF6BF6" w:rsidRDefault="00501337" w:rsidP="00D86C0D">
            <w:pPr>
              <w:pStyle w:val="TAL"/>
            </w:pPr>
            <w:r w:rsidRPr="00EF6BF6">
              <w:t>Supported-Features</w:t>
            </w:r>
          </w:p>
        </w:tc>
        <w:tc>
          <w:tcPr>
            <w:tcW w:w="2038" w:type="dxa"/>
            <w:gridSpan w:val="2"/>
            <w:vAlign w:val="center"/>
          </w:tcPr>
          <w:p w:rsidR="00501337" w:rsidRPr="00EF6BF6" w:rsidRDefault="00501337" w:rsidP="00D86C0D">
            <w:pPr>
              <w:pStyle w:val="TAL"/>
            </w:pPr>
            <w:r w:rsidRPr="00EF6BF6">
              <w:t>3GPP TS 29.229 [7]</w:t>
            </w:r>
          </w:p>
        </w:tc>
        <w:tc>
          <w:tcPr>
            <w:tcW w:w="2628" w:type="dxa"/>
            <w:gridSpan w:val="2"/>
            <w:vAlign w:val="center"/>
          </w:tcPr>
          <w:p w:rsidR="00501337" w:rsidRPr="00EF6BF6" w:rsidRDefault="00501337" w:rsidP="00D86C0D">
            <w:pPr>
              <w:pStyle w:val="TAL"/>
            </w:pPr>
            <w:r w:rsidRPr="00EF6BF6">
              <w:t xml:space="preserve">see 8.4.23 </w:t>
            </w: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center"/>
          </w:tcPr>
          <w:p w:rsidR="00501337" w:rsidRPr="00EF6BF6" w:rsidRDefault="00501337" w:rsidP="00D86C0D">
            <w:pPr>
              <w:pStyle w:val="TAL"/>
            </w:pPr>
            <w:r w:rsidRPr="00EF6BF6">
              <w:t>Feature-List-ID</w:t>
            </w:r>
          </w:p>
        </w:tc>
        <w:tc>
          <w:tcPr>
            <w:tcW w:w="2038" w:type="dxa"/>
            <w:gridSpan w:val="2"/>
            <w:vAlign w:val="center"/>
          </w:tcPr>
          <w:p w:rsidR="00501337" w:rsidRPr="00EF6BF6" w:rsidRDefault="00501337" w:rsidP="00D86C0D">
            <w:pPr>
              <w:pStyle w:val="TAL"/>
            </w:pPr>
            <w:r w:rsidRPr="00EF6BF6">
              <w:t>3GPP TS 29.229 [7]</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center"/>
          </w:tcPr>
          <w:p w:rsidR="00501337" w:rsidRPr="00EF6BF6" w:rsidRDefault="00501337" w:rsidP="00D86C0D">
            <w:pPr>
              <w:pStyle w:val="TAL"/>
            </w:pPr>
            <w:r w:rsidRPr="00EF6BF6">
              <w:t>Feature-List</w:t>
            </w:r>
          </w:p>
        </w:tc>
        <w:tc>
          <w:tcPr>
            <w:tcW w:w="2038" w:type="dxa"/>
            <w:gridSpan w:val="2"/>
            <w:vAlign w:val="center"/>
          </w:tcPr>
          <w:p w:rsidR="00501337" w:rsidRPr="00EF6BF6" w:rsidRDefault="00501337" w:rsidP="00D86C0D">
            <w:pPr>
              <w:pStyle w:val="TAL"/>
            </w:pPr>
            <w:r w:rsidRPr="00EF6BF6">
              <w:t>3GPP TS 29.229 [7]</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center"/>
          </w:tcPr>
          <w:p w:rsidR="00501337" w:rsidRPr="00EF6BF6" w:rsidRDefault="00501337" w:rsidP="00D86C0D">
            <w:pPr>
              <w:pStyle w:val="TAL"/>
            </w:pPr>
            <w:r w:rsidRPr="00EF6BF6">
              <w:t>OC-Supported-Features</w:t>
            </w:r>
          </w:p>
        </w:tc>
        <w:tc>
          <w:tcPr>
            <w:tcW w:w="2038" w:type="dxa"/>
            <w:gridSpan w:val="2"/>
            <w:vAlign w:val="center"/>
          </w:tcPr>
          <w:p w:rsidR="00501337" w:rsidRPr="00EF6BF6" w:rsidRDefault="00501337" w:rsidP="00D86C0D">
            <w:pPr>
              <w:pStyle w:val="TAL"/>
            </w:pPr>
            <w:r w:rsidRPr="00EF6BF6">
              <w:t>IETF</w:t>
            </w:r>
            <w:r w:rsidR="00AA0A7D" w:rsidRPr="00EF6BF6">
              <w:t xml:space="preserve"> RFC 7683 </w:t>
            </w:r>
            <w:r w:rsidRPr="00EF6BF6">
              <w:t>[15]</w:t>
            </w:r>
          </w:p>
        </w:tc>
        <w:tc>
          <w:tcPr>
            <w:tcW w:w="2628" w:type="dxa"/>
            <w:gridSpan w:val="2"/>
            <w:vAlign w:val="center"/>
          </w:tcPr>
          <w:p w:rsidR="00501337" w:rsidRPr="00EF6BF6" w:rsidRDefault="00501337" w:rsidP="00D86C0D">
            <w:pPr>
              <w:pStyle w:val="TAL"/>
            </w:pPr>
            <w:r w:rsidRPr="00EF6BF6">
              <w:t>See 6.4.16</w:t>
            </w:r>
          </w:p>
        </w:tc>
        <w:tc>
          <w:tcPr>
            <w:tcW w:w="608" w:type="dxa"/>
          </w:tcPr>
          <w:p w:rsidR="00501337" w:rsidRPr="00EF6BF6" w:rsidRDefault="00501337" w:rsidP="00D86C0D">
            <w:pPr>
              <w:pStyle w:val="TAL"/>
            </w:pPr>
            <w:r w:rsidRPr="00EF6BF6">
              <w:t>Must not set</w:t>
            </w:r>
          </w:p>
        </w:tc>
      </w:tr>
      <w:tr w:rsidR="00501337" w:rsidRPr="00EF6BF6" w:rsidTr="0069605E">
        <w:trPr>
          <w:gridAfter w:val="1"/>
          <w:wAfter w:w="608" w:type="dxa"/>
          <w:cantSplit/>
          <w:jc w:val="center"/>
        </w:trPr>
        <w:tc>
          <w:tcPr>
            <w:tcW w:w="2476" w:type="dxa"/>
            <w:gridSpan w:val="2"/>
            <w:vAlign w:val="center"/>
          </w:tcPr>
          <w:p w:rsidR="00501337" w:rsidRPr="00EF6BF6" w:rsidRDefault="00501337" w:rsidP="00D86C0D">
            <w:pPr>
              <w:pStyle w:val="TAL"/>
            </w:pPr>
            <w:r w:rsidRPr="00EF6BF6">
              <w:t>OC-OLR</w:t>
            </w:r>
          </w:p>
        </w:tc>
        <w:tc>
          <w:tcPr>
            <w:tcW w:w="2038" w:type="dxa"/>
            <w:gridSpan w:val="2"/>
            <w:vAlign w:val="center"/>
          </w:tcPr>
          <w:p w:rsidR="00501337" w:rsidRPr="00EF6BF6" w:rsidRDefault="00501337" w:rsidP="00D86C0D">
            <w:pPr>
              <w:pStyle w:val="TAL"/>
            </w:pPr>
            <w:r w:rsidRPr="00EF6BF6">
              <w:t>IETF</w:t>
            </w:r>
            <w:r w:rsidR="00AA0A7D" w:rsidRPr="00EF6BF6">
              <w:t xml:space="preserve"> RFC 7683 </w:t>
            </w:r>
            <w:r w:rsidRPr="00EF6BF6">
              <w:t>[15]</w:t>
            </w:r>
          </w:p>
        </w:tc>
        <w:tc>
          <w:tcPr>
            <w:tcW w:w="2628" w:type="dxa"/>
            <w:gridSpan w:val="2"/>
            <w:vAlign w:val="center"/>
          </w:tcPr>
          <w:p w:rsidR="00501337" w:rsidRPr="00EF6BF6" w:rsidRDefault="00501337" w:rsidP="00D86C0D">
            <w:pPr>
              <w:pStyle w:val="TAL"/>
            </w:pPr>
            <w:r w:rsidRPr="00EF6BF6">
              <w:t>See 6.4.17</w:t>
            </w:r>
          </w:p>
        </w:tc>
        <w:tc>
          <w:tcPr>
            <w:tcW w:w="608" w:type="dxa"/>
          </w:tcPr>
          <w:p w:rsidR="00501337" w:rsidRPr="00EF6BF6" w:rsidRDefault="00501337" w:rsidP="00D86C0D">
            <w:pPr>
              <w:pStyle w:val="TAL"/>
            </w:pPr>
            <w:r w:rsidRPr="00EF6BF6">
              <w:t>Must not set</w:t>
            </w: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pPr>
            <w:r w:rsidRPr="00EF6BF6">
              <w:t>Visited PLMN Id</w:t>
            </w:r>
          </w:p>
        </w:tc>
        <w:tc>
          <w:tcPr>
            <w:tcW w:w="2038" w:type="dxa"/>
            <w:gridSpan w:val="2"/>
          </w:tcPr>
          <w:p w:rsidR="00501337" w:rsidRPr="00EF6BF6" w:rsidRDefault="00501337" w:rsidP="00D86C0D">
            <w:pPr>
              <w:pStyle w:val="TAL"/>
            </w:pPr>
            <w:r w:rsidRPr="00EF6BF6">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noProof/>
              </w:rPr>
            </w:pPr>
            <w:r w:rsidRPr="00EF6BF6">
              <w:rPr>
                <w:noProof/>
              </w:rPr>
              <w:t>Charged-Party</w:t>
            </w:r>
          </w:p>
        </w:tc>
        <w:tc>
          <w:tcPr>
            <w:tcW w:w="2038" w:type="dxa"/>
            <w:gridSpan w:val="2"/>
          </w:tcPr>
          <w:p w:rsidR="00501337" w:rsidRPr="00EF6BF6" w:rsidRDefault="00501337" w:rsidP="00D86C0D">
            <w:pPr>
              <w:pStyle w:val="TAL"/>
              <w:rPr>
                <w:noProof/>
              </w:rPr>
            </w:pPr>
            <w:r w:rsidRPr="00EF6BF6">
              <w:rPr>
                <w:noProof/>
              </w:rPr>
              <w:t>3GPP TS 32.299 [16]</w:t>
            </w:r>
          </w:p>
        </w:tc>
        <w:tc>
          <w:tcPr>
            <w:tcW w:w="2628" w:type="dxa"/>
            <w:gridSpan w:val="2"/>
            <w:vAlign w:val="center"/>
          </w:tcPr>
          <w:p w:rsidR="00501337" w:rsidRPr="00EF6BF6" w:rsidRDefault="00501337" w:rsidP="00D86C0D">
            <w:pPr>
              <w:pStyle w:val="TAL"/>
              <w:rPr>
                <w:noProof/>
              </w:rPr>
            </w:pPr>
          </w:p>
        </w:tc>
        <w:tc>
          <w:tcPr>
            <w:tcW w:w="608" w:type="dxa"/>
          </w:tcPr>
          <w:p w:rsidR="00501337" w:rsidRPr="00EF6BF6" w:rsidRDefault="00501337" w:rsidP="00D86C0D">
            <w:pPr>
              <w:pStyle w:val="TAL"/>
              <w:rPr>
                <w:noProof/>
              </w:rPr>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pPr>
            <w:r w:rsidRPr="00EF6BF6">
              <w:t>EPS-Location-Information</w:t>
            </w:r>
          </w:p>
        </w:tc>
        <w:tc>
          <w:tcPr>
            <w:tcW w:w="2038" w:type="dxa"/>
            <w:gridSpan w:val="2"/>
          </w:tcPr>
          <w:p w:rsidR="00501337" w:rsidRPr="00EF6BF6" w:rsidRDefault="00501337" w:rsidP="00D86C0D">
            <w:pPr>
              <w:pStyle w:val="TAL"/>
            </w:pPr>
            <w:r w:rsidRPr="00EF6BF6">
              <w:t>3GPP TS 29.272 [14]</w:t>
            </w:r>
          </w:p>
        </w:tc>
        <w:tc>
          <w:tcPr>
            <w:tcW w:w="2628" w:type="dxa"/>
            <w:gridSpan w:val="2"/>
            <w:vAlign w:val="center"/>
          </w:tcPr>
          <w:p w:rsidR="00501337" w:rsidRPr="00EF6BF6" w:rsidRDefault="00501337" w:rsidP="00D86C0D">
            <w:pPr>
              <w:pStyle w:val="TAL"/>
            </w:pPr>
            <w:r w:rsidRPr="00EF6BF6">
              <w:t>see 8.4.21</w:t>
            </w: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eastAsia="zh-CN"/>
              </w:rPr>
            </w:pPr>
            <w:r w:rsidRPr="00EF6BF6">
              <w:rPr>
                <w:lang w:eastAsia="zh-CN"/>
              </w:rPr>
              <w:t>MME-Location-Information</w:t>
            </w:r>
          </w:p>
        </w:tc>
        <w:tc>
          <w:tcPr>
            <w:tcW w:w="2038" w:type="dxa"/>
            <w:gridSpan w:val="2"/>
          </w:tcPr>
          <w:p w:rsidR="00501337" w:rsidRPr="00EF6BF6" w:rsidRDefault="00501337" w:rsidP="00D86C0D">
            <w:pPr>
              <w:pStyle w:val="TAL"/>
              <w:rPr>
                <w:lang w:eastAsia="zh-CN"/>
              </w:rPr>
            </w:pPr>
            <w:r w:rsidRPr="00EF6BF6">
              <w:rPr>
                <w:lang w:eastAsia="zh-CN"/>
              </w:rPr>
              <w:t>3GPP TS 29.272 [14]</w:t>
            </w:r>
          </w:p>
        </w:tc>
        <w:tc>
          <w:tcPr>
            <w:tcW w:w="2628" w:type="dxa"/>
            <w:gridSpan w:val="2"/>
            <w:vAlign w:val="center"/>
          </w:tcPr>
          <w:p w:rsidR="00501337" w:rsidRPr="00EF6BF6" w:rsidRDefault="00501337" w:rsidP="00D86C0D">
            <w:pPr>
              <w:pStyle w:val="TAL"/>
              <w:rPr>
                <w:lang w:eastAsia="zh-CN"/>
              </w:rPr>
            </w:pPr>
            <w:r w:rsidRPr="00EF6BF6">
              <w:t>see 8.4.34</w:t>
            </w: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val="fr-FR" w:eastAsia="zh-CN"/>
              </w:rPr>
            </w:pPr>
            <w:r w:rsidRPr="00EF6BF6">
              <w:rPr>
                <w:lang w:val="fr-FR" w:eastAsia="zh-CN"/>
              </w:rPr>
              <w:t>SGSN-Location-Information</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rPr>
                <w:lang w:val="fr-FR" w:eastAsia="zh-CN"/>
              </w:rPr>
            </w:pPr>
            <w:r w:rsidRPr="00EF6BF6">
              <w:t>see 8.4.35</w:t>
            </w: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val="fr-FR" w:eastAsia="zh-CN"/>
              </w:rPr>
            </w:pPr>
            <w:r w:rsidRPr="00EF6BF6">
              <w:rPr>
                <w:rFonts w:hint="eastAsia"/>
                <w:lang w:val="it-IT"/>
              </w:rPr>
              <w:t>E-UTRAN</w:t>
            </w:r>
            <w:r w:rsidRPr="00EF6BF6">
              <w:rPr>
                <w:rFonts w:hint="eastAsia"/>
                <w:lang w:val="it-IT" w:eastAsia="zh-CN"/>
              </w:rPr>
              <w:t>-</w:t>
            </w:r>
            <w:r w:rsidRPr="00EF6BF6">
              <w:rPr>
                <w:rFonts w:hint="eastAsia"/>
                <w:lang w:val="it-IT"/>
              </w:rPr>
              <w:t>Cell</w:t>
            </w:r>
            <w:r w:rsidRPr="00EF6BF6">
              <w:rPr>
                <w:rFonts w:hint="eastAsia"/>
                <w:lang w:val="it-IT" w:eastAsia="zh-CN"/>
              </w:rPr>
              <w:t>-</w:t>
            </w:r>
            <w:r w:rsidRPr="00EF6BF6">
              <w:rPr>
                <w:rFonts w:hint="eastAsia"/>
                <w:lang w:val="it-IT"/>
              </w:rPr>
              <w:t>Global</w:t>
            </w:r>
            <w:r w:rsidRPr="00EF6BF6">
              <w:rPr>
                <w:rFonts w:hint="eastAsia"/>
                <w:lang w:val="it-IT" w:eastAsia="zh-CN"/>
              </w:rPr>
              <w:t>-</w:t>
            </w:r>
            <w:r w:rsidRPr="00EF6BF6">
              <w:rPr>
                <w:rFonts w:hint="eastAsia"/>
                <w:lang w:val="it-IT"/>
              </w:rPr>
              <w:t>Id</w:t>
            </w:r>
            <w:r w:rsidRPr="00EF6BF6">
              <w:rPr>
                <w:rFonts w:hint="eastAsia"/>
                <w:lang w:val="it-IT" w:eastAsia="zh-CN"/>
              </w:rPr>
              <w:t>entity</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val="fr-FR" w:eastAsia="zh-CN"/>
              </w:rPr>
            </w:pPr>
            <w:r w:rsidRPr="00EF6BF6">
              <w:rPr>
                <w:rFonts w:hint="eastAsia"/>
              </w:rPr>
              <w:t>Track</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val="fr-FR" w:eastAsia="zh-CN"/>
              </w:rPr>
            </w:pPr>
            <w:r w:rsidRPr="00EF6BF6">
              <w:t>Geographical</w:t>
            </w:r>
            <w:r w:rsidRPr="00EF6BF6">
              <w:rPr>
                <w:rFonts w:hint="eastAsia"/>
                <w:lang w:eastAsia="zh-CN"/>
              </w:rPr>
              <w:t>-</w:t>
            </w:r>
            <w:r w:rsidRPr="00EF6BF6">
              <w:t>Information</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pPr>
            <w:r w:rsidRPr="00EF6BF6">
              <w:t>Geodetic</w:t>
            </w:r>
            <w:r w:rsidRPr="00EF6BF6">
              <w:rPr>
                <w:rFonts w:hint="eastAsia"/>
                <w:lang w:eastAsia="zh-CN"/>
              </w:rPr>
              <w:t>-</w:t>
            </w:r>
            <w:r w:rsidRPr="00EF6BF6">
              <w:t>Information</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pPr>
            <w:r w:rsidRPr="00EF6BF6">
              <w:t>Current</w:t>
            </w:r>
            <w:r w:rsidRPr="00EF6BF6">
              <w:rPr>
                <w:rFonts w:hint="eastAsia"/>
                <w:lang w:eastAsia="zh-CN"/>
              </w:rPr>
              <w:t>-</w:t>
            </w:r>
            <w:r w:rsidRPr="00EF6BF6">
              <w:t>Location</w:t>
            </w:r>
            <w:r w:rsidRPr="00EF6BF6">
              <w:rPr>
                <w:rFonts w:hint="eastAsia"/>
                <w:lang w:eastAsia="zh-CN"/>
              </w:rPr>
              <w:t>-</w:t>
            </w:r>
            <w:r w:rsidRPr="00EF6BF6">
              <w:t>Retrieved</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pPr>
            <w:r w:rsidRPr="00EF6BF6">
              <w:t>Age</w:t>
            </w:r>
            <w:r w:rsidRPr="00EF6BF6">
              <w:rPr>
                <w:rFonts w:hint="eastAsia"/>
                <w:lang w:eastAsia="zh-CN"/>
              </w:rPr>
              <w:t>-</w:t>
            </w:r>
            <w:r w:rsidRPr="00EF6BF6">
              <w:t>Of</w:t>
            </w:r>
            <w:r w:rsidRPr="00EF6BF6">
              <w:rPr>
                <w:rFonts w:hint="eastAsia"/>
                <w:lang w:eastAsia="zh-CN"/>
              </w:rPr>
              <w:t>-</w:t>
            </w:r>
            <w:r w:rsidRPr="00EF6BF6">
              <w:t>Location</w:t>
            </w:r>
            <w:r w:rsidRPr="00EF6BF6">
              <w:rPr>
                <w:rFonts w:hint="eastAsia"/>
                <w:lang w:eastAsia="zh-CN"/>
              </w:rPr>
              <w:t>-</w:t>
            </w:r>
            <w:r w:rsidRPr="00EF6BF6">
              <w:t>Information</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pPr>
            <w:r w:rsidRPr="00EF6BF6">
              <w:t>User-CSG-Information</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val="fr-FR" w:eastAsia="zh-CN"/>
              </w:rPr>
            </w:pPr>
            <w:r w:rsidRPr="00EF6BF6">
              <w:rPr>
                <w:rFonts w:hint="eastAsia"/>
              </w:rPr>
              <w:t>Cell</w:t>
            </w:r>
            <w:r w:rsidRPr="00EF6BF6">
              <w:rPr>
                <w:rFonts w:hint="eastAsia"/>
                <w:lang w:eastAsia="zh-CN"/>
              </w:rPr>
              <w:t>-</w:t>
            </w:r>
            <w:r w:rsidRPr="00EF6BF6">
              <w:rPr>
                <w:rFonts w:hint="eastAsia"/>
              </w:rPr>
              <w:t>Global</w:t>
            </w:r>
            <w:r w:rsidRPr="00EF6BF6">
              <w:rPr>
                <w:rFonts w:hint="eastAsia"/>
                <w:lang w:eastAsia="zh-CN"/>
              </w:rPr>
              <w:t>-</w:t>
            </w:r>
            <w:r w:rsidRPr="00EF6BF6">
              <w:rPr>
                <w:rFonts w:hint="eastAsia"/>
              </w:rPr>
              <w:t>Id</w:t>
            </w:r>
            <w:r w:rsidRPr="00EF6BF6">
              <w:rPr>
                <w:rFonts w:hint="eastAsia"/>
                <w:lang w:eastAsia="zh-CN"/>
              </w:rPr>
              <w:t>entity</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val="fr-FR" w:eastAsia="zh-CN"/>
              </w:rPr>
            </w:pPr>
            <w:r w:rsidRPr="00EF6BF6">
              <w:rPr>
                <w:rFonts w:hint="eastAsia"/>
                <w:lang w:eastAsia="zh-CN"/>
              </w:rPr>
              <w:t>Service-Area-Identity</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val="fr-FR" w:eastAsia="zh-CN"/>
              </w:rPr>
            </w:pPr>
            <w:r w:rsidRPr="00EF6BF6">
              <w:rPr>
                <w:rFonts w:hint="eastAsia"/>
                <w:lang w:eastAsia="zh-CN"/>
              </w:rPr>
              <w:t>Rout</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p>
        </w:tc>
        <w:tc>
          <w:tcPr>
            <w:tcW w:w="2038" w:type="dxa"/>
            <w:gridSpan w:val="2"/>
          </w:tcPr>
          <w:p w:rsidR="00501337" w:rsidRPr="00EF6BF6" w:rsidRDefault="00501337" w:rsidP="00D86C0D">
            <w:pPr>
              <w:pStyle w:val="TAL"/>
              <w:rPr>
                <w:lang w:val="fr-FR" w:eastAsia="zh-CN"/>
              </w:rPr>
            </w:pPr>
            <w:r w:rsidRPr="00EF6BF6">
              <w:rPr>
                <w:lang w:val="fr-FR" w:eastAsia="zh-CN"/>
              </w:rPr>
              <w:t>3GPP TS 29.272 [14]</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501337" w:rsidRPr="00EF6BF6" w:rsidTr="0069605E">
        <w:trPr>
          <w:gridAfter w:val="1"/>
          <w:wAfter w:w="608" w:type="dxa"/>
          <w:cantSplit/>
          <w:jc w:val="center"/>
        </w:trPr>
        <w:tc>
          <w:tcPr>
            <w:tcW w:w="2476" w:type="dxa"/>
            <w:gridSpan w:val="2"/>
            <w:vAlign w:val="bottom"/>
          </w:tcPr>
          <w:p w:rsidR="00501337" w:rsidRPr="00EF6BF6" w:rsidRDefault="00501337" w:rsidP="00D86C0D">
            <w:pPr>
              <w:pStyle w:val="TAL"/>
              <w:rPr>
                <w:lang w:eastAsia="zh-CN"/>
              </w:rPr>
            </w:pPr>
            <w:r w:rsidRPr="00EF6BF6">
              <w:t>eNodeB-ID</w:t>
            </w:r>
          </w:p>
        </w:tc>
        <w:tc>
          <w:tcPr>
            <w:tcW w:w="2038" w:type="dxa"/>
            <w:gridSpan w:val="2"/>
          </w:tcPr>
          <w:p w:rsidR="00501337" w:rsidRPr="00EF6BF6" w:rsidRDefault="00501337" w:rsidP="00D86C0D">
            <w:pPr>
              <w:pStyle w:val="TAL"/>
              <w:rPr>
                <w:lang w:val="fr-FR" w:eastAsia="zh-CN"/>
              </w:rPr>
            </w:pPr>
            <w:r w:rsidRPr="00EF6BF6">
              <w:t>3GPP TS 29.217 [17]</w:t>
            </w:r>
          </w:p>
        </w:tc>
        <w:tc>
          <w:tcPr>
            <w:tcW w:w="2628" w:type="dxa"/>
            <w:gridSpan w:val="2"/>
            <w:vAlign w:val="center"/>
          </w:tcPr>
          <w:p w:rsidR="00501337" w:rsidRPr="00EF6BF6" w:rsidRDefault="00501337" w:rsidP="00D86C0D">
            <w:pPr>
              <w:pStyle w:val="TAL"/>
            </w:pPr>
          </w:p>
        </w:tc>
        <w:tc>
          <w:tcPr>
            <w:tcW w:w="608" w:type="dxa"/>
          </w:tcPr>
          <w:p w:rsidR="00501337" w:rsidRPr="00EF6BF6" w:rsidRDefault="00501337" w:rsidP="00D86C0D">
            <w:pPr>
              <w:pStyle w:val="TAL"/>
            </w:pPr>
          </w:p>
        </w:tc>
      </w:tr>
      <w:tr w:rsidR="00DD3C6F" w:rsidRPr="00EF6BF6" w:rsidTr="0069605E">
        <w:trPr>
          <w:gridAfter w:val="1"/>
          <w:wAfter w:w="608" w:type="dxa"/>
          <w:cantSplit/>
          <w:jc w:val="center"/>
        </w:trPr>
        <w:tc>
          <w:tcPr>
            <w:tcW w:w="2476" w:type="dxa"/>
            <w:gridSpan w:val="2"/>
            <w:vAlign w:val="bottom"/>
          </w:tcPr>
          <w:p w:rsidR="00DD3C6F" w:rsidRPr="00EF6BF6" w:rsidRDefault="00DD3C6F" w:rsidP="00DD3C6F">
            <w:pPr>
              <w:pStyle w:val="TAL"/>
              <w:rPr>
                <w:lang w:val="fr-FR" w:eastAsia="zh-CN"/>
              </w:rPr>
            </w:pPr>
            <w:r w:rsidRPr="00EF6BF6">
              <w:rPr>
                <w:lang w:val="fr-FR" w:eastAsia="zh-CN"/>
              </w:rPr>
              <w:t>Day-Of-Week-Mask</w:t>
            </w:r>
          </w:p>
        </w:tc>
        <w:tc>
          <w:tcPr>
            <w:tcW w:w="2038" w:type="dxa"/>
            <w:gridSpan w:val="2"/>
          </w:tcPr>
          <w:p w:rsidR="00DD3C6F" w:rsidRPr="00EF6BF6" w:rsidRDefault="00DD3C6F" w:rsidP="00DD3C6F">
            <w:pPr>
              <w:pStyle w:val="TAL"/>
              <w:rPr>
                <w:lang w:val="fr-FR" w:eastAsia="zh-CN"/>
              </w:rPr>
            </w:pPr>
            <w:r w:rsidRPr="00EF6BF6">
              <w:t>IETF RFC 5777 [18]</w:t>
            </w:r>
          </w:p>
        </w:tc>
        <w:tc>
          <w:tcPr>
            <w:tcW w:w="2628" w:type="dxa"/>
            <w:gridSpan w:val="2"/>
            <w:vAlign w:val="center"/>
          </w:tcPr>
          <w:p w:rsidR="00DD3C6F" w:rsidRPr="00EF6BF6" w:rsidRDefault="00DD3C6F" w:rsidP="00DD3C6F">
            <w:pPr>
              <w:pStyle w:val="TAL"/>
              <w:rPr>
                <w:lang w:val="fr-FR" w:eastAsia="zh-CN"/>
              </w:rPr>
            </w:pPr>
          </w:p>
        </w:tc>
        <w:tc>
          <w:tcPr>
            <w:tcW w:w="608" w:type="dxa"/>
          </w:tcPr>
          <w:p w:rsidR="00DD3C6F" w:rsidRPr="00EF6BF6" w:rsidRDefault="00DD3C6F" w:rsidP="00DD3C6F">
            <w:pPr>
              <w:pStyle w:val="TAL"/>
            </w:pPr>
          </w:p>
        </w:tc>
      </w:tr>
      <w:tr w:rsidR="00DD3C6F" w:rsidRPr="00EF6BF6" w:rsidTr="0069605E">
        <w:trPr>
          <w:gridAfter w:val="1"/>
          <w:wAfter w:w="608" w:type="dxa"/>
          <w:cantSplit/>
          <w:jc w:val="center"/>
        </w:trPr>
        <w:tc>
          <w:tcPr>
            <w:tcW w:w="2476" w:type="dxa"/>
            <w:gridSpan w:val="2"/>
            <w:vAlign w:val="bottom"/>
          </w:tcPr>
          <w:p w:rsidR="00DD3C6F" w:rsidRPr="00EF6BF6" w:rsidRDefault="00DD3C6F" w:rsidP="00DD3C6F">
            <w:pPr>
              <w:pStyle w:val="TAL"/>
              <w:rPr>
                <w:lang w:val="fr-FR" w:eastAsia="zh-CN"/>
              </w:rPr>
            </w:pPr>
            <w:r w:rsidRPr="00EF6BF6">
              <w:rPr>
                <w:lang w:val="fr-FR" w:eastAsia="zh-CN"/>
              </w:rPr>
              <w:t>Time-Of-Day-Start</w:t>
            </w:r>
          </w:p>
        </w:tc>
        <w:tc>
          <w:tcPr>
            <w:tcW w:w="2038" w:type="dxa"/>
            <w:gridSpan w:val="2"/>
          </w:tcPr>
          <w:p w:rsidR="00DD3C6F" w:rsidRPr="00EF6BF6" w:rsidRDefault="00DD3C6F" w:rsidP="00DD3C6F">
            <w:pPr>
              <w:pStyle w:val="TAL"/>
              <w:rPr>
                <w:lang w:val="fr-FR" w:eastAsia="zh-CN"/>
              </w:rPr>
            </w:pPr>
            <w:r w:rsidRPr="00EF6BF6">
              <w:rPr>
                <w:lang w:val="fr-FR" w:eastAsia="zh-CN"/>
              </w:rPr>
              <w:t>IETF RFC 5777 [18]</w:t>
            </w:r>
          </w:p>
        </w:tc>
        <w:tc>
          <w:tcPr>
            <w:tcW w:w="2628" w:type="dxa"/>
            <w:gridSpan w:val="2"/>
            <w:vAlign w:val="center"/>
          </w:tcPr>
          <w:p w:rsidR="00DD3C6F" w:rsidRPr="00EF6BF6" w:rsidRDefault="00DD3C6F" w:rsidP="00DD3C6F">
            <w:pPr>
              <w:pStyle w:val="TAL"/>
              <w:rPr>
                <w:lang w:val="fr-FR" w:eastAsia="zh-CN"/>
              </w:rPr>
            </w:pPr>
          </w:p>
        </w:tc>
        <w:tc>
          <w:tcPr>
            <w:tcW w:w="608" w:type="dxa"/>
          </w:tcPr>
          <w:p w:rsidR="00DD3C6F" w:rsidRPr="00EF6BF6" w:rsidRDefault="00DD3C6F" w:rsidP="00DD3C6F">
            <w:pPr>
              <w:pStyle w:val="TAL"/>
            </w:pPr>
          </w:p>
        </w:tc>
      </w:tr>
      <w:tr w:rsidR="00DD3C6F" w:rsidRPr="00EF6BF6" w:rsidTr="0069605E">
        <w:trPr>
          <w:gridAfter w:val="1"/>
          <w:wAfter w:w="608" w:type="dxa"/>
          <w:cantSplit/>
          <w:jc w:val="center"/>
        </w:trPr>
        <w:tc>
          <w:tcPr>
            <w:tcW w:w="2476" w:type="dxa"/>
            <w:gridSpan w:val="2"/>
            <w:vAlign w:val="bottom"/>
          </w:tcPr>
          <w:p w:rsidR="00DD3C6F" w:rsidRPr="00EF6BF6" w:rsidRDefault="00DD3C6F" w:rsidP="00DD3C6F">
            <w:pPr>
              <w:pStyle w:val="TAL"/>
              <w:rPr>
                <w:lang w:val="fr-FR" w:eastAsia="zh-CN"/>
              </w:rPr>
            </w:pPr>
            <w:r w:rsidRPr="00EF6BF6">
              <w:rPr>
                <w:lang w:val="fr-FR" w:eastAsia="zh-CN"/>
              </w:rPr>
              <w:t>Time-Of-Day-End</w:t>
            </w:r>
          </w:p>
        </w:tc>
        <w:tc>
          <w:tcPr>
            <w:tcW w:w="2038" w:type="dxa"/>
            <w:gridSpan w:val="2"/>
          </w:tcPr>
          <w:p w:rsidR="00DD3C6F" w:rsidRPr="00EF6BF6" w:rsidRDefault="00DD3C6F" w:rsidP="00DD3C6F">
            <w:pPr>
              <w:pStyle w:val="TAL"/>
              <w:rPr>
                <w:lang w:val="fr-FR" w:eastAsia="zh-CN"/>
              </w:rPr>
            </w:pPr>
            <w:r w:rsidRPr="00EF6BF6">
              <w:rPr>
                <w:lang w:val="fr-FR" w:eastAsia="zh-CN"/>
              </w:rPr>
              <w:t>IETF RFC 5777 [18]</w:t>
            </w:r>
          </w:p>
        </w:tc>
        <w:tc>
          <w:tcPr>
            <w:tcW w:w="2628" w:type="dxa"/>
            <w:gridSpan w:val="2"/>
            <w:vAlign w:val="center"/>
          </w:tcPr>
          <w:p w:rsidR="00DD3C6F" w:rsidRPr="00EF6BF6" w:rsidRDefault="00DD3C6F" w:rsidP="00DD3C6F">
            <w:pPr>
              <w:pStyle w:val="TAL"/>
              <w:rPr>
                <w:lang w:val="fr-FR" w:eastAsia="zh-CN"/>
              </w:rPr>
            </w:pPr>
          </w:p>
        </w:tc>
        <w:tc>
          <w:tcPr>
            <w:tcW w:w="608" w:type="dxa"/>
          </w:tcPr>
          <w:p w:rsidR="00DD3C6F" w:rsidRPr="00EF6BF6" w:rsidRDefault="00DD3C6F" w:rsidP="00DD3C6F">
            <w:pPr>
              <w:pStyle w:val="TAL"/>
            </w:pPr>
          </w:p>
        </w:tc>
      </w:tr>
      <w:tr w:rsidR="00AF15B7" w:rsidRPr="00EF6BF6" w:rsidTr="0069605E">
        <w:trPr>
          <w:gridAfter w:val="1"/>
          <w:wAfter w:w="608" w:type="dxa"/>
          <w:cantSplit/>
          <w:jc w:val="center"/>
        </w:trPr>
        <w:tc>
          <w:tcPr>
            <w:tcW w:w="2476" w:type="dxa"/>
            <w:gridSpan w:val="2"/>
            <w:vAlign w:val="center"/>
          </w:tcPr>
          <w:p w:rsidR="00AF15B7" w:rsidRPr="00EF6BF6" w:rsidRDefault="00AF15B7" w:rsidP="00AF15B7">
            <w:pPr>
              <w:pStyle w:val="TAL"/>
              <w:rPr>
                <w:lang w:eastAsia="zh-CN"/>
              </w:rPr>
            </w:pPr>
            <w:r w:rsidRPr="00EF6BF6">
              <w:t>DRMP</w:t>
            </w:r>
          </w:p>
        </w:tc>
        <w:tc>
          <w:tcPr>
            <w:tcW w:w="2038" w:type="dxa"/>
            <w:gridSpan w:val="2"/>
          </w:tcPr>
          <w:p w:rsidR="00AF15B7" w:rsidRPr="00EF6BF6" w:rsidRDefault="00AF15B7" w:rsidP="00AF15B7">
            <w:pPr>
              <w:pStyle w:val="TAL"/>
              <w:rPr>
                <w:lang w:eastAsia="zh-CN"/>
              </w:rPr>
            </w:pPr>
            <w:r w:rsidRPr="00EF6BF6">
              <w:rPr>
                <w:lang w:eastAsia="zh-CN"/>
              </w:rPr>
              <w:t xml:space="preserve">IETF </w:t>
            </w:r>
            <w:r w:rsidRPr="00EF6BF6">
              <w:t>RFC 7944</w:t>
            </w:r>
            <w:r w:rsidRPr="00EF6BF6">
              <w:rPr>
                <w:lang w:eastAsia="zh-CN"/>
              </w:rPr>
              <w:t xml:space="preserve"> [20]</w:t>
            </w:r>
          </w:p>
        </w:tc>
        <w:tc>
          <w:tcPr>
            <w:tcW w:w="2628" w:type="dxa"/>
            <w:gridSpan w:val="2"/>
          </w:tcPr>
          <w:p w:rsidR="00AF15B7" w:rsidRPr="00EF6BF6" w:rsidRDefault="00AF15B7" w:rsidP="00AF15B7">
            <w:pPr>
              <w:pStyle w:val="TAL"/>
              <w:rPr>
                <w:lang w:eastAsia="zh-CN"/>
              </w:rPr>
            </w:pPr>
            <w:r w:rsidRPr="00EF6BF6">
              <w:t>see 8.4.46</w:t>
            </w:r>
          </w:p>
        </w:tc>
        <w:tc>
          <w:tcPr>
            <w:tcW w:w="608" w:type="dxa"/>
          </w:tcPr>
          <w:p w:rsidR="00AF15B7" w:rsidRPr="00EF6BF6" w:rsidRDefault="00AF15B7" w:rsidP="00AF15B7">
            <w:pPr>
              <w:pStyle w:val="TAL"/>
            </w:pPr>
            <w:r w:rsidRPr="00EF6BF6">
              <w:t>Must not set</w:t>
            </w:r>
          </w:p>
        </w:tc>
      </w:tr>
      <w:tr w:rsidR="007731AF" w:rsidRPr="00EF6BF6" w:rsidTr="0069605E">
        <w:trPr>
          <w:gridAfter w:val="1"/>
          <w:wAfter w:w="608" w:type="dxa"/>
          <w:cantSplit/>
          <w:jc w:val="center"/>
        </w:trPr>
        <w:tc>
          <w:tcPr>
            <w:tcW w:w="2476" w:type="dxa"/>
            <w:gridSpan w:val="2"/>
            <w:vAlign w:val="center"/>
          </w:tcPr>
          <w:p w:rsidR="007731AF" w:rsidRPr="00EF6BF6" w:rsidRDefault="007731AF" w:rsidP="005F304C">
            <w:pPr>
              <w:pStyle w:val="TAL"/>
            </w:pPr>
            <w:r w:rsidRPr="00EF6BF6">
              <w:t>Service-Selection</w:t>
            </w:r>
          </w:p>
        </w:tc>
        <w:tc>
          <w:tcPr>
            <w:tcW w:w="2038" w:type="dxa"/>
            <w:gridSpan w:val="2"/>
            <w:vAlign w:val="center"/>
          </w:tcPr>
          <w:p w:rsidR="007731AF" w:rsidRPr="00EF6BF6" w:rsidRDefault="007731AF" w:rsidP="005F304C">
            <w:pPr>
              <w:pStyle w:val="TAL"/>
              <w:rPr>
                <w:lang w:eastAsia="zh-CN"/>
              </w:rPr>
            </w:pPr>
            <w:r w:rsidRPr="00EF6BF6">
              <w:t>IETF RFC 5778</w:t>
            </w:r>
            <w:r w:rsidRPr="00EF6BF6" w:rsidDel="00AA75CC">
              <w:t xml:space="preserve"> </w:t>
            </w:r>
            <w:r w:rsidRPr="00EF6BF6">
              <w:t>[21]</w:t>
            </w:r>
          </w:p>
        </w:tc>
        <w:tc>
          <w:tcPr>
            <w:tcW w:w="2628" w:type="dxa"/>
            <w:gridSpan w:val="2"/>
            <w:vAlign w:val="center"/>
          </w:tcPr>
          <w:p w:rsidR="007731AF" w:rsidRPr="00EF6BF6" w:rsidRDefault="007731AF" w:rsidP="005F304C">
            <w:pPr>
              <w:pStyle w:val="TAL"/>
            </w:pPr>
            <w:r w:rsidRPr="00EF6BF6">
              <w:t xml:space="preserve">See </w:t>
            </w:r>
            <w:r w:rsidRPr="00EF6BF6">
              <w:rPr>
                <w:lang w:val="fr-FR" w:eastAsia="zh-CN"/>
              </w:rPr>
              <w:t>8.4.49</w:t>
            </w:r>
          </w:p>
        </w:tc>
        <w:tc>
          <w:tcPr>
            <w:tcW w:w="608" w:type="dxa"/>
          </w:tcPr>
          <w:p w:rsidR="007731AF" w:rsidRPr="00EF6BF6" w:rsidRDefault="007731AF" w:rsidP="005F304C">
            <w:pPr>
              <w:pStyle w:val="TAL"/>
            </w:pPr>
          </w:p>
        </w:tc>
      </w:tr>
      <w:tr w:rsidR="00EA2B8E" w:rsidRPr="00EF6BF6" w:rsidTr="0069605E">
        <w:trPr>
          <w:gridAfter w:val="1"/>
          <w:wAfter w:w="608" w:type="dxa"/>
          <w:cantSplit/>
          <w:jc w:val="center"/>
        </w:trPr>
        <w:tc>
          <w:tcPr>
            <w:tcW w:w="2476" w:type="dxa"/>
            <w:gridSpan w:val="2"/>
            <w:vAlign w:val="center"/>
          </w:tcPr>
          <w:p w:rsidR="00EA2B8E" w:rsidRPr="00EF6BF6" w:rsidRDefault="00EA2B8E" w:rsidP="00EA2B8E">
            <w:pPr>
              <w:pStyle w:val="TAL"/>
            </w:pPr>
            <w:r w:rsidRPr="00EF6BF6">
              <w:t>Load</w:t>
            </w:r>
          </w:p>
        </w:tc>
        <w:tc>
          <w:tcPr>
            <w:tcW w:w="2038" w:type="dxa"/>
            <w:gridSpan w:val="2"/>
            <w:vAlign w:val="center"/>
          </w:tcPr>
          <w:p w:rsidR="00EA2B8E" w:rsidRPr="00EF6BF6" w:rsidRDefault="00EA2B8E" w:rsidP="00EA2B8E">
            <w:pPr>
              <w:pStyle w:val="TAL"/>
            </w:pPr>
            <w:r w:rsidRPr="00EF6BF6">
              <w:t xml:space="preserve">IETF draft-ietf-dime-load-03 </w:t>
            </w:r>
            <w:r w:rsidR="00775E8A" w:rsidRPr="00EF6BF6">
              <w:t>[22]</w:t>
            </w:r>
          </w:p>
        </w:tc>
        <w:tc>
          <w:tcPr>
            <w:tcW w:w="2628" w:type="dxa"/>
            <w:gridSpan w:val="2"/>
            <w:vAlign w:val="center"/>
          </w:tcPr>
          <w:p w:rsidR="00EA2B8E" w:rsidRPr="00EF6BF6" w:rsidRDefault="00EA2B8E" w:rsidP="00EA2B8E">
            <w:pPr>
              <w:pStyle w:val="TAL"/>
            </w:pPr>
            <w:r w:rsidRPr="00EF6BF6">
              <w:t>See 6.4.20</w:t>
            </w:r>
          </w:p>
        </w:tc>
        <w:tc>
          <w:tcPr>
            <w:tcW w:w="608" w:type="dxa"/>
          </w:tcPr>
          <w:p w:rsidR="00EA2B8E" w:rsidRPr="00EF6BF6" w:rsidRDefault="00EA2B8E" w:rsidP="00EA2B8E">
            <w:pPr>
              <w:pStyle w:val="TAL"/>
            </w:pPr>
            <w:r w:rsidRPr="00EF6BF6">
              <w:t>Must not set</w:t>
            </w:r>
          </w:p>
        </w:tc>
      </w:tr>
      <w:tr w:rsidR="00AF23BC" w:rsidRPr="00EF6BF6" w:rsidTr="0069605E">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rsidR="00AF23BC" w:rsidRPr="00EF6BF6" w:rsidRDefault="00AF23BC" w:rsidP="00846A84">
            <w:pPr>
              <w:pStyle w:val="TAL"/>
            </w:pPr>
            <w:r w:rsidRPr="00EF6BF6">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rsidR="00AF23BC" w:rsidRPr="00EF6BF6" w:rsidRDefault="00AF23BC" w:rsidP="00846A84">
            <w:pPr>
              <w:pStyle w:val="TAL"/>
            </w:pPr>
            <w:r w:rsidRPr="00EF6BF6">
              <w:rPr>
                <w:lang w:val="fr-FR" w:eastAsia="zh-CN"/>
              </w:rPr>
              <w:t>3GPP TS 29.272 [14]</w:t>
            </w:r>
          </w:p>
        </w:tc>
        <w:tc>
          <w:tcPr>
            <w:tcW w:w="2628" w:type="dxa"/>
            <w:gridSpan w:val="2"/>
            <w:tcBorders>
              <w:top w:val="single" w:sz="4" w:space="0" w:color="auto"/>
              <w:left w:val="single" w:sz="4" w:space="0" w:color="auto"/>
              <w:bottom w:val="single" w:sz="4" w:space="0" w:color="auto"/>
              <w:right w:val="single" w:sz="4" w:space="0" w:color="auto"/>
            </w:tcBorders>
            <w:vAlign w:val="center"/>
          </w:tcPr>
          <w:p w:rsidR="00AF23BC" w:rsidRPr="00EF6BF6" w:rsidRDefault="00AF23BC" w:rsidP="00846A84">
            <w:pPr>
              <w:pStyle w:val="TAL"/>
            </w:pPr>
          </w:p>
        </w:tc>
        <w:tc>
          <w:tcPr>
            <w:tcW w:w="608" w:type="dxa"/>
            <w:tcBorders>
              <w:top w:val="single" w:sz="4" w:space="0" w:color="auto"/>
              <w:left w:val="single" w:sz="4" w:space="0" w:color="auto"/>
              <w:bottom w:val="single" w:sz="4" w:space="0" w:color="auto"/>
              <w:right w:val="single" w:sz="4" w:space="0" w:color="auto"/>
            </w:tcBorders>
          </w:tcPr>
          <w:p w:rsidR="00AF23BC" w:rsidRPr="00EF6BF6" w:rsidRDefault="00AF23BC" w:rsidP="00846A84">
            <w:pPr>
              <w:pStyle w:val="TAL"/>
            </w:pPr>
          </w:p>
        </w:tc>
      </w:tr>
      <w:tr w:rsidR="00797BC4" w:rsidRPr="00EF6BF6" w:rsidTr="0069605E">
        <w:trPr>
          <w:gridAfter w:val="1"/>
          <w:wAfter w:w="608" w:type="dxa"/>
          <w:cantSplit/>
          <w:jc w:val="center"/>
        </w:trPr>
        <w:tc>
          <w:tcPr>
            <w:tcW w:w="2476" w:type="dxa"/>
            <w:gridSpan w:val="2"/>
            <w:vAlign w:val="center"/>
          </w:tcPr>
          <w:p w:rsidR="00797BC4" w:rsidRPr="00EF6BF6" w:rsidRDefault="00797BC4" w:rsidP="00797BC4">
            <w:pPr>
              <w:pStyle w:val="TAL"/>
            </w:pPr>
            <w:r w:rsidRPr="00EF6BF6">
              <w:rPr>
                <w:lang w:val="de-DE" w:eastAsia="zh-CN"/>
              </w:rPr>
              <w:t>Extended-</w:t>
            </w:r>
            <w:r w:rsidRPr="00EF6BF6">
              <w:rPr>
                <w:rFonts w:hint="eastAsia"/>
                <w:lang w:eastAsia="zh-CN"/>
              </w:rPr>
              <w:t>eNodeB-ID</w:t>
            </w:r>
          </w:p>
        </w:tc>
        <w:tc>
          <w:tcPr>
            <w:tcW w:w="2038" w:type="dxa"/>
            <w:gridSpan w:val="2"/>
            <w:vAlign w:val="center"/>
          </w:tcPr>
          <w:p w:rsidR="00797BC4" w:rsidRPr="00EF6BF6" w:rsidRDefault="00797BC4" w:rsidP="00797BC4">
            <w:pPr>
              <w:pStyle w:val="TAL"/>
            </w:pPr>
            <w:r w:rsidRPr="00EF6BF6">
              <w:rPr>
                <w:rFonts w:hint="eastAsia"/>
                <w:lang w:eastAsia="zh-CN"/>
              </w:rPr>
              <w:t>3GPP TS</w:t>
            </w:r>
            <w:r w:rsidRPr="00EF6BF6">
              <w:rPr>
                <w:lang w:eastAsia="zh-CN"/>
              </w:rPr>
              <w:t xml:space="preserve"> </w:t>
            </w:r>
            <w:r w:rsidRPr="00EF6BF6">
              <w:rPr>
                <w:rFonts w:hint="eastAsia"/>
                <w:lang w:eastAsia="zh-CN"/>
              </w:rPr>
              <w:t>29.217 [</w:t>
            </w:r>
            <w:r w:rsidRPr="00EF6BF6">
              <w:rPr>
                <w:lang w:val="de-DE" w:eastAsia="zh-CN"/>
              </w:rPr>
              <w:t>17</w:t>
            </w:r>
            <w:r w:rsidRPr="00EF6BF6">
              <w:rPr>
                <w:rFonts w:hint="eastAsia"/>
                <w:lang w:eastAsia="zh-CN"/>
              </w:rPr>
              <w:t>]</w:t>
            </w:r>
          </w:p>
        </w:tc>
        <w:tc>
          <w:tcPr>
            <w:tcW w:w="2628" w:type="dxa"/>
            <w:gridSpan w:val="2"/>
            <w:vAlign w:val="center"/>
          </w:tcPr>
          <w:p w:rsidR="00797BC4" w:rsidRPr="00EF6BF6" w:rsidRDefault="00797BC4" w:rsidP="00797BC4">
            <w:pPr>
              <w:pStyle w:val="TAL"/>
            </w:pPr>
          </w:p>
        </w:tc>
        <w:tc>
          <w:tcPr>
            <w:tcW w:w="608" w:type="dxa"/>
          </w:tcPr>
          <w:p w:rsidR="00797BC4" w:rsidRPr="00EF6BF6" w:rsidRDefault="00797BC4" w:rsidP="00797BC4">
            <w:pPr>
              <w:pStyle w:val="TAL"/>
            </w:pPr>
            <w:r w:rsidRPr="00EF6BF6">
              <w:t>Must not set</w:t>
            </w:r>
          </w:p>
        </w:tc>
      </w:tr>
      <w:tr w:rsidR="00797BC4" w:rsidRPr="00EF6BF6" w:rsidTr="0069605E">
        <w:trPr>
          <w:gridAfter w:val="1"/>
          <w:wAfter w:w="608" w:type="dxa"/>
          <w:cantSplit/>
          <w:jc w:val="center"/>
        </w:trPr>
        <w:tc>
          <w:tcPr>
            <w:tcW w:w="2476" w:type="dxa"/>
            <w:gridSpan w:val="2"/>
            <w:vAlign w:val="center"/>
          </w:tcPr>
          <w:p w:rsidR="00797BC4" w:rsidRPr="00EF6BF6" w:rsidRDefault="00797BC4" w:rsidP="00846A84">
            <w:pPr>
              <w:pStyle w:val="TAL"/>
            </w:pPr>
            <w:r w:rsidRPr="00EF6BF6">
              <w:t>Maximum-UE-Availability-Time</w:t>
            </w:r>
          </w:p>
        </w:tc>
        <w:tc>
          <w:tcPr>
            <w:tcW w:w="2038" w:type="dxa"/>
            <w:gridSpan w:val="2"/>
            <w:vAlign w:val="center"/>
          </w:tcPr>
          <w:p w:rsidR="00797BC4" w:rsidRPr="00EF6BF6" w:rsidRDefault="00797BC4" w:rsidP="00846A84">
            <w:pPr>
              <w:pStyle w:val="TAL"/>
            </w:pPr>
            <w:r w:rsidRPr="00EF6BF6">
              <w:t>3GPP TS 29.338 [12]</w:t>
            </w:r>
          </w:p>
        </w:tc>
        <w:tc>
          <w:tcPr>
            <w:tcW w:w="2628" w:type="dxa"/>
            <w:gridSpan w:val="2"/>
            <w:vAlign w:val="center"/>
          </w:tcPr>
          <w:p w:rsidR="00797BC4" w:rsidRPr="00EF6BF6" w:rsidRDefault="00797BC4" w:rsidP="00846A84">
            <w:pPr>
              <w:pStyle w:val="TAL"/>
            </w:pPr>
          </w:p>
        </w:tc>
        <w:tc>
          <w:tcPr>
            <w:tcW w:w="608" w:type="dxa"/>
          </w:tcPr>
          <w:p w:rsidR="00797BC4" w:rsidRPr="00EF6BF6" w:rsidRDefault="00797BC4" w:rsidP="00846A84">
            <w:pPr>
              <w:pStyle w:val="TAL"/>
            </w:pPr>
          </w:p>
        </w:tc>
      </w:tr>
      <w:tr w:rsidR="0069605E" w:rsidRPr="00EF6BF6" w:rsidTr="0069605E">
        <w:trPr>
          <w:gridAfter w:val="1"/>
          <w:wAfter w:w="608" w:type="dxa"/>
          <w:cantSplit/>
          <w:jc w:val="center"/>
        </w:trPr>
        <w:tc>
          <w:tcPr>
            <w:tcW w:w="2476" w:type="dxa"/>
            <w:gridSpan w:val="2"/>
            <w:vAlign w:val="center"/>
          </w:tcPr>
          <w:p w:rsidR="0069605E" w:rsidRPr="00EF6BF6" w:rsidRDefault="0069605E" w:rsidP="0069605E">
            <w:pPr>
              <w:pStyle w:val="TAL"/>
            </w:pPr>
            <w:r w:rsidRPr="00EF6BF6">
              <w:rPr>
                <w:rFonts w:hint="eastAsia"/>
                <w:lang w:eastAsia="zh-CN"/>
              </w:rPr>
              <w:t>Number-</w:t>
            </w:r>
            <w:r w:rsidRPr="00EF6BF6">
              <w:rPr>
                <w:lang w:eastAsia="zh-CN"/>
              </w:rPr>
              <w:t>o</w:t>
            </w:r>
            <w:r w:rsidRPr="00EF6BF6">
              <w:rPr>
                <w:rFonts w:hint="eastAsia"/>
                <w:lang w:eastAsia="zh-CN"/>
              </w:rPr>
              <w:t>f-UEs</w:t>
            </w:r>
          </w:p>
        </w:tc>
        <w:tc>
          <w:tcPr>
            <w:tcW w:w="2038" w:type="dxa"/>
            <w:gridSpan w:val="2"/>
            <w:vAlign w:val="center"/>
          </w:tcPr>
          <w:p w:rsidR="0069605E" w:rsidRPr="00EF6BF6" w:rsidRDefault="0069605E" w:rsidP="0069605E">
            <w:pPr>
              <w:pStyle w:val="TAL"/>
            </w:pPr>
            <w:r w:rsidRPr="00EF6BF6">
              <w:t>3GPP TS 29.154 </w:t>
            </w:r>
            <w:r w:rsidR="002A6249" w:rsidRPr="00EF6BF6">
              <w:t>[25]</w:t>
            </w:r>
          </w:p>
        </w:tc>
        <w:tc>
          <w:tcPr>
            <w:tcW w:w="2628" w:type="dxa"/>
            <w:gridSpan w:val="2"/>
            <w:vAlign w:val="center"/>
          </w:tcPr>
          <w:p w:rsidR="0069605E" w:rsidRPr="00EF6BF6" w:rsidRDefault="0069605E" w:rsidP="0069605E">
            <w:pPr>
              <w:pStyle w:val="TAL"/>
            </w:pPr>
          </w:p>
        </w:tc>
        <w:tc>
          <w:tcPr>
            <w:tcW w:w="608" w:type="dxa"/>
          </w:tcPr>
          <w:p w:rsidR="0069605E" w:rsidRPr="00EF6BF6" w:rsidRDefault="0069605E" w:rsidP="0069605E">
            <w:pPr>
              <w:pStyle w:val="TAL"/>
            </w:pPr>
            <w:r w:rsidRPr="00EF6BF6">
              <w:t>Must not set</w:t>
            </w:r>
          </w:p>
        </w:tc>
      </w:tr>
    </w:tbl>
    <w:p w:rsidR="00501337" w:rsidRPr="00EF6BF6" w:rsidRDefault="00501337" w:rsidP="00501337">
      <w:pPr>
        <w:rPr>
          <w:noProof/>
        </w:rPr>
      </w:pPr>
    </w:p>
    <w:p w:rsidR="00D24B94" w:rsidRPr="00EF6BF6" w:rsidRDefault="00D24B94" w:rsidP="00D24B94">
      <w:pPr>
        <w:pStyle w:val="Heading3"/>
        <w:rPr>
          <w:lang w:val="en-US"/>
        </w:rPr>
      </w:pPr>
      <w:bookmarkStart w:id="116" w:name="_Toc533202826"/>
      <w:r w:rsidRPr="00EF6BF6">
        <w:rPr>
          <w:lang w:val="en-US"/>
        </w:rPr>
        <w:t>8.4.2</w:t>
      </w:r>
      <w:r w:rsidRPr="00EF6BF6">
        <w:rPr>
          <w:lang w:val="en-US"/>
        </w:rPr>
        <w:tab/>
        <w:t>Monitoring-Event-Configuration</w:t>
      </w:r>
      <w:bookmarkEnd w:id="116"/>
    </w:p>
    <w:p w:rsidR="00D24B94" w:rsidRPr="00EF6BF6" w:rsidRDefault="00D24B94" w:rsidP="00D24B94">
      <w:pPr>
        <w:rPr>
          <w:lang w:val="en-US"/>
        </w:rPr>
      </w:pPr>
      <w:r w:rsidRPr="00EF6BF6">
        <w:rPr>
          <w:lang w:val="en-US"/>
        </w:rPr>
        <w:t>The Monitoring-Event-Configuration AVP is of type Grouped, and it contains the details of the monitoring event from the SCEF. At least SCEF-Reference-ID or one SCEF-Reference-ID-for-Deletion shall be present.</w:t>
      </w:r>
    </w:p>
    <w:p w:rsidR="00D24B94" w:rsidRPr="00EF6BF6" w:rsidRDefault="00D24B94" w:rsidP="00D24B94">
      <w:pPr>
        <w:rPr>
          <w:lang w:val="en-US"/>
        </w:rPr>
      </w:pPr>
      <w:r w:rsidRPr="00EF6BF6">
        <w:rPr>
          <w:lang w:val="en-US"/>
        </w:rPr>
        <w:t>AVP format:</w:t>
      </w:r>
    </w:p>
    <w:p w:rsidR="00D24B94" w:rsidRPr="00EF6BF6" w:rsidRDefault="00D24B94" w:rsidP="00D24B94">
      <w:pPr>
        <w:ind w:left="568"/>
        <w:rPr>
          <w:lang w:val="en-US"/>
        </w:rPr>
      </w:pPr>
      <w:r w:rsidRPr="00EF6BF6">
        <w:rPr>
          <w:lang w:val="en-US"/>
        </w:rPr>
        <w:t>Monitoring-Event-Configuration ::=</w:t>
      </w:r>
      <w:r w:rsidRPr="00EF6BF6">
        <w:rPr>
          <w:lang w:val="en-US"/>
        </w:rPr>
        <w:tab/>
        <w:t xml:space="preserve">&lt;AVP header: </w:t>
      </w:r>
      <w:r w:rsidR="000C1B9E" w:rsidRPr="00EF6BF6">
        <w:rPr>
          <w:lang w:val="en-US" w:eastAsia="zh-CN"/>
        </w:rPr>
        <w:t>3122</w:t>
      </w:r>
      <w:r w:rsidRPr="00EF6BF6">
        <w:rPr>
          <w:lang w:val="en-US"/>
        </w:rPr>
        <w:t xml:space="preserve"> 10415&gt;</w:t>
      </w:r>
    </w:p>
    <w:p w:rsidR="00D24B94" w:rsidRPr="00EF6BF6" w:rsidRDefault="00D24B94" w:rsidP="000C1B9E">
      <w:pPr>
        <w:ind w:left="3408" w:firstLine="284"/>
        <w:rPr>
          <w:lang w:val="en-US"/>
        </w:rPr>
      </w:pPr>
      <w:r w:rsidRPr="00EF6BF6">
        <w:rPr>
          <w:lang w:val="en-US"/>
        </w:rPr>
        <w:t>[ SCEF-Reference-ID ]</w:t>
      </w:r>
    </w:p>
    <w:p w:rsidR="00D24B94" w:rsidRPr="00EF6BF6" w:rsidRDefault="00D24B94" w:rsidP="000C1B9E">
      <w:pPr>
        <w:ind w:left="3408" w:firstLine="284"/>
        <w:rPr>
          <w:lang w:val="en-US"/>
        </w:rPr>
      </w:pPr>
      <w:r w:rsidRPr="00EF6BF6">
        <w:rPr>
          <w:lang w:val="en-US"/>
        </w:rPr>
        <w:t>{ SCEF-ID }</w:t>
      </w:r>
    </w:p>
    <w:p w:rsidR="00D24B94" w:rsidRPr="00EF6BF6" w:rsidRDefault="00D24B94" w:rsidP="000C1B9E">
      <w:pPr>
        <w:ind w:left="3408" w:firstLine="284"/>
        <w:rPr>
          <w:lang w:val="en-US"/>
        </w:rPr>
      </w:pPr>
      <w:r w:rsidRPr="00EF6BF6">
        <w:rPr>
          <w:lang w:val="en-US"/>
        </w:rPr>
        <w:t>{ Monitoring-Type }</w:t>
      </w:r>
    </w:p>
    <w:p w:rsidR="00D24B94" w:rsidRPr="00EF6BF6" w:rsidRDefault="00D24B94" w:rsidP="000C1B9E">
      <w:pPr>
        <w:ind w:left="3408" w:firstLine="284"/>
        <w:rPr>
          <w:lang w:val="en-US"/>
        </w:rPr>
      </w:pPr>
      <w:r w:rsidRPr="00EF6BF6">
        <w:rPr>
          <w:lang w:val="en-US"/>
        </w:rPr>
        <w:lastRenderedPageBreak/>
        <w:t>*[ SCEF-Reference-ID-for-Deletion ]</w:t>
      </w:r>
    </w:p>
    <w:p w:rsidR="00D24B94" w:rsidRPr="00EF6BF6" w:rsidRDefault="00D24B94" w:rsidP="000C1B9E">
      <w:pPr>
        <w:ind w:left="3408" w:firstLine="284"/>
        <w:rPr>
          <w:lang w:val="en-US"/>
        </w:rPr>
      </w:pPr>
      <w:r w:rsidRPr="00EF6BF6">
        <w:rPr>
          <w:lang w:val="en-US"/>
        </w:rPr>
        <w:t xml:space="preserve">[ Maximum-Number-of-Reports ] </w:t>
      </w:r>
    </w:p>
    <w:p w:rsidR="00D24B94" w:rsidRPr="00EF6BF6" w:rsidRDefault="00D24B94" w:rsidP="000C1B9E">
      <w:pPr>
        <w:ind w:left="3408" w:firstLine="284"/>
        <w:rPr>
          <w:lang w:val="en-US"/>
        </w:rPr>
      </w:pPr>
      <w:r w:rsidRPr="00EF6BF6">
        <w:rPr>
          <w:lang w:val="en-US"/>
        </w:rPr>
        <w:t>[ Monitoring-Duration ]</w:t>
      </w:r>
    </w:p>
    <w:p w:rsidR="00D24B94" w:rsidRPr="00EF6BF6" w:rsidRDefault="00D24B94" w:rsidP="000C1B9E">
      <w:pPr>
        <w:ind w:left="3408" w:firstLine="284"/>
        <w:rPr>
          <w:lang w:val="en-US"/>
        </w:rPr>
      </w:pPr>
      <w:r w:rsidRPr="00EF6BF6">
        <w:rPr>
          <w:lang w:val="en-US"/>
        </w:rPr>
        <w:t xml:space="preserve">[ </w:t>
      </w:r>
      <w:r w:rsidRPr="00EF6BF6">
        <w:rPr>
          <w:noProof/>
          <w:lang w:val="en-US"/>
        </w:rPr>
        <w:t xml:space="preserve">Charged-Party </w:t>
      </w:r>
      <w:r w:rsidRPr="00EF6BF6">
        <w:rPr>
          <w:lang w:val="en-US"/>
        </w:rPr>
        <w:t>]</w:t>
      </w:r>
    </w:p>
    <w:p w:rsidR="000965AD" w:rsidRPr="00EF6BF6" w:rsidRDefault="000965AD" w:rsidP="000965AD">
      <w:pPr>
        <w:ind w:left="3408" w:firstLine="284"/>
        <w:rPr>
          <w:lang w:val="en-US"/>
        </w:rPr>
      </w:pPr>
      <w:r w:rsidRPr="00EF6BF6">
        <w:rPr>
          <w:lang w:val="en-US"/>
        </w:rPr>
        <w:t>[ Maximum-Detection-Time ]</w:t>
      </w:r>
    </w:p>
    <w:p w:rsidR="00D24B94" w:rsidRPr="00EF6BF6" w:rsidRDefault="00D24B94" w:rsidP="000965AD">
      <w:pPr>
        <w:ind w:left="3408" w:firstLine="284"/>
        <w:rPr>
          <w:lang w:val="en-US"/>
        </w:rPr>
      </w:pPr>
      <w:r w:rsidRPr="00EF6BF6">
        <w:rPr>
          <w:lang w:val="en-US"/>
        </w:rPr>
        <w:t>[ UE-Reachability-Configuration ]</w:t>
      </w:r>
    </w:p>
    <w:p w:rsidR="00D24B94" w:rsidRPr="00EF6BF6" w:rsidRDefault="00D24B94" w:rsidP="000C1B9E">
      <w:pPr>
        <w:ind w:left="3408" w:firstLine="284"/>
        <w:rPr>
          <w:color w:val="000000"/>
          <w:lang w:val="en-US" w:eastAsia="ja-JP"/>
        </w:rPr>
      </w:pPr>
      <w:r w:rsidRPr="00EF6BF6">
        <w:rPr>
          <w:color w:val="000000"/>
          <w:lang w:val="en-US" w:eastAsia="ja-JP"/>
        </w:rPr>
        <w:t xml:space="preserve">[ </w:t>
      </w:r>
      <w:r w:rsidRPr="00EF6BF6">
        <w:rPr>
          <w:lang w:val="en-US"/>
        </w:rPr>
        <w:t xml:space="preserve">Location-Information-Configuration </w:t>
      </w:r>
      <w:r w:rsidRPr="00EF6BF6">
        <w:rPr>
          <w:color w:val="000000"/>
          <w:lang w:val="en-US" w:eastAsia="ja-JP"/>
        </w:rPr>
        <w:t>]</w:t>
      </w:r>
    </w:p>
    <w:p w:rsidR="00D24B94" w:rsidRPr="00EF6BF6" w:rsidRDefault="00D24B94" w:rsidP="000C1B9E">
      <w:pPr>
        <w:ind w:left="3408" w:firstLine="284"/>
        <w:rPr>
          <w:color w:val="000000"/>
          <w:lang w:val="en-US" w:eastAsia="ja-JP"/>
        </w:rPr>
      </w:pPr>
      <w:r w:rsidRPr="00EF6BF6">
        <w:rPr>
          <w:color w:val="000000"/>
          <w:lang w:val="en-US" w:eastAsia="ja-JP"/>
        </w:rPr>
        <w:t>[ Association-Type ]</w:t>
      </w:r>
    </w:p>
    <w:p w:rsidR="00AF23BC" w:rsidRPr="00EF6BF6" w:rsidRDefault="00AF23BC" w:rsidP="000C1B9E">
      <w:pPr>
        <w:ind w:left="3408" w:firstLine="284"/>
        <w:rPr>
          <w:lang w:val="en-US"/>
        </w:rPr>
      </w:pPr>
      <w:r w:rsidRPr="00EF6BF6">
        <w:rPr>
          <w:color w:val="000000"/>
          <w:lang w:val="en-US" w:eastAsia="ja-JP"/>
        </w:rPr>
        <w:t xml:space="preserve">[ </w:t>
      </w:r>
      <w:r w:rsidRPr="00EF6BF6">
        <w:t>DL-Buffering-Suggested-Packet-Count ]</w:t>
      </w:r>
    </w:p>
    <w:p w:rsidR="00D24B94" w:rsidRPr="00EF6BF6" w:rsidRDefault="00D24B94" w:rsidP="000C1B9E">
      <w:pPr>
        <w:ind w:left="3408" w:firstLine="284"/>
        <w:rPr>
          <w:lang w:val="en-US"/>
        </w:rPr>
      </w:pPr>
      <w:r w:rsidRPr="00EF6BF6">
        <w:rPr>
          <w:lang w:val="en-US"/>
        </w:rPr>
        <w:t>*[AVP]</w:t>
      </w:r>
    </w:p>
    <w:p w:rsidR="007D01FC" w:rsidRPr="00EF6BF6" w:rsidRDefault="007D01FC" w:rsidP="007D01FC">
      <w:pPr>
        <w:pStyle w:val="B1"/>
        <w:rPr>
          <w:lang w:val="sv-SE"/>
        </w:rPr>
      </w:pPr>
      <w:r w:rsidRPr="00EF6BF6">
        <w:rPr>
          <w:lang w:val="de-DE"/>
        </w:rPr>
        <w:t xml:space="preserve">At least one of the </w:t>
      </w:r>
      <w:r w:rsidRPr="00EF6BF6">
        <w:t>SCEF-Reference-ID</w:t>
      </w:r>
      <w:r w:rsidRPr="00EF6BF6">
        <w:rPr>
          <w:lang w:val="sv-SE"/>
        </w:rPr>
        <w:t xml:space="preserve"> or </w:t>
      </w:r>
      <w:r w:rsidRPr="00EF6BF6">
        <w:t>SCEF-Reference–ID-for-Deletion</w:t>
      </w:r>
      <w:r w:rsidRPr="00EF6BF6">
        <w:rPr>
          <w:lang w:val="sv-SE"/>
        </w:rPr>
        <w:t xml:space="preserve"> shall be present.</w:t>
      </w:r>
    </w:p>
    <w:p w:rsidR="00D24B94" w:rsidRPr="00EF6BF6" w:rsidRDefault="00D24B94" w:rsidP="00D24B94">
      <w:pPr>
        <w:pStyle w:val="Heading3"/>
        <w:rPr>
          <w:lang w:val="en-US"/>
        </w:rPr>
      </w:pPr>
      <w:bookmarkStart w:id="117" w:name="_Toc533202827"/>
      <w:r w:rsidRPr="00EF6BF6">
        <w:rPr>
          <w:lang w:val="en-US"/>
        </w:rPr>
        <w:t>8.4.3</w:t>
      </w:r>
      <w:r w:rsidRPr="00EF6BF6">
        <w:rPr>
          <w:lang w:val="en-US"/>
        </w:rPr>
        <w:tab/>
      </w:r>
      <w:r w:rsidRPr="00EF6BF6">
        <w:rPr>
          <w:lang w:val="en-US" w:eastAsia="zh-CN"/>
        </w:rPr>
        <w:t>Monitoring-Event-Report</w:t>
      </w:r>
      <w:bookmarkEnd w:id="117"/>
    </w:p>
    <w:p w:rsidR="00D24B94" w:rsidRPr="00EF6BF6" w:rsidRDefault="00D24B94" w:rsidP="00D24B94">
      <w:pPr>
        <w:rPr>
          <w:lang w:val="en-US"/>
        </w:rPr>
      </w:pPr>
      <w:r w:rsidRPr="00EF6BF6">
        <w:rPr>
          <w:lang w:val="en-US"/>
        </w:rPr>
        <w:t xml:space="preserve">The </w:t>
      </w:r>
      <w:r w:rsidRPr="00EF6BF6">
        <w:rPr>
          <w:lang w:val="en-US" w:eastAsia="zh-CN"/>
        </w:rPr>
        <w:t>Monitoring-Event-Report</w:t>
      </w:r>
      <w:r w:rsidRPr="00EF6BF6">
        <w:rPr>
          <w:lang w:val="en-US"/>
        </w:rPr>
        <w:t xml:space="preserve"> AVP is of type Grouped, and it contains the information to be reported as requested by Monitoring-Event-Configuration.</w:t>
      </w:r>
    </w:p>
    <w:p w:rsidR="00D24B94" w:rsidRPr="00EF6BF6" w:rsidRDefault="00D24B94" w:rsidP="00D24B94">
      <w:pPr>
        <w:rPr>
          <w:lang w:val="en-US"/>
        </w:rPr>
      </w:pPr>
      <w:r w:rsidRPr="00EF6BF6">
        <w:rPr>
          <w:lang w:val="en-US"/>
        </w:rPr>
        <w:t>AVP format:</w:t>
      </w:r>
    </w:p>
    <w:p w:rsidR="00D24B94" w:rsidRPr="00EF6BF6" w:rsidRDefault="00D24B94" w:rsidP="00D24B94">
      <w:pPr>
        <w:ind w:left="568"/>
        <w:rPr>
          <w:lang w:val="en-US"/>
        </w:rPr>
      </w:pPr>
      <w:r w:rsidRPr="00EF6BF6">
        <w:rPr>
          <w:lang w:val="en-US" w:eastAsia="zh-CN"/>
        </w:rPr>
        <w:t>Monitoring-Event-Report</w:t>
      </w:r>
      <w:r w:rsidRPr="00EF6BF6">
        <w:rPr>
          <w:lang w:val="en-US"/>
        </w:rPr>
        <w:t>::=</w:t>
      </w:r>
      <w:r w:rsidRPr="00EF6BF6">
        <w:rPr>
          <w:lang w:val="en-US"/>
        </w:rPr>
        <w:tab/>
        <w:t xml:space="preserve">&lt;AVP header: </w:t>
      </w:r>
      <w:r w:rsidR="000C1B9E" w:rsidRPr="00EF6BF6">
        <w:rPr>
          <w:lang w:val="en-US" w:eastAsia="zh-CN"/>
        </w:rPr>
        <w:t>3123</w:t>
      </w:r>
      <w:r w:rsidRPr="00EF6BF6">
        <w:rPr>
          <w:lang w:val="en-US"/>
        </w:rPr>
        <w:t xml:space="preserve"> 10415&gt;</w:t>
      </w:r>
    </w:p>
    <w:p w:rsidR="00D24B94" w:rsidRPr="00EF6BF6" w:rsidRDefault="00D24B94" w:rsidP="000C1B9E">
      <w:pPr>
        <w:ind w:left="2840" w:firstLine="284"/>
        <w:rPr>
          <w:lang w:val="en-US"/>
        </w:rPr>
      </w:pPr>
      <w:r w:rsidRPr="00EF6BF6">
        <w:rPr>
          <w:lang w:val="en-US"/>
        </w:rPr>
        <w:t>{ SCEF-Reference-ID }</w:t>
      </w:r>
    </w:p>
    <w:p w:rsidR="00D24B94" w:rsidRPr="00EF6BF6" w:rsidRDefault="00D24B94" w:rsidP="000C1B9E">
      <w:pPr>
        <w:ind w:left="2840" w:firstLine="284"/>
        <w:rPr>
          <w:lang w:val="en-US"/>
        </w:rPr>
      </w:pPr>
      <w:r w:rsidRPr="00EF6BF6">
        <w:rPr>
          <w:lang w:val="en-US"/>
        </w:rPr>
        <w:t>[ SCEF-ID ]</w:t>
      </w:r>
    </w:p>
    <w:p w:rsidR="00D24B94" w:rsidRPr="00EF6BF6" w:rsidRDefault="00D24B94" w:rsidP="000C1B9E">
      <w:pPr>
        <w:ind w:left="2840" w:firstLine="284"/>
        <w:rPr>
          <w:lang w:val="en-US"/>
        </w:rPr>
      </w:pPr>
      <w:r w:rsidRPr="00EF6BF6">
        <w:rPr>
          <w:lang w:val="en-US"/>
        </w:rPr>
        <w:t xml:space="preserve">[ Visited-PLMN-Id ] </w:t>
      </w:r>
    </w:p>
    <w:p w:rsidR="00D24B94" w:rsidRPr="00EF6BF6" w:rsidRDefault="00D24B94" w:rsidP="000C1B9E">
      <w:pPr>
        <w:ind w:left="2840" w:firstLine="284"/>
        <w:rPr>
          <w:lang w:val="en-US"/>
        </w:rPr>
      </w:pPr>
      <w:r w:rsidRPr="00EF6BF6">
        <w:rPr>
          <w:lang w:val="en-US"/>
        </w:rPr>
        <w:t>[ Roaming-Information ]</w:t>
      </w:r>
    </w:p>
    <w:p w:rsidR="00D24B94" w:rsidRPr="00EF6BF6" w:rsidRDefault="00D24B94" w:rsidP="000C1B9E">
      <w:pPr>
        <w:ind w:left="2840" w:firstLine="284"/>
        <w:rPr>
          <w:lang w:val="en-US"/>
        </w:rPr>
      </w:pPr>
      <w:r w:rsidRPr="00EF6BF6">
        <w:rPr>
          <w:color w:val="000000"/>
          <w:lang w:val="en-US" w:eastAsia="ja-JP"/>
        </w:rPr>
        <w:t>[ IMEI-Change ]</w:t>
      </w:r>
    </w:p>
    <w:p w:rsidR="00D24B94" w:rsidRPr="00EF6BF6" w:rsidRDefault="00D24B94" w:rsidP="000C1B9E">
      <w:pPr>
        <w:ind w:left="2840" w:firstLine="284"/>
        <w:rPr>
          <w:lang w:val="en-US"/>
        </w:rPr>
      </w:pPr>
      <w:r w:rsidRPr="00EF6BF6">
        <w:rPr>
          <w:lang w:val="en-US"/>
        </w:rPr>
        <w:t>[ Reachability-Information ]</w:t>
      </w:r>
    </w:p>
    <w:p w:rsidR="00797BC4" w:rsidRPr="00EF6BF6" w:rsidRDefault="00797BC4" w:rsidP="000C1B9E">
      <w:pPr>
        <w:ind w:left="2840" w:firstLine="284"/>
        <w:rPr>
          <w:lang w:val="en-US"/>
        </w:rPr>
      </w:pPr>
      <w:r w:rsidRPr="00EF6BF6">
        <w:rPr>
          <w:lang w:val="en-US"/>
        </w:rPr>
        <w:t>[ Maximum-UE-Availability-Time ]</w:t>
      </w:r>
    </w:p>
    <w:p w:rsidR="00D24B94" w:rsidRPr="00EF6BF6" w:rsidRDefault="00D24B94" w:rsidP="000C1B9E">
      <w:pPr>
        <w:ind w:left="2840" w:firstLine="284"/>
        <w:rPr>
          <w:color w:val="000000"/>
          <w:lang w:val="en-US" w:eastAsia="ja-JP"/>
        </w:rPr>
      </w:pPr>
      <w:r w:rsidRPr="00EF6BF6">
        <w:rPr>
          <w:color w:val="000000"/>
          <w:lang w:val="en-US" w:eastAsia="ja-JP"/>
        </w:rPr>
        <w:t>[ EPS-Location-Information ]</w:t>
      </w:r>
    </w:p>
    <w:p w:rsidR="00D24B94" w:rsidRPr="00EF6BF6" w:rsidRDefault="00D24B94" w:rsidP="000C1B9E">
      <w:pPr>
        <w:ind w:left="2840" w:firstLine="284"/>
        <w:rPr>
          <w:lang w:val="en-US"/>
        </w:rPr>
      </w:pPr>
      <w:r w:rsidRPr="00EF6BF6">
        <w:rPr>
          <w:color w:val="000000"/>
          <w:lang w:val="en-US" w:eastAsia="ja-JP"/>
        </w:rPr>
        <w:t xml:space="preserve">[ </w:t>
      </w:r>
      <w:r w:rsidRPr="00EF6BF6">
        <w:rPr>
          <w:lang w:val="en-US"/>
        </w:rPr>
        <w:t>Monitoring-Type ]</w:t>
      </w:r>
    </w:p>
    <w:p w:rsidR="00D3629E" w:rsidRPr="00EF6BF6" w:rsidRDefault="00D3629E" w:rsidP="00D3629E">
      <w:pPr>
        <w:ind w:left="2840" w:firstLine="284"/>
        <w:rPr>
          <w:lang w:val="en-US"/>
        </w:rPr>
      </w:pPr>
      <w:r w:rsidRPr="00EF6BF6">
        <w:rPr>
          <w:lang w:val="en-US"/>
        </w:rPr>
        <w:t>[ Event-Handling ]</w:t>
      </w:r>
    </w:p>
    <w:p w:rsidR="00C10E2B" w:rsidRPr="00EF6BF6" w:rsidRDefault="00C10E2B" w:rsidP="000C1B9E">
      <w:pPr>
        <w:ind w:left="2840" w:firstLine="284"/>
        <w:rPr>
          <w:lang w:val="en-US"/>
        </w:rPr>
      </w:pPr>
      <w:r w:rsidRPr="00EF6BF6">
        <w:rPr>
          <w:lang w:val="en-US"/>
        </w:rPr>
        <w:t>*[ Service-Report ]</w:t>
      </w:r>
    </w:p>
    <w:p w:rsidR="00E03EFE" w:rsidRPr="00EF6BF6" w:rsidRDefault="00E03EFE" w:rsidP="000C1B9E">
      <w:pPr>
        <w:ind w:left="2840" w:firstLine="284"/>
        <w:rPr>
          <w:lang w:val="en-US"/>
        </w:rPr>
      </w:pPr>
      <w:r w:rsidRPr="00EF6BF6">
        <w:rPr>
          <w:lang w:val="en-US"/>
        </w:rPr>
        <w:t>[ Loss-Of-Connectivity-Reason ]</w:t>
      </w:r>
    </w:p>
    <w:p w:rsidR="00D24B94" w:rsidRPr="00EF6BF6" w:rsidRDefault="00D24B94" w:rsidP="000C1B9E">
      <w:pPr>
        <w:ind w:left="2840" w:firstLine="284"/>
        <w:rPr>
          <w:lang w:val="en-US"/>
        </w:rPr>
      </w:pPr>
      <w:r w:rsidRPr="00EF6BF6">
        <w:rPr>
          <w:lang w:val="en-US"/>
        </w:rPr>
        <w:t>*[AVP]</w:t>
      </w:r>
    </w:p>
    <w:p w:rsidR="00D24B94" w:rsidRPr="00EF6BF6" w:rsidRDefault="00D24B94" w:rsidP="00D24B94">
      <w:pPr>
        <w:pStyle w:val="Heading3"/>
        <w:rPr>
          <w:lang w:val="en-US"/>
        </w:rPr>
      </w:pPr>
      <w:bookmarkStart w:id="118" w:name="_Toc533202828"/>
      <w:r w:rsidRPr="00EF6BF6">
        <w:rPr>
          <w:lang w:val="en-US"/>
        </w:rPr>
        <w:t>8.4.4</w:t>
      </w:r>
      <w:r w:rsidRPr="00EF6BF6">
        <w:rPr>
          <w:lang w:val="en-US"/>
        </w:rPr>
        <w:tab/>
        <w:t>SCEF-Reference-ID</w:t>
      </w:r>
      <w:bookmarkEnd w:id="118"/>
    </w:p>
    <w:p w:rsidR="002F639C" w:rsidRPr="00EF6BF6" w:rsidRDefault="002F639C" w:rsidP="002F639C">
      <w:pPr>
        <w:rPr>
          <w:lang w:val="en-US"/>
        </w:rPr>
      </w:pPr>
      <w:r w:rsidRPr="00EF6BF6">
        <w:rPr>
          <w:lang w:val="en-US"/>
        </w:rPr>
        <w:t>The SCEF-Reference-ID AVP is of type Unsigned32 and it shall contain the identifier provided by the SCEF.</w:t>
      </w:r>
    </w:p>
    <w:p w:rsidR="00D24B94" w:rsidRPr="00EF6BF6" w:rsidRDefault="00D24B94" w:rsidP="00D24B94">
      <w:pPr>
        <w:spacing w:after="0"/>
        <w:ind w:left="3124" w:firstLine="476"/>
        <w:rPr>
          <w:lang w:val="en-US"/>
        </w:rPr>
      </w:pPr>
    </w:p>
    <w:p w:rsidR="00D24B94" w:rsidRPr="00EF6BF6" w:rsidRDefault="00D24B94" w:rsidP="00D24B94">
      <w:pPr>
        <w:pStyle w:val="Heading3"/>
        <w:rPr>
          <w:lang w:val="en-US"/>
        </w:rPr>
      </w:pPr>
      <w:bookmarkStart w:id="119" w:name="_Toc533202829"/>
      <w:r w:rsidRPr="00EF6BF6">
        <w:rPr>
          <w:lang w:val="en-US"/>
        </w:rPr>
        <w:t>8.</w:t>
      </w:r>
      <w:r w:rsidR="001562F7" w:rsidRPr="00EF6BF6">
        <w:rPr>
          <w:lang w:val="en-US"/>
        </w:rPr>
        <w:t>4.5</w:t>
      </w:r>
      <w:r w:rsidR="001562F7" w:rsidRPr="00EF6BF6">
        <w:rPr>
          <w:lang w:val="en-US"/>
        </w:rPr>
        <w:tab/>
        <w:t>SCEF-</w:t>
      </w:r>
      <w:r w:rsidRPr="00EF6BF6">
        <w:rPr>
          <w:lang w:val="en-US"/>
        </w:rPr>
        <w:t>ID</w:t>
      </w:r>
      <w:bookmarkEnd w:id="119"/>
    </w:p>
    <w:p w:rsidR="007D01FC" w:rsidRPr="00EF6BF6" w:rsidRDefault="007D01FC" w:rsidP="007D01FC">
      <w:pPr>
        <w:rPr>
          <w:lang w:val="en-US"/>
        </w:rPr>
      </w:pPr>
      <w:r w:rsidRPr="00EF6BF6">
        <w:rPr>
          <w:lang w:val="en-US"/>
        </w:rPr>
        <w:t xml:space="preserve">The SCEF- ID AVP is of type </w:t>
      </w:r>
      <w:r w:rsidRPr="00EF6BF6">
        <w:t>DiameterIdentity</w:t>
      </w:r>
      <w:r w:rsidRPr="00EF6BF6">
        <w:rPr>
          <w:lang w:val="en-US"/>
        </w:rPr>
        <w:t xml:space="preserve"> and it shall contain the identity of the SCEF which has originated the service request towards the HSS.</w:t>
      </w:r>
    </w:p>
    <w:p w:rsidR="00D24B94" w:rsidRPr="00EF6BF6" w:rsidRDefault="00D24B94" w:rsidP="00D24B94">
      <w:pPr>
        <w:pStyle w:val="Heading3"/>
        <w:rPr>
          <w:lang w:val="en-US"/>
        </w:rPr>
      </w:pPr>
      <w:bookmarkStart w:id="120" w:name="_Toc533202830"/>
      <w:r w:rsidRPr="00EF6BF6">
        <w:rPr>
          <w:lang w:val="en-US"/>
        </w:rPr>
        <w:lastRenderedPageBreak/>
        <w:t>8.4.6</w:t>
      </w:r>
      <w:r w:rsidRPr="00EF6BF6">
        <w:rPr>
          <w:lang w:val="en-US"/>
        </w:rPr>
        <w:tab/>
        <w:t>SCEF-Reference-ID-for-Deletion</w:t>
      </w:r>
      <w:bookmarkEnd w:id="120"/>
    </w:p>
    <w:p w:rsidR="00D24B94" w:rsidRPr="00EF6BF6" w:rsidRDefault="002F639C" w:rsidP="00D24B94">
      <w:pPr>
        <w:rPr>
          <w:lang w:val="en-US"/>
        </w:rPr>
      </w:pPr>
      <w:r w:rsidRPr="00EF6BF6">
        <w:rPr>
          <w:lang w:val="en-US"/>
        </w:rPr>
        <w:t>The SCEF-Reference-ID-for-Deletion AVP is of type Unsigned32 and it shall contain the SCEF-Reference-ID (in combination with the SCEF identified b</w:t>
      </w:r>
      <w:r w:rsidR="001562F7" w:rsidRPr="00EF6BF6">
        <w:rPr>
          <w:lang w:val="en-US"/>
        </w:rPr>
        <w:t>y the SCEF-</w:t>
      </w:r>
      <w:r w:rsidRPr="00EF6BF6">
        <w:rPr>
          <w:lang w:val="en-US"/>
        </w:rPr>
        <w:t>ID) for the event to be deleted.</w:t>
      </w:r>
    </w:p>
    <w:p w:rsidR="00D24B94" w:rsidRPr="00EF6BF6" w:rsidRDefault="00D24B94" w:rsidP="00D24B94">
      <w:pPr>
        <w:pStyle w:val="Heading3"/>
        <w:rPr>
          <w:lang w:val="en-US"/>
        </w:rPr>
      </w:pPr>
      <w:bookmarkStart w:id="121" w:name="_Toc533202831"/>
      <w:r w:rsidRPr="00EF6BF6">
        <w:rPr>
          <w:lang w:val="en-US"/>
        </w:rPr>
        <w:t>8.4.7</w:t>
      </w:r>
      <w:r w:rsidRPr="00EF6BF6">
        <w:rPr>
          <w:lang w:val="en-US"/>
        </w:rPr>
        <w:tab/>
        <w:t>Monitoring-Type</w:t>
      </w:r>
      <w:bookmarkEnd w:id="121"/>
    </w:p>
    <w:p w:rsidR="00D24B94" w:rsidRPr="00EF6BF6" w:rsidRDefault="00D24B94" w:rsidP="00D24B94">
      <w:pPr>
        <w:rPr>
          <w:lang w:val="en-US"/>
        </w:rPr>
      </w:pPr>
      <w:r w:rsidRPr="00EF6BF6">
        <w:rPr>
          <w:lang w:val="en-US"/>
        </w:rPr>
        <w:t>The Monitoring-Type AVP is of type Unsigned32 and shall identify the type of event to be monitored. The following values are defined:</w:t>
      </w:r>
    </w:p>
    <w:p w:rsidR="00D24B94" w:rsidRPr="00EF6BF6" w:rsidRDefault="00D24B94" w:rsidP="00D24B94">
      <w:pPr>
        <w:pStyle w:val="B1"/>
        <w:rPr>
          <w:lang w:val="en-US"/>
        </w:rPr>
      </w:pPr>
      <w:r w:rsidRPr="00EF6BF6">
        <w:rPr>
          <w:lang w:val="en-US"/>
        </w:rPr>
        <w:t>LOSS_OF_CONNECTIVITY (0)</w:t>
      </w:r>
    </w:p>
    <w:p w:rsidR="00D24B94" w:rsidRPr="00EF6BF6" w:rsidRDefault="00D24B94" w:rsidP="00D24B94">
      <w:pPr>
        <w:pStyle w:val="B1"/>
        <w:rPr>
          <w:lang w:val="en-US"/>
        </w:rPr>
      </w:pPr>
      <w:r w:rsidRPr="00EF6BF6">
        <w:rPr>
          <w:lang w:val="en-US"/>
        </w:rPr>
        <w:t>UE_REACHABILITY (1)</w:t>
      </w:r>
    </w:p>
    <w:p w:rsidR="00D24B94" w:rsidRPr="00EF6BF6" w:rsidRDefault="00D24B94" w:rsidP="00D24B94">
      <w:pPr>
        <w:pStyle w:val="B1"/>
        <w:rPr>
          <w:lang w:val="en-US"/>
        </w:rPr>
      </w:pPr>
      <w:r w:rsidRPr="00EF6BF6">
        <w:rPr>
          <w:lang w:val="en-US"/>
        </w:rPr>
        <w:t>LOCATION_REPORTING (2)</w:t>
      </w:r>
    </w:p>
    <w:p w:rsidR="00D24B94" w:rsidRPr="00EF6BF6" w:rsidRDefault="00D24B94" w:rsidP="00D24B94">
      <w:pPr>
        <w:pStyle w:val="B1"/>
        <w:rPr>
          <w:lang w:val="en-US"/>
        </w:rPr>
      </w:pPr>
      <w:r w:rsidRPr="00EF6BF6">
        <w:rPr>
          <w:lang w:val="en-US"/>
        </w:rPr>
        <w:t>CHANGE_OF_IMSI_IMEI(SV)_ASSOCIATION (3)</w:t>
      </w:r>
    </w:p>
    <w:p w:rsidR="00D24B94" w:rsidRPr="00EF6BF6" w:rsidRDefault="00D24B94" w:rsidP="00D24B94">
      <w:pPr>
        <w:pStyle w:val="B1"/>
        <w:rPr>
          <w:lang w:val="en-US"/>
        </w:rPr>
      </w:pPr>
      <w:r w:rsidRPr="00EF6BF6">
        <w:rPr>
          <w:lang w:val="en-US"/>
        </w:rPr>
        <w:t>ROAMING_STATUS (4)</w:t>
      </w:r>
    </w:p>
    <w:p w:rsidR="0064563A" w:rsidRPr="00EF6BF6" w:rsidRDefault="00D24B94" w:rsidP="0064563A">
      <w:pPr>
        <w:pStyle w:val="B1"/>
        <w:rPr>
          <w:lang w:val="en-US"/>
        </w:rPr>
      </w:pPr>
      <w:r w:rsidRPr="00EF6BF6">
        <w:rPr>
          <w:lang w:val="en-US"/>
        </w:rPr>
        <w:t>COMMUNICATION_FAILURE (5)</w:t>
      </w:r>
      <w:r w:rsidR="0064563A" w:rsidRPr="00EF6BF6">
        <w:rPr>
          <w:lang w:val="en-US"/>
        </w:rPr>
        <w:t xml:space="preserve"> </w:t>
      </w:r>
    </w:p>
    <w:p w:rsidR="00D24B94" w:rsidRPr="00EF6BF6" w:rsidRDefault="0064563A" w:rsidP="0064563A">
      <w:pPr>
        <w:pStyle w:val="B1"/>
        <w:rPr>
          <w:lang w:val="fr-FR"/>
        </w:rPr>
      </w:pPr>
      <w:r w:rsidRPr="00EF6BF6">
        <w:rPr>
          <w:lang w:val="fr-FR"/>
        </w:rPr>
        <w:t>AVAILABILITY_AFTER_DDN_FAILURE (6)</w:t>
      </w:r>
    </w:p>
    <w:p w:rsidR="00C10E2B" w:rsidRPr="00EF6BF6" w:rsidRDefault="00C10E2B" w:rsidP="0064563A">
      <w:pPr>
        <w:pStyle w:val="B1"/>
        <w:rPr>
          <w:lang w:val="en-US"/>
        </w:rPr>
      </w:pPr>
      <w:r w:rsidRPr="00EF6BF6">
        <w:t>N</w:t>
      </w:r>
      <w:r w:rsidRPr="00EF6BF6">
        <w:rPr>
          <w:lang w:val="sv-SE"/>
        </w:rPr>
        <w:t>UMBER_OF_</w:t>
      </w:r>
      <w:r w:rsidRPr="00EF6BF6">
        <w:t>UE</w:t>
      </w:r>
      <w:r w:rsidRPr="00EF6BF6">
        <w:rPr>
          <w:lang w:val="sv-SE"/>
        </w:rPr>
        <w:t>S_PRESENT_IN_A_GEOGRAPHICAL_AREA</w:t>
      </w:r>
      <w:r w:rsidRPr="00EF6BF6">
        <w:rPr>
          <w:lang w:val="fr-FR"/>
        </w:rPr>
        <w:t xml:space="preserve"> (</w:t>
      </w:r>
      <w:r w:rsidRPr="00EF6BF6">
        <w:t>7)</w:t>
      </w:r>
    </w:p>
    <w:p w:rsidR="00D24B94" w:rsidRPr="00EF6BF6" w:rsidRDefault="00D24B94" w:rsidP="00D24B94">
      <w:pPr>
        <w:pStyle w:val="Heading3"/>
        <w:rPr>
          <w:lang w:val="en-US"/>
        </w:rPr>
      </w:pPr>
      <w:bookmarkStart w:id="122" w:name="_Toc533202832"/>
      <w:r w:rsidRPr="00EF6BF6">
        <w:rPr>
          <w:lang w:val="en-US"/>
        </w:rPr>
        <w:t>8.4.8</w:t>
      </w:r>
      <w:r w:rsidRPr="00EF6BF6">
        <w:rPr>
          <w:lang w:val="en-US"/>
        </w:rPr>
        <w:tab/>
        <w:t>Maximum-Number-of-Reports</w:t>
      </w:r>
      <w:bookmarkEnd w:id="122"/>
    </w:p>
    <w:p w:rsidR="00D24B94" w:rsidRPr="00EF6BF6" w:rsidRDefault="00D24B94" w:rsidP="00D24B94">
      <w:pPr>
        <w:rPr>
          <w:lang w:val="en-US"/>
        </w:rPr>
      </w:pPr>
      <w:r w:rsidRPr="00EF6BF6">
        <w:rPr>
          <w:lang w:val="en-US"/>
        </w:rPr>
        <w:t>The Maximum-Number-of-Reports AVP is of type Unsigned32. It shall contain the number of reports to be generated and sent to the SCEF.</w:t>
      </w:r>
    </w:p>
    <w:p w:rsidR="00D24B94" w:rsidRPr="00EF6BF6" w:rsidRDefault="00D24B94" w:rsidP="00D24B94">
      <w:pPr>
        <w:pStyle w:val="Heading3"/>
        <w:rPr>
          <w:lang w:val="en-US"/>
        </w:rPr>
      </w:pPr>
      <w:bookmarkStart w:id="123" w:name="_Toc533202833"/>
      <w:r w:rsidRPr="00EF6BF6">
        <w:rPr>
          <w:lang w:val="en-US"/>
        </w:rPr>
        <w:t>8.4.9</w:t>
      </w:r>
      <w:r w:rsidRPr="00EF6BF6">
        <w:rPr>
          <w:lang w:val="en-US"/>
        </w:rPr>
        <w:tab/>
        <w:t>UE-Reachability-Configuration</w:t>
      </w:r>
      <w:bookmarkEnd w:id="123"/>
    </w:p>
    <w:p w:rsidR="00D24B94" w:rsidRPr="00EF6BF6" w:rsidRDefault="00D24B94" w:rsidP="00D24B94">
      <w:pPr>
        <w:rPr>
          <w:lang w:val="en-US"/>
        </w:rPr>
      </w:pPr>
      <w:r w:rsidRPr="00EF6BF6">
        <w:rPr>
          <w:lang w:val="en-US"/>
        </w:rPr>
        <w:t>The UE-Reachability-Configuration AVP is of type Grouped, and it shall contain the details for configuration for UE reachability.</w:t>
      </w:r>
    </w:p>
    <w:p w:rsidR="00D24B94" w:rsidRPr="00EF6BF6" w:rsidRDefault="00D24B94" w:rsidP="00D24B94">
      <w:pPr>
        <w:rPr>
          <w:lang w:val="en-US"/>
        </w:rPr>
      </w:pPr>
      <w:r w:rsidRPr="00EF6BF6">
        <w:rPr>
          <w:lang w:val="en-US"/>
        </w:rPr>
        <w:t>AVP format:</w:t>
      </w:r>
    </w:p>
    <w:p w:rsidR="00D24B94" w:rsidRPr="00EF6BF6" w:rsidRDefault="00D24B94" w:rsidP="00D24B94">
      <w:pPr>
        <w:ind w:left="568"/>
        <w:rPr>
          <w:lang w:val="en-US"/>
        </w:rPr>
      </w:pPr>
      <w:r w:rsidRPr="00EF6BF6">
        <w:rPr>
          <w:lang w:val="en-US"/>
        </w:rPr>
        <w:t>UE-Reachability-Configuration::=</w:t>
      </w:r>
      <w:r w:rsidRPr="00EF6BF6">
        <w:rPr>
          <w:lang w:val="en-US"/>
        </w:rPr>
        <w:tab/>
        <w:t xml:space="preserve">&lt;AVP header: </w:t>
      </w:r>
      <w:r w:rsidR="000C1B9E" w:rsidRPr="00EF6BF6">
        <w:rPr>
          <w:lang w:val="en-US" w:eastAsia="zh-CN"/>
        </w:rPr>
        <w:t>3129</w:t>
      </w:r>
      <w:r w:rsidRPr="00EF6BF6">
        <w:rPr>
          <w:lang w:val="en-US"/>
        </w:rPr>
        <w:t xml:space="preserve"> 10415&gt;</w:t>
      </w:r>
    </w:p>
    <w:p w:rsidR="00D24B94" w:rsidRPr="00EF6BF6" w:rsidRDefault="00D24B94" w:rsidP="000C1B9E">
      <w:pPr>
        <w:ind w:left="3124" w:firstLine="284"/>
        <w:rPr>
          <w:lang w:val="en-US"/>
        </w:rPr>
      </w:pPr>
      <w:r w:rsidRPr="00EF6BF6">
        <w:rPr>
          <w:lang w:val="en-US"/>
        </w:rPr>
        <w:t xml:space="preserve">[ </w:t>
      </w:r>
      <w:r w:rsidRPr="00EF6BF6">
        <w:rPr>
          <w:color w:val="000000"/>
          <w:lang w:val="en-US" w:eastAsia="ja-JP"/>
        </w:rPr>
        <w:t>Reachability-Type ]</w:t>
      </w:r>
      <w:r w:rsidRPr="00EF6BF6">
        <w:rPr>
          <w:lang w:val="en-US"/>
        </w:rPr>
        <w:t xml:space="preserve"> </w:t>
      </w:r>
    </w:p>
    <w:p w:rsidR="00D24B94" w:rsidRPr="00EF6BF6" w:rsidRDefault="00D24B94" w:rsidP="000C1B9E">
      <w:pPr>
        <w:ind w:left="3124" w:firstLine="284"/>
        <w:rPr>
          <w:color w:val="000000"/>
          <w:lang w:val="en-US" w:eastAsia="ja-JP"/>
        </w:rPr>
      </w:pPr>
      <w:r w:rsidRPr="00EF6BF6">
        <w:rPr>
          <w:lang w:val="en-US"/>
        </w:rPr>
        <w:t xml:space="preserve">[ </w:t>
      </w:r>
      <w:r w:rsidRPr="00EF6BF6">
        <w:rPr>
          <w:color w:val="000000"/>
          <w:lang w:val="en-US" w:eastAsia="ja-JP"/>
        </w:rPr>
        <w:t>Maximum-Latency ]</w:t>
      </w:r>
    </w:p>
    <w:p w:rsidR="00D24B94" w:rsidRPr="00EF6BF6" w:rsidRDefault="00D24B94" w:rsidP="000C1B9E">
      <w:pPr>
        <w:ind w:left="3124" w:firstLine="284"/>
        <w:rPr>
          <w:color w:val="000000"/>
          <w:lang w:val="en-US" w:eastAsia="ja-JP"/>
        </w:rPr>
      </w:pPr>
      <w:r w:rsidRPr="00EF6BF6">
        <w:rPr>
          <w:color w:val="000000"/>
          <w:lang w:val="en-US" w:eastAsia="ja-JP"/>
        </w:rPr>
        <w:t>[ Maximum-Response-Time ]</w:t>
      </w:r>
    </w:p>
    <w:p w:rsidR="00D24B94" w:rsidRPr="00EF6BF6" w:rsidRDefault="00D24B94" w:rsidP="000C1B9E">
      <w:pPr>
        <w:ind w:left="3124" w:firstLine="284"/>
        <w:rPr>
          <w:lang w:val="en-US"/>
        </w:rPr>
      </w:pPr>
      <w:r w:rsidRPr="00EF6BF6">
        <w:rPr>
          <w:lang w:val="en-US"/>
        </w:rPr>
        <w:t>*[AVP]</w:t>
      </w:r>
    </w:p>
    <w:p w:rsidR="00D24B94" w:rsidRPr="00EF6BF6" w:rsidRDefault="00D24B94" w:rsidP="00D24B94">
      <w:pPr>
        <w:pStyle w:val="Heading3"/>
        <w:rPr>
          <w:lang w:val="en-US"/>
        </w:rPr>
      </w:pPr>
      <w:bookmarkStart w:id="124" w:name="_Toc533202834"/>
      <w:r w:rsidRPr="00EF6BF6">
        <w:rPr>
          <w:lang w:val="en-US"/>
        </w:rPr>
        <w:t>8.4.10</w:t>
      </w:r>
      <w:r w:rsidRPr="00EF6BF6">
        <w:rPr>
          <w:lang w:val="en-US"/>
        </w:rPr>
        <w:tab/>
        <w:t>Monitoring-Duration</w:t>
      </w:r>
      <w:bookmarkEnd w:id="124"/>
    </w:p>
    <w:p w:rsidR="00D24B94" w:rsidRPr="00EF6BF6" w:rsidRDefault="00964F76" w:rsidP="00D24B94">
      <w:pPr>
        <w:rPr>
          <w:lang w:val="en-US"/>
        </w:rPr>
      </w:pPr>
      <w:r w:rsidRPr="00EF6BF6">
        <w:rPr>
          <w:lang w:val="en-US"/>
        </w:rPr>
        <w:t>The Monitoring-Duration AVP is of typeTime. It shall contain the absolute time at which the related monitoring event request is considered to expire.</w:t>
      </w:r>
    </w:p>
    <w:p w:rsidR="00D24B94" w:rsidRPr="00EF6BF6" w:rsidRDefault="00D24B94" w:rsidP="00D24B94">
      <w:pPr>
        <w:pStyle w:val="Heading3"/>
        <w:rPr>
          <w:lang w:val="en-US"/>
        </w:rPr>
      </w:pPr>
      <w:bookmarkStart w:id="125" w:name="_Toc533202835"/>
      <w:r w:rsidRPr="00EF6BF6">
        <w:rPr>
          <w:lang w:val="en-US"/>
        </w:rPr>
        <w:t>8.4.11</w:t>
      </w:r>
      <w:r w:rsidRPr="00EF6BF6">
        <w:rPr>
          <w:lang w:val="en-US"/>
        </w:rPr>
        <w:tab/>
        <w:t>Maximum-Detection-Time</w:t>
      </w:r>
      <w:bookmarkEnd w:id="125"/>
    </w:p>
    <w:p w:rsidR="00D24B94" w:rsidRPr="00EF6BF6" w:rsidRDefault="00D24B94" w:rsidP="00D24B94">
      <w:pPr>
        <w:rPr>
          <w:lang w:val="en-US"/>
        </w:rPr>
      </w:pPr>
      <w:r w:rsidRPr="00EF6BF6">
        <w:rPr>
          <w:lang w:val="en-US"/>
        </w:rPr>
        <w:t>The Maximum-Detection-Time AVP is of type Unsigned32. It shall contain the maximum number of seconds without any communication with the UE after which the SCEF is to be informed that the UE is considered to be unreachable.</w:t>
      </w:r>
    </w:p>
    <w:p w:rsidR="00D24B94" w:rsidRPr="00EF6BF6" w:rsidRDefault="00D24B94" w:rsidP="00D24B94">
      <w:pPr>
        <w:pStyle w:val="Heading3"/>
        <w:rPr>
          <w:lang w:val="en-US"/>
        </w:rPr>
      </w:pPr>
      <w:bookmarkStart w:id="126" w:name="_Toc533202836"/>
      <w:r w:rsidRPr="00EF6BF6">
        <w:rPr>
          <w:lang w:val="en-US"/>
        </w:rPr>
        <w:t>8.4.12</w:t>
      </w:r>
      <w:r w:rsidRPr="00EF6BF6">
        <w:rPr>
          <w:lang w:val="en-US"/>
        </w:rPr>
        <w:tab/>
      </w:r>
      <w:r w:rsidRPr="00EF6BF6">
        <w:rPr>
          <w:color w:val="000000"/>
          <w:lang w:val="en-US" w:eastAsia="ja-JP"/>
        </w:rPr>
        <w:t>Reachability-Type</w:t>
      </w:r>
      <w:bookmarkEnd w:id="126"/>
    </w:p>
    <w:p w:rsidR="00D24B94" w:rsidRPr="00EF6BF6" w:rsidRDefault="00D24B94" w:rsidP="00D24B94">
      <w:pPr>
        <w:rPr>
          <w:lang w:val="en-US"/>
        </w:rPr>
      </w:pPr>
      <w:r w:rsidRPr="00EF6BF6">
        <w:rPr>
          <w:lang w:val="en-US"/>
        </w:rPr>
        <w:t xml:space="preserve">The </w:t>
      </w:r>
      <w:r w:rsidRPr="00EF6BF6">
        <w:rPr>
          <w:color w:val="000000"/>
          <w:lang w:val="en-US" w:eastAsia="ja-JP"/>
        </w:rPr>
        <w:t>Reachability-Type</w:t>
      </w:r>
      <w:r w:rsidRPr="00EF6BF6">
        <w:rPr>
          <w:lang w:val="en-US"/>
        </w:rPr>
        <w:t xml:space="preserve"> AVP is of type </w:t>
      </w:r>
      <w:r w:rsidRPr="00EF6BF6">
        <w:rPr>
          <w:color w:val="000000"/>
          <w:lang w:val="en-US" w:eastAsia="ja-JP"/>
        </w:rPr>
        <w:t>Unsigned32</w:t>
      </w:r>
      <w:r w:rsidRPr="00EF6BF6">
        <w:rPr>
          <w:lang w:val="en-US"/>
        </w:rPr>
        <w:t xml:space="preserve"> and it shall contain a bit mask. The meaning of the bits shall be as defined in table 8.4.12-1:</w:t>
      </w:r>
    </w:p>
    <w:p w:rsidR="00D24B94" w:rsidRPr="00EF6BF6" w:rsidRDefault="00D24B94" w:rsidP="00D24B94">
      <w:pPr>
        <w:pStyle w:val="TH"/>
        <w:outlineLvl w:val="0"/>
        <w:rPr>
          <w:lang w:val="en-US"/>
        </w:rPr>
      </w:pPr>
      <w:r w:rsidRPr="00EF6BF6">
        <w:rPr>
          <w:lang w:val="en-US"/>
        </w:rPr>
        <w:lastRenderedPageBreak/>
        <w:t xml:space="preserve">Table 8.4.12-1: </w:t>
      </w:r>
      <w:r w:rsidRPr="00EF6BF6">
        <w:rPr>
          <w:color w:val="000000"/>
          <w:lang w:val="en-US" w:eastAsia="ja-JP"/>
        </w:rPr>
        <w:t>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4B94" w:rsidRPr="00EF6BF6" w:rsidTr="00913DA0">
        <w:trPr>
          <w:cantSplit/>
          <w:jc w:val="center"/>
        </w:trPr>
        <w:tc>
          <w:tcPr>
            <w:tcW w:w="993" w:type="dxa"/>
          </w:tcPr>
          <w:p w:rsidR="00D24B94" w:rsidRPr="00EF6BF6" w:rsidRDefault="00D24B94" w:rsidP="00913DA0">
            <w:pPr>
              <w:pStyle w:val="TAH"/>
              <w:rPr>
                <w:lang w:val="en-US"/>
              </w:rPr>
            </w:pPr>
            <w:r w:rsidRPr="00EF6BF6">
              <w:rPr>
                <w:lang w:val="en-US"/>
              </w:rPr>
              <w:t>Bit</w:t>
            </w:r>
          </w:p>
        </w:tc>
        <w:tc>
          <w:tcPr>
            <w:tcW w:w="1842" w:type="dxa"/>
          </w:tcPr>
          <w:p w:rsidR="00D24B94" w:rsidRPr="00EF6BF6" w:rsidRDefault="00D24B94" w:rsidP="00913DA0">
            <w:pPr>
              <w:pStyle w:val="TAH"/>
              <w:rPr>
                <w:lang w:val="en-US"/>
              </w:rPr>
            </w:pPr>
            <w:r w:rsidRPr="00EF6BF6">
              <w:rPr>
                <w:lang w:val="en-US"/>
              </w:rPr>
              <w:t>Name</w:t>
            </w:r>
          </w:p>
        </w:tc>
        <w:tc>
          <w:tcPr>
            <w:tcW w:w="5387" w:type="dxa"/>
          </w:tcPr>
          <w:p w:rsidR="00D24B94" w:rsidRPr="00EF6BF6" w:rsidRDefault="00D24B94" w:rsidP="00913DA0">
            <w:pPr>
              <w:pStyle w:val="TAH"/>
              <w:rPr>
                <w:lang w:val="en-US"/>
              </w:rPr>
            </w:pPr>
            <w:r w:rsidRPr="00EF6BF6">
              <w:rPr>
                <w:lang w:val="en-US"/>
              </w:rPr>
              <w:t>Description</w:t>
            </w:r>
          </w:p>
        </w:tc>
      </w:tr>
      <w:tr w:rsidR="00D24B94" w:rsidRPr="00EF6BF6" w:rsidTr="00913DA0">
        <w:trPr>
          <w:cantSplit/>
          <w:jc w:val="center"/>
        </w:trPr>
        <w:tc>
          <w:tcPr>
            <w:tcW w:w="993" w:type="dxa"/>
          </w:tcPr>
          <w:p w:rsidR="00D24B94" w:rsidRPr="00EF6BF6" w:rsidRDefault="00D24B94" w:rsidP="00913DA0">
            <w:pPr>
              <w:pStyle w:val="TAC"/>
              <w:rPr>
                <w:lang w:val="en-US"/>
              </w:rPr>
            </w:pPr>
            <w:r w:rsidRPr="00EF6BF6">
              <w:rPr>
                <w:lang w:val="en-US"/>
              </w:rPr>
              <w:t>0</w:t>
            </w:r>
          </w:p>
        </w:tc>
        <w:tc>
          <w:tcPr>
            <w:tcW w:w="1842" w:type="dxa"/>
          </w:tcPr>
          <w:p w:rsidR="00D24B94" w:rsidRPr="00EF6BF6" w:rsidRDefault="00D24B94" w:rsidP="00913DA0">
            <w:pPr>
              <w:pStyle w:val="TAL"/>
              <w:rPr>
                <w:lang w:val="en-US"/>
              </w:rPr>
            </w:pPr>
            <w:r w:rsidRPr="00EF6BF6">
              <w:rPr>
                <w:color w:val="000000"/>
                <w:lang w:val="en-US" w:eastAsia="ja-JP"/>
              </w:rPr>
              <w:t>Reachability for SMS</w:t>
            </w:r>
          </w:p>
        </w:tc>
        <w:tc>
          <w:tcPr>
            <w:tcW w:w="5387" w:type="dxa"/>
          </w:tcPr>
          <w:p w:rsidR="00D24B94" w:rsidRPr="00EF6BF6" w:rsidRDefault="00D24B94" w:rsidP="00913DA0">
            <w:pPr>
              <w:pStyle w:val="TAL"/>
              <w:rPr>
                <w:lang w:val="en-US"/>
              </w:rPr>
            </w:pPr>
            <w:r w:rsidRPr="00EF6BF6">
              <w:rPr>
                <w:lang w:val="en-US"/>
              </w:rPr>
              <w:t>This bit, when set, indicates that the monitoring for reachability for SMS of the UE is to be configured</w:t>
            </w:r>
          </w:p>
        </w:tc>
      </w:tr>
      <w:tr w:rsidR="00D24B94" w:rsidRPr="00EF6BF6" w:rsidTr="00913DA0">
        <w:trPr>
          <w:cantSplit/>
          <w:jc w:val="center"/>
        </w:trPr>
        <w:tc>
          <w:tcPr>
            <w:tcW w:w="993" w:type="dxa"/>
          </w:tcPr>
          <w:p w:rsidR="00D24B94" w:rsidRPr="00EF6BF6" w:rsidRDefault="00D24B94" w:rsidP="00913DA0">
            <w:pPr>
              <w:pStyle w:val="TAC"/>
              <w:rPr>
                <w:lang w:val="en-US"/>
              </w:rPr>
            </w:pPr>
            <w:r w:rsidRPr="00EF6BF6">
              <w:rPr>
                <w:lang w:val="en-US"/>
              </w:rPr>
              <w:t>1</w:t>
            </w:r>
          </w:p>
        </w:tc>
        <w:tc>
          <w:tcPr>
            <w:tcW w:w="1842" w:type="dxa"/>
          </w:tcPr>
          <w:p w:rsidR="00D24B94" w:rsidRPr="00EF6BF6" w:rsidRDefault="00D24B94" w:rsidP="00913DA0">
            <w:pPr>
              <w:pStyle w:val="TAL"/>
              <w:rPr>
                <w:lang w:val="en-US"/>
              </w:rPr>
            </w:pPr>
            <w:r w:rsidRPr="00EF6BF6">
              <w:rPr>
                <w:color w:val="000000"/>
                <w:lang w:val="en-US" w:eastAsia="ja-JP"/>
              </w:rPr>
              <w:t>Reachability for Data</w:t>
            </w:r>
          </w:p>
        </w:tc>
        <w:tc>
          <w:tcPr>
            <w:tcW w:w="5387" w:type="dxa"/>
          </w:tcPr>
          <w:p w:rsidR="00D24B94" w:rsidRPr="00EF6BF6" w:rsidRDefault="00D24B94" w:rsidP="00E0041C">
            <w:pPr>
              <w:pStyle w:val="TAL"/>
              <w:rPr>
                <w:lang w:val="en-US"/>
              </w:rPr>
            </w:pPr>
            <w:r w:rsidRPr="00EF6BF6">
              <w:rPr>
                <w:lang w:val="en-US"/>
              </w:rPr>
              <w:t>This bit, when set, indicates that the monitoring for reachability for data of the UE is to be configured</w:t>
            </w:r>
          </w:p>
        </w:tc>
      </w:tr>
      <w:tr w:rsidR="00D24B94" w:rsidRPr="00EF6BF6" w:rsidTr="00913DA0">
        <w:trPr>
          <w:cantSplit/>
          <w:jc w:val="center"/>
        </w:trPr>
        <w:tc>
          <w:tcPr>
            <w:tcW w:w="8222" w:type="dxa"/>
            <w:gridSpan w:val="3"/>
          </w:tcPr>
          <w:p w:rsidR="00DE02A7" w:rsidRPr="00EF6BF6" w:rsidRDefault="00DE02A7" w:rsidP="00DE02A7">
            <w:pPr>
              <w:pStyle w:val="TAN"/>
              <w:rPr>
                <w:lang w:val="en-US"/>
              </w:rPr>
            </w:pPr>
            <w:r w:rsidRPr="00EF6BF6">
              <w:rPr>
                <w:lang w:val="en-US"/>
              </w:rPr>
              <w:t>NOTE 1:</w:t>
            </w:r>
            <w:r w:rsidRPr="00EF6BF6">
              <w:rPr>
                <w:lang w:val="en-US"/>
              </w:rPr>
              <w:tab/>
              <w:t>Bits not defined in this table shall be cleared by the sender and discarded by the receiver of the command.</w:t>
            </w:r>
          </w:p>
          <w:p w:rsidR="00D24B94" w:rsidRPr="00EF6BF6" w:rsidRDefault="00DE02A7" w:rsidP="00DE02A7">
            <w:pPr>
              <w:pStyle w:val="TAN"/>
              <w:rPr>
                <w:lang w:val="en-US"/>
              </w:rPr>
            </w:pPr>
            <w:r w:rsidRPr="00EF6BF6">
              <w:rPr>
                <w:lang w:val="en-US"/>
              </w:rPr>
              <w:t>NOTE 2:</w:t>
            </w:r>
            <w:r w:rsidR="00EF6BF6" w:rsidRPr="00EF6BF6">
              <w:rPr>
                <w:lang w:val="en-US"/>
              </w:rPr>
              <w:tab/>
            </w:r>
            <w:r w:rsidRPr="00EF6BF6">
              <w:rPr>
                <w:lang w:val="en-US"/>
              </w:rPr>
              <w:t>Bits 0 and 1 shall not both be set simultaneously.</w:t>
            </w:r>
          </w:p>
        </w:tc>
      </w:tr>
    </w:tbl>
    <w:p w:rsidR="00D24B94" w:rsidRPr="00EF6BF6" w:rsidRDefault="00D24B94" w:rsidP="00D24B94">
      <w:pPr>
        <w:rPr>
          <w:lang w:val="en-US"/>
        </w:rPr>
      </w:pPr>
    </w:p>
    <w:p w:rsidR="00D24B94" w:rsidRPr="00EF6BF6" w:rsidRDefault="00D24B94" w:rsidP="00D24B94">
      <w:pPr>
        <w:pStyle w:val="Heading3"/>
        <w:rPr>
          <w:lang w:val="en-US"/>
        </w:rPr>
      </w:pPr>
      <w:bookmarkStart w:id="127" w:name="_Toc533202837"/>
      <w:r w:rsidRPr="00EF6BF6">
        <w:rPr>
          <w:lang w:val="en-US"/>
        </w:rPr>
        <w:t>8.4.13</w:t>
      </w:r>
      <w:r w:rsidRPr="00EF6BF6">
        <w:rPr>
          <w:lang w:val="en-US"/>
        </w:rPr>
        <w:tab/>
      </w:r>
      <w:r w:rsidRPr="00EF6BF6">
        <w:rPr>
          <w:color w:val="000000"/>
          <w:lang w:val="en-US" w:eastAsia="ja-JP"/>
        </w:rPr>
        <w:t>Maximum-Latency</w:t>
      </w:r>
      <w:bookmarkEnd w:id="127"/>
    </w:p>
    <w:p w:rsidR="00D24B94" w:rsidRPr="00EF6BF6" w:rsidRDefault="00D24B94" w:rsidP="00D24B94">
      <w:pPr>
        <w:rPr>
          <w:lang w:val="en-US"/>
        </w:rPr>
      </w:pPr>
      <w:r w:rsidRPr="00EF6BF6">
        <w:rPr>
          <w:lang w:val="en-US"/>
        </w:rPr>
        <w:t xml:space="preserve">The </w:t>
      </w:r>
      <w:r w:rsidRPr="00EF6BF6">
        <w:rPr>
          <w:color w:val="000000"/>
          <w:lang w:val="en-US" w:eastAsia="ja-JP"/>
        </w:rPr>
        <w:t>Maximum-Latency</w:t>
      </w:r>
      <w:r w:rsidRPr="00EF6BF6">
        <w:rPr>
          <w:lang w:val="en-US"/>
        </w:rPr>
        <w:t xml:space="preserve"> AVP is of type </w:t>
      </w:r>
      <w:r w:rsidRPr="00EF6BF6">
        <w:rPr>
          <w:color w:val="000000"/>
          <w:lang w:val="en-US" w:eastAsia="ja-JP"/>
        </w:rPr>
        <w:t>Unsigned32. It shall contain the maximum acceptable delay time for downlink data transfer in seconds.</w:t>
      </w:r>
    </w:p>
    <w:p w:rsidR="00D24B94" w:rsidRPr="00EF6BF6" w:rsidRDefault="00D24B94" w:rsidP="00D24B94">
      <w:pPr>
        <w:pStyle w:val="Heading3"/>
        <w:rPr>
          <w:lang w:val="en-US"/>
        </w:rPr>
      </w:pPr>
      <w:bookmarkStart w:id="128" w:name="_Toc533202838"/>
      <w:r w:rsidRPr="00EF6BF6">
        <w:rPr>
          <w:lang w:val="en-US"/>
        </w:rPr>
        <w:t>8.4.14</w:t>
      </w:r>
      <w:r w:rsidRPr="00EF6BF6">
        <w:rPr>
          <w:lang w:val="en-US"/>
        </w:rPr>
        <w:tab/>
      </w:r>
      <w:r w:rsidRPr="00EF6BF6">
        <w:rPr>
          <w:color w:val="000000"/>
          <w:lang w:val="en-US" w:eastAsia="ja-JP"/>
        </w:rPr>
        <w:t>Maximum-Response-Time</w:t>
      </w:r>
      <w:bookmarkEnd w:id="128"/>
    </w:p>
    <w:p w:rsidR="00D24B94" w:rsidRPr="00EF6BF6" w:rsidRDefault="00D24B94" w:rsidP="00D24B94">
      <w:pPr>
        <w:rPr>
          <w:lang w:val="en-US"/>
        </w:rPr>
      </w:pPr>
      <w:r w:rsidRPr="00EF6BF6">
        <w:rPr>
          <w:lang w:val="en-US"/>
        </w:rPr>
        <w:t xml:space="preserve">The </w:t>
      </w:r>
      <w:r w:rsidRPr="00EF6BF6">
        <w:rPr>
          <w:color w:val="000000"/>
          <w:lang w:val="en-US" w:eastAsia="ja-JP"/>
        </w:rPr>
        <w:t>Maximum-Response-Time</w:t>
      </w:r>
      <w:r w:rsidRPr="00EF6BF6">
        <w:rPr>
          <w:lang w:val="en-US"/>
        </w:rPr>
        <w:t xml:space="preserve"> AVP is of type </w:t>
      </w:r>
      <w:r w:rsidRPr="00EF6BF6">
        <w:rPr>
          <w:color w:val="000000"/>
          <w:lang w:val="en-US" w:eastAsia="ja-JP"/>
        </w:rPr>
        <w:t>Unsigned32. It shall contain the maximum time in seconds for which the UE stays reachable.</w:t>
      </w:r>
    </w:p>
    <w:p w:rsidR="00D24B94" w:rsidRPr="00EF6BF6" w:rsidRDefault="00D24B94" w:rsidP="00D24B94">
      <w:pPr>
        <w:pStyle w:val="Heading3"/>
        <w:rPr>
          <w:lang w:val="en-US"/>
        </w:rPr>
      </w:pPr>
      <w:bookmarkStart w:id="129" w:name="_Toc533202839"/>
      <w:r w:rsidRPr="00EF6BF6">
        <w:rPr>
          <w:lang w:val="en-US"/>
        </w:rPr>
        <w:t>8.4.15</w:t>
      </w:r>
      <w:r w:rsidRPr="00EF6BF6">
        <w:rPr>
          <w:lang w:val="en-US"/>
        </w:rPr>
        <w:tab/>
        <w:t>Location-Information-Configuration</w:t>
      </w:r>
      <w:bookmarkEnd w:id="129"/>
    </w:p>
    <w:p w:rsidR="00D24B94" w:rsidRPr="00EF6BF6" w:rsidRDefault="00D24B94" w:rsidP="00D24B94">
      <w:pPr>
        <w:rPr>
          <w:lang w:val="en-US"/>
        </w:rPr>
      </w:pPr>
      <w:r w:rsidRPr="00EF6BF6">
        <w:rPr>
          <w:lang w:val="en-US"/>
        </w:rPr>
        <w:t>The Location-Information-Configuration AVP is of type Grouped, and it contains the details for location reporting.</w:t>
      </w:r>
    </w:p>
    <w:p w:rsidR="00D24B94" w:rsidRPr="00EF6BF6" w:rsidRDefault="00D24B94" w:rsidP="00D24B94">
      <w:pPr>
        <w:rPr>
          <w:lang w:val="en-US"/>
        </w:rPr>
      </w:pPr>
      <w:r w:rsidRPr="00EF6BF6">
        <w:rPr>
          <w:lang w:val="en-US"/>
        </w:rPr>
        <w:t>AVP format:</w:t>
      </w:r>
    </w:p>
    <w:p w:rsidR="00D24B94" w:rsidRPr="00EF6BF6" w:rsidRDefault="00D24B94" w:rsidP="00E0041C">
      <w:pPr>
        <w:ind w:left="568"/>
        <w:rPr>
          <w:lang w:val="en-US"/>
        </w:rPr>
      </w:pPr>
      <w:r w:rsidRPr="00EF6BF6">
        <w:rPr>
          <w:lang w:val="en-US"/>
        </w:rPr>
        <w:t>Location-Information-Configuration::=</w:t>
      </w:r>
      <w:r w:rsidRPr="00EF6BF6">
        <w:rPr>
          <w:lang w:val="en-US"/>
        </w:rPr>
        <w:tab/>
        <w:t>&lt;AVP header:</w:t>
      </w:r>
      <w:r w:rsidR="00E0041C" w:rsidRPr="00EF6BF6">
        <w:rPr>
          <w:lang w:val="en-US"/>
        </w:rPr>
        <w:t xml:space="preserve"> 3135</w:t>
      </w:r>
      <w:r w:rsidRPr="00EF6BF6">
        <w:rPr>
          <w:lang w:val="en-US"/>
        </w:rPr>
        <w:t xml:space="preserve"> 10415&gt;</w:t>
      </w:r>
    </w:p>
    <w:p w:rsidR="00D24B94" w:rsidRPr="00EF6BF6" w:rsidRDefault="00D24B94" w:rsidP="00E0041C">
      <w:pPr>
        <w:pStyle w:val="Guidance"/>
        <w:ind w:left="3691" w:firstLine="1"/>
        <w:rPr>
          <w:i w:val="0"/>
          <w:color w:val="auto"/>
          <w:lang w:val="en-US"/>
        </w:rPr>
      </w:pPr>
      <w:r w:rsidRPr="00EF6BF6">
        <w:rPr>
          <w:i w:val="0"/>
          <w:color w:val="auto"/>
          <w:lang w:val="en-US"/>
        </w:rPr>
        <w:t>[ MONTE-</w:t>
      </w:r>
      <w:r w:rsidRPr="00EF6BF6">
        <w:rPr>
          <w:i w:val="0"/>
          <w:color w:val="auto"/>
          <w:lang w:val="en-US" w:eastAsia="ja-JP"/>
        </w:rPr>
        <w:t xml:space="preserve">Location-Type </w:t>
      </w:r>
      <w:r w:rsidRPr="00EF6BF6">
        <w:rPr>
          <w:i w:val="0"/>
          <w:color w:val="auto"/>
          <w:lang w:val="en-US"/>
        </w:rPr>
        <w:t>]</w:t>
      </w:r>
    </w:p>
    <w:p w:rsidR="00D24B94" w:rsidRPr="00EF6BF6" w:rsidRDefault="00D24B94" w:rsidP="00E0041C">
      <w:pPr>
        <w:pStyle w:val="Guidance"/>
        <w:ind w:left="3691" w:firstLine="1"/>
        <w:rPr>
          <w:i w:val="0"/>
          <w:color w:val="auto"/>
        </w:rPr>
      </w:pPr>
      <w:r w:rsidRPr="00EF6BF6">
        <w:rPr>
          <w:i w:val="0"/>
          <w:color w:val="auto"/>
        </w:rPr>
        <w:t xml:space="preserve">[ </w:t>
      </w:r>
      <w:r w:rsidRPr="00EF6BF6">
        <w:rPr>
          <w:i w:val="0"/>
          <w:color w:val="auto"/>
          <w:lang w:eastAsia="ja-JP"/>
        </w:rPr>
        <w:t xml:space="preserve">Accuracy </w:t>
      </w:r>
      <w:r w:rsidRPr="00EF6BF6">
        <w:rPr>
          <w:i w:val="0"/>
          <w:color w:val="auto"/>
        </w:rPr>
        <w:t>]</w:t>
      </w:r>
    </w:p>
    <w:p w:rsidR="00D24B94" w:rsidRPr="00EF6BF6" w:rsidRDefault="00D24B94" w:rsidP="00E0041C">
      <w:pPr>
        <w:pStyle w:val="Guidance"/>
        <w:ind w:left="3691" w:firstLine="1"/>
        <w:rPr>
          <w:i w:val="0"/>
          <w:color w:val="auto"/>
        </w:rPr>
      </w:pPr>
      <w:r w:rsidRPr="00EF6BF6">
        <w:rPr>
          <w:i w:val="0"/>
          <w:color w:val="auto"/>
        </w:rPr>
        <w:t>*[AVP]</w:t>
      </w:r>
    </w:p>
    <w:p w:rsidR="00D24B94" w:rsidRPr="00EF6BF6" w:rsidRDefault="00D24B94" w:rsidP="00D24B94">
      <w:pPr>
        <w:pStyle w:val="Heading3"/>
      </w:pPr>
      <w:bookmarkStart w:id="130" w:name="_Toc533202840"/>
      <w:r w:rsidRPr="00EF6BF6">
        <w:rPr>
          <w:lang w:val="sv-SE"/>
        </w:rPr>
        <w:t>8.</w:t>
      </w:r>
      <w:r w:rsidRPr="00EF6BF6">
        <w:t>4.</w:t>
      </w:r>
      <w:r w:rsidRPr="00EF6BF6">
        <w:rPr>
          <w:lang w:val="sv-SE"/>
        </w:rPr>
        <w:t>16</w:t>
      </w:r>
      <w:r w:rsidRPr="00EF6BF6">
        <w:tab/>
      </w:r>
      <w:r w:rsidRPr="00EF6BF6">
        <w:rPr>
          <w:lang w:val="de-DE"/>
        </w:rPr>
        <w:t>MONTE-</w:t>
      </w:r>
      <w:r w:rsidRPr="00EF6BF6">
        <w:rPr>
          <w:color w:val="000000"/>
          <w:lang w:eastAsia="ja-JP"/>
        </w:rPr>
        <w:t>Location-Type</w:t>
      </w:r>
      <w:bookmarkEnd w:id="130"/>
    </w:p>
    <w:p w:rsidR="00D24B94" w:rsidRPr="00EF6BF6" w:rsidRDefault="00D24B94" w:rsidP="00E0041C">
      <w:r w:rsidRPr="00EF6BF6">
        <w:t>The MONTE-</w:t>
      </w:r>
      <w:r w:rsidRPr="00EF6BF6">
        <w:rPr>
          <w:color w:val="000000"/>
          <w:lang w:eastAsia="ja-JP"/>
        </w:rPr>
        <w:t>Location-Type</w:t>
      </w:r>
      <w:r w:rsidRPr="00EF6BF6">
        <w:t xml:space="preserve"> AVP is of type </w:t>
      </w:r>
      <w:r w:rsidRPr="00EF6BF6">
        <w:rPr>
          <w:color w:val="000000"/>
          <w:lang w:eastAsia="ja-JP"/>
        </w:rPr>
        <w:t xml:space="preserve">Unsigned32. It indicates actually of the location information to be provided. </w:t>
      </w:r>
      <w:r w:rsidRPr="00EF6BF6">
        <w:t>The following values are defined:</w:t>
      </w:r>
    </w:p>
    <w:p w:rsidR="00D24B94" w:rsidRPr="00EF6BF6" w:rsidRDefault="00D24B94" w:rsidP="00D24B94">
      <w:pPr>
        <w:pStyle w:val="B1"/>
      </w:pPr>
      <w:r w:rsidRPr="00EF6BF6">
        <w:rPr>
          <w:lang w:val="de-DE"/>
        </w:rPr>
        <w:t>CURRENT_LOCATION</w:t>
      </w:r>
      <w:r w:rsidRPr="00EF6BF6">
        <w:t xml:space="preserve"> (0)</w:t>
      </w:r>
    </w:p>
    <w:p w:rsidR="00D24B94" w:rsidRPr="00EF6BF6" w:rsidRDefault="00D24B94" w:rsidP="00D24B94">
      <w:pPr>
        <w:pStyle w:val="B1"/>
      </w:pPr>
      <w:r w:rsidRPr="00EF6BF6">
        <w:t>LAST_KNOWN_LOCATION (1)</w:t>
      </w:r>
    </w:p>
    <w:p w:rsidR="00D24B94" w:rsidRPr="00EF6BF6" w:rsidRDefault="00D24B94" w:rsidP="00D24B94">
      <w:pPr>
        <w:pStyle w:val="Heading3"/>
      </w:pPr>
      <w:bookmarkStart w:id="131" w:name="_Toc533202841"/>
      <w:r w:rsidRPr="00EF6BF6">
        <w:rPr>
          <w:lang w:val="sv-SE"/>
        </w:rPr>
        <w:t>8.</w:t>
      </w:r>
      <w:r w:rsidRPr="00EF6BF6">
        <w:t>4.</w:t>
      </w:r>
      <w:r w:rsidRPr="00EF6BF6">
        <w:rPr>
          <w:lang w:val="sv-SE"/>
        </w:rPr>
        <w:t>17</w:t>
      </w:r>
      <w:r w:rsidRPr="00EF6BF6">
        <w:tab/>
      </w:r>
      <w:r w:rsidRPr="00EF6BF6">
        <w:rPr>
          <w:color w:val="000000"/>
          <w:lang w:eastAsia="ja-JP"/>
        </w:rPr>
        <w:t>Accuracy</w:t>
      </w:r>
      <w:bookmarkEnd w:id="131"/>
    </w:p>
    <w:p w:rsidR="00D24B94" w:rsidRPr="00EF6BF6" w:rsidRDefault="00D24B94" w:rsidP="00D24B94">
      <w:r w:rsidRPr="00EF6BF6">
        <w:t xml:space="preserve">The </w:t>
      </w:r>
      <w:r w:rsidRPr="00EF6BF6">
        <w:rPr>
          <w:color w:val="000000"/>
          <w:lang w:eastAsia="ja-JP"/>
        </w:rPr>
        <w:t>Accuracy</w:t>
      </w:r>
      <w:r w:rsidRPr="00EF6BF6">
        <w:t xml:space="preserve"> AVP is of type </w:t>
      </w:r>
      <w:r w:rsidRPr="00EF6BF6">
        <w:rPr>
          <w:color w:val="000000"/>
          <w:lang w:eastAsia="ja-JP"/>
        </w:rPr>
        <w:t xml:space="preserve">Unsigned32. It shall indicate the requested accuracy. </w:t>
      </w:r>
      <w:r w:rsidRPr="00EF6BF6">
        <w:t>The following values are defined:</w:t>
      </w:r>
    </w:p>
    <w:p w:rsidR="00D24B94" w:rsidRPr="00EF6BF6" w:rsidRDefault="00D24B94" w:rsidP="00D24B94">
      <w:pPr>
        <w:pStyle w:val="B1"/>
      </w:pPr>
      <w:r w:rsidRPr="00EF6BF6">
        <w:t>CGI-ECGI (0)</w:t>
      </w:r>
    </w:p>
    <w:p w:rsidR="00D24B94" w:rsidRPr="00EF6BF6" w:rsidRDefault="00D24B94" w:rsidP="00D24B94">
      <w:pPr>
        <w:pStyle w:val="B1"/>
      </w:pPr>
      <w:r w:rsidRPr="00EF6BF6">
        <w:t>eNB (1)</w:t>
      </w:r>
    </w:p>
    <w:p w:rsidR="00D24B94" w:rsidRPr="00EF6BF6" w:rsidRDefault="00D24B94" w:rsidP="00D24B94">
      <w:pPr>
        <w:pStyle w:val="B1"/>
      </w:pPr>
      <w:r w:rsidRPr="00EF6BF6">
        <w:t>LA-TA-RA (2)</w:t>
      </w:r>
    </w:p>
    <w:p w:rsidR="00D24B94" w:rsidRPr="00EF6BF6" w:rsidRDefault="00D24B94" w:rsidP="00D24B94">
      <w:pPr>
        <w:pStyle w:val="B1"/>
      </w:pPr>
      <w:r w:rsidRPr="00EF6BF6">
        <w:t>PRA(3)</w:t>
      </w:r>
    </w:p>
    <w:p w:rsidR="00D24B94" w:rsidRPr="00EF6BF6" w:rsidRDefault="00D24B94" w:rsidP="00D24B94">
      <w:pPr>
        <w:pStyle w:val="Heading3"/>
      </w:pPr>
      <w:bookmarkStart w:id="132" w:name="_Toc533202842"/>
      <w:r w:rsidRPr="00EF6BF6">
        <w:rPr>
          <w:lang w:val="sv-SE"/>
        </w:rPr>
        <w:t>8.</w:t>
      </w:r>
      <w:r w:rsidRPr="00EF6BF6">
        <w:t>4.</w:t>
      </w:r>
      <w:r w:rsidRPr="00EF6BF6">
        <w:rPr>
          <w:lang w:val="sv-SE"/>
        </w:rPr>
        <w:t>18</w:t>
      </w:r>
      <w:r w:rsidRPr="00EF6BF6">
        <w:tab/>
      </w:r>
      <w:r w:rsidRPr="00EF6BF6">
        <w:rPr>
          <w:color w:val="000000"/>
          <w:lang w:eastAsia="ja-JP"/>
        </w:rPr>
        <w:t>Association-Type</w:t>
      </w:r>
      <w:bookmarkEnd w:id="132"/>
    </w:p>
    <w:p w:rsidR="00D24B94" w:rsidRPr="00EF6BF6" w:rsidRDefault="00D24B94" w:rsidP="00D24B94">
      <w:r w:rsidRPr="00EF6BF6">
        <w:t xml:space="preserve">The </w:t>
      </w:r>
      <w:r w:rsidRPr="00EF6BF6">
        <w:rPr>
          <w:color w:val="000000"/>
          <w:lang w:eastAsia="ja-JP"/>
        </w:rPr>
        <w:t>Association-Type</w:t>
      </w:r>
      <w:r w:rsidRPr="00EF6BF6">
        <w:t xml:space="preserve"> AVP is of type </w:t>
      </w:r>
      <w:r w:rsidRPr="00EF6BF6">
        <w:rPr>
          <w:color w:val="000000"/>
          <w:lang w:eastAsia="ja-JP"/>
        </w:rPr>
        <w:t xml:space="preserve">Unsigned32. It shall indicate the details of the reporting related to the IMEI-IMSI association. </w:t>
      </w:r>
      <w:r w:rsidRPr="00EF6BF6">
        <w:t>The following values are defined:</w:t>
      </w:r>
    </w:p>
    <w:p w:rsidR="00D24B94" w:rsidRPr="00EF6BF6" w:rsidRDefault="00D24B94" w:rsidP="00D24B94">
      <w:pPr>
        <w:pStyle w:val="B1"/>
      </w:pPr>
      <w:r w:rsidRPr="00EF6BF6">
        <w:lastRenderedPageBreak/>
        <w:t>IMEI-CHANGE (0)</w:t>
      </w:r>
    </w:p>
    <w:p w:rsidR="00D24B94" w:rsidRPr="00EF6BF6" w:rsidRDefault="00D24B94" w:rsidP="00D24B94">
      <w:pPr>
        <w:pStyle w:val="B1"/>
      </w:pPr>
      <w:r w:rsidRPr="00EF6BF6">
        <w:t>IMEISV-CHANGE (1)</w:t>
      </w:r>
    </w:p>
    <w:p w:rsidR="00D24B94" w:rsidRPr="00EF6BF6" w:rsidRDefault="00D24B94" w:rsidP="00D24B94">
      <w:pPr>
        <w:pStyle w:val="Heading3"/>
      </w:pPr>
      <w:bookmarkStart w:id="133" w:name="_Toc533202843"/>
      <w:r w:rsidRPr="00EF6BF6">
        <w:rPr>
          <w:lang w:val="sv-SE"/>
        </w:rPr>
        <w:t>8.</w:t>
      </w:r>
      <w:r w:rsidRPr="00EF6BF6">
        <w:t>4.</w:t>
      </w:r>
      <w:r w:rsidRPr="00EF6BF6">
        <w:rPr>
          <w:lang w:val="sv-SE"/>
        </w:rPr>
        <w:t>19</w:t>
      </w:r>
      <w:r w:rsidRPr="00EF6BF6">
        <w:tab/>
        <w:t>Roaming-Information</w:t>
      </w:r>
      <w:bookmarkEnd w:id="133"/>
    </w:p>
    <w:p w:rsidR="00D24B94" w:rsidRPr="00EF6BF6" w:rsidRDefault="00D24B94" w:rsidP="00D24B94">
      <w:r w:rsidRPr="00EF6BF6">
        <w:t xml:space="preserve">The Roaming-Information AVP is of type </w:t>
      </w:r>
      <w:r w:rsidRPr="00EF6BF6">
        <w:rPr>
          <w:color w:val="000000"/>
          <w:lang w:eastAsia="ja-JP"/>
        </w:rPr>
        <w:t xml:space="preserve">Unsigned32. It shall indicate the roaming status of the subscriber. </w:t>
      </w:r>
      <w:r w:rsidRPr="00EF6BF6">
        <w:t>The following values are defined:</w:t>
      </w:r>
    </w:p>
    <w:p w:rsidR="00D24B94" w:rsidRPr="00EF6BF6" w:rsidRDefault="00D24B94" w:rsidP="00D24B94">
      <w:pPr>
        <w:pStyle w:val="B1"/>
      </w:pPr>
      <w:r w:rsidRPr="00EF6BF6">
        <w:t>SUBSCRIBER_ROAMING (0)</w:t>
      </w:r>
    </w:p>
    <w:p w:rsidR="00D24B94" w:rsidRPr="00EF6BF6" w:rsidRDefault="00D24B94" w:rsidP="00D24B94">
      <w:pPr>
        <w:pStyle w:val="B1"/>
      </w:pPr>
      <w:r w:rsidRPr="00EF6BF6">
        <w:t>SUBSCRIBER_NOT_ROAMING (1)</w:t>
      </w:r>
    </w:p>
    <w:p w:rsidR="00D24B94" w:rsidRPr="00EF6BF6" w:rsidRDefault="00D24B94" w:rsidP="00D24B94">
      <w:pPr>
        <w:pStyle w:val="Heading3"/>
      </w:pPr>
      <w:bookmarkStart w:id="134" w:name="_Toc533202844"/>
      <w:r w:rsidRPr="00EF6BF6">
        <w:rPr>
          <w:lang w:val="sv-SE"/>
        </w:rPr>
        <w:t>8.</w:t>
      </w:r>
      <w:r w:rsidRPr="00EF6BF6">
        <w:t>4.</w:t>
      </w:r>
      <w:r w:rsidRPr="00EF6BF6">
        <w:rPr>
          <w:lang w:val="sv-SE"/>
        </w:rPr>
        <w:t>20</w:t>
      </w:r>
      <w:r w:rsidRPr="00EF6BF6">
        <w:tab/>
        <w:t>Reachability-Information</w:t>
      </w:r>
      <w:bookmarkEnd w:id="134"/>
    </w:p>
    <w:p w:rsidR="00501337" w:rsidRPr="00EF6BF6" w:rsidRDefault="00501337" w:rsidP="00501337">
      <w:r w:rsidRPr="00EF6BF6">
        <w:t xml:space="preserve">The Reachability-Information AVP is of type </w:t>
      </w:r>
      <w:r w:rsidRPr="00EF6BF6">
        <w:rPr>
          <w:color w:val="000000"/>
          <w:lang w:eastAsia="ja-JP"/>
        </w:rPr>
        <w:t>Unsigned32. It shall indicate the reachability of the subscriber.</w:t>
      </w:r>
      <w:r w:rsidRPr="00EF6BF6">
        <w:t xml:space="preserve"> The following values are defined:</w:t>
      </w:r>
    </w:p>
    <w:p w:rsidR="00501337" w:rsidRPr="00EF6BF6" w:rsidRDefault="00501337" w:rsidP="00501337">
      <w:pPr>
        <w:pStyle w:val="B1"/>
        <w:rPr>
          <w:lang w:val="en-US"/>
        </w:rPr>
      </w:pPr>
      <w:r w:rsidRPr="00EF6BF6">
        <w:t>REACHABLE_FOR_SMS (</w:t>
      </w:r>
      <w:r w:rsidRPr="00EF6BF6">
        <w:rPr>
          <w:lang w:val="en-US"/>
        </w:rPr>
        <w:t>0</w:t>
      </w:r>
      <w:r w:rsidRPr="00EF6BF6">
        <w:t>)</w:t>
      </w:r>
    </w:p>
    <w:p w:rsidR="00501337" w:rsidRPr="00EF6BF6" w:rsidRDefault="00501337" w:rsidP="00501337">
      <w:pPr>
        <w:pStyle w:val="B1"/>
      </w:pPr>
      <w:r w:rsidRPr="00EF6BF6">
        <w:t>REACHABLE_FOR_DATA</w:t>
      </w:r>
      <w:r w:rsidRPr="00EF6BF6">
        <w:rPr>
          <w:lang w:val="en-US"/>
        </w:rPr>
        <w:t xml:space="preserve"> (1)</w:t>
      </w:r>
    </w:p>
    <w:p w:rsidR="00D24B94" w:rsidRPr="00EF6BF6" w:rsidRDefault="00D24B94" w:rsidP="00D24B94">
      <w:pPr>
        <w:pStyle w:val="Heading3"/>
        <w:rPr>
          <w:lang w:val="en-US"/>
        </w:rPr>
      </w:pPr>
      <w:bookmarkStart w:id="135" w:name="_Toc533202845"/>
      <w:r w:rsidRPr="00EF6BF6">
        <w:rPr>
          <w:lang w:val="en-US"/>
        </w:rPr>
        <w:t>8.4.21</w:t>
      </w:r>
      <w:r w:rsidRPr="00EF6BF6">
        <w:rPr>
          <w:lang w:val="en-US"/>
        </w:rPr>
        <w:tab/>
        <w:t>EPS-Location-Information</w:t>
      </w:r>
      <w:bookmarkEnd w:id="135"/>
    </w:p>
    <w:p w:rsidR="00D24B94" w:rsidRPr="00EF6BF6" w:rsidRDefault="00D24B94" w:rsidP="00D24B94">
      <w:pPr>
        <w:rPr>
          <w:lang w:val="en-US" w:eastAsia="zh-CN"/>
        </w:rPr>
      </w:pPr>
      <w:r w:rsidRPr="00EF6BF6">
        <w:rPr>
          <w:lang w:val="en-US"/>
        </w:rPr>
        <w:t xml:space="preserve">The EPS-Location-Information AVP is of type </w:t>
      </w:r>
      <w:r w:rsidRPr="00EF6BF6">
        <w:rPr>
          <w:lang w:val="en-US" w:eastAsia="zh-CN"/>
        </w:rPr>
        <w:t xml:space="preserve">Grouped. </w:t>
      </w:r>
      <w:r w:rsidRPr="00EF6BF6">
        <w:rPr>
          <w:lang w:val="en-US"/>
        </w:rPr>
        <w:t xml:space="preserve">It shall contain the information related to the user location relevant for </w:t>
      </w:r>
      <w:r w:rsidRPr="00EF6BF6">
        <w:rPr>
          <w:lang w:val="en-US" w:eastAsia="zh-CN"/>
        </w:rPr>
        <w:t>EPS</w:t>
      </w:r>
      <w:r w:rsidRPr="00EF6BF6">
        <w:rPr>
          <w:lang w:val="en-US"/>
        </w:rPr>
        <w:t>.</w:t>
      </w:r>
      <w:r w:rsidRPr="00EF6BF6">
        <w:rPr>
          <w:lang w:val="en-US" w:eastAsia="zh-CN"/>
        </w:rPr>
        <w:t xml:space="preserve"> </w:t>
      </w:r>
      <w:r w:rsidRPr="00EF6BF6">
        <w:rPr>
          <w:lang w:val="en-US"/>
        </w:rPr>
        <w:t xml:space="preserve">It </w:t>
      </w:r>
      <w:r w:rsidRPr="00EF6BF6">
        <w:rPr>
          <w:lang w:val="en-US" w:eastAsia="zh-CN"/>
        </w:rPr>
        <w:t>wa</w:t>
      </w:r>
      <w:r w:rsidRPr="00EF6BF6">
        <w:rPr>
          <w:lang w:val="en-US"/>
        </w:rPr>
        <w:t>s originally defined in 3GPP TS 29.</w:t>
      </w:r>
      <w:r w:rsidRPr="00EF6BF6">
        <w:rPr>
          <w:lang w:val="en-US" w:eastAsia="zh-CN"/>
        </w:rPr>
        <w:t>272</w:t>
      </w:r>
      <w:r w:rsidRPr="00EF6BF6">
        <w:rPr>
          <w:lang w:val="en-US"/>
        </w:rPr>
        <w:t xml:space="preserve"> [</w:t>
      </w:r>
      <w:r w:rsidRPr="00EF6BF6">
        <w:rPr>
          <w:lang w:val="en-US" w:eastAsia="zh-CN"/>
        </w:rPr>
        <w:t>49</w:t>
      </w:r>
      <w:r w:rsidRPr="00EF6BF6">
        <w:rPr>
          <w:lang w:val="en-US"/>
        </w:rPr>
        <w:t>].</w:t>
      </w:r>
    </w:p>
    <w:p w:rsidR="00D24B94" w:rsidRPr="00EF6BF6" w:rsidRDefault="00D24B94" w:rsidP="00D24B94">
      <w:pPr>
        <w:rPr>
          <w:lang w:val="en-US"/>
        </w:rPr>
      </w:pPr>
      <w:r w:rsidRPr="00EF6BF6">
        <w:rPr>
          <w:lang w:val="en-US"/>
        </w:rPr>
        <w:t>AVP format:</w:t>
      </w:r>
    </w:p>
    <w:p w:rsidR="00D24B94" w:rsidRPr="00EF6BF6" w:rsidRDefault="00D24B94" w:rsidP="00E0041C">
      <w:pPr>
        <w:ind w:left="568"/>
        <w:rPr>
          <w:lang w:val="en-US"/>
        </w:rPr>
      </w:pPr>
      <w:r w:rsidRPr="00EF6BF6">
        <w:rPr>
          <w:lang w:val="en-US"/>
        </w:rPr>
        <w:t>EPS-Location-Information ::=</w:t>
      </w:r>
      <w:r w:rsidRPr="00EF6BF6">
        <w:rPr>
          <w:lang w:val="en-US"/>
        </w:rPr>
        <w:tab/>
        <w:t>&lt;AVP header: 1496 10415&gt;</w:t>
      </w:r>
    </w:p>
    <w:p w:rsidR="00D24B94" w:rsidRPr="00EF6BF6" w:rsidRDefault="00D24B94" w:rsidP="00E0041C">
      <w:pPr>
        <w:pStyle w:val="Guidance"/>
        <w:ind w:left="2839" w:firstLine="1"/>
        <w:rPr>
          <w:i w:val="0"/>
          <w:color w:val="auto"/>
          <w:szCs w:val="16"/>
          <w:lang w:val="en-US" w:eastAsia="zh-CN"/>
        </w:rPr>
      </w:pPr>
      <w:r w:rsidRPr="00EF6BF6">
        <w:rPr>
          <w:i w:val="0"/>
          <w:color w:val="auto"/>
          <w:lang w:val="en-US"/>
        </w:rPr>
        <w:t xml:space="preserve">[ </w:t>
      </w:r>
      <w:r w:rsidRPr="00EF6BF6">
        <w:rPr>
          <w:i w:val="0"/>
          <w:color w:val="auto"/>
          <w:lang w:val="en-US" w:eastAsia="zh-CN"/>
        </w:rPr>
        <w:t>MME-</w:t>
      </w:r>
      <w:r w:rsidRPr="00EF6BF6">
        <w:rPr>
          <w:i w:val="0"/>
          <w:color w:val="auto"/>
          <w:lang w:val="en-US"/>
        </w:rPr>
        <w:t>Location</w:t>
      </w:r>
      <w:r w:rsidRPr="00EF6BF6">
        <w:rPr>
          <w:i w:val="0"/>
          <w:color w:val="auto"/>
          <w:lang w:val="en-US" w:eastAsia="zh-CN"/>
        </w:rPr>
        <w:t>-</w:t>
      </w:r>
      <w:r w:rsidRPr="00EF6BF6">
        <w:rPr>
          <w:i w:val="0"/>
          <w:color w:val="auto"/>
          <w:lang w:val="en-US"/>
        </w:rPr>
        <w:t xml:space="preserve">Information </w:t>
      </w:r>
      <w:r w:rsidRPr="00EF6BF6">
        <w:rPr>
          <w:i w:val="0"/>
          <w:color w:val="auto"/>
          <w:szCs w:val="16"/>
          <w:lang w:val="en-US" w:eastAsia="zh-CN"/>
        </w:rPr>
        <w:t>]</w:t>
      </w:r>
    </w:p>
    <w:p w:rsidR="00D24B94" w:rsidRPr="00EF6BF6" w:rsidRDefault="00D24B94" w:rsidP="00E0041C">
      <w:pPr>
        <w:pStyle w:val="Guidance"/>
        <w:ind w:left="2838" w:firstLine="1"/>
        <w:rPr>
          <w:i w:val="0"/>
          <w:color w:val="auto"/>
          <w:szCs w:val="16"/>
          <w:lang w:val="en-US" w:eastAsia="zh-CN"/>
        </w:rPr>
      </w:pPr>
      <w:r w:rsidRPr="00EF6BF6">
        <w:rPr>
          <w:i w:val="0"/>
          <w:color w:val="auto"/>
          <w:szCs w:val="16"/>
          <w:lang w:val="en-US" w:eastAsia="zh-CN"/>
        </w:rPr>
        <w:t>[ SGSN-</w:t>
      </w:r>
      <w:r w:rsidRPr="00EF6BF6">
        <w:rPr>
          <w:i w:val="0"/>
          <w:color w:val="auto"/>
          <w:lang w:val="en-US"/>
        </w:rPr>
        <w:t>Location</w:t>
      </w:r>
      <w:r w:rsidRPr="00EF6BF6">
        <w:rPr>
          <w:i w:val="0"/>
          <w:color w:val="auto"/>
          <w:lang w:val="en-US" w:eastAsia="zh-CN"/>
        </w:rPr>
        <w:t>-</w:t>
      </w:r>
      <w:r w:rsidRPr="00EF6BF6">
        <w:rPr>
          <w:i w:val="0"/>
          <w:color w:val="auto"/>
          <w:lang w:val="en-US"/>
        </w:rPr>
        <w:t xml:space="preserve">Information </w:t>
      </w:r>
      <w:r w:rsidRPr="00EF6BF6">
        <w:rPr>
          <w:i w:val="0"/>
          <w:color w:val="auto"/>
          <w:szCs w:val="16"/>
          <w:lang w:val="en-US" w:eastAsia="zh-CN"/>
        </w:rPr>
        <w:t>]</w:t>
      </w:r>
    </w:p>
    <w:p w:rsidR="00D24B94" w:rsidRPr="00EF6BF6" w:rsidRDefault="00D24B94" w:rsidP="00E0041C">
      <w:pPr>
        <w:pStyle w:val="Guidance"/>
        <w:ind w:left="2836" w:firstLine="2"/>
        <w:rPr>
          <w:i w:val="0"/>
          <w:color w:val="auto"/>
          <w:lang w:val="en-US" w:eastAsia="zh-CN"/>
        </w:rPr>
      </w:pPr>
      <w:r w:rsidRPr="00EF6BF6">
        <w:rPr>
          <w:i w:val="0"/>
          <w:color w:val="auto"/>
          <w:lang w:val="en-US"/>
        </w:rPr>
        <w:t>*[AVP]</w:t>
      </w:r>
    </w:p>
    <w:p w:rsidR="00D24B94" w:rsidRPr="00EF6BF6" w:rsidRDefault="00D24B94" w:rsidP="00D24B94">
      <w:pPr>
        <w:pStyle w:val="Heading3"/>
        <w:rPr>
          <w:lang w:val="en-US"/>
        </w:rPr>
      </w:pPr>
      <w:bookmarkStart w:id="136" w:name="_Toc533202846"/>
      <w:r w:rsidRPr="00EF6BF6">
        <w:rPr>
          <w:lang w:val="en-US"/>
        </w:rPr>
        <w:t>8.4.22</w:t>
      </w:r>
      <w:r w:rsidRPr="00EF6BF6">
        <w:rPr>
          <w:lang w:val="en-US"/>
        </w:rPr>
        <w:tab/>
      </w:r>
      <w:r w:rsidRPr="00EF6BF6">
        <w:rPr>
          <w:color w:val="000000"/>
          <w:lang w:val="en-US" w:eastAsia="ja-JP"/>
        </w:rPr>
        <w:t>IMEI-Change</w:t>
      </w:r>
      <w:bookmarkEnd w:id="136"/>
    </w:p>
    <w:p w:rsidR="00D24B94" w:rsidRPr="00EF6BF6" w:rsidRDefault="00D24B94" w:rsidP="00D24B94">
      <w:pPr>
        <w:rPr>
          <w:lang w:val="en-US"/>
        </w:rPr>
      </w:pPr>
      <w:r w:rsidRPr="00EF6BF6">
        <w:rPr>
          <w:lang w:val="en-US"/>
        </w:rPr>
        <w:t xml:space="preserve">The </w:t>
      </w:r>
      <w:r w:rsidRPr="00EF6BF6">
        <w:rPr>
          <w:color w:val="000000"/>
          <w:lang w:val="en-US" w:eastAsia="ja-JP"/>
        </w:rPr>
        <w:t>IMEI-Change</w:t>
      </w:r>
      <w:r w:rsidRPr="00EF6BF6">
        <w:rPr>
          <w:lang w:val="en-US"/>
        </w:rPr>
        <w:t xml:space="preserve"> AVP is of type </w:t>
      </w:r>
      <w:r w:rsidRPr="00EF6BF6">
        <w:rPr>
          <w:color w:val="000000"/>
          <w:lang w:val="en-US" w:eastAsia="ja-JP"/>
        </w:rPr>
        <w:t>Unsigned32</w:t>
      </w:r>
      <w:r w:rsidRPr="00EF6BF6">
        <w:rPr>
          <w:lang w:val="en-US"/>
        </w:rPr>
        <w:t xml:space="preserve"> and it shall contain a bit mask. The meaning of the bits shall be as defined in table 8.4.22-1:</w:t>
      </w:r>
    </w:p>
    <w:p w:rsidR="00D24B94" w:rsidRPr="00EF6BF6" w:rsidRDefault="00D24B94" w:rsidP="00D24B94">
      <w:pPr>
        <w:pStyle w:val="TH"/>
        <w:outlineLvl w:val="0"/>
        <w:rPr>
          <w:lang w:val="en-US"/>
        </w:rPr>
      </w:pPr>
      <w:r w:rsidRPr="00EF6BF6">
        <w:rPr>
          <w:lang w:val="en-US"/>
        </w:rPr>
        <w:t xml:space="preserve">Table 8.4.22-1: </w:t>
      </w:r>
      <w:r w:rsidRPr="00EF6BF6">
        <w:rPr>
          <w:color w:val="000000"/>
          <w:lang w:val="en-US" w:eastAsia="ja-JP"/>
        </w:rPr>
        <w:t>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24B94" w:rsidRPr="00EF6BF6" w:rsidTr="00913DA0">
        <w:trPr>
          <w:cantSplit/>
          <w:jc w:val="center"/>
        </w:trPr>
        <w:tc>
          <w:tcPr>
            <w:tcW w:w="993" w:type="dxa"/>
          </w:tcPr>
          <w:p w:rsidR="00D24B94" w:rsidRPr="00EF6BF6" w:rsidRDefault="00D24B94" w:rsidP="00913DA0">
            <w:pPr>
              <w:pStyle w:val="TAH"/>
              <w:rPr>
                <w:lang w:val="en-US"/>
              </w:rPr>
            </w:pPr>
            <w:r w:rsidRPr="00EF6BF6">
              <w:rPr>
                <w:lang w:val="en-US"/>
              </w:rPr>
              <w:t>Bit</w:t>
            </w:r>
          </w:p>
        </w:tc>
        <w:tc>
          <w:tcPr>
            <w:tcW w:w="1842" w:type="dxa"/>
          </w:tcPr>
          <w:p w:rsidR="00D24B94" w:rsidRPr="00EF6BF6" w:rsidRDefault="00D24B94" w:rsidP="00913DA0">
            <w:pPr>
              <w:pStyle w:val="TAH"/>
              <w:rPr>
                <w:lang w:val="en-US"/>
              </w:rPr>
            </w:pPr>
            <w:r w:rsidRPr="00EF6BF6">
              <w:rPr>
                <w:lang w:val="en-US"/>
              </w:rPr>
              <w:t>Name</w:t>
            </w:r>
          </w:p>
        </w:tc>
        <w:tc>
          <w:tcPr>
            <w:tcW w:w="5387" w:type="dxa"/>
          </w:tcPr>
          <w:p w:rsidR="00D24B94" w:rsidRPr="00EF6BF6" w:rsidRDefault="00D24B94" w:rsidP="00913DA0">
            <w:pPr>
              <w:pStyle w:val="TAH"/>
              <w:rPr>
                <w:lang w:val="en-US"/>
              </w:rPr>
            </w:pPr>
            <w:r w:rsidRPr="00EF6BF6">
              <w:rPr>
                <w:lang w:val="en-US"/>
              </w:rPr>
              <w:t>Description</w:t>
            </w:r>
          </w:p>
        </w:tc>
      </w:tr>
      <w:tr w:rsidR="00D24B94" w:rsidRPr="00EF6BF6" w:rsidTr="00913DA0">
        <w:trPr>
          <w:cantSplit/>
          <w:jc w:val="center"/>
        </w:trPr>
        <w:tc>
          <w:tcPr>
            <w:tcW w:w="993" w:type="dxa"/>
          </w:tcPr>
          <w:p w:rsidR="00D24B94" w:rsidRPr="00EF6BF6" w:rsidRDefault="00D24B94" w:rsidP="00913DA0">
            <w:pPr>
              <w:pStyle w:val="TAC"/>
              <w:rPr>
                <w:lang w:val="en-US"/>
              </w:rPr>
            </w:pPr>
            <w:r w:rsidRPr="00EF6BF6">
              <w:rPr>
                <w:lang w:val="en-US"/>
              </w:rPr>
              <w:t>0</w:t>
            </w:r>
          </w:p>
        </w:tc>
        <w:tc>
          <w:tcPr>
            <w:tcW w:w="1842" w:type="dxa"/>
          </w:tcPr>
          <w:p w:rsidR="00D24B94" w:rsidRPr="00EF6BF6" w:rsidRDefault="00D24B94" w:rsidP="00913DA0">
            <w:pPr>
              <w:pStyle w:val="TAL"/>
              <w:rPr>
                <w:lang w:val="en-US"/>
              </w:rPr>
            </w:pPr>
            <w:r w:rsidRPr="00EF6BF6">
              <w:rPr>
                <w:color w:val="000000"/>
                <w:lang w:val="en-US" w:eastAsia="ja-JP"/>
              </w:rPr>
              <w:t>IMEI</w:t>
            </w:r>
          </w:p>
        </w:tc>
        <w:tc>
          <w:tcPr>
            <w:tcW w:w="5387" w:type="dxa"/>
          </w:tcPr>
          <w:p w:rsidR="00D24B94" w:rsidRPr="00EF6BF6" w:rsidRDefault="00D24B94" w:rsidP="00913DA0">
            <w:pPr>
              <w:pStyle w:val="TAL"/>
              <w:rPr>
                <w:lang w:val="en-US"/>
              </w:rPr>
            </w:pPr>
            <w:r w:rsidRPr="00EF6BF6">
              <w:rPr>
                <w:lang w:val="en-US"/>
              </w:rPr>
              <w:t>This bit, when set, indicates that the IMEI has changed</w:t>
            </w:r>
          </w:p>
        </w:tc>
      </w:tr>
      <w:tr w:rsidR="00D24B94" w:rsidRPr="00EF6BF6" w:rsidTr="00913DA0">
        <w:trPr>
          <w:cantSplit/>
          <w:jc w:val="center"/>
        </w:trPr>
        <w:tc>
          <w:tcPr>
            <w:tcW w:w="993" w:type="dxa"/>
          </w:tcPr>
          <w:p w:rsidR="00D24B94" w:rsidRPr="00EF6BF6" w:rsidRDefault="00D24B94" w:rsidP="00913DA0">
            <w:pPr>
              <w:pStyle w:val="TAC"/>
              <w:rPr>
                <w:lang w:val="en-US"/>
              </w:rPr>
            </w:pPr>
            <w:r w:rsidRPr="00EF6BF6">
              <w:rPr>
                <w:lang w:val="en-US"/>
              </w:rPr>
              <w:t>1</w:t>
            </w:r>
          </w:p>
        </w:tc>
        <w:tc>
          <w:tcPr>
            <w:tcW w:w="1842" w:type="dxa"/>
          </w:tcPr>
          <w:p w:rsidR="00D24B94" w:rsidRPr="00EF6BF6" w:rsidRDefault="00D24B94" w:rsidP="00913DA0">
            <w:pPr>
              <w:pStyle w:val="TAL"/>
              <w:rPr>
                <w:lang w:val="en-US"/>
              </w:rPr>
            </w:pPr>
            <w:r w:rsidRPr="00EF6BF6">
              <w:rPr>
                <w:color w:val="000000"/>
                <w:lang w:val="en-US" w:eastAsia="ja-JP"/>
              </w:rPr>
              <w:t>IMEISV</w:t>
            </w:r>
          </w:p>
        </w:tc>
        <w:tc>
          <w:tcPr>
            <w:tcW w:w="5387" w:type="dxa"/>
          </w:tcPr>
          <w:p w:rsidR="00D24B94" w:rsidRPr="00EF6BF6" w:rsidRDefault="00D24B94" w:rsidP="00E0041C">
            <w:pPr>
              <w:pStyle w:val="TAL"/>
              <w:rPr>
                <w:lang w:val="en-US"/>
              </w:rPr>
            </w:pPr>
            <w:r w:rsidRPr="00EF6BF6">
              <w:rPr>
                <w:lang w:val="en-US"/>
              </w:rPr>
              <w:t>This bit, when set, indicates that only the IMEI software version has changed but the IMEI has not changed.</w:t>
            </w:r>
          </w:p>
        </w:tc>
      </w:tr>
      <w:tr w:rsidR="00D24B94" w:rsidRPr="00EF6BF6" w:rsidTr="00913DA0">
        <w:trPr>
          <w:cantSplit/>
          <w:jc w:val="center"/>
        </w:trPr>
        <w:tc>
          <w:tcPr>
            <w:tcW w:w="8222" w:type="dxa"/>
            <w:gridSpan w:val="3"/>
          </w:tcPr>
          <w:p w:rsidR="00D24B94" w:rsidRPr="00EF6BF6" w:rsidRDefault="00D24B94" w:rsidP="00913DA0">
            <w:pPr>
              <w:pStyle w:val="TAN"/>
              <w:rPr>
                <w:lang w:val="en-US"/>
              </w:rPr>
            </w:pPr>
            <w:r w:rsidRPr="00EF6BF6">
              <w:rPr>
                <w:lang w:val="en-US"/>
              </w:rPr>
              <w:t>NOTE:</w:t>
            </w:r>
            <w:r w:rsidRPr="00EF6BF6">
              <w:rPr>
                <w:lang w:val="en-US"/>
              </w:rPr>
              <w:tab/>
              <w:t>Bits not defined in this table shall be cleared by the sender and discarded by the receiver of the command.</w:t>
            </w:r>
          </w:p>
        </w:tc>
      </w:tr>
    </w:tbl>
    <w:p w:rsidR="00D24B94" w:rsidRPr="00EF6BF6" w:rsidRDefault="00D24B94" w:rsidP="00D24B94">
      <w:pPr>
        <w:rPr>
          <w:lang w:val="en-US"/>
        </w:rPr>
      </w:pPr>
    </w:p>
    <w:p w:rsidR="00D24B94" w:rsidRPr="00EF6BF6" w:rsidRDefault="00D24B94" w:rsidP="00D24B94">
      <w:pPr>
        <w:pStyle w:val="Heading3"/>
        <w:rPr>
          <w:lang w:val="en-US"/>
        </w:rPr>
      </w:pPr>
      <w:bookmarkStart w:id="137" w:name="_Toc533202847"/>
      <w:r w:rsidRPr="00EF6BF6">
        <w:rPr>
          <w:lang w:val="en-US"/>
        </w:rPr>
        <w:t>8.4.23</w:t>
      </w:r>
      <w:r w:rsidRPr="00EF6BF6">
        <w:rPr>
          <w:lang w:val="en-US"/>
        </w:rPr>
        <w:tab/>
        <w:t>Feature-List AVP</w:t>
      </w:r>
      <w:bookmarkEnd w:id="137"/>
    </w:p>
    <w:p w:rsidR="00D24B94" w:rsidRPr="00EF6BF6" w:rsidRDefault="00D24B94" w:rsidP="00D24B94">
      <w:pPr>
        <w:pStyle w:val="Heading4"/>
        <w:rPr>
          <w:lang w:val="en-US"/>
        </w:rPr>
      </w:pPr>
      <w:bookmarkStart w:id="138" w:name="_Toc533202848"/>
      <w:r w:rsidRPr="00EF6BF6">
        <w:rPr>
          <w:lang w:val="en-US"/>
        </w:rPr>
        <w:t>8.4.23.1</w:t>
      </w:r>
      <w:r w:rsidRPr="00EF6BF6">
        <w:rPr>
          <w:lang w:val="en-US"/>
        </w:rPr>
        <w:tab/>
        <w:t>Feature-List AVP for the S6t application</w:t>
      </w:r>
      <w:bookmarkEnd w:id="138"/>
    </w:p>
    <w:p w:rsidR="00D24B94" w:rsidRPr="00EF6BF6" w:rsidRDefault="00D24B94" w:rsidP="00D24B94">
      <w:pPr>
        <w:rPr>
          <w:lang w:val="en-US"/>
        </w:rPr>
      </w:pPr>
      <w:r w:rsidRPr="00EF6BF6">
        <w:rPr>
          <w:lang w:val="en-US"/>
        </w:rPr>
        <w:t>The syntax of this AVP is defined in 3GPP TS 29.229 [7].</w:t>
      </w:r>
    </w:p>
    <w:p w:rsidR="00D24B94" w:rsidRPr="00EF6BF6" w:rsidRDefault="00D24B94" w:rsidP="00D24B94">
      <w:pPr>
        <w:rPr>
          <w:lang w:val="en-US"/>
        </w:rPr>
      </w:pPr>
      <w:r w:rsidRPr="00EF6BF6">
        <w:rPr>
          <w:lang w:val="en-US"/>
        </w:rPr>
        <w:t xml:space="preserve">For the S6t application, the meaning of the bits </w:t>
      </w:r>
      <w:r w:rsidRPr="00EF6BF6">
        <w:rPr>
          <w:lang w:val="en-US" w:eastAsia="zh-CN"/>
        </w:rPr>
        <w:t xml:space="preserve">shall be as </w:t>
      </w:r>
      <w:r w:rsidRPr="00EF6BF6">
        <w:rPr>
          <w:lang w:val="en-US"/>
        </w:rPr>
        <w:t xml:space="preserve">defined in table 8.4.23-1 for the Feature-List-ID. </w:t>
      </w:r>
    </w:p>
    <w:p w:rsidR="00A95657" w:rsidRPr="00EF6BF6" w:rsidRDefault="00A95657" w:rsidP="00A95657">
      <w:pPr>
        <w:pStyle w:val="TH"/>
        <w:rPr>
          <w:lang w:val="en-US"/>
        </w:rPr>
      </w:pPr>
      <w:r w:rsidRPr="00EF6BF6">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A95657" w:rsidRPr="00EF6BF6" w:rsidTr="00846A84">
        <w:trPr>
          <w:cantSplit/>
          <w:jc w:val="center"/>
        </w:trPr>
        <w:tc>
          <w:tcPr>
            <w:tcW w:w="993" w:type="dxa"/>
          </w:tcPr>
          <w:p w:rsidR="00A95657" w:rsidRPr="00EF6BF6" w:rsidRDefault="00A95657" w:rsidP="00846A84">
            <w:pPr>
              <w:pStyle w:val="TAH"/>
              <w:rPr>
                <w:lang w:val="en-US"/>
              </w:rPr>
            </w:pPr>
            <w:r w:rsidRPr="00EF6BF6">
              <w:rPr>
                <w:lang w:val="en-US"/>
              </w:rPr>
              <w:t>Feature bit</w:t>
            </w:r>
          </w:p>
        </w:tc>
        <w:tc>
          <w:tcPr>
            <w:tcW w:w="1204" w:type="dxa"/>
          </w:tcPr>
          <w:p w:rsidR="00A95657" w:rsidRPr="00EF6BF6" w:rsidRDefault="00A95657" w:rsidP="00846A84">
            <w:pPr>
              <w:pStyle w:val="TAH"/>
              <w:rPr>
                <w:lang w:val="en-US"/>
              </w:rPr>
            </w:pPr>
            <w:r w:rsidRPr="00EF6BF6">
              <w:rPr>
                <w:lang w:val="en-US"/>
              </w:rPr>
              <w:t>Feature</w:t>
            </w:r>
          </w:p>
        </w:tc>
        <w:tc>
          <w:tcPr>
            <w:tcW w:w="498" w:type="dxa"/>
          </w:tcPr>
          <w:p w:rsidR="00A95657" w:rsidRPr="00EF6BF6" w:rsidRDefault="00A95657" w:rsidP="00846A84">
            <w:pPr>
              <w:pStyle w:val="TAH"/>
              <w:rPr>
                <w:lang w:val="en-US"/>
              </w:rPr>
            </w:pPr>
            <w:r w:rsidRPr="00EF6BF6">
              <w:rPr>
                <w:lang w:val="en-US"/>
              </w:rPr>
              <w:t>M/O</w:t>
            </w:r>
          </w:p>
        </w:tc>
        <w:tc>
          <w:tcPr>
            <w:tcW w:w="6520" w:type="dxa"/>
          </w:tcPr>
          <w:p w:rsidR="00A95657" w:rsidRPr="00EF6BF6" w:rsidRDefault="00A95657" w:rsidP="00846A84">
            <w:pPr>
              <w:pStyle w:val="TAH"/>
              <w:rPr>
                <w:lang w:val="en-US"/>
              </w:rPr>
            </w:pPr>
            <w:r w:rsidRPr="00EF6BF6">
              <w:rPr>
                <w:lang w:val="en-US"/>
              </w:rPr>
              <w:t>Description</w:t>
            </w:r>
          </w:p>
        </w:tc>
      </w:tr>
      <w:tr w:rsidR="00A95657" w:rsidRPr="00EF6BF6" w:rsidTr="00846A84">
        <w:trPr>
          <w:cantSplit/>
          <w:jc w:val="center"/>
        </w:trPr>
        <w:tc>
          <w:tcPr>
            <w:tcW w:w="993" w:type="dxa"/>
          </w:tcPr>
          <w:p w:rsidR="00A95657" w:rsidRPr="00EF6BF6" w:rsidRDefault="00A95657" w:rsidP="00846A84">
            <w:pPr>
              <w:pStyle w:val="TAC"/>
              <w:rPr>
                <w:lang w:val="en-US"/>
              </w:rPr>
            </w:pPr>
            <w:r w:rsidRPr="00EF6BF6">
              <w:rPr>
                <w:lang w:val="en-US"/>
              </w:rPr>
              <w:t>0</w:t>
            </w:r>
          </w:p>
        </w:tc>
        <w:tc>
          <w:tcPr>
            <w:tcW w:w="1204" w:type="dxa"/>
          </w:tcPr>
          <w:p w:rsidR="00A95657" w:rsidRPr="00EF6BF6" w:rsidRDefault="00A95657" w:rsidP="00846A84">
            <w:pPr>
              <w:pStyle w:val="TAL"/>
              <w:rPr>
                <w:lang w:val="en-US"/>
              </w:rPr>
            </w:pPr>
            <w:r w:rsidRPr="00EF6BF6">
              <w:rPr>
                <w:lang w:val="en-US"/>
              </w:rPr>
              <w:t>MONTE</w:t>
            </w:r>
          </w:p>
        </w:tc>
        <w:tc>
          <w:tcPr>
            <w:tcW w:w="498" w:type="dxa"/>
          </w:tcPr>
          <w:p w:rsidR="00A95657" w:rsidRPr="00EF6BF6" w:rsidRDefault="00A95657" w:rsidP="00846A84">
            <w:pPr>
              <w:pStyle w:val="TAC"/>
              <w:rPr>
                <w:lang w:val="en-US"/>
              </w:rPr>
            </w:pPr>
            <w:r w:rsidRPr="00EF6BF6">
              <w:rPr>
                <w:lang w:val="en-US"/>
              </w:rPr>
              <w:t>O</w:t>
            </w:r>
          </w:p>
        </w:tc>
        <w:tc>
          <w:tcPr>
            <w:tcW w:w="6520" w:type="dxa"/>
          </w:tcPr>
          <w:p w:rsidR="00A95657" w:rsidRPr="00EF6BF6" w:rsidRDefault="00A95657" w:rsidP="00846A84">
            <w:pPr>
              <w:pStyle w:val="TAL"/>
              <w:jc w:val="center"/>
              <w:rPr>
                <w:lang w:val="en-US"/>
              </w:rPr>
            </w:pPr>
            <w:r w:rsidRPr="00EF6BF6">
              <w:rPr>
                <w:lang w:val="en-US"/>
              </w:rPr>
              <w:t>Configuration and reporting of monitoring events</w:t>
            </w:r>
          </w:p>
          <w:p w:rsidR="00A95657" w:rsidRPr="00EF6BF6" w:rsidRDefault="00A95657" w:rsidP="00846A84">
            <w:pPr>
              <w:pStyle w:val="TAL"/>
              <w:jc w:val="center"/>
              <w:rPr>
                <w:lang w:val="en-US"/>
              </w:rPr>
            </w:pPr>
          </w:p>
          <w:p w:rsidR="00A95657" w:rsidRPr="00EF6BF6" w:rsidRDefault="00A95657" w:rsidP="00846A84">
            <w:pPr>
              <w:pStyle w:val="TAL"/>
              <w:rPr>
                <w:lang w:val="en-US"/>
              </w:rPr>
            </w:pPr>
            <w:r w:rsidRPr="00EF6BF6">
              <w:rPr>
                <w:lang w:val="en-US"/>
              </w:rPr>
              <w:t>This feature is applicable to from an SCEF with CIR/CIA command pair and the reporting of events to the SCEF with RIR/RIA command pair.</w:t>
            </w:r>
          </w:p>
          <w:p w:rsidR="00A95657" w:rsidRPr="00EF6BF6" w:rsidRDefault="00A95657" w:rsidP="00846A84">
            <w:pPr>
              <w:pStyle w:val="TAL"/>
              <w:jc w:val="center"/>
              <w:rPr>
                <w:lang w:val="en-US"/>
              </w:rPr>
            </w:pPr>
          </w:p>
          <w:p w:rsidR="00A95657" w:rsidRPr="00EF6BF6" w:rsidRDefault="00A95657" w:rsidP="00846A84">
            <w:pPr>
              <w:pStyle w:val="TAL"/>
              <w:rPr>
                <w:lang w:val="en-US"/>
              </w:rPr>
            </w:pPr>
            <w:r w:rsidRPr="00EF6BF6">
              <w:rPr>
                <w:lang w:val="en-US"/>
              </w:rPr>
              <w:t xml:space="preserve">If the HSS does not support this feature, the SCEF shall not send monitoring event configurations to the HSS within CIR. </w:t>
            </w:r>
          </w:p>
        </w:tc>
      </w:tr>
      <w:tr w:rsidR="00A95657" w:rsidRPr="00EF6BF6" w:rsidTr="00846A84">
        <w:trPr>
          <w:cantSplit/>
          <w:jc w:val="center"/>
        </w:trPr>
        <w:tc>
          <w:tcPr>
            <w:tcW w:w="993" w:type="dxa"/>
          </w:tcPr>
          <w:p w:rsidR="00A95657" w:rsidRPr="00EF6BF6" w:rsidRDefault="00A95657" w:rsidP="00846A84">
            <w:pPr>
              <w:pStyle w:val="TAC"/>
              <w:rPr>
                <w:lang w:val="en-US"/>
              </w:rPr>
            </w:pPr>
            <w:r w:rsidRPr="00EF6BF6">
              <w:rPr>
                <w:lang w:val="en-US"/>
              </w:rPr>
              <w:t>1</w:t>
            </w:r>
          </w:p>
        </w:tc>
        <w:tc>
          <w:tcPr>
            <w:tcW w:w="1204" w:type="dxa"/>
          </w:tcPr>
          <w:p w:rsidR="00A95657" w:rsidRPr="00EF6BF6" w:rsidRDefault="00A95657" w:rsidP="00846A84">
            <w:pPr>
              <w:pStyle w:val="TAL"/>
              <w:rPr>
                <w:lang w:val="en-US"/>
              </w:rPr>
            </w:pPr>
            <w:r w:rsidRPr="00EF6BF6">
              <w:rPr>
                <w:lang w:val="en-US"/>
              </w:rPr>
              <w:t>AESE-Communication-Pattern</w:t>
            </w:r>
          </w:p>
        </w:tc>
        <w:tc>
          <w:tcPr>
            <w:tcW w:w="498" w:type="dxa"/>
          </w:tcPr>
          <w:p w:rsidR="00A95657" w:rsidRPr="00EF6BF6" w:rsidRDefault="00A95657" w:rsidP="00846A84">
            <w:pPr>
              <w:pStyle w:val="TAC"/>
              <w:rPr>
                <w:lang w:val="en-US"/>
              </w:rPr>
            </w:pPr>
            <w:r w:rsidRPr="00EF6BF6">
              <w:rPr>
                <w:lang w:val="en-US"/>
              </w:rPr>
              <w:t>O</w:t>
            </w:r>
          </w:p>
        </w:tc>
        <w:tc>
          <w:tcPr>
            <w:tcW w:w="6520" w:type="dxa"/>
          </w:tcPr>
          <w:p w:rsidR="00A95657" w:rsidRPr="00EF6BF6" w:rsidRDefault="00A95657" w:rsidP="00846A84">
            <w:pPr>
              <w:pStyle w:val="TAL"/>
              <w:jc w:val="center"/>
              <w:rPr>
                <w:lang w:val="x-none"/>
              </w:rPr>
            </w:pPr>
            <w:r w:rsidRPr="00EF6BF6">
              <w:rPr>
                <w:lang w:val="x-none"/>
              </w:rPr>
              <w:t>Configuration of CP parameter sets</w:t>
            </w:r>
          </w:p>
          <w:p w:rsidR="00A95657" w:rsidRPr="00EF6BF6" w:rsidRDefault="00A95657" w:rsidP="00846A84">
            <w:pPr>
              <w:pStyle w:val="TAL"/>
              <w:rPr>
                <w:lang w:val="x-none"/>
              </w:rPr>
            </w:pPr>
          </w:p>
          <w:p w:rsidR="00A95657" w:rsidRPr="00EF6BF6" w:rsidRDefault="00A95657" w:rsidP="00846A84">
            <w:pPr>
              <w:pStyle w:val="TAL"/>
              <w:rPr>
                <w:lang w:val="x-none"/>
              </w:rPr>
            </w:pPr>
            <w:r w:rsidRPr="00EF6BF6">
              <w:rPr>
                <w:lang w:val="x-none"/>
              </w:rPr>
              <w:t>This feature is applicable to from an SCEF with CIR/CIA command pair.</w:t>
            </w:r>
          </w:p>
          <w:p w:rsidR="00A95657" w:rsidRPr="00EF6BF6" w:rsidRDefault="00A95657" w:rsidP="00846A84">
            <w:pPr>
              <w:pStyle w:val="TAL"/>
              <w:rPr>
                <w:lang w:val="x-none"/>
              </w:rPr>
            </w:pPr>
          </w:p>
          <w:p w:rsidR="00A95657" w:rsidRPr="00EF6BF6" w:rsidRDefault="00A95657" w:rsidP="00846A84">
            <w:pPr>
              <w:pStyle w:val="TAL"/>
              <w:rPr>
                <w:lang w:val="en-US"/>
              </w:rPr>
            </w:pPr>
            <w:r w:rsidRPr="00EF6BF6">
              <w:rPr>
                <w:lang w:val="x-none"/>
              </w:rPr>
              <w:t>If the HSS does not support this feature, the SCEF shall not send CP parameter set to the HSS within CIR.</w:t>
            </w:r>
          </w:p>
        </w:tc>
      </w:tr>
      <w:tr w:rsidR="00A95657" w:rsidRPr="00EF6BF6" w:rsidTr="00846A84">
        <w:trPr>
          <w:cantSplit/>
          <w:jc w:val="center"/>
        </w:trPr>
        <w:tc>
          <w:tcPr>
            <w:tcW w:w="993" w:type="dxa"/>
          </w:tcPr>
          <w:p w:rsidR="00A95657" w:rsidRPr="00EF6BF6" w:rsidRDefault="00A95657" w:rsidP="00846A84">
            <w:pPr>
              <w:pStyle w:val="TAC"/>
              <w:rPr>
                <w:lang w:val="en-US"/>
              </w:rPr>
            </w:pPr>
            <w:r w:rsidRPr="00EF6BF6">
              <w:rPr>
                <w:lang w:val="en-US"/>
              </w:rPr>
              <w:t>2</w:t>
            </w:r>
          </w:p>
        </w:tc>
        <w:tc>
          <w:tcPr>
            <w:tcW w:w="1204" w:type="dxa"/>
          </w:tcPr>
          <w:p w:rsidR="00A95657" w:rsidRPr="00EF6BF6" w:rsidRDefault="00A95657" w:rsidP="00846A84">
            <w:pPr>
              <w:pStyle w:val="TAL"/>
              <w:rPr>
                <w:lang w:val="en-US"/>
              </w:rPr>
            </w:pPr>
            <w:r w:rsidRPr="00EF6BF6">
              <w:rPr>
                <w:lang w:val="en-US"/>
              </w:rPr>
              <w:t>NIDD-Authorization</w:t>
            </w:r>
          </w:p>
        </w:tc>
        <w:tc>
          <w:tcPr>
            <w:tcW w:w="498" w:type="dxa"/>
          </w:tcPr>
          <w:p w:rsidR="00A95657" w:rsidRPr="00EF6BF6" w:rsidRDefault="00A95657" w:rsidP="00846A84">
            <w:pPr>
              <w:pStyle w:val="TAC"/>
              <w:rPr>
                <w:lang w:val="en-US"/>
              </w:rPr>
            </w:pPr>
            <w:r w:rsidRPr="00EF6BF6">
              <w:rPr>
                <w:lang w:val="en-US"/>
              </w:rPr>
              <w:t>O</w:t>
            </w:r>
          </w:p>
        </w:tc>
        <w:tc>
          <w:tcPr>
            <w:tcW w:w="6520" w:type="dxa"/>
          </w:tcPr>
          <w:p w:rsidR="00A95657" w:rsidRPr="00EF6BF6" w:rsidRDefault="00A95657" w:rsidP="00846A84">
            <w:pPr>
              <w:pStyle w:val="TAL"/>
              <w:jc w:val="center"/>
            </w:pPr>
            <w:r w:rsidRPr="00EF6BF6">
              <w:rPr>
                <w:lang w:val="sv-SE"/>
              </w:rPr>
              <w:t>Authorization</w:t>
            </w:r>
            <w:r w:rsidRPr="00EF6BF6">
              <w:t xml:space="preserve"> of </w:t>
            </w:r>
            <w:r w:rsidRPr="00EF6BF6">
              <w:rPr>
                <w:lang w:val="de-DE"/>
              </w:rPr>
              <w:t>NIDD</w:t>
            </w:r>
          </w:p>
          <w:p w:rsidR="00A95657" w:rsidRPr="00EF6BF6" w:rsidRDefault="00A95657" w:rsidP="00846A84">
            <w:pPr>
              <w:pStyle w:val="TAL"/>
            </w:pPr>
          </w:p>
          <w:p w:rsidR="00A95657" w:rsidRPr="00EF6BF6" w:rsidRDefault="00A95657" w:rsidP="00846A84">
            <w:pPr>
              <w:pStyle w:val="TAL"/>
            </w:pPr>
            <w:r w:rsidRPr="00EF6BF6">
              <w:t xml:space="preserve">This feature is applicable to from an SCEF with </w:t>
            </w:r>
            <w:r w:rsidRPr="00EF6BF6">
              <w:rPr>
                <w:lang w:val="sv-SE"/>
              </w:rPr>
              <w:t>N</w:t>
            </w:r>
            <w:r w:rsidRPr="00EF6BF6">
              <w:t>IR/</w:t>
            </w:r>
            <w:r w:rsidRPr="00EF6BF6">
              <w:rPr>
                <w:lang w:val="sv-SE"/>
              </w:rPr>
              <w:t>N</w:t>
            </w:r>
            <w:r w:rsidRPr="00EF6BF6">
              <w:t>IA command pair.</w:t>
            </w:r>
          </w:p>
          <w:p w:rsidR="00A95657" w:rsidRPr="00EF6BF6" w:rsidRDefault="00A95657" w:rsidP="00846A84">
            <w:pPr>
              <w:pStyle w:val="TAL"/>
            </w:pPr>
          </w:p>
          <w:p w:rsidR="00A95657" w:rsidRPr="00EF6BF6" w:rsidRDefault="00A95657" w:rsidP="00846A84">
            <w:pPr>
              <w:pStyle w:val="TAL"/>
              <w:jc w:val="center"/>
            </w:pPr>
            <w:r w:rsidRPr="00EF6BF6">
              <w:rPr>
                <w:lang w:eastAsia="zh-CN"/>
              </w:rPr>
              <w:t xml:space="preserve">If the HSS indicates in the </w:t>
            </w:r>
            <w:r w:rsidRPr="00EF6BF6">
              <w:rPr>
                <w:lang w:val="sv-SE" w:eastAsia="zh-CN"/>
              </w:rPr>
              <w:t>NIA</w:t>
            </w:r>
            <w:r w:rsidRPr="00EF6BF6">
              <w:rPr>
                <w:lang w:eastAsia="zh-CN"/>
              </w:rPr>
              <w:t xml:space="preserve"> command that it does not support </w:t>
            </w:r>
            <w:r w:rsidRPr="00EF6BF6">
              <w:rPr>
                <w:lang w:val="sv-SE"/>
              </w:rPr>
              <w:t>Authorization</w:t>
            </w:r>
            <w:r w:rsidRPr="00EF6BF6">
              <w:t xml:space="preserve"> of </w:t>
            </w:r>
            <w:r w:rsidRPr="00EF6BF6">
              <w:rPr>
                <w:lang w:val="de-DE"/>
              </w:rPr>
              <w:t>NIDD</w:t>
            </w:r>
            <w:r w:rsidRPr="00EF6BF6">
              <w:t xml:space="preserve">, the SCEF shall not send </w:t>
            </w:r>
            <w:r w:rsidRPr="00EF6BF6">
              <w:rPr>
                <w:lang w:val="de-DE"/>
              </w:rPr>
              <w:t>NIDD Authorizations</w:t>
            </w:r>
            <w:r w:rsidRPr="00EF6BF6">
              <w:t xml:space="preserve"> </w:t>
            </w:r>
            <w:r w:rsidRPr="00EF6BF6">
              <w:rPr>
                <w:lang w:val="sv-SE"/>
              </w:rPr>
              <w:t xml:space="preserve">requests </w:t>
            </w:r>
            <w:r w:rsidRPr="00EF6BF6">
              <w:t xml:space="preserve">to the HSS </w:t>
            </w:r>
            <w:r w:rsidRPr="00EF6BF6">
              <w:rPr>
                <w:lang w:eastAsia="zh-CN"/>
              </w:rPr>
              <w:t xml:space="preserve">in subsequent </w:t>
            </w:r>
            <w:r w:rsidRPr="00EF6BF6">
              <w:rPr>
                <w:lang w:val="sv-SE" w:eastAsia="zh-CN"/>
              </w:rPr>
              <w:t>NIR</w:t>
            </w:r>
            <w:r w:rsidRPr="00EF6BF6">
              <w:rPr>
                <w:lang w:eastAsia="zh-CN"/>
              </w:rPr>
              <w:t xml:space="preserve"> commands towards that</w:t>
            </w:r>
            <w:r w:rsidRPr="00EF6BF6">
              <w:rPr>
                <w:lang w:val="sv-SE" w:eastAsia="zh-CN"/>
              </w:rPr>
              <w:t xml:space="preserve"> HSS</w:t>
            </w:r>
            <w:r w:rsidRPr="00EF6BF6">
              <w:t>.</w:t>
            </w:r>
          </w:p>
        </w:tc>
      </w:tr>
      <w:tr w:rsidR="00A95657" w:rsidRPr="00EF6BF6" w:rsidTr="00846A84">
        <w:trPr>
          <w:cantSplit/>
          <w:jc w:val="center"/>
        </w:trPr>
        <w:tc>
          <w:tcPr>
            <w:tcW w:w="993" w:type="dxa"/>
          </w:tcPr>
          <w:p w:rsidR="00A95657" w:rsidRPr="00EF6BF6" w:rsidRDefault="00A95657" w:rsidP="00846A84">
            <w:pPr>
              <w:pStyle w:val="TAC"/>
              <w:rPr>
                <w:lang w:val="en-US"/>
              </w:rPr>
            </w:pPr>
            <w:r w:rsidRPr="00EF6BF6">
              <w:rPr>
                <w:lang w:val="en-US"/>
              </w:rPr>
              <w:t>3</w:t>
            </w:r>
          </w:p>
        </w:tc>
        <w:tc>
          <w:tcPr>
            <w:tcW w:w="1204" w:type="dxa"/>
          </w:tcPr>
          <w:p w:rsidR="00A95657" w:rsidRPr="00EF6BF6" w:rsidRDefault="00A95657" w:rsidP="00846A84">
            <w:pPr>
              <w:pStyle w:val="TAL"/>
              <w:rPr>
                <w:lang w:val="en-US"/>
              </w:rPr>
            </w:pPr>
            <w:r w:rsidRPr="00EF6BF6">
              <w:rPr>
                <w:lang w:val="en-US"/>
              </w:rPr>
              <w:t>Enhanced-Coverage-Restriction-Control</w:t>
            </w:r>
          </w:p>
        </w:tc>
        <w:tc>
          <w:tcPr>
            <w:tcW w:w="498" w:type="dxa"/>
          </w:tcPr>
          <w:p w:rsidR="00A95657" w:rsidRPr="00EF6BF6" w:rsidRDefault="00A95657" w:rsidP="00846A84">
            <w:pPr>
              <w:pStyle w:val="TAC"/>
              <w:rPr>
                <w:lang w:val="en-US"/>
              </w:rPr>
            </w:pPr>
            <w:r w:rsidRPr="00EF6BF6">
              <w:rPr>
                <w:lang w:val="en-US"/>
              </w:rPr>
              <w:t>O</w:t>
            </w:r>
          </w:p>
        </w:tc>
        <w:tc>
          <w:tcPr>
            <w:tcW w:w="6520" w:type="dxa"/>
          </w:tcPr>
          <w:p w:rsidR="00A95657" w:rsidRPr="00EF6BF6" w:rsidRDefault="00A95657" w:rsidP="00846A84">
            <w:pPr>
              <w:pStyle w:val="TAL"/>
              <w:jc w:val="center"/>
              <w:rPr>
                <w:lang w:val="sv-SE"/>
              </w:rPr>
            </w:pPr>
            <w:r w:rsidRPr="00EF6BF6">
              <w:rPr>
                <w:lang w:val="sv-SE"/>
              </w:rPr>
              <w:t>Control Of Enhanced Coverage Restriction</w:t>
            </w:r>
          </w:p>
          <w:p w:rsidR="00A95657" w:rsidRPr="00EF6BF6" w:rsidRDefault="00A95657" w:rsidP="00846A84">
            <w:pPr>
              <w:pStyle w:val="TAL"/>
              <w:rPr>
                <w:lang w:val="sv-SE"/>
              </w:rPr>
            </w:pPr>
            <w:r w:rsidRPr="00EF6BF6">
              <w:rPr>
                <w:lang w:val="sv-SE"/>
              </w:rPr>
              <w:t>This feature is applicable for the CIR/CIA command pair.</w:t>
            </w:r>
          </w:p>
          <w:p w:rsidR="00A95657" w:rsidRPr="00EF6BF6" w:rsidRDefault="00A95657" w:rsidP="00846A84">
            <w:pPr>
              <w:pStyle w:val="TAL"/>
              <w:rPr>
                <w:lang w:val="sv-SE"/>
              </w:rPr>
            </w:pPr>
            <w:r w:rsidRPr="00EF6BF6">
              <w:rPr>
                <w:lang w:val="sv-SE"/>
              </w:rPr>
              <w:t>If the SCEF detects that the HSS does not support this feature, it may refrain from sending further CIR commands containing an Enhanced-Coverage-Restriction AVP or a CIR-Flags AVP with the bit for Enhanced-Coverage-Query set.</w:t>
            </w:r>
          </w:p>
        </w:tc>
      </w:tr>
      <w:tr w:rsidR="0050441E" w:rsidRPr="00EF6BF6" w:rsidTr="00846A84">
        <w:trPr>
          <w:cantSplit/>
          <w:jc w:val="center"/>
        </w:trPr>
        <w:tc>
          <w:tcPr>
            <w:tcW w:w="993" w:type="dxa"/>
          </w:tcPr>
          <w:p w:rsidR="0050441E" w:rsidRPr="00EF6BF6" w:rsidRDefault="0050441E" w:rsidP="0050441E">
            <w:pPr>
              <w:pStyle w:val="TAC"/>
              <w:rPr>
                <w:lang w:val="en-US"/>
              </w:rPr>
            </w:pPr>
            <w:r w:rsidRPr="00EF6BF6">
              <w:rPr>
                <w:lang w:val="en-US"/>
              </w:rPr>
              <w:t>4</w:t>
            </w:r>
          </w:p>
        </w:tc>
        <w:tc>
          <w:tcPr>
            <w:tcW w:w="1204" w:type="dxa"/>
          </w:tcPr>
          <w:p w:rsidR="0050441E" w:rsidRPr="00EF6BF6" w:rsidRDefault="0050441E" w:rsidP="0050441E">
            <w:pPr>
              <w:pStyle w:val="TAL"/>
              <w:rPr>
                <w:lang w:val="en-US"/>
              </w:rPr>
            </w:pPr>
            <w:r w:rsidRPr="00EF6BF6">
              <w:rPr>
                <w:lang w:val="en-US"/>
              </w:rPr>
              <w:t>NIDD Authorization Update</w:t>
            </w:r>
          </w:p>
        </w:tc>
        <w:tc>
          <w:tcPr>
            <w:tcW w:w="498" w:type="dxa"/>
          </w:tcPr>
          <w:p w:rsidR="0050441E" w:rsidRPr="00EF6BF6" w:rsidRDefault="0050441E" w:rsidP="0050441E">
            <w:pPr>
              <w:pStyle w:val="TAC"/>
              <w:rPr>
                <w:lang w:val="en-US"/>
              </w:rPr>
            </w:pPr>
            <w:r w:rsidRPr="00EF6BF6">
              <w:rPr>
                <w:lang w:val="en-US"/>
              </w:rPr>
              <w:t>O</w:t>
            </w:r>
          </w:p>
        </w:tc>
        <w:tc>
          <w:tcPr>
            <w:tcW w:w="6520" w:type="dxa"/>
          </w:tcPr>
          <w:p w:rsidR="0050441E" w:rsidRPr="00EF6BF6" w:rsidRDefault="0050441E" w:rsidP="0050441E">
            <w:pPr>
              <w:pStyle w:val="TAL"/>
              <w:jc w:val="center"/>
              <w:rPr>
                <w:lang w:val="sv-SE"/>
              </w:rPr>
            </w:pPr>
            <w:r w:rsidRPr="00EF6BF6">
              <w:rPr>
                <w:lang w:val="sv-SE"/>
              </w:rPr>
              <w:t>Update/Revocation of NIDD Authorization</w:t>
            </w:r>
          </w:p>
          <w:p w:rsidR="0050441E" w:rsidRPr="00EF6BF6" w:rsidRDefault="0050441E" w:rsidP="00846A84">
            <w:pPr>
              <w:pStyle w:val="TAL"/>
              <w:rPr>
                <w:lang w:val="sv-SE"/>
              </w:rPr>
            </w:pPr>
            <w:r w:rsidRPr="00EF6BF6">
              <w:rPr>
                <w:lang w:val="sv-SE"/>
              </w:rPr>
              <w:t>This feature is applicable for the NIR/NIA command pair. It shall not be supported when NIDD-Authorization is not supported.</w:t>
            </w:r>
          </w:p>
          <w:p w:rsidR="0050441E" w:rsidRPr="00EF6BF6" w:rsidRDefault="0050441E" w:rsidP="00846A84">
            <w:pPr>
              <w:pStyle w:val="TAL"/>
              <w:rPr>
                <w:lang w:val="sv-SE"/>
              </w:rPr>
            </w:pPr>
            <w:r w:rsidRPr="00EF6BF6">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A95657" w:rsidRPr="00EF6BF6" w:rsidTr="00846A84">
        <w:trPr>
          <w:cantSplit/>
          <w:jc w:val="center"/>
        </w:trPr>
        <w:tc>
          <w:tcPr>
            <w:tcW w:w="9215" w:type="dxa"/>
            <w:gridSpan w:val="4"/>
          </w:tcPr>
          <w:p w:rsidR="00A95657" w:rsidRPr="00EF6BF6" w:rsidRDefault="00A95657" w:rsidP="00846A84">
            <w:pPr>
              <w:pStyle w:val="TAL"/>
              <w:rPr>
                <w:bCs/>
                <w:lang w:val="en-US"/>
              </w:rPr>
            </w:pPr>
            <w:r w:rsidRPr="00EF6BF6">
              <w:rPr>
                <w:lang w:val="en-US"/>
              </w:rPr>
              <w:t xml:space="preserve">Feature bit: The order number of the bit within the </w:t>
            </w:r>
            <w:r w:rsidRPr="00EF6BF6">
              <w:rPr>
                <w:bCs/>
                <w:lang w:val="en-US"/>
              </w:rPr>
              <w:t xml:space="preserve">Supported-Features AVP, e.g. </w:t>
            </w:r>
            <w:r w:rsidRPr="00EF6BF6">
              <w:rPr>
                <w:lang w:val="en-US"/>
              </w:rPr>
              <w:t>"</w:t>
            </w:r>
            <w:r w:rsidRPr="00EF6BF6">
              <w:rPr>
                <w:bCs/>
                <w:lang w:val="en-US"/>
              </w:rPr>
              <w:t>1</w:t>
            </w:r>
            <w:r w:rsidRPr="00EF6BF6">
              <w:rPr>
                <w:lang w:val="en-US"/>
              </w:rPr>
              <w:t>"</w:t>
            </w:r>
            <w:r w:rsidRPr="00EF6BF6">
              <w:rPr>
                <w:bCs/>
                <w:lang w:val="en-US"/>
              </w:rPr>
              <w:t>.</w:t>
            </w:r>
          </w:p>
          <w:p w:rsidR="00A95657" w:rsidRPr="00EF6BF6" w:rsidRDefault="00A95657" w:rsidP="00846A84">
            <w:pPr>
              <w:pStyle w:val="TAL"/>
              <w:rPr>
                <w:bCs/>
                <w:lang w:val="en-US"/>
              </w:rPr>
            </w:pPr>
            <w:r w:rsidRPr="00EF6BF6">
              <w:rPr>
                <w:bCs/>
                <w:lang w:val="en-US"/>
              </w:rPr>
              <w:t xml:space="preserve">Feature: A short name that can be used to refer to the bit and to the feature, e.g. </w:t>
            </w:r>
            <w:r w:rsidRPr="00EF6BF6">
              <w:rPr>
                <w:lang w:val="en-US"/>
              </w:rPr>
              <w:t>"</w:t>
            </w:r>
            <w:r w:rsidRPr="00EF6BF6">
              <w:rPr>
                <w:bCs/>
                <w:lang w:val="en-US"/>
              </w:rPr>
              <w:t>MONTE</w:t>
            </w:r>
            <w:r w:rsidRPr="00EF6BF6">
              <w:rPr>
                <w:lang w:val="en-US"/>
              </w:rPr>
              <w:t>"</w:t>
            </w:r>
            <w:r w:rsidRPr="00EF6BF6">
              <w:rPr>
                <w:bCs/>
                <w:lang w:val="en-US"/>
              </w:rPr>
              <w:t>.</w:t>
            </w:r>
          </w:p>
          <w:p w:rsidR="00A95657" w:rsidRPr="00EF6BF6" w:rsidRDefault="00A95657" w:rsidP="00846A84">
            <w:pPr>
              <w:pStyle w:val="TAL"/>
              <w:rPr>
                <w:bCs/>
                <w:lang w:val="en-US"/>
              </w:rPr>
            </w:pPr>
            <w:r w:rsidRPr="00EF6BF6">
              <w:rPr>
                <w:bCs/>
                <w:lang w:val="en-US"/>
              </w:rPr>
              <w:t>M/O: Defines if the implementation of the feature is mandatory (</w:t>
            </w:r>
            <w:r w:rsidRPr="00EF6BF6">
              <w:rPr>
                <w:lang w:val="en-US"/>
              </w:rPr>
              <w:t>"</w:t>
            </w:r>
            <w:r w:rsidRPr="00EF6BF6">
              <w:rPr>
                <w:bCs/>
                <w:lang w:val="en-US"/>
              </w:rPr>
              <w:t>M</w:t>
            </w:r>
            <w:r w:rsidRPr="00EF6BF6">
              <w:rPr>
                <w:lang w:val="en-US"/>
              </w:rPr>
              <w:t>"</w:t>
            </w:r>
            <w:r w:rsidRPr="00EF6BF6">
              <w:rPr>
                <w:bCs/>
                <w:lang w:val="en-US"/>
              </w:rPr>
              <w:t>) or optional (</w:t>
            </w:r>
            <w:r w:rsidRPr="00EF6BF6">
              <w:rPr>
                <w:lang w:val="en-US"/>
              </w:rPr>
              <w:t>"</w:t>
            </w:r>
            <w:r w:rsidRPr="00EF6BF6">
              <w:rPr>
                <w:bCs/>
                <w:lang w:val="en-US"/>
              </w:rPr>
              <w:t>O</w:t>
            </w:r>
            <w:r w:rsidRPr="00EF6BF6">
              <w:rPr>
                <w:lang w:val="en-US"/>
              </w:rPr>
              <w:t>"</w:t>
            </w:r>
            <w:r w:rsidRPr="00EF6BF6">
              <w:rPr>
                <w:bCs/>
                <w:lang w:val="en-US"/>
              </w:rPr>
              <w:t xml:space="preserve">). </w:t>
            </w:r>
          </w:p>
          <w:p w:rsidR="00A95657" w:rsidRPr="00EF6BF6" w:rsidRDefault="00A95657" w:rsidP="00846A84">
            <w:pPr>
              <w:pStyle w:val="TAL"/>
              <w:rPr>
                <w:lang w:val="en-US"/>
              </w:rPr>
            </w:pPr>
            <w:r w:rsidRPr="00EF6BF6">
              <w:rPr>
                <w:lang w:val="en-US"/>
              </w:rPr>
              <w:t>Description: A clear textual description of the feature.</w:t>
            </w:r>
          </w:p>
          <w:p w:rsidR="00A95657" w:rsidRPr="00EF6BF6" w:rsidRDefault="00A95657" w:rsidP="00846A84">
            <w:pPr>
              <w:pStyle w:val="TAL"/>
              <w:rPr>
                <w:lang w:val="en-US"/>
              </w:rPr>
            </w:pPr>
          </w:p>
        </w:tc>
      </w:tr>
    </w:tbl>
    <w:p w:rsidR="00A95657" w:rsidRPr="00EF6BF6" w:rsidRDefault="00A95657" w:rsidP="00A95657">
      <w:pPr>
        <w:rPr>
          <w:lang w:val="en-US"/>
        </w:rPr>
      </w:pPr>
    </w:p>
    <w:p w:rsidR="00D24B94" w:rsidRPr="00EF6BF6" w:rsidRDefault="00D24B94" w:rsidP="00D24B94">
      <w:pPr>
        <w:pStyle w:val="Heading3"/>
        <w:rPr>
          <w:lang w:val="en-US"/>
        </w:rPr>
      </w:pPr>
      <w:bookmarkStart w:id="139" w:name="_Toc533202849"/>
      <w:r w:rsidRPr="00EF6BF6">
        <w:rPr>
          <w:lang w:val="en-US"/>
        </w:rPr>
        <w:t>8.4.24</w:t>
      </w:r>
      <w:r w:rsidRPr="00EF6BF6">
        <w:rPr>
          <w:lang w:val="en-US"/>
        </w:rPr>
        <w:tab/>
        <w:t>Monitoring-Event-Config-Status</w:t>
      </w:r>
      <w:bookmarkEnd w:id="139"/>
    </w:p>
    <w:p w:rsidR="00D24B94" w:rsidRPr="00EF6BF6" w:rsidRDefault="00D24B94" w:rsidP="00D24B94">
      <w:pPr>
        <w:rPr>
          <w:lang w:val="en-US"/>
        </w:rPr>
      </w:pPr>
      <w:r w:rsidRPr="00EF6BF6">
        <w:rPr>
          <w:lang w:val="en-US"/>
        </w:rPr>
        <w:t>The Monitoring-Event-Config-Status AVP is of type Grouped, and it contains the details of the Error occurred during handling of the Requested action for the Monitoring event.</w:t>
      </w:r>
    </w:p>
    <w:p w:rsidR="00D24B94" w:rsidRPr="00EF6BF6" w:rsidRDefault="00D24B94" w:rsidP="00D24B94">
      <w:pPr>
        <w:rPr>
          <w:lang w:val="en-US"/>
        </w:rPr>
      </w:pPr>
      <w:r w:rsidRPr="00EF6BF6">
        <w:rPr>
          <w:lang w:val="en-US"/>
        </w:rPr>
        <w:t>AVP format:</w:t>
      </w:r>
    </w:p>
    <w:p w:rsidR="00D24B94" w:rsidRPr="00EF6BF6" w:rsidRDefault="00D24B94" w:rsidP="00D24B94">
      <w:pPr>
        <w:ind w:left="568"/>
        <w:rPr>
          <w:lang w:val="en-US"/>
        </w:rPr>
      </w:pPr>
      <w:r w:rsidRPr="00EF6BF6">
        <w:rPr>
          <w:lang w:val="en-US"/>
        </w:rPr>
        <w:t>Monitoring-Event-Config-Status::=</w:t>
      </w:r>
      <w:r w:rsidR="00EF6BF6" w:rsidRPr="00EF6BF6">
        <w:rPr>
          <w:lang w:val="en-US"/>
        </w:rPr>
        <w:tab/>
      </w:r>
      <w:r w:rsidRPr="00EF6BF6">
        <w:rPr>
          <w:lang w:val="en-US"/>
        </w:rPr>
        <w:t xml:space="preserve">&lt;AVP header: </w:t>
      </w:r>
      <w:r w:rsidR="00E0041C" w:rsidRPr="00EF6BF6">
        <w:rPr>
          <w:lang w:val="en-US" w:eastAsia="zh-CN"/>
        </w:rPr>
        <w:t>3142</w:t>
      </w:r>
      <w:r w:rsidRPr="00EF6BF6">
        <w:rPr>
          <w:lang w:val="en-US"/>
        </w:rPr>
        <w:t xml:space="preserve"> 10415&gt;</w:t>
      </w:r>
    </w:p>
    <w:p w:rsidR="00D24B94" w:rsidRPr="00EF6BF6" w:rsidRDefault="00C10E2B" w:rsidP="00E0041C">
      <w:pPr>
        <w:ind w:left="3408" w:firstLine="284"/>
        <w:rPr>
          <w:lang w:val="en-US"/>
        </w:rPr>
      </w:pPr>
      <w:r w:rsidRPr="00EF6BF6">
        <w:rPr>
          <w:lang w:val="en-US"/>
        </w:rPr>
        <w:t>*[ Service-Report ]</w:t>
      </w:r>
    </w:p>
    <w:p w:rsidR="00D24B94" w:rsidRPr="00EF6BF6" w:rsidRDefault="00D24B94" w:rsidP="00E0041C">
      <w:pPr>
        <w:ind w:left="3408" w:firstLine="284"/>
        <w:rPr>
          <w:lang w:val="en-US"/>
        </w:rPr>
      </w:pPr>
      <w:r w:rsidRPr="00EF6BF6">
        <w:rPr>
          <w:lang w:val="en-US"/>
        </w:rPr>
        <w:t>{ SCEF-Reference-ID }</w:t>
      </w:r>
    </w:p>
    <w:p w:rsidR="00D24B94" w:rsidRPr="00EF6BF6" w:rsidRDefault="00D24B94" w:rsidP="00E0041C">
      <w:pPr>
        <w:ind w:left="3408" w:firstLine="284"/>
        <w:rPr>
          <w:lang w:val="en-US"/>
        </w:rPr>
      </w:pPr>
      <w:r w:rsidRPr="00EF6BF6">
        <w:rPr>
          <w:lang w:val="en-US"/>
        </w:rPr>
        <w:t>[ SCEF-ID ]</w:t>
      </w:r>
    </w:p>
    <w:p w:rsidR="00D24B94" w:rsidRPr="00EF6BF6" w:rsidRDefault="00D24B94" w:rsidP="00E0041C">
      <w:pPr>
        <w:ind w:left="3408" w:firstLine="284"/>
        <w:rPr>
          <w:lang w:val="en-US"/>
        </w:rPr>
      </w:pPr>
      <w:r w:rsidRPr="00EF6BF6">
        <w:rPr>
          <w:lang w:val="en-US"/>
        </w:rPr>
        <w:t xml:space="preserve">*[AVP] </w:t>
      </w:r>
    </w:p>
    <w:p w:rsidR="007422D5" w:rsidRPr="00EF6BF6" w:rsidRDefault="007422D5" w:rsidP="007422D5">
      <w:pPr>
        <w:pStyle w:val="Heading3"/>
      </w:pPr>
      <w:bookmarkStart w:id="140" w:name="_Toc533202850"/>
      <w:r w:rsidRPr="00EF6BF6">
        <w:rPr>
          <w:lang w:val="sv-SE"/>
        </w:rPr>
        <w:t>8</w:t>
      </w:r>
      <w:r w:rsidRPr="00EF6BF6">
        <w:t>.4.</w:t>
      </w:r>
      <w:r w:rsidRPr="00EF6BF6">
        <w:rPr>
          <w:lang w:val="sv-SE"/>
        </w:rPr>
        <w:t>25</w:t>
      </w:r>
      <w:r w:rsidRPr="00EF6BF6">
        <w:tab/>
      </w:r>
      <w:r w:rsidRPr="00EF6BF6">
        <w:rPr>
          <w:lang w:val="de-DE"/>
        </w:rPr>
        <w:t>AESE</w:t>
      </w:r>
      <w:r w:rsidRPr="00EF6BF6">
        <w:t>-Communication-Pattern</w:t>
      </w:r>
      <w:bookmarkEnd w:id="140"/>
    </w:p>
    <w:p w:rsidR="00DD3C6F" w:rsidRPr="00EF6BF6" w:rsidRDefault="00DD3C6F" w:rsidP="00DD3C6F">
      <w:r w:rsidRPr="00EF6BF6">
        <w:t>The AESE-Communication-Pattern AVP is of type Grouped, and it shall contain the details of the Communication-Pattern from the SCEF.</w:t>
      </w:r>
    </w:p>
    <w:p w:rsidR="00DD3C6F" w:rsidRPr="00EF6BF6" w:rsidRDefault="00DD3C6F" w:rsidP="00DD3C6F">
      <w:r w:rsidRPr="00EF6BF6">
        <w:lastRenderedPageBreak/>
        <w:t>AVP format</w:t>
      </w:r>
    </w:p>
    <w:p w:rsidR="00DD3C6F" w:rsidRPr="00EF6BF6" w:rsidRDefault="00DD3C6F" w:rsidP="00DD3C6F">
      <w:pPr>
        <w:ind w:left="568"/>
      </w:pPr>
      <w:r w:rsidRPr="00EF6BF6">
        <w:t xml:space="preserve">AESE-Communication-Pattern ::= &lt;AVP header: </w:t>
      </w:r>
      <w:r w:rsidRPr="00EF6BF6">
        <w:rPr>
          <w:lang w:eastAsia="zh-CN"/>
        </w:rPr>
        <w:t>3113</w:t>
      </w:r>
      <w:r w:rsidRPr="00EF6BF6">
        <w:t xml:space="preserve"> 10415&gt;</w:t>
      </w:r>
    </w:p>
    <w:p w:rsidR="00DD3C6F" w:rsidRPr="00EF6BF6" w:rsidRDefault="00DD3C6F" w:rsidP="00DD3C6F">
      <w:pPr>
        <w:ind w:left="3408" w:firstLine="284"/>
        <w:rPr>
          <w:lang w:val="en-US"/>
        </w:rPr>
      </w:pPr>
      <w:r w:rsidRPr="00EF6BF6">
        <w:rPr>
          <w:lang w:val="en-US"/>
        </w:rPr>
        <w:t>[ SCEF-Reference-ID ]</w:t>
      </w:r>
    </w:p>
    <w:p w:rsidR="00DD3C6F" w:rsidRPr="00EF6BF6" w:rsidRDefault="00DD3C6F" w:rsidP="00DD3C6F">
      <w:pPr>
        <w:ind w:left="3408" w:firstLine="284"/>
        <w:rPr>
          <w:lang w:val="en-US"/>
        </w:rPr>
      </w:pPr>
      <w:r w:rsidRPr="00EF6BF6">
        <w:rPr>
          <w:lang w:val="en-US"/>
        </w:rPr>
        <w:t>{ SCEF-ID }</w:t>
      </w:r>
    </w:p>
    <w:p w:rsidR="00DD3C6F" w:rsidRPr="00EF6BF6" w:rsidRDefault="00DD3C6F" w:rsidP="00DD3C6F">
      <w:pPr>
        <w:ind w:left="3408" w:firstLine="284"/>
        <w:rPr>
          <w:lang w:val="en-US"/>
        </w:rPr>
      </w:pPr>
      <w:r w:rsidRPr="00EF6BF6">
        <w:rPr>
          <w:lang w:val="en-US"/>
        </w:rPr>
        <w:t>*[ SCEF-Reference-ID-for-Deletion ]</w:t>
      </w:r>
    </w:p>
    <w:p w:rsidR="00DD3C6F" w:rsidRPr="00EF6BF6" w:rsidRDefault="00DD3C6F" w:rsidP="00DD3C6F">
      <w:pPr>
        <w:ind w:left="3408" w:firstLine="284"/>
        <w:rPr>
          <w:lang w:val="en-US"/>
        </w:rPr>
      </w:pPr>
      <w:r w:rsidRPr="00EF6BF6">
        <w:rPr>
          <w:lang w:val="en-US"/>
        </w:rPr>
        <w:t>*[ Communication-Pattern-Set ]</w:t>
      </w:r>
    </w:p>
    <w:p w:rsidR="00DD3C6F" w:rsidRPr="00EF6BF6" w:rsidRDefault="00DD3C6F" w:rsidP="00DD3C6F">
      <w:pPr>
        <w:ind w:left="3408" w:firstLine="284"/>
        <w:rPr>
          <w:lang w:val="en-US"/>
        </w:rPr>
      </w:pPr>
      <w:r w:rsidRPr="00EF6BF6" w:rsidDel="0047454D">
        <w:rPr>
          <w:lang w:val="en-US"/>
        </w:rPr>
        <w:t xml:space="preserve"> </w:t>
      </w:r>
      <w:r w:rsidRPr="00EF6BF6">
        <w:rPr>
          <w:lang w:val="en-US"/>
        </w:rPr>
        <w:t xml:space="preserve">*[ AVP ] </w:t>
      </w:r>
    </w:p>
    <w:p w:rsidR="00DD3C6F" w:rsidRPr="00EF6BF6" w:rsidRDefault="00DD3C6F" w:rsidP="00DD3C6F">
      <w:pPr>
        <w:pStyle w:val="B3"/>
      </w:pPr>
    </w:p>
    <w:p w:rsidR="00DD3C6F" w:rsidRPr="00EF6BF6" w:rsidRDefault="00DD3C6F" w:rsidP="00DD3C6F">
      <w:pPr>
        <w:rPr>
          <w:noProof/>
        </w:rPr>
      </w:pPr>
      <w:r w:rsidRPr="00EF6BF6">
        <w:rPr>
          <w:noProof/>
        </w:rPr>
        <w:t xml:space="preserve">At least one </w:t>
      </w:r>
      <w:r w:rsidRPr="00EF6BF6">
        <w:rPr>
          <w:lang w:val="en-US"/>
        </w:rPr>
        <w:t>SCEF-Reference-ID or SCEF-Reference-ID-for-deletion shall be present.</w:t>
      </w:r>
    </w:p>
    <w:p w:rsidR="007422D5" w:rsidRPr="00EF6BF6" w:rsidRDefault="007422D5" w:rsidP="007422D5">
      <w:pPr>
        <w:pStyle w:val="Heading3"/>
      </w:pPr>
      <w:bookmarkStart w:id="141" w:name="_Toc533202851"/>
      <w:r w:rsidRPr="00EF6BF6">
        <w:rPr>
          <w:lang w:val="sv-SE"/>
        </w:rPr>
        <w:t>8</w:t>
      </w:r>
      <w:r w:rsidRPr="00EF6BF6">
        <w:t>.4.</w:t>
      </w:r>
      <w:r w:rsidRPr="00EF6BF6">
        <w:rPr>
          <w:lang w:val="sv-SE"/>
        </w:rPr>
        <w:t>26</w:t>
      </w:r>
      <w:r w:rsidRPr="00EF6BF6">
        <w:tab/>
        <w:t>Communication-Pattern</w:t>
      </w:r>
      <w:r w:rsidRPr="00EF6BF6">
        <w:rPr>
          <w:lang w:val="de-DE"/>
        </w:rPr>
        <w:t>-Set</w:t>
      </w:r>
      <w:bookmarkEnd w:id="141"/>
    </w:p>
    <w:p w:rsidR="00DD3C6F" w:rsidRPr="00EF6BF6" w:rsidRDefault="00DD3C6F" w:rsidP="00DD3C6F">
      <w:r w:rsidRPr="00EF6BF6">
        <w:t>The Communication-Pattern-Set AVP is of type Grouped, and it shall contain a set of Communication-Pattern.</w:t>
      </w:r>
    </w:p>
    <w:p w:rsidR="00DD3C6F" w:rsidRPr="00EF6BF6" w:rsidRDefault="00DD3C6F" w:rsidP="00DD3C6F">
      <w:r w:rsidRPr="00EF6BF6">
        <w:t>AVP format</w:t>
      </w:r>
    </w:p>
    <w:p w:rsidR="00DD3C6F" w:rsidRPr="00EF6BF6" w:rsidRDefault="00DD3C6F" w:rsidP="00DD3C6F">
      <w:pPr>
        <w:ind w:left="568"/>
      </w:pPr>
      <w:r w:rsidRPr="00EF6BF6">
        <w:t>Communication-Pattern</w:t>
      </w:r>
      <w:r w:rsidRPr="00EF6BF6">
        <w:rPr>
          <w:lang w:val="de-DE"/>
        </w:rPr>
        <w:t xml:space="preserve">-Set </w:t>
      </w:r>
      <w:r w:rsidRPr="00EF6BF6">
        <w:t xml:space="preserve">::= &lt;AVP header: </w:t>
      </w:r>
      <w:r w:rsidRPr="00EF6BF6">
        <w:rPr>
          <w:noProof/>
        </w:rPr>
        <w:t>3114</w:t>
      </w:r>
      <w:r w:rsidRPr="00EF6BF6">
        <w:t xml:space="preserve"> 10415&gt;</w:t>
      </w:r>
    </w:p>
    <w:p w:rsidR="00DD3C6F" w:rsidRPr="00EF6BF6" w:rsidRDefault="00DD3C6F" w:rsidP="00DD3C6F">
      <w:pPr>
        <w:ind w:left="3408" w:firstLine="284"/>
        <w:rPr>
          <w:lang w:val="en-US"/>
        </w:rPr>
      </w:pPr>
      <w:r w:rsidRPr="00EF6BF6">
        <w:rPr>
          <w:lang w:val="en-US"/>
        </w:rPr>
        <w:t>[ Periodic-Communication-Indicator ]</w:t>
      </w:r>
    </w:p>
    <w:p w:rsidR="00DD3C6F" w:rsidRPr="00EF6BF6" w:rsidRDefault="00DD3C6F" w:rsidP="00DD3C6F">
      <w:pPr>
        <w:ind w:left="3408" w:firstLine="284"/>
        <w:rPr>
          <w:lang w:val="en-US"/>
        </w:rPr>
      </w:pPr>
      <w:r w:rsidRPr="00EF6BF6">
        <w:rPr>
          <w:lang w:val="en-US"/>
        </w:rPr>
        <w:t>[ Communication-Duration-Time ]</w:t>
      </w:r>
    </w:p>
    <w:p w:rsidR="00DD3C6F" w:rsidRPr="00EF6BF6" w:rsidRDefault="00DD3C6F" w:rsidP="00DD3C6F">
      <w:pPr>
        <w:ind w:left="3408" w:firstLine="284"/>
        <w:rPr>
          <w:lang w:val="en-US"/>
        </w:rPr>
      </w:pPr>
      <w:r w:rsidRPr="00EF6BF6">
        <w:rPr>
          <w:lang w:val="en-US"/>
        </w:rPr>
        <w:t>[ Periodic-Time ]</w:t>
      </w:r>
    </w:p>
    <w:p w:rsidR="00DD3C6F" w:rsidRPr="00EF6BF6" w:rsidRDefault="00DD3C6F" w:rsidP="00DD3C6F">
      <w:pPr>
        <w:ind w:left="3408" w:firstLine="284"/>
        <w:rPr>
          <w:lang w:val="en-US"/>
        </w:rPr>
      </w:pPr>
      <w:r w:rsidRPr="00EF6BF6">
        <w:rPr>
          <w:lang w:val="en-US"/>
        </w:rPr>
        <w:t>*[ Scheduled-Communication-Time ]</w:t>
      </w:r>
    </w:p>
    <w:p w:rsidR="00DD3C6F" w:rsidRPr="00EF6BF6" w:rsidRDefault="00DD3C6F" w:rsidP="00DD3C6F">
      <w:pPr>
        <w:ind w:left="3408" w:firstLine="284"/>
        <w:rPr>
          <w:lang w:val="en-US"/>
        </w:rPr>
      </w:pPr>
      <w:r w:rsidRPr="00EF6BF6">
        <w:rPr>
          <w:lang w:val="en-US"/>
        </w:rPr>
        <w:t>[ Stationary-Indication ]</w:t>
      </w:r>
    </w:p>
    <w:p w:rsidR="00DD3C6F" w:rsidRPr="00EF6BF6" w:rsidRDefault="00DD3C6F" w:rsidP="00DD3C6F">
      <w:pPr>
        <w:ind w:left="3408" w:firstLine="284"/>
        <w:rPr>
          <w:lang w:val="en-US"/>
        </w:rPr>
      </w:pPr>
      <w:r w:rsidRPr="00EF6BF6">
        <w:rPr>
          <w:lang w:val="en-US"/>
        </w:rPr>
        <w:t>[</w:t>
      </w:r>
      <w:r w:rsidR="004326C6" w:rsidRPr="00EF6BF6">
        <w:rPr>
          <w:lang w:val="en-US"/>
        </w:rPr>
        <w:t xml:space="preserve"> Reference-ID-Validity-Time</w:t>
      </w:r>
      <w:r w:rsidRPr="00EF6BF6">
        <w:rPr>
          <w:lang w:val="en-US"/>
        </w:rPr>
        <w:t xml:space="preserve"> ]</w:t>
      </w:r>
    </w:p>
    <w:p w:rsidR="00DD3C6F" w:rsidRPr="00EF6BF6" w:rsidRDefault="00DD3C6F" w:rsidP="00DD3C6F">
      <w:pPr>
        <w:ind w:left="3408" w:firstLine="284"/>
        <w:rPr>
          <w:lang w:val="en-US"/>
        </w:rPr>
      </w:pPr>
      <w:r w:rsidRPr="00EF6BF6">
        <w:rPr>
          <w:lang w:val="en-US"/>
        </w:rPr>
        <w:t xml:space="preserve">*[ AVP ] </w:t>
      </w:r>
    </w:p>
    <w:p w:rsidR="00DD3C6F" w:rsidRPr="00EF6BF6" w:rsidRDefault="00DD3C6F" w:rsidP="00DD3C6F">
      <w:r w:rsidRPr="00EF6BF6">
        <w:t xml:space="preserve">Communication-duration-time and </w:t>
      </w:r>
      <w:r w:rsidRPr="00EF6BF6">
        <w:rPr>
          <w:noProof/>
        </w:rPr>
        <w:t xml:space="preserve">Periodic-Time shall be only provided when the </w:t>
      </w:r>
      <w:r w:rsidRPr="00EF6BF6">
        <w:t>Periodic-Communication-Indicator is set to PERIODICALLY.</w:t>
      </w:r>
    </w:p>
    <w:p w:rsidR="006F01FC" w:rsidRPr="00EF6BF6" w:rsidRDefault="006F01FC" w:rsidP="00DD3C6F">
      <w:r w:rsidRPr="00EF6BF6">
        <w:rPr>
          <w:noProof/>
        </w:rPr>
        <w:t>If the Reference-ID-Validity-Time AVP is absent, it indicates that there is no expiration time defined for the Communication-Pattern-Set.</w:t>
      </w:r>
    </w:p>
    <w:p w:rsidR="007422D5" w:rsidRPr="00EF6BF6" w:rsidRDefault="007422D5" w:rsidP="007422D5">
      <w:pPr>
        <w:pStyle w:val="Heading3"/>
      </w:pPr>
      <w:bookmarkStart w:id="142" w:name="_Toc533202852"/>
      <w:r w:rsidRPr="00EF6BF6">
        <w:rPr>
          <w:lang w:val="sv-SE"/>
        </w:rPr>
        <w:t>8</w:t>
      </w:r>
      <w:r w:rsidRPr="00EF6BF6">
        <w:t>.4.</w:t>
      </w:r>
      <w:r w:rsidRPr="00EF6BF6">
        <w:rPr>
          <w:lang w:val="sv-SE"/>
        </w:rPr>
        <w:t>27</w:t>
      </w:r>
      <w:r w:rsidRPr="00EF6BF6">
        <w:tab/>
        <w:t>Periodic-Communication-Indicator</w:t>
      </w:r>
      <w:bookmarkEnd w:id="142"/>
    </w:p>
    <w:p w:rsidR="007422D5" w:rsidRPr="00EF6BF6" w:rsidRDefault="007422D5" w:rsidP="007422D5">
      <w:r w:rsidRPr="00EF6BF6">
        <w:t>The Periodic-communication-indicator AVP is of type Unsigend32. The following values are defined:</w:t>
      </w:r>
    </w:p>
    <w:p w:rsidR="007422D5" w:rsidRPr="00EF6BF6" w:rsidRDefault="007422D5" w:rsidP="007422D5">
      <w:pPr>
        <w:pStyle w:val="B1"/>
      </w:pPr>
      <w:r w:rsidRPr="00EF6BF6">
        <w:t>PERIODICALLY (0)</w:t>
      </w:r>
    </w:p>
    <w:p w:rsidR="007422D5" w:rsidRPr="00EF6BF6" w:rsidRDefault="007422D5" w:rsidP="007422D5">
      <w:pPr>
        <w:pStyle w:val="B1"/>
      </w:pPr>
      <w:r w:rsidRPr="00EF6BF6">
        <w:t>ON_DEMAND (1)</w:t>
      </w:r>
    </w:p>
    <w:p w:rsidR="007422D5" w:rsidRPr="00EF6BF6" w:rsidRDefault="007422D5" w:rsidP="007422D5">
      <w:pPr>
        <w:pStyle w:val="Heading3"/>
      </w:pPr>
      <w:bookmarkStart w:id="143" w:name="_Toc533202853"/>
      <w:r w:rsidRPr="00EF6BF6">
        <w:rPr>
          <w:lang w:val="sv-SE"/>
        </w:rPr>
        <w:t>8</w:t>
      </w:r>
      <w:r w:rsidRPr="00EF6BF6">
        <w:t>.4.</w:t>
      </w:r>
      <w:r w:rsidRPr="00EF6BF6">
        <w:rPr>
          <w:lang w:val="sv-SE"/>
        </w:rPr>
        <w:t>28</w:t>
      </w:r>
      <w:r w:rsidRPr="00EF6BF6">
        <w:tab/>
        <w:t>Communication-duration-time</w:t>
      </w:r>
      <w:bookmarkEnd w:id="143"/>
    </w:p>
    <w:p w:rsidR="007422D5" w:rsidRPr="00EF6BF6" w:rsidRDefault="007422D5" w:rsidP="007422D5">
      <w:r w:rsidRPr="00EF6BF6">
        <w:t>The Communication-duration-time AVP is of type Unsigned32 and shall provide the time in seconds of the duration of the periodic communication.</w:t>
      </w:r>
    </w:p>
    <w:p w:rsidR="007422D5" w:rsidRPr="00EF6BF6" w:rsidRDefault="007422D5" w:rsidP="007422D5">
      <w:pPr>
        <w:pStyle w:val="Heading3"/>
      </w:pPr>
      <w:bookmarkStart w:id="144" w:name="_Toc533202854"/>
      <w:r w:rsidRPr="00EF6BF6">
        <w:rPr>
          <w:lang w:val="sv-SE"/>
        </w:rPr>
        <w:t>8</w:t>
      </w:r>
      <w:r w:rsidRPr="00EF6BF6">
        <w:t>.4.</w:t>
      </w:r>
      <w:r w:rsidRPr="00EF6BF6">
        <w:rPr>
          <w:lang w:val="sv-SE"/>
        </w:rPr>
        <w:t>29</w:t>
      </w:r>
      <w:r w:rsidRPr="00EF6BF6">
        <w:tab/>
        <w:t>Periodic-time</w:t>
      </w:r>
      <w:bookmarkEnd w:id="144"/>
    </w:p>
    <w:p w:rsidR="007422D5" w:rsidRPr="00EF6BF6" w:rsidRDefault="007422D5" w:rsidP="007422D5">
      <w:r w:rsidRPr="00EF6BF6">
        <w:t>Periodic-time AVP is of type Unsigned32 and shall provide the time in seconds of the interval for periodic communication.</w:t>
      </w:r>
    </w:p>
    <w:p w:rsidR="007422D5" w:rsidRPr="00EF6BF6" w:rsidRDefault="007422D5" w:rsidP="007422D5">
      <w:pPr>
        <w:pStyle w:val="Heading3"/>
      </w:pPr>
      <w:bookmarkStart w:id="145" w:name="_Toc533202855"/>
      <w:r w:rsidRPr="00EF6BF6">
        <w:rPr>
          <w:lang w:val="sv-SE"/>
        </w:rPr>
        <w:lastRenderedPageBreak/>
        <w:t>8</w:t>
      </w:r>
      <w:r w:rsidRPr="00EF6BF6">
        <w:t>.4.</w:t>
      </w:r>
      <w:r w:rsidRPr="00EF6BF6">
        <w:rPr>
          <w:lang w:val="sv-SE"/>
        </w:rPr>
        <w:t>30</w:t>
      </w:r>
      <w:r w:rsidRPr="00EF6BF6">
        <w:tab/>
        <w:t>Scheduled-communication-time</w:t>
      </w:r>
      <w:bookmarkEnd w:id="145"/>
    </w:p>
    <w:p w:rsidR="007422D5" w:rsidRPr="00EF6BF6" w:rsidRDefault="007422D5" w:rsidP="007422D5">
      <w:r w:rsidRPr="00EF6BF6">
        <w:t>The Scheduled-communication-time AVP is of type Grouped.</w:t>
      </w:r>
    </w:p>
    <w:p w:rsidR="007422D5" w:rsidRPr="00EF6BF6" w:rsidRDefault="007422D5" w:rsidP="007422D5">
      <w:r w:rsidRPr="00EF6BF6">
        <w:t>AVP format</w:t>
      </w:r>
    </w:p>
    <w:p w:rsidR="007422D5" w:rsidRPr="00EF6BF6" w:rsidRDefault="007422D5" w:rsidP="007422D5">
      <w:pPr>
        <w:ind w:left="568"/>
      </w:pPr>
      <w:r w:rsidRPr="00EF6BF6">
        <w:t xml:space="preserve"> Scheduled-communication-time ::= &lt;AVP header: </w:t>
      </w:r>
      <w:r w:rsidR="000C1B9E" w:rsidRPr="00EF6BF6">
        <w:rPr>
          <w:lang w:eastAsia="zh-CN"/>
        </w:rPr>
        <w:t>31</w:t>
      </w:r>
      <w:r w:rsidR="00E0041C" w:rsidRPr="00EF6BF6">
        <w:rPr>
          <w:lang w:eastAsia="zh-CN"/>
        </w:rPr>
        <w:t>18</w:t>
      </w:r>
      <w:r w:rsidRPr="00EF6BF6">
        <w:t xml:space="preserve"> 10415&gt;</w:t>
      </w:r>
    </w:p>
    <w:p w:rsidR="007422D5" w:rsidRPr="00EF6BF6" w:rsidRDefault="007422D5" w:rsidP="00E0041C">
      <w:pPr>
        <w:ind w:left="3408" w:firstLine="284"/>
        <w:rPr>
          <w:lang w:val="en-US"/>
        </w:rPr>
      </w:pPr>
      <w:r w:rsidRPr="00EF6BF6">
        <w:rPr>
          <w:lang w:val="en-US"/>
        </w:rPr>
        <w:t>[ Day-Of-Week-Mask ]</w:t>
      </w:r>
    </w:p>
    <w:p w:rsidR="007422D5" w:rsidRPr="00EF6BF6" w:rsidRDefault="007422D5" w:rsidP="00E0041C">
      <w:pPr>
        <w:ind w:left="3408" w:firstLine="284"/>
        <w:rPr>
          <w:lang w:val="en-US"/>
        </w:rPr>
      </w:pPr>
      <w:r w:rsidRPr="00EF6BF6">
        <w:rPr>
          <w:lang w:val="en-US"/>
        </w:rPr>
        <w:t>[ Time-Of-Day-Start ]</w:t>
      </w:r>
    </w:p>
    <w:p w:rsidR="007422D5" w:rsidRPr="00EF6BF6" w:rsidRDefault="007422D5" w:rsidP="00E0041C">
      <w:pPr>
        <w:ind w:left="3408" w:firstLine="284"/>
        <w:rPr>
          <w:lang w:val="en-US"/>
        </w:rPr>
      </w:pPr>
      <w:r w:rsidRPr="00EF6BF6">
        <w:rPr>
          <w:lang w:val="en-US"/>
        </w:rPr>
        <w:t>[ Time-Of-Day-End ]</w:t>
      </w:r>
    </w:p>
    <w:p w:rsidR="007422D5" w:rsidRPr="00EF6BF6" w:rsidRDefault="007422D5" w:rsidP="00E0041C">
      <w:pPr>
        <w:ind w:left="3408" w:firstLine="284"/>
        <w:rPr>
          <w:lang w:val="en-US"/>
        </w:rPr>
      </w:pPr>
      <w:r w:rsidRPr="00EF6BF6">
        <w:rPr>
          <w:lang w:val="en-US"/>
        </w:rPr>
        <w:t xml:space="preserve">*[AVP] </w:t>
      </w:r>
    </w:p>
    <w:p w:rsidR="007422D5" w:rsidRPr="00EF6BF6" w:rsidRDefault="007422D5" w:rsidP="007422D5">
      <w:r w:rsidRPr="00EF6BF6">
        <w:t xml:space="preserve">If </w:t>
      </w:r>
      <w:r w:rsidRPr="00EF6BF6">
        <w:rPr>
          <w:sz w:val="18"/>
          <w:lang w:val="fr-FR" w:eastAsia="zh-CN"/>
        </w:rPr>
        <w:t>Day-Of-Week-Mask</w:t>
      </w:r>
      <w:r w:rsidRPr="00EF6BF6">
        <w:t xml:space="preserve"> is not provided this shall be interpreted as every day of the week.</w:t>
      </w:r>
    </w:p>
    <w:p w:rsidR="007422D5" w:rsidRPr="00EF6BF6" w:rsidRDefault="007422D5" w:rsidP="007422D5">
      <w:r w:rsidRPr="00EF6BF6">
        <w:t xml:space="preserve">If </w:t>
      </w:r>
      <w:r w:rsidRPr="00EF6BF6">
        <w:rPr>
          <w:sz w:val="18"/>
          <w:lang w:val="fr-FR" w:eastAsia="zh-CN"/>
        </w:rPr>
        <w:t>Time-Of-Day-Start</w:t>
      </w:r>
      <w:r w:rsidRPr="00EF6BF6">
        <w:t xml:space="preserve"> is not provided, starting time shall be set to start of the day(s) indicated by </w:t>
      </w:r>
      <w:r w:rsidRPr="00EF6BF6">
        <w:rPr>
          <w:sz w:val="18"/>
          <w:lang w:val="fr-FR" w:eastAsia="zh-CN"/>
        </w:rPr>
        <w:t>Day-Of-Week-Mask</w:t>
      </w:r>
      <w:r w:rsidRPr="00EF6BF6">
        <w:t xml:space="preserve">. </w:t>
      </w:r>
    </w:p>
    <w:p w:rsidR="007422D5" w:rsidRPr="00EF6BF6" w:rsidRDefault="007422D5" w:rsidP="007422D5">
      <w:r w:rsidRPr="00EF6BF6">
        <w:t xml:space="preserve">If </w:t>
      </w:r>
      <w:r w:rsidRPr="00EF6BF6">
        <w:rPr>
          <w:sz w:val="18"/>
          <w:lang w:val="fr-FR" w:eastAsia="zh-CN"/>
        </w:rPr>
        <w:t xml:space="preserve">Time-Of-Day-End </w:t>
      </w:r>
      <w:r w:rsidRPr="00EF6BF6">
        <w:t xml:space="preserve">is not provided, ending time is end of the day(s) indicated by </w:t>
      </w:r>
      <w:r w:rsidRPr="00EF6BF6">
        <w:rPr>
          <w:sz w:val="18"/>
          <w:lang w:val="fr-FR" w:eastAsia="zh-CN"/>
        </w:rPr>
        <w:t>Day-Of-Week-Mask</w:t>
      </w:r>
      <w:r w:rsidRPr="00EF6BF6">
        <w:t>.</w:t>
      </w:r>
    </w:p>
    <w:p w:rsidR="007422D5" w:rsidRPr="00EF6BF6" w:rsidRDefault="007422D5" w:rsidP="007422D5">
      <w:pPr>
        <w:pStyle w:val="Heading3"/>
      </w:pPr>
      <w:bookmarkStart w:id="146" w:name="_Toc533202856"/>
      <w:r w:rsidRPr="00EF6BF6">
        <w:rPr>
          <w:lang w:val="sv-SE"/>
        </w:rPr>
        <w:t>8</w:t>
      </w:r>
      <w:r w:rsidRPr="00EF6BF6">
        <w:t>.4.</w:t>
      </w:r>
      <w:r w:rsidRPr="00EF6BF6">
        <w:rPr>
          <w:lang w:val="sv-SE"/>
        </w:rPr>
        <w:t>31</w:t>
      </w:r>
      <w:r w:rsidRPr="00EF6BF6">
        <w:tab/>
        <w:t>Stationary indication</w:t>
      </w:r>
      <w:bookmarkEnd w:id="146"/>
      <w:r w:rsidRPr="00EF6BF6">
        <w:t xml:space="preserve"> </w:t>
      </w:r>
    </w:p>
    <w:p w:rsidR="007422D5" w:rsidRPr="00EF6BF6" w:rsidRDefault="007422D5" w:rsidP="007422D5">
      <w:r w:rsidRPr="00EF6BF6">
        <w:t>The Stationary-indication AVP are of type Unsigned32.</w:t>
      </w:r>
    </w:p>
    <w:p w:rsidR="007422D5" w:rsidRPr="00EF6BF6" w:rsidRDefault="007422D5" w:rsidP="007422D5">
      <w:pPr>
        <w:pStyle w:val="B1"/>
      </w:pPr>
      <w:r w:rsidRPr="00EF6BF6">
        <w:t>STATIONARY_UE (0)</w:t>
      </w:r>
    </w:p>
    <w:p w:rsidR="007422D5" w:rsidRPr="00EF6BF6" w:rsidRDefault="007422D5" w:rsidP="007422D5">
      <w:pPr>
        <w:pStyle w:val="B1"/>
      </w:pPr>
      <w:r w:rsidRPr="00EF6BF6">
        <w:t>MOBILE_UE (1)</w:t>
      </w:r>
    </w:p>
    <w:p w:rsidR="007422D5" w:rsidRPr="00EF6BF6" w:rsidRDefault="007422D5" w:rsidP="007422D5">
      <w:pPr>
        <w:pStyle w:val="Heading3"/>
      </w:pPr>
      <w:bookmarkStart w:id="147" w:name="_Toc533202857"/>
      <w:r w:rsidRPr="00EF6BF6">
        <w:rPr>
          <w:lang w:val="sv-SE"/>
        </w:rPr>
        <w:t>8</w:t>
      </w:r>
      <w:r w:rsidRPr="00EF6BF6">
        <w:t>.4.</w:t>
      </w:r>
      <w:r w:rsidRPr="00EF6BF6">
        <w:rPr>
          <w:lang w:val="sv-SE"/>
        </w:rPr>
        <w:t>32</w:t>
      </w:r>
      <w:r w:rsidRPr="00EF6BF6">
        <w:tab/>
      </w:r>
      <w:r w:rsidR="00DD3C6F" w:rsidRPr="00EF6BF6">
        <w:t>AESE-Communication-Pattern</w:t>
      </w:r>
      <w:r w:rsidR="00DD3C6F" w:rsidRPr="00EF6BF6">
        <w:rPr>
          <w:lang w:val="de-DE"/>
        </w:rPr>
        <w:t>-Config-Status</w:t>
      </w:r>
      <w:bookmarkEnd w:id="147"/>
    </w:p>
    <w:p w:rsidR="00DD3C6F" w:rsidRPr="00EF6BF6" w:rsidRDefault="00DD3C6F" w:rsidP="00DD3C6F">
      <w:r w:rsidRPr="00EF6BF6">
        <w:t>The AESE-Communication-Pattern-</w:t>
      </w:r>
      <w:r w:rsidRPr="00EF6BF6">
        <w:rPr>
          <w:lang w:val="de-DE"/>
        </w:rPr>
        <w:t>Config-Status</w:t>
      </w:r>
      <w:r w:rsidRPr="00EF6BF6">
        <w:t xml:space="preserve"> AVP is of type Grouped, and it shall contain the details of the outcome of Communication-Pattern handling from the HSS.</w:t>
      </w:r>
    </w:p>
    <w:p w:rsidR="00DD3C6F" w:rsidRPr="00EF6BF6" w:rsidRDefault="00DD3C6F" w:rsidP="00DD3C6F"/>
    <w:p w:rsidR="00DD3C6F" w:rsidRPr="00EF6BF6" w:rsidRDefault="00DD3C6F" w:rsidP="00DD3C6F">
      <w:r w:rsidRPr="00EF6BF6">
        <w:t>AVP format</w:t>
      </w:r>
    </w:p>
    <w:p w:rsidR="00DD3C6F" w:rsidRPr="00EF6BF6" w:rsidRDefault="00DD3C6F" w:rsidP="00DD3C6F">
      <w:pPr>
        <w:ind w:left="568"/>
      </w:pPr>
      <w:r w:rsidRPr="00EF6BF6">
        <w:t xml:space="preserve"> AESE-Communication-Pattern-</w:t>
      </w:r>
      <w:r w:rsidRPr="00EF6BF6">
        <w:rPr>
          <w:lang w:val="de-DE"/>
        </w:rPr>
        <w:t>Config-Status</w:t>
      </w:r>
      <w:r w:rsidRPr="00EF6BF6">
        <w:t xml:space="preserve"> ::= &lt;AVP header: </w:t>
      </w:r>
      <w:r w:rsidRPr="00EF6BF6">
        <w:rPr>
          <w:lang w:eastAsia="zh-CN"/>
        </w:rPr>
        <w:t>3120</w:t>
      </w:r>
      <w:r w:rsidRPr="00EF6BF6">
        <w:t xml:space="preserve"> 10415&gt;</w:t>
      </w:r>
    </w:p>
    <w:p w:rsidR="00DD3C6F" w:rsidRPr="00EF6BF6" w:rsidRDefault="00DD3C6F" w:rsidP="00DD3C6F">
      <w:pPr>
        <w:ind w:left="3408" w:firstLine="284"/>
        <w:rPr>
          <w:lang w:val="en-US"/>
        </w:rPr>
      </w:pPr>
      <w:r w:rsidRPr="00EF6BF6">
        <w:rPr>
          <w:lang w:val="en-US"/>
        </w:rPr>
        <w:t>{ SCEF-Reference-ID }</w:t>
      </w:r>
    </w:p>
    <w:p w:rsidR="00DD3C6F" w:rsidRPr="00EF6BF6" w:rsidRDefault="00DD3C6F" w:rsidP="00DD3C6F">
      <w:pPr>
        <w:ind w:left="3408" w:firstLine="284"/>
        <w:rPr>
          <w:lang w:val="en-US"/>
        </w:rPr>
      </w:pPr>
      <w:r w:rsidRPr="00EF6BF6">
        <w:rPr>
          <w:lang w:val="en-US"/>
        </w:rPr>
        <w:t xml:space="preserve">[ SCEF-ID ] </w:t>
      </w:r>
    </w:p>
    <w:p w:rsidR="00DD3C6F" w:rsidRPr="00EF6BF6" w:rsidRDefault="00DD3C6F" w:rsidP="00DD3C6F">
      <w:pPr>
        <w:ind w:left="3408" w:firstLine="284"/>
        <w:rPr>
          <w:lang w:val="en-US"/>
        </w:rPr>
      </w:pPr>
      <w:r w:rsidRPr="00EF6BF6">
        <w:rPr>
          <w:lang w:val="en-US"/>
        </w:rPr>
        <w:t>[ AESE-Error-Report ]</w:t>
      </w:r>
    </w:p>
    <w:p w:rsidR="00DD3C6F" w:rsidRPr="00EF6BF6" w:rsidRDefault="00DD3C6F" w:rsidP="00DD3C6F">
      <w:pPr>
        <w:ind w:left="3408" w:firstLine="284"/>
        <w:rPr>
          <w:lang w:val="en-US"/>
        </w:rPr>
      </w:pPr>
      <w:r w:rsidRPr="00EF6BF6">
        <w:rPr>
          <w:lang w:val="en-US"/>
        </w:rPr>
        <w:t xml:space="preserve">*[AVP] </w:t>
      </w:r>
    </w:p>
    <w:p w:rsidR="007422D5" w:rsidRPr="00EF6BF6" w:rsidRDefault="007422D5" w:rsidP="007422D5">
      <w:pPr>
        <w:pStyle w:val="Heading3"/>
        <w:rPr>
          <w:lang w:val="de-DE"/>
        </w:rPr>
      </w:pPr>
      <w:bookmarkStart w:id="148" w:name="_Toc533202858"/>
      <w:r w:rsidRPr="00EF6BF6">
        <w:rPr>
          <w:lang w:val="sv-SE"/>
        </w:rPr>
        <w:t>8</w:t>
      </w:r>
      <w:r w:rsidRPr="00EF6BF6">
        <w:t>.4.</w:t>
      </w:r>
      <w:r w:rsidRPr="00EF6BF6">
        <w:rPr>
          <w:lang w:val="sv-SE"/>
        </w:rPr>
        <w:t>33</w:t>
      </w:r>
      <w:r w:rsidRPr="00EF6BF6">
        <w:tab/>
        <w:t>AESE-</w:t>
      </w:r>
      <w:r w:rsidRPr="00EF6BF6">
        <w:rPr>
          <w:lang w:val="de-DE"/>
        </w:rPr>
        <w:t>Error</w:t>
      </w:r>
      <w:r w:rsidRPr="00EF6BF6">
        <w:t>-</w:t>
      </w:r>
      <w:r w:rsidRPr="00EF6BF6">
        <w:rPr>
          <w:lang w:val="de-DE"/>
        </w:rPr>
        <w:t>Report</w:t>
      </w:r>
      <w:bookmarkEnd w:id="148"/>
    </w:p>
    <w:p w:rsidR="00DD3C6F" w:rsidRPr="00EF6BF6" w:rsidRDefault="00DD3C6F" w:rsidP="00DD3C6F">
      <w:r w:rsidRPr="00EF6BF6">
        <w:t>The AESE-</w:t>
      </w:r>
      <w:r w:rsidRPr="00EF6BF6">
        <w:rPr>
          <w:lang w:val="de-DE"/>
        </w:rPr>
        <w:t>Error</w:t>
      </w:r>
      <w:r w:rsidRPr="00EF6BF6">
        <w:t>-</w:t>
      </w:r>
      <w:r w:rsidRPr="00EF6BF6">
        <w:rPr>
          <w:lang w:val="de-DE"/>
        </w:rPr>
        <w:t>Report</w:t>
      </w:r>
      <w:r w:rsidRPr="00EF6BF6">
        <w:t xml:space="preserve"> AVP is of type Grouped, and it contains the details of the Error occurred during handling of the Requested action for the Communication-Pattern-Set.</w:t>
      </w:r>
    </w:p>
    <w:p w:rsidR="00DD3C6F" w:rsidRPr="00EF6BF6" w:rsidRDefault="00DD3C6F" w:rsidP="00DD3C6F"/>
    <w:p w:rsidR="00DD3C6F" w:rsidRPr="00EF6BF6" w:rsidRDefault="00DD3C6F" w:rsidP="00DD3C6F">
      <w:r w:rsidRPr="00EF6BF6">
        <w:t>AVP format</w:t>
      </w:r>
    </w:p>
    <w:p w:rsidR="00DD3C6F" w:rsidRPr="00EF6BF6" w:rsidRDefault="00DD3C6F" w:rsidP="00DD3C6F">
      <w:pPr>
        <w:ind w:left="568"/>
      </w:pPr>
      <w:r w:rsidRPr="00EF6BF6">
        <w:t xml:space="preserve"> AESE-</w:t>
      </w:r>
      <w:r w:rsidRPr="00EF6BF6">
        <w:rPr>
          <w:lang w:val="de-DE"/>
        </w:rPr>
        <w:t>Error</w:t>
      </w:r>
      <w:r w:rsidRPr="00EF6BF6">
        <w:t>-</w:t>
      </w:r>
      <w:r w:rsidRPr="00EF6BF6">
        <w:rPr>
          <w:lang w:val="de-DE"/>
        </w:rPr>
        <w:t xml:space="preserve">Report </w:t>
      </w:r>
      <w:r w:rsidRPr="00EF6BF6">
        <w:t xml:space="preserve">::= &lt;AVP header: </w:t>
      </w:r>
      <w:r w:rsidRPr="00EF6BF6">
        <w:rPr>
          <w:lang w:eastAsia="zh-CN"/>
        </w:rPr>
        <w:t>3121</w:t>
      </w:r>
      <w:r w:rsidRPr="00EF6BF6">
        <w:t xml:space="preserve"> 10415&gt;</w:t>
      </w:r>
    </w:p>
    <w:p w:rsidR="00DD3C6F" w:rsidRPr="00EF6BF6" w:rsidRDefault="00DD3C6F" w:rsidP="00DD3C6F">
      <w:pPr>
        <w:ind w:left="3408" w:firstLine="284"/>
        <w:rPr>
          <w:lang w:val="en-US"/>
        </w:rPr>
      </w:pPr>
      <w:r w:rsidRPr="00EF6BF6">
        <w:rPr>
          <w:lang w:val="en-US"/>
        </w:rPr>
        <w:t>[ Service-Result ]</w:t>
      </w:r>
    </w:p>
    <w:p w:rsidR="00DD3C6F" w:rsidRPr="00EF6BF6" w:rsidRDefault="00DD3C6F" w:rsidP="00DD3C6F">
      <w:pPr>
        <w:ind w:left="3408" w:firstLine="284"/>
        <w:rPr>
          <w:lang w:val="en-US"/>
        </w:rPr>
      </w:pPr>
      <w:r w:rsidRPr="00EF6BF6">
        <w:rPr>
          <w:lang w:val="en-US"/>
        </w:rPr>
        <w:t xml:space="preserve">*[AVP] </w:t>
      </w:r>
    </w:p>
    <w:p w:rsidR="00501337" w:rsidRPr="00EF6BF6" w:rsidRDefault="00501337" w:rsidP="00501337">
      <w:pPr>
        <w:pStyle w:val="Heading3"/>
        <w:ind w:left="0" w:firstLine="0"/>
      </w:pPr>
      <w:bookmarkStart w:id="149" w:name="_Toc533202859"/>
      <w:r w:rsidRPr="00EF6BF6">
        <w:lastRenderedPageBreak/>
        <w:t>8.4.34</w:t>
      </w:r>
      <w:r w:rsidRPr="00EF6BF6">
        <w:tab/>
      </w:r>
      <w:r w:rsidRPr="00EF6BF6">
        <w:rPr>
          <w:rFonts w:hint="eastAsia"/>
          <w:lang w:eastAsia="zh-CN"/>
        </w:rPr>
        <w:t>MME-</w:t>
      </w:r>
      <w:r w:rsidRPr="00EF6BF6">
        <w:t>Location</w:t>
      </w:r>
      <w:r w:rsidRPr="00EF6BF6">
        <w:rPr>
          <w:rFonts w:hint="eastAsia"/>
          <w:lang w:eastAsia="zh-CN"/>
        </w:rPr>
        <w:t>-</w:t>
      </w:r>
      <w:r w:rsidRPr="00EF6BF6">
        <w:t>Information</w:t>
      </w:r>
      <w:bookmarkEnd w:id="149"/>
    </w:p>
    <w:p w:rsidR="00501337" w:rsidRPr="00EF6BF6" w:rsidRDefault="00501337" w:rsidP="00501337">
      <w:r w:rsidRPr="00EF6BF6">
        <w:t xml:space="preserve">The </w:t>
      </w:r>
      <w:r w:rsidRPr="00EF6BF6">
        <w:rPr>
          <w:rFonts w:hint="eastAsia"/>
          <w:lang w:eastAsia="zh-CN"/>
        </w:rPr>
        <w:t>MME-</w:t>
      </w:r>
      <w:r w:rsidRPr="00EF6BF6">
        <w:t>Location</w:t>
      </w:r>
      <w:r w:rsidRPr="00EF6BF6">
        <w:rPr>
          <w:rFonts w:hint="eastAsia"/>
          <w:lang w:eastAsia="zh-CN"/>
        </w:rPr>
        <w:t>-</w:t>
      </w:r>
      <w:r w:rsidRPr="00EF6BF6">
        <w:t xml:space="preserve">Information AVP is of type Grouped. It shall contain the information related to the user location </w:t>
      </w:r>
      <w:r w:rsidRPr="00EF6BF6">
        <w:rPr>
          <w:rFonts w:hint="eastAsia"/>
          <w:lang w:eastAsia="zh-CN"/>
        </w:rPr>
        <w:t>relevant for the MME</w:t>
      </w:r>
      <w:r w:rsidRPr="00EF6BF6">
        <w:t xml:space="preserve">. </w:t>
      </w:r>
      <w:r w:rsidRPr="00EF6BF6">
        <w:rPr>
          <w:lang w:val="en-US"/>
        </w:rPr>
        <w:t xml:space="preserve">It </w:t>
      </w:r>
      <w:r w:rsidRPr="00EF6BF6">
        <w:rPr>
          <w:lang w:val="en-US" w:eastAsia="zh-CN"/>
        </w:rPr>
        <w:t>wa</w:t>
      </w:r>
      <w:r w:rsidRPr="00EF6BF6">
        <w:rPr>
          <w:lang w:val="en-US"/>
        </w:rPr>
        <w:t>s originally defined in 3GPP TS 29.</w:t>
      </w:r>
      <w:r w:rsidRPr="00EF6BF6">
        <w:rPr>
          <w:lang w:val="en-US" w:eastAsia="zh-CN"/>
        </w:rPr>
        <w:t>272</w:t>
      </w:r>
      <w:r w:rsidRPr="00EF6BF6">
        <w:rPr>
          <w:lang w:val="en-US"/>
        </w:rPr>
        <w:t xml:space="preserve"> [</w:t>
      </w:r>
      <w:r w:rsidRPr="00EF6BF6">
        <w:rPr>
          <w:lang w:val="en-US" w:eastAsia="zh-CN"/>
        </w:rPr>
        <w:t>49</w:t>
      </w:r>
      <w:r w:rsidRPr="00EF6BF6">
        <w:rPr>
          <w:lang w:val="en-US"/>
        </w:rPr>
        <w:t>].</w:t>
      </w:r>
    </w:p>
    <w:p w:rsidR="00501337" w:rsidRPr="00EF6BF6" w:rsidRDefault="00501337" w:rsidP="00501337">
      <w:pPr>
        <w:rPr>
          <w:lang w:val="fr-FR"/>
        </w:rPr>
      </w:pPr>
      <w:r w:rsidRPr="00EF6BF6">
        <w:rPr>
          <w:lang w:val="fr-FR"/>
        </w:rPr>
        <w:t>AVP format</w:t>
      </w:r>
    </w:p>
    <w:p w:rsidR="00501337" w:rsidRPr="00EF6BF6" w:rsidRDefault="00501337" w:rsidP="00501337">
      <w:pPr>
        <w:ind w:left="568"/>
        <w:rPr>
          <w:lang w:val="fr-FR"/>
        </w:rPr>
      </w:pPr>
      <w:r w:rsidRPr="00EF6BF6">
        <w:rPr>
          <w:rFonts w:hint="eastAsia"/>
          <w:lang w:val="fr-FR" w:eastAsia="zh-CN"/>
        </w:rPr>
        <w:t>MME-</w:t>
      </w:r>
      <w:r w:rsidRPr="00EF6BF6">
        <w:rPr>
          <w:lang w:val="fr-FR"/>
        </w:rPr>
        <w:t>Location</w:t>
      </w:r>
      <w:r w:rsidRPr="00EF6BF6">
        <w:rPr>
          <w:rFonts w:hint="eastAsia"/>
          <w:lang w:val="fr-FR" w:eastAsia="zh-CN"/>
        </w:rPr>
        <w:t>-</w:t>
      </w:r>
      <w:r w:rsidRPr="00EF6BF6">
        <w:rPr>
          <w:lang w:val="fr-FR"/>
        </w:rPr>
        <w:t xml:space="preserve">Information ::= &lt;AVP header: </w:t>
      </w:r>
      <w:r w:rsidRPr="00EF6BF6">
        <w:rPr>
          <w:lang w:val="fr-FR" w:eastAsia="zh-CN"/>
        </w:rPr>
        <w:t>1600</w:t>
      </w:r>
      <w:r w:rsidRPr="00EF6BF6">
        <w:rPr>
          <w:lang w:val="fr-FR"/>
        </w:rPr>
        <w:t xml:space="preserve"> 10415&gt;</w:t>
      </w:r>
    </w:p>
    <w:p w:rsidR="00501337" w:rsidRPr="00EF6BF6" w:rsidRDefault="00501337" w:rsidP="00501337">
      <w:pPr>
        <w:ind w:left="1420"/>
        <w:rPr>
          <w:lang w:val="it-IT" w:eastAsia="zh-CN"/>
        </w:rPr>
      </w:pPr>
      <w:r w:rsidRPr="00EF6BF6">
        <w:rPr>
          <w:lang w:val="it-IT"/>
        </w:rPr>
        <w:t xml:space="preserve">[ </w:t>
      </w:r>
      <w:r w:rsidRPr="00EF6BF6">
        <w:rPr>
          <w:rFonts w:hint="eastAsia"/>
          <w:lang w:val="it-IT"/>
        </w:rPr>
        <w:t>E-UTRAN</w:t>
      </w:r>
      <w:r w:rsidRPr="00EF6BF6">
        <w:rPr>
          <w:rFonts w:hint="eastAsia"/>
          <w:lang w:val="it-IT" w:eastAsia="zh-CN"/>
        </w:rPr>
        <w:t>-</w:t>
      </w:r>
      <w:r w:rsidRPr="00EF6BF6">
        <w:rPr>
          <w:rFonts w:hint="eastAsia"/>
          <w:lang w:val="it-IT"/>
        </w:rPr>
        <w:t>Cell</w:t>
      </w:r>
      <w:r w:rsidRPr="00EF6BF6">
        <w:rPr>
          <w:rFonts w:hint="eastAsia"/>
          <w:lang w:val="it-IT" w:eastAsia="zh-CN"/>
        </w:rPr>
        <w:t>-</w:t>
      </w:r>
      <w:r w:rsidRPr="00EF6BF6">
        <w:rPr>
          <w:rFonts w:hint="eastAsia"/>
          <w:lang w:val="it-IT"/>
        </w:rPr>
        <w:t>Global</w:t>
      </w:r>
      <w:r w:rsidRPr="00EF6BF6">
        <w:rPr>
          <w:rFonts w:hint="eastAsia"/>
          <w:lang w:val="it-IT" w:eastAsia="zh-CN"/>
        </w:rPr>
        <w:t>-</w:t>
      </w:r>
      <w:r w:rsidRPr="00EF6BF6">
        <w:rPr>
          <w:rFonts w:hint="eastAsia"/>
          <w:lang w:val="it-IT"/>
        </w:rPr>
        <w:t>Id</w:t>
      </w:r>
      <w:r w:rsidRPr="00EF6BF6">
        <w:rPr>
          <w:rFonts w:hint="eastAsia"/>
          <w:lang w:val="it-IT" w:eastAsia="zh-CN"/>
        </w:rPr>
        <w:t>entity</w:t>
      </w:r>
      <w:r w:rsidRPr="00EF6BF6">
        <w:rPr>
          <w:lang w:val="it-IT" w:eastAsia="zh-CN"/>
        </w:rPr>
        <w:t xml:space="preserve"> </w:t>
      </w:r>
      <w:r w:rsidRPr="00EF6BF6">
        <w:rPr>
          <w:lang w:val="it-IT"/>
        </w:rPr>
        <w:t>]</w:t>
      </w:r>
    </w:p>
    <w:p w:rsidR="00501337" w:rsidRPr="00EF6BF6" w:rsidRDefault="00501337" w:rsidP="00501337">
      <w:pPr>
        <w:ind w:left="1420"/>
        <w:rPr>
          <w:lang w:eastAsia="zh-CN"/>
        </w:rPr>
      </w:pPr>
      <w:r w:rsidRPr="00EF6BF6">
        <w:t xml:space="preserve">[ </w:t>
      </w:r>
      <w:r w:rsidRPr="00EF6BF6">
        <w:rPr>
          <w:rFonts w:hint="eastAsia"/>
        </w:rPr>
        <w:t>Track</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r w:rsidRPr="00EF6BF6">
        <w:rPr>
          <w:lang w:eastAsia="zh-CN"/>
        </w:rPr>
        <w:t xml:space="preserve"> </w:t>
      </w:r>
      <w:r w:rsidRPr="00EF6BF6">
        <w:t>]</w:t>
      </w:r>
    </w:p>
    <w:p w:rsidR="00501337" w:rsidRPr="00EF6BF6" w:rsidRDefault="00501337" w:rsidP="00501337">
      <w:pPr>
        <w:ind w:left="1420"/>
      </w:pPr>
      <w:r w:rsidRPr="00EF6BF6">
        <w:t>[ Geographical</w:t>
      </w:r>
      <w:r w:rsidRPr="00EF6BF6">
        <w:rPr>
          <w:rFonts w:hint="eastAsia"/>
          <w:lang w:eastAsia="zh-CN"/>
        </w:rPr>
        <w:t>-</w:t>
      </w:r>
      <w:r w:rsidRPr="00EF6BF6">
        <w:t>Information ]</w:t>
      </w:r>
    </w:p>
    <w:p w:rsidR="00501337" w:rsidRPr="00EF6BF6" w:rsidRDefault="00501337" w:rsidP="00501337">
      <w:pPr>
        <w:ind w:left="1420"/>
      </w:pPr>
      <w:r w:rsidRPr="00EF6BF6">
        <w:t>[ Geodetic</w:t>
      </w:r>
      <w:r w:rsidRPr="00EF6BF6">
        <w:rPr>
          <w:rFonts w:hint="eastAsia"/>
          <w:lang w:eastAsia="zh-CN"/>
        </w:rPr>
        <w:t>-</w:t>
      </w:r>
      <w:r w:rsidRPr="00EF6BF6">
        <w:t>Information ]</w:t>
      </w:r>
    </w:p>
    <w:p w:rsidR="00501337" w:rsidRPr="00EF6BF6" w:rsidRDefault="00501337" w:rsidP="00501337">
      <w:pPr>
        <w:ind w:left="1420"/>
      </w:pPr>
      <w:r w:rsidRPr="00EF6BF6">
        <w:t>[ Current</w:t>
      </w:r>
      <w:r w:rsidRPr="00EF6BF6">
        <w:rPr>
          <w:rFonts w:hint="eastAsia"/>
          <w:lang w:eastAsia="zh-CN"/>
        </w:rPr>
        <w:t>-</w:t>
      </w:r>
      <w:r w:rsidRPr="00EF6BF6">
        <w:t>Location</w:t>
      </w:r>
      <w:r w:rsidRPr="00EF6BF6">
        <w:rPr>
          <w:rFonts w:hint="eastAsia"/>
          <w:lang w:eastAsia="zh-CN"/>
        </w:rPr>
        <w:t>-</w:t>
      </w:r>
      <w:r w:rsidRPr="00EF6BF6">
        <w:t>Retrieved ]</w:t>
      </w:r>
    </w:p>
    <w:p w:rsidR="00501337" w:rsidRPr="00EF6BF6" w:rsidRDefault="00501337" w:rsidP="00501337">
      <w:pPr>
        <w:ind w:left="1420"/>
      </w:pPr>
      <w:r w:rsidRPr="00EF6BF6">
        <w:t>[ Age</w:t>
      </w:r>
      <w:r w:rsidRPr="00EF6BF6">
        <w:rPr>
          <w:rFonts w:hint="eastAsia"/>
          <w:lang w:eastAsia="zh-CN"/>
        </w:rPr>
        <w:t>-</w:t>
      </w:r>
      <w:r w:rsidRPr="00EF6BF6">
        <w:t>Of</w:t>
      </w:r>
      <w:r w:rsidRPr="00EF6BF6">
        <w:rPr>
          <w:rFonts w:hint="eastAsia"/>
          <w:lang w:eastAsia="zh-CN"/>
        </w:rPr>
        <w:t>-</w:t>
      </w:r>
      <w:r w:rsidRPr="00EF6BF6">
        <w:t>Location</w:t>
      </w:r>
      <w:r w:rsidRPr="00EF6BF6">
        <w:rPr>
          <w:rFonts w:hint="eastAsia"/>
          <w:lang w:eastAsia="zh-CN"/>
        </w:rPr>
        <w:t>-</w:t>
      </w:r>
      <w:r w:rsidRPr="00EF6BF6">
        <w:t xml:space="preserve">Information ] </w:t>
      </w:r>
    </w:p>
    <w:p w:rsidR="00501337" w:rsidRPr="00EF6BF6" w:rsidRDefault="00501337" w:rsidP="00501337">
      <w:pPr>
        <w:ind w:left="1420"/>
        <w:rPr>
          <w:lang w:val="fr-FR"/>
        </w:rPr>
      </w:pPr>
      <w:r w:rsidRPr="00EF6BF6">
        <w:rPr>
          <w:lang w:val="fr-FR"/>
        </w:rPr>
        <w:t>[ User-CSG-Information ]</w:t>
      </w:r>
    </w:p>
    <w:p w:rsidR="00501337" w:rsidRPr="00EF6BF6" w:rsidRDefault="00501337" w:rsidP="00501337">
      <w:pPr>
        <w:ind w:left="1420"/>
        <w:rPr>
          <w:lang w:val="fr-FR" w:eastAsia="zh-CN"/>
        </w:rPr>
      </w:pPr>
      <w:r w:rsidRPr="00EF6BF6">
        <w:rPr>
          <w:rFonts w:hint="eastAsia"/>
          <w:lang w:val="fr-FR" w:eastAsia="zh-CN"/>
        </w:rPr>
        <w:t>[ eNodeB-ID ]</w:t>
      </w:r>
    </w:p>
    <w:p w:rsidR="00797BC4" w:rsidRPr="00EF6BF6" w:rsidRDefault="00797BC4" w:rsidP="00501337">
      <w:pPr>
        <w:ind w:left="1420"/>
        <w:rPr>
          <w:lang w:val="fr-FR"/>
        </w:rPr>
      </w:pPr>
      <w:r w:rsidRPr="00EF6BF6">
        <w:rPr>
          <w:lang w:val="fr-FR" w:eastAsia="zh-CN"/>
        </w:rPr>
        <w:t xml:space="preserve">[ </w:t>
      </w:r>
      <w:r w:rsidRPr="00EF6BF6">
        <w:rPr>
          <w:lang w:eastAsia="zh-CN"/>
        </w:rPr>
        <w:t>Extended-</w:t>
      </w:r>
      <w:r w:rsidRPr="00EF6BF6">
        <w:rPr>
          <w:rFonts w:hint="eastAsia"/>
          <w:lang w:eastAsia="zh-CN"/>
        </w:rPr>
        <w:t>eNodeB-ID</w:t>
      </w:r>
      <w:r w:rsidRPr="00EF6BF6">
        <w:rPr>
          <w:lang w:eastAsia="zh-CN"/>
        </w:rPr>
        <w:t xml:space="preserve"> ]</w:t>
      </w:r>
    </w:p>
    <w:p w:rsidR="00501337" w:rsidRPr="00EF6BF6" w:rsidRDefault="00501337" w:rsidP="00501337">
      <w:pPr>
        <w:ind w:left="1420"/>
        <w:rPr>
          <w:lang w:val="fr-FR" w:eastAsia="zh-CN"/>
        </w:rPr>
      </w:pPr>
      <w:r w:rsidRPr="00EF6BF6">
        <w:rPr>
          <w:lang w:val="fr-FR"/>
        </w:rPr>
        <w:t>*[AVP]</w:t>
      </w:r>
    </w:p>
    <w:p w:rsidR="00501337" w:rsidRPr="00EF6BF6" w:rsidRDefault="00501337" w:rsidP="00501337">
      <w:pPr>
        <w:pStyle w:val="Heading3"/>
        <w:ind w:left="0" w:firstLine="0"/>
        <w:rPr>
          <w:lang w:val="fr-FR"/>
        </w:rPr>
      </w:pPr>
      <w:bookmarkStart w:id="150" w:name="_Toc533202860"/>
      <w:r w:rsidRPr="00EF6BF6">
        <w:rPr>
          <w:lang w:val="fr-FR"/>
        </w:rPr>
        <w:t>8.4.35</w:t>
      </w:r>
      <w:r w:rsidRPr="00EF6BF6">
        <w:rPr>
          <w:lang w:val="fr-FR"/>
        </w:rPr>
        <w:tab/>
      </w:r>
      <w:r w:rsidRPr="00EF6BF6">
        <w:rPr>
          <w:rFonts w:hint="eastAsia"/>
          <w:lang w:val="fr-FR" w:eastAsia="zh-CN"/>
        </w:rPr>
        <w:t>SGSN-</w:t>
      </w:r>
      <w:r w:rsidRPr="00EF6BF6">
        <w:rPr>
          <w:lang w:val="fr-FR"/>
        </w:rPr>
        <w:t>Location</w:t>
      </w:r>
      <w:r w:rsidRPr="00EF6BF6">
        <w:rPr>
          <w:rFonts w:hint="eastAsia"/>
          <w:lang w:val="fr-FR" w:eastAsia="zh-CN"/>
        </w:rPr>
        <w:t>-</w:t>
      </w:r>
      <w:r w:rsidRPr="00EF6BF6">
        <w:rPr>
          <w:lang w:val="fr-FR"/>
        </w:rPr>
        <w:t>Information</w:t>
      </w:r>
      <w:bookmarkEnd w:id="150"/>
    </w:p>
    <w:p w:rsidR="00501337" w:rsidRPr="00EF6BF6" w:rsidRDefault="00501337" w:rsidP="00501337">
      <w:r w:rsidRPr="00EF6BF6">
        <w:t xml:space="preserve">The </w:t>
      </w:r>
      <w:r w:rsidRPr="00EF6BF6">
        <w:rPr>
          <w:rFonts w:hint="eastAsia"/>
          <w:lang w:eastAsia="zh-CN"/>
        </w:rPr>
        <w:t>SGSN</w:t>
      </w:r>
      <w:r w:rsidRPr="00EF6BF6">
        <w:t>-Location</w:t>
      </w:r>
      <w:r w:rsidRPr="00EF6BF6">
        <w:rPr>
          <w:rFonts w:hint="eastAsia"/>
          <w:lang w:eastAsia="zh-CN"/>
        </w:rPr>
        <w:t>-</w:t>
      </w:r>
      <w:r w:rsidRPr="00EF6BF6">
        <w:t xml:space="preserve">Information AVP is of type Grouped. It shall contain the information related to the user location relevant for </w:t>
      </w:r>
      <w:r w:rsidRPr="00EF6BF6">
        <w:rPr>
          <w:rFonts w:hint="eastAsia"/>
          <w:lang w:eastAsia="zh-CN"/>
        </w:rPr>
        <w:t>the SGSN</w:t>
      </w:r>
      <w:r w:rsidRPr="00EF6BF6">
        <w:t xml:space="preserve">. </w:t>
      </w:r>
      <w:r w:rsidRPr="00EF6BF6">
        <w:rPr>
          <w:lang w:val="en-US"/>
        </w:rPr>
        <w:t xml:space="preserve">It </w:t>
      </w:r>
      <w:r w:rsidRPr="00EF6BF6">
        <w:rPr>
          <w:lang w:val="en-US" w:eastAsia="zh-CN"/>
        </w:rPr>
        <w:t>wa</w:t>
      </w:r>
      <w:r w:rsidRPr="00EF6BF6">
        <w:rPr>
          <w:lang w:val="en-US"/>
        </w:rPr>
        <w:t>s originally defined in 3GPP TS 29.</w:t>
      </w:r>
      <w:r w:rsidRPr="00EF6BF6">
        <w:rPr>
          <w:lang w:val="en-US" w:eastAsia="zh-CN"/>
        </w:rPr>
        <w:t>272</w:t>
      </w:r>
      <w:r w:rsidRPr="00EF6BF6">
        <w:rPr>
          <w:lang w:val="en-US"/>
        </w:rPr>
        <w:t xml:space="preserve"> [</w:t>
      </w:r>
      <w:r w:rsidRPr="00EF6BF6">
        <w:rPr>
          <w:lang w:val="en-US" w:eastAsia="zh-CN"/>
        </w:rPr>
        <w:t>49</w:t>
      </w:r>
      <w:r w:rsidRPr="00EF6BF6">
        <w:rPr>
          <w:lang w:val="en-US"/>
        </w:rPr>
        <w:t>].</w:t>
      </w:r>
    </w:p>
    <w:p w:rsidR="00501337" w:rsidRPr="00EF6BF6" w:rsidRDefault="00501337" w:rsidP="00501337">
      <w:r w:rsidRPr="00EF6BF6">
        <w:t>AVP format</w:t>
      </w:r>
    </w:p>
    <w:p w:rsidR="00501337" w:rsidRPr="00EF6BF6" w:rsidRDefault="00501337" w:rsidP="00501337">
      <w:pPr>
        <w:ind w:left="568"/>
      </w:pPr>
      <w:r w:rsidRPr="00EF6BF6">
        <w:rPr>
          <w:rFonts w:hint="eastAsia"/>
          <w:lang w:eastAsia="zh-CN"/>
        </w:rPr>
        <w:t>SGSN-</w:t>
      </w:r>
      <w:r w:rsidRPr="00EF6BF6">
        <w:t>Location</w:t>
      </w:r>
      <w:r w:rsidRPr="00EF6BF6">
        <w:rPr>
          <w:rFonts w:hint="eastAsia"/>
          <w:lang w:eastAsia="zh-CN"/>
        </w:rPr>
        <w:t>-</w:t>
      </w:r>
      <w:r w:rsidRPr="00EF6BF6">
        <w:t xml:space="preserve">Information ::= &lt;AVP header: </w:t>
      </w:r>
      <w:r w:rsidRPr="00EF6BF6">
        <w:rPr>
          <w:lang w:eastAsia="zh-CN"/>
        </w:rPr>
        <w:t>1601</w:t>
      </w:r>
      <w:r w:rsidRPr="00EF6BF6">
        <w:t xml:space="preserve"> 10415&gt;</w:t>
      </w:r>
    </w:p>
    <w:p w:rsidR="00501337" w:rsidRPr="00EF6BF6" w:rsidDel="007C7D06" w:rsidRDefault="00501337" w:rsidP="00501337">
      <w:pPr>
        <w:ind w:left="1420"/>
        <w:rPr>
          <w:lang w:eastAsia="zh-CN"/>
        </w:rPr>
      </w:pPr>
      <w:r w:rsidRPr="00EF6BF6">
        <w:t xml:space="preserve">[ </w:t>
      </w:r>
      <w:r w:rsidRPr="00EF6BF6">
        <w:rPr>
          <w:rFonts w:hint="eastAsia"/>
        </w:rPr>
        <w:t>Cell</w:t>
      </w:r>
      <w:r w:rsidRPr="00EF6BF6">
        <w:rPr>
          <w:rFonts w:hint="eastAsia"/>
          <w:lang w:eastAsia="zh-CN"/>
        </w:rPr>
        <w:t>-</w:t>
      </w:r>
      <w:r w:rsidRPr="00EF6BF6">
        <w:rPr>
          <w:rFonts w:hint="eastAsia"/>
        </w:rPr>
        <w:t>Global</w:t>
      </w:r>
      <w:r w:rsidRPr="00EF6BF6">
        <w:rPr>
          <w:rFonts w:hint="eastAsia"/>
          <w:lang w:eastAsia="zh-CN"/>
        </w:rPr>
        <w:t>-</w:t>
      </w:r>
      <w:r w:rsidRPr="00EF6BF6">
        <w:rPr>
          <w:rFonts w:hint="eastAsia"/>
        </w:rPr>
        <w:t>Id</w:t>
      </w:r>
      <w:r w:rsidRPr="00EF6BF6">
        <w:rPr>
          <w:rFonts w:hint="eastAsia"/>
          <w:lang w:eastAsia="zh-CN"/>
        </w:rPr>
        <w:t>entity</w:t>
      </w:r>
      <w:r w:rsidRPr="00EF6BF6">
        <w:rPr>
          <w:lang w:eastAsia="zh-CN"/>
        </w:rPr>
        <w:t xml:space="preserve"> </w:t>
      </w:r>
      <w:r w:rsidRPr="00EF6BF6">
        <w:t>]</w:t>
      </w:r>
    </w:p>
    <w:p w:rsidR="00501337" w:rsidRPr="00EF6BF6" w:rsidRDefault="00501337" w:rsidP="00501337">
      <w:pPr>
        <w:ind w:left="1420"/>
        <w:rPr>
          <w:lang w:eastAsia="zh-CN"/>
        </w:rPr>
      </w:pPr>
      <w:r w:rsidRPr="00EF6BF6">
        <w:rPr>
          <w:rFonts w:hint="eastAsia"/>
          <w:lang w:eastAsia="zh-CN"/>
        </w:rPr>
        <w:t>[</w:t>
      </w:r>
      <w:r w:rsidRPr="00EF6BF6">
        <w:rPr>
          <w:lang w:eastAsia="zh-CN"/>
        </w:rPr>
        <w:t xml:space="preserve"> </w:t>
      </w:r>
      <w:r w:rsidRPr="00EF6BF6">
        <w:rPr>
          <w:rFonts w:hint="eastAsia"/>
          <w:lang w:eastAsia="zh-CN"/>
        </w:rPr>
        <w:t>Service-Area-Identity</w:t>
      </w:r>
      <w:r w:rsidRPr="00EF6BF6">
        <w:rPr>
          <w:lang w:eastAsia="zh-CN"/>
        </w:rPr>
        <w:t xml:space="preserve"> </w:t>
      </w:r>
      <w:r w:rsidRPr="00EF6BF6">
        <w:rPr>
          <w:rFonts w:hint="eastAsia"/>
          <w:lang w:eastAsia="zh-CN"/>
        </w:rPr>
        <w:t>]</w:t>
      </w:r>
    </w:p>
    <w:p w:rsidR="00501337" w:rsidRPr="00EF6BF6" w:rsidRDefault="00501337" w:rsidP="00501337">
      <w:pPr>
        <w:ind w:left="1420"/>
        <w:rPr>
          <w:lang w:eastAsia="zh-CN"/>
        </w:rPr>
      </w:pPr>
      <w:r w:rsidRPr="00EF6BF6">
        <w:t xml:space="preserve">[ </w:t>
      </w:r>
      <w:r w:rsidRPr="00EF6BF6">
        <w:rPr>
          <w:rFonts w:hint="eastAsia"/>
          <w:lang w:eastAsia="zh-CN"/>
        </w:rPr>
        <w:t>Rout</w:t>
      </w:r>
      <w:r w:rsidRPr="00EF6BF6">
        <w:t>ing</w:t>
      </w:r>
      <w:r w:rsidRPr="00EF6BF6">
        <w:rPr>
          <w:rFonts w:hint="eastAsia"/>
          <w:lang w:eastAsia="zh-CN"/>
        </w:rPr>
        <w:t>-</w:t>
      </w:r>
      <w:r w:rsidRPr="00EF6BF6">
        <w:t>Area</w:t>
      </w:r>
      <w:r w:rsidRPr="00EF6BF6">
        <w:rPr>
          <w:rFonts w:hint="eastAsia"/>
          <w:lang w:eastAsia="zh-CN"/>
        </w:rPr>
        <w:t>-</w:t>
      </w:r>
      <w:r w:rsidRPr="00EF6BF6">
        <w:t>Id</w:t>
      </w:r>
      <w:r w:rsidRPr="00EF6BF6">
        <w:rPr>
          <w:rFonts w:hint="eastAsia"/>
          <w:lang w:eastAsia="zh-CN"/>
        </w:rPr>
        <w:t>entity</w:t>
      </w:r>
      <w:r w:rsidRPr="00EF6BF6">
        <w:rPr>
          <w:lang w:eastAsia="zh-CN"/>
        </w:rPr>
        <w:t xml:space="preserve"> </w:t>
      </w:r>
      <w:r w:rsidRPr="00EF6BF6">
        <w:t>]</w:t>
      </w:r>
    </w:p>
    <w:p w:rsidR="00501337" w:rsidRPr="00EF6BF6" w:rsidRDefault="00501337" w:rsidP="00501337">
      <w:pPr>
        <w:ind w:left="1420"/>
      </w:pPr>
      <w:r w:rsidRPr="00EF6BF6">
        <w:t>[ Geographical</w:t>
      </w:r>
      <w:r w:rsidRPr="00EF6BF6">
        <w:rPr>
          <w:rFonts w:hint="eastAsia"/>
          <w:lang w:eastAsia="zh-CN"/>
        </w:rPr>
        <w:t>-</w:t>
      </w:r>
      <w:r w:rsidRPr="00EF6BF6">
        <w:t>Information ]</w:t>
      </w:r>
    </w:p>
    <w:p w:rsidR="00501337" w:rsidRPr="00EF6BF6" w:rsidRDefault="00501337" w:rsidP="00501337">
      <w:pPr>
        <w:ind w:left="1420"/>
      </w:pPr>
      <w:r w:rsidRPr="00EF6BF6">
        <w:t>[ Geodetic</w:t>
      </w:r>
      <w:r w:rsidRPr="00EF6BF6">
        <w:rPr>
          <w:rFonts w:hint="eastAsia"/>
          <w:lang w:eastAsia="zh-CN"/>
        </w:rPr>
        <w:t>-</w:t>
      </w:r>
      <w:r w:rsidRPr="00EF6BF6">
        <w:t>Information ]</w:t>
      </w:r>
    </w:p>
    <w:p w:rsidR="00501337" w:rsidRPr="00EF6BF6" w:rsidRDefault="00501337" w:rsidP="00501337">
      <w:pPr>
        <w:ind w:left="1420"/>
      </w:pPr>
      <w:r w:rsidRPr="00EF6BF6">
        <w:t>[ Current</w:t>
      </w:r>
      <w:r w:rsidRPr="00EF6BF6">
        <w:rPr>
          <w:rFonts w:hint="eastAsia"/>
          <w:lang w:eastAsia="zh-CN"/>
        </w:rPr>
        <w:t>-</w:t>
      </w:r>
      <w:r w:rsidRPr="00EF6BF6">
        <w:t>Location</w:t>
      </w:r>
      <w:r w:rsidRPr="00EF6BF6">
        <w:rPr>
          <w:rFonts w:hint="eastAsia"/>
          <w:lang w:eastAsia="zh-CN"/>
        </w:rPr>
        <w:t>-</w:t>
      </w:r>
      <w:r w:rsidRPr="00EF6BF6">
        <w:t>Retrieved ]</w:t>
      </w:r>
    </w:p>
    <w:p w:rsidR="00501337" w:rsidRPr="00EF6BF6" w:rsidRDefault="00501337" w:rsidP="00501337">
      <w:pPr>
        <w:ind w:left="1420"/>
      </w:pPr>
      <w:r w:rsidRPr="00EF6BF6">
        <w:t>[ Age</w:t>
      </w:r>
      <w:r w:rsidRPr="00EF6BF6">
        <w:rPr>
          <w:rFonts w:hint="eastAsia"/>
          <w:lang w:eastAsia="zh-CN"/>
        </w:rPr>
        <w:t>-</w:t>
      </w:r>
      <w:r w:rsidRPr="00EF6BF6">
        <w:t>Of</w:t>
      </w:r>
      <w:r w:rsidRPr="00EF6BF6">
        <w:rPr>
          <w:rFonts w:hint="eastAsia"/>
          <w:lang w:eastAsia="zh-CN"/>
        </w:rPr>
        <w:t>-</w:t>
      </w:r>
      <w:r w:rsidRPr="00EF6BF6">
        <w:t>Location</w:t>
      </w:r>
      <w:r w:rsidRPr="00EF6BF6">
        <w:rPr>
          <w:rFonts w:hint="eastAsia"/>
          <w:lang w:eastAsia="zh-CN"/>
        </w:rPr>
        <w:t>-</w:t>
      </w:r>
      <w:r w:rsidRPr="00EF6BF6">
        <w:t xml:space="preserve">Information ] </w:t>
      </w:r>
    </w:p>
    <w:p w:rsidR="00501337" w:rsidRPr="00EF6BF6" w:rsidRDefault="00501337" w:rsidP="00501337">
      <w:pPr>
        <w:ind w:left="1420"/>
      </w:pPr>
      <w:r w:rsidRPr="00EF6BF6">
        <w:t>[ User-CSG-Information ]</w:t>
      </w:r>
    </w:p>
    <w:p w:rsidR="00501337" w:rsidRPr="00EF6BF6" w:rsidRDefault="00501337" w:rsidP="00501337">
      <w:pPr>
        <w:ind w:left="1420"/>
      </w:pPr>
      <w:r w:rsidRPr="00EF6BF6">
        <w:t>*[AVP]</w:t>
      </w:r>
    </w:p>
    <w:p w:rsidR="002F639C" w:rsidRPr="00EF6BF6" w:rsidRDefault="002F639C" w:rsidP="002F639C">
      <w:pPr>
        <w:pStyle w:val="Heading3"/>
      </w:pPr>
      <w:bookmarkStart w:id="151" w:name="_Toc533202861"/>
      <w:r w:rsidRPr="00EF6BF6">
        <w:t>8.4.36</w:t>
      </w:r>
      <w:r w:rsidRPr="00EF6BF6">
        <w:tab/>
        <w:t>User-Identifier</w:t>
      </w:r>
      <w:bookmarkEnd w:id="151"/>
    </w:p>
    <w:p w:rsidR="002F639C" w:rsidRPr="00EF6BF6" w:rsidRDefault="002F639C" w:rsidP="002F639C">
      <w:r w:rsidRPr="00EF6BF6">
        <w:t>The User-Identifier AVP is of type Grouped and it contains the different identifiers used by the UE. This AVP is defined in sub-clause 6.4.2. The AVP format for the S6t interface shall be as given below.</w:t>
      </w:r>
    </w:p>
    <w:p w:rsidR="002F639C" w:rsidRPr="00EF6BF6" w:rsidRDefault="002F639C" w:rsidP="002F639C">
      <w:r w:rsidRPr="00EF6BF6">
        <w:t>AVP format:</w:t>
      </w:r>
    </w:p>
    <w:p w:rsidR="002F639C" w:rsidRPr="00EF6BF6" w:rsidRDefault="002F639C" w:rsidP="002F639C">
      <w:pPr>
        <w:ind w:left="568"/>
      </w:pPr>
      <w:r w:rsidRPr="00EF6BF6">
        <w:t xml:space="preserve">User-Identifier ::= &lt;AVP header: </w:t>
      </w:r>
      <w:r w:rsidRPr="00EF6BF6">
        <w:rPr>
          <w:lang w:eastAsia="zh-CN"/>
        </w:rPr>
        <w:t>3102</w:t>
      </w:r>
      <w:r w:rsidRPr="00EF6BF6">
        <w:t xml:space="preserve"> 10415&gt;</w:t>
      </w:r>
    </w:p>
    <w:p w:rsidR="00731548" w:rsidRPr="00EF6BF6" w:rsidRDefault="00731548" w:rsidP="00215125">
      <w:pPr>
        <w:ind w:left="1420"/>
      </w:pPr>
      <w:r w:rsidRPr="00EF6BF6">
        <w:t>[ User-Name ]</w:t>
      </w:r>
    </w:p>
    <w:p w:rsidR="002F639C" w:rsidRPr="00EF6BF6" w:rsidRDefault="002F639C" w:rsidP="00731548">
      <w:pPr>
        <w:ind w:left="1420"/>
        <w:rPr>
          <w:lang w:val="fr-FR"/>
        </w:rPr>
      </w:pPr>
      <w:r w:rsidRPr="00EF6BF6">
        <w:rPr>
          <w:lang w:val="fr-FR"/>
        </w:rPr>
        <w:lastRenderedPageBreak/>
        <w:t>[ MSISDN ]</w:t>
      </w:r>
    </w:p>
    <w:p w:rsidR="002F639C" w:rsidRPr="00EF6BF6" w:rsidRDefault="002F639C" w:rsidP="002F639C">
      <w:pPr>
        <w:ind w:left="1420"/>
        <w:rPr>
          <w:lang w:val="fr-FR"/>
        </w:rPr>
      </w:pPr>
      <w:r w:rsidRPr="00EF6BF6">
        <w:rPr>
          <w:lang w:val="fr-FR"/>
        </w:rPr>
        <w:t>[ External-Identifier ]</w:t>
      </w:r>
    </w:p>
    <w:p w:rsidR="00F00265" w:rsidRPr="00EF6BF6" w:rsidRDefault="00F00265" w:rsidP="00F00265">
      <w:pPr>
        <w:ind w:left="1420"/>
        <w:rPr>
          <w:lang w:val="fr-FR" w:eastAsia="zh-CN"/>
        </w:rPr>
      </w:pPr>
      <w:r w:rsidRPr="00EF6BF6">
        <w:rPr>
          <w:rFonts w:hint="eastAsia"/>
          <w:lang w:val="fr-FR" w:eastAsia="zh-CN"/>
        </w:rPr>
        <w:t>[ Type-Of-External-Identifier ]</w:t>
      </w:r>
    </w:p>
    <w:p w:rsidR="002F639C" w:rsidRPr="00EF6BF6" w:rsidRDefault="002F639C" w:rsidP="002F639C">
      <w:pPr>
        <w:ind w:left="1420"/>
        <w:rPr>
          <w:lang w:val="fr-FR"/>
        </w:rPr>
      </w:pPr>
      <w:r w:rsidRPr="00EF6BF6">
        <w:rPr>
          <w:lang w:val="fr-FR"/>
        </w:rPr>
        <w:t>*[AVP]</w:t>
      </w:r>
    </w:p>
    <w:p w:rsidR="00F00265" w:rsidRPr="00EF6BF6" w:rsidRDefault="00F00265" w:rsidP="00F00265">
      <w:pPr>
        <w:rPr>
          <w:lang w:eastAsia="zh-CN"/>
        </w:rPr>
      </w:pPr>
      <w:r w:rsidRPr="00EF6BF6">
        <w:t>This AVP shall contain one of the identifiers (IMSI, MSISDN or External-Identifier). The IMSI of the UE shall be included (when applicable) in the User-Name AVP.</w:t>
      </w:r>
    </w:p>
    <w:p w:rsidR="00F00265" w:rsidRPr="00EF6BF6" w:rsidRDefault="00F00265" w:rsidP="00F00265">
      <w:pPr>
        <w:rPr>
          <w:lang w:eastAsia="zh-CN"/>
        </w:rPr>
      </w:pPr>
      <w:r w:rsidRPr="00EF6BF6">
        <w:t xml:space="preserve">The External-Identifier AVP may either contain </w:t>
      </w:r>
      <w:r w:rsidRPr="00EF6BF6">
        <w:rPr>
          <w:rFonts w:hint="eastAsia"/>
          <w:lang w:eastAsia="zh-CN"/>
        </w:rPr>
        <w:t xml:space="preserve">the identity of </w:t>
      </w:r>
      <w:r w:rsidRPr="00EF6BF6">
        <w:t xml:space="preserve">an individual UE or </w:t>
      </w:r>
      <w:r w:rsidRPr="00EF6BF6">
        <w:rPr>
          <w:rFonts w:hint="eastAsia"/>
          <w:lang w:eastAsia="zh-CN"/>
        </w:rPr>
        <w:t xml:space="preserve">the identity of </w:t>
      </w:r>
      <w:r w:rsidRPr="00EF6BF6">
        <w:t>a Group of UEs.</w:t>
      </w:r>
      <w:r w:rsidRPr="00EF6BF6">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rsidR="007D01FC" w:rsidRPr="00EF6BF6" w:rsidRDefault="007D01FC" w:rsidP="007D01FC">
      <w:pPr>
        <w:pStyle w:val="Heading3"/>
        <w:rPr>
          <w:lang w:val="en-US"/>
        </w:rPr>
      </w:pPr>
      <w:bookmarkStart w:id="152" w:name="_Toc533202862"/>
      <w:r w:rsidRPr="00EF6BF6">
        <w:rPr>
          <w:lang w:val="en-US"/>
        </w:rPr>
        <w:t>8.4.37</w:t>
      </w:r>
      <w:r w:rsidRPr="00EF6BF6">
        <w:rPr>
          <w:lang w:val="en-US"/>
        </w:rPr>
        <w:tab/>
        <w:t>Service-Result</w:t>
      </w:r>
      <w:bookmarkEnd w:id="152"/>
    </w:p>
    <w:p w:rsidR="007D01FC" w:rsidRPr="00EF6BF6" w:rsidRDefault="007D01FC" w:rsidP="007D01FC">
      <w:pPr>
        <w:rPr>
          <w:lang w:val="en-US"/>
        </w:rPr>
      </w:pPr>
      <w:r w:rsidRPr="00EF6BF6">
        <w:rPr>
          <w:lang w:val="en-US"/>
        </w:rPr>
        <w:t>The Service-Result AVP is of type Grouped, and it contains the Error code identified during the handling of the Requested action for the Monitoring event.</w:t>
      </w:r>
    </w:p>
    <w:p w:rsidR="007D01FC" w:rsidRPr="00EF6BF6" w:rsidRDefault="007D01FC" w:rsidP="007D01FC">
      <w:pPr>
        <w:rPr>
          <w:lang w:val="en-US"/>
        </w:rPr>
      </w:pPr>
      <w:r w:rsidRPr="00EF6BF6">
        <w:rPr>
          <w:lang w:val="en-US"/>
        </w:rPr>
        <w:t>AVP format:</w:t>
      </w:r>
    </w:p>
    <w:p w:rsidR="007D01FC" w:rsidRPr="00EF6BF6" w:rsidRDefault="007D01FC" w:rsidP="007D01FC">
      <w:pPr>
        <w:ind w:left="568"/>
        <w:rPr>
          <w:lang w:val="en-US"/>
        </w:rPr>
      </w:pPr>
      <w:r w:rsidRPr="00EF6BF6">
        <w:rPr>
          <w:lang w:val="en-US"/>
        </w:rPr>
        <w:t>Service-Result ::=</w:t>
      </w:r>
      <w:r w:rsidR="00EF6BF6" w:rsidRPr="00EF6BF6">
        <w:rPr>
          <w:lang w:val="en-US"/>
        </w:rPr>
        <w:tab/>
      </w:r>
      <w:r w:rsidRPr="00EF6BF6">
        <w:rPr>
          <w:lang w:val="en-US"/>
        </w:rPr>
        <w:t xml:space="preserve">&lt;AVP header: </w:t>
      </w:r>
      <w:r w:rsidR="00B6734F" w:rsidRPr="00EF6BF6">
        <w:rPr>
          <w:lang w:val="en-US" w:eastAsia="zh-CN"/>
        </w:rPr>
        <w:t>3146</w:t>
      </w:r>
      <w:r w:rsidRPr="00EF6BF6">
        <w:rPr>
          <w:lang w:val="en-US"/>
        </w:rPr>
        <w:t xml:space="preserve"> 10415&gt;</w:t>
      </w:r>
    </w:p>
    <w:p w:rsidR="007D01FC" w:rsidRPr="00EF6BF6" w:rsidRDefault="007D01FC" w:rsidP="007D01FC">
      <w:pPr>
        <w:ind w:left="3408" w:firstLine="284"/>
        <w:rPr>
          <w:lang w:val="en-US"/>
        </w:rPr>
      </w:pPr>
      <w:r w:rsidRPr="00EF6BF6">
        <w:rPr>
          <w:lang w:val="en-US"/>
        </w:rPr>
        <w:t>[ Vendor-Id ]</w:t>
      </w:r>
    </w:p>
    <w:p w:rsidR="007D01FC" w:rsidRPr="00EF6BF6" w:rsidRDefault="007D01FC" w:rsidP="007D01FC">
      <w:pPr>
        <w:ind w:left="3408" w:firstLine="284"/>
        <w:rPr>
          <w:lang w:val="en-US"/>
        </w:rPr>
      </w:pPr>
      <w:r w:rsidRPr="00EF6BF6">
        <w:rPr>
          <w:lang w:val="en-US"/>
        </w:rPr>
        <w:t>[ Service-Result-Code ]</w:t>
      </w:r>
    </w:p>
    <w:p w:rsidR="007D01FC" w:rsidRPr="00EF6BF6" w:rsidRDefault="007D01FC" w:rsidP="007D01FC">
      <w:pPr>
        <w:ind w:left="3408" w:firstLine="284"/>
        <w:rPr>
          <w:lang w:val="en-US"/>
        </w:rPr>
      </w:pPr>
      <w:r w:rsidRPr="00EF6BF6">
        <w:rPr>
          <w:lang w:val="en-US"/>
        </w:rPr>
        <w:t xml:space="preserve">*[AVP] </w:t>
      </w:r>
    </w:p>
    <w:p w:rsidR="007D01FC" w:rsidRPr="00EF6BF6" w:rsidRDefault="007D01FC" w:rsidP="007D01FC">
      <w:pPr>
        <w:rPr>
          <w:lang w:val="en-US"/>
        </w:rPr>
      </w:pPr>
      <w:r w:rsidRPr="00EF6BF6">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002C35CB" w:rsidRPr="00EF6BF6">
        <w:t>IETF RFC 6733 [</w:t>
      </w:r>
      <w:r w:rsidR="00846A84" w:rsidRPr="00EF6BF6">
        <w:t>23]</w:t>
      </w:r>
      <w:r w:rsidRPr="00EF6BF6">
        <w:rPr>
          <w:lang w:val="en-US"/>
        </w:rPr>
        <w:t>), then the Vendor-Id shall be absent or set to the value 0.</w:t>
      </w:r>
    </w:p>
    <w:p w:rsidR="007D01FC" w:rsidRPr="00EF6BF6" w:rsidRDefault="007D01FC" w:rsidP="007D01FC">
      <w:pPr>
        <w:pStyle w:val="Heading3"/>
        <w:rPr>
          <w:lang w:val="sv-SE" w:eastAsia="zh-CN"/>
        </w:rPr>
      </w:pPr>
      <w:bookmarkStart w:id="153" w:name="_Toc533202863"/>
      <w:r w:rsidRPr="00EF6BF6">
        <w:rPr>
          <w:lang w:val="sv-SE"/>
        </w:rPr>
        <w:t>8.4.38</w:t>
      </w:r>
      <w:r w:rsidRPr="00EF6BF6">
        <w:tab/>
      </w:r>
      <w:r w:rsidRPr="00EF6BF6">
        <w:rPr>
          <w:lang w:val="sv-SE" w:eastAsia="zh-CN"/>
        </w:rPr>
        <w:t>Service-Result-Code</w:t>
      </w:r>
      <w:bookmarkEnd w:id="153"/>
    </w:p>
    <w:p w:rsidR="007D01FC" w:rsidRPr="00EF6BF6" w:rsidRDefault="007D01FC" w:rsidP="002F639C">
      <w:pPr>
        <w:rPr>
          <w:lang w:eastAsia="zh-CN"/>
        </w:rPr>
      </w:pPr>
      <w:r w:rsidRPr="00EF6BF6">
        <w:rPr>
          <w:lang w:eastAsia="zh-CN"/>
        </w:rPr>
        <w:t>T</w:t>
      </w:r>
      <w:r w:rsidRPr="00EF6BF6">
        <w:rPr>
          <w:rFonts w:hint="eastAsia"/>
          <w:lang w:eastAsia="zh-CN"/>
        </w:rPr>
        <w:t xml:space="preserve">he </w:t>
      </w:r>
      <w:r w:rsidRPr="00EF6BF6">
        <w:rPr>
          <w:lang w:val="sv-SE" w:eastAsia="zh-CN"/>
        </w:rPr>
        <w:t>Service-Result-Code</w:t>
      </w:r>
      <w:r w:rsidRPr="00EF6BF6">
        <w:rPr>
          <w:rFonts w:hint="eastAsia"/>
          <w:lang w:eastAsia="zh-CN"/>
        </w:rPr>
        <w:t xml:space="preserve"> AVP is </w:t>
      </w:r>
      <w:r w:rsidRPr="00EF6BF6">
        <w:rPr>
          <w:lang w:eastAsia="zh-CN"/>
        </w:rPr>
        <w:t>of type Unsigned32</w:t>
      </w:r>
      <w:r w:rsidRPr="00EF6BF6">
        <w:rPr>
          <w:rFonts w:hint="eastAsia"/>
          <w:lang w:eastAsia="zh-CN"/>
        </w:rPr>
        <w:t xml:space="preserve">. This AVP </w:t>
      </w:r>
      <w:r w:rsidRPr="00EF6BF6">
        <w:rPr>
          <w:lang w:eastAsia="zh-CN"/>
        </w:rPr>
        <w:t>shall</w:t>
      </w:r>
      <w:r w:rsidRPr="00EF6BF6">
        <w:rPr>
          <w:rFonts w:hint="eastAsia"/>
          <w:lang w:eastAsia="zh-CN"/>
        </w:rPr>
        <w:t xml:space="preserve"> contain </w:t>
      </w:r>
      <w:r w:rsidRPr="00EF6BF6">
        <w:rPr>
          <w:lang w:eastAsia="zh-CN"/>
        </w:rPr>
        <w:t xml:space="preserve">either the value of an Experimental-Result-Code defined by 3GPP or the value of a Result-Code defined in Diameter base protocol by IETF </w:t>
      </w:r>
      <w:r w:rsidRPr="00EF6BF6">
        <w:rPr>
          <w:lang w:val="en-US"/>
        </w:rPr>
        <w:t xml:space="preserve">(see </w:t>
      </w:r>
      <w:r w:rsidR="002C35CB" w:rsidRPr="00EF6BF6">
        <w:t>IETF RFC 6733 [</w:t>
      </w:r>
      <w:r w:rsidR="00846A84" w:rsidRPr="00EF6BF6">
        <w:t>23]</w:t>
      </w:r>
      <w:r w:rsidRPr="00EF6BF6">
        <w:rPr>
          <w:lang w:val="en-US"/>
        </w:rPr>
        <w:t>)</w:t>
      </w:r>
      <w:r w:rsidRPr="00EF6BF6">
        <w:rPr>
          <w:rFonts w:hint="eastAsia"/>
          <w:lang w:eastAsia="zh-CN"/>
        </w:rPr>
        <w:t>.</w:t>
      </w:r>
    </w:p>
    <w:p w:rsidR="00D86C0D" w:rsidRPr="00EF6BF6" w:rsidRDefault="00D86C0D" w:rsidP="00D86C0D">
      <w:pPr>
        <w:pStyle w:val="Heading3"/>
        <w:rPr>
          <w:lang w:val="en-US"/>
        </w:rPr>
      </w:pPr>
      <w:bookmarkStart w:id="154" w:name="_Toc533202864"/>
      <w:r w:rsidRPr="00EF6BF6">
        <w:rPr>
          <w:lang w:val="en-US"/>
        </w:rPr>
        <w:t>8.4.39</w:t>
      </w:r>
      <w:r w:rsidRPr="00EF6BF6">
        <w:rPr>
          <w:lang w:val="en-US"/>
        </w:rPr>
        <w:tab/>
        <w:t>CIR-Flags</w:t>
      </w:r>
      <w:bookmarkEnd w:id="154"/>
    </w:p>
    <w:p w:rsidR="00D86C0D" w:rsidRPr="00EF6BF6" w:rsidRDefault="00D86C0D" w:rsidP="00D86C0D">
      <w:pPr>
        <w:rPr>
          <w:lang w:val="en-US"/>
        </w:rPr>
      </w:pPr>
      <w:r w:rsidRPr="00EF6BF6">
        <w:rPr>
          <w:lang w:val="en-US"/>
        </w:rPr>
        <w:t xml:space="preserve">The CIR-Flags AVP is of type AVP is of type </w:t>
      </w:r>
      <w:r w:rsidRPr="00EF6BF6">
        <w:rPr>
          <w:color w:val="000000"/>
          <w:lang w:val="en-US" w:eastAsia="ja-JP"/>
        </w:rPr>
        <w:t>Unsigned32</w:t>
      </w:r>
      <w:r w:rsidRPr="00EF6BF6">
        <w:rPr>
          <w:lang w:val="en-US"/>
        </w:rPr>
        <w:t xml:space="preserve"> and it shall contain a bit mask. The meaning of the bits shall be as defined in table 8.4.39-1:</w:t>
      </w:r>
    </w:p>
    <w:p w:rsidR="00D86C0D" w:rsidRPr="00EF6BF6" w:rsidRDefault="00D86C0D" w:rsidP="00D86C0D">
      <w:pPr>
        <w:pStyle w:val="TH"/>
        <w:outlineLvl w:val="0"/>
        <w:rPr>
          <w:lang w:val="en-US"/>
        </w:rPr>
      </w:pPr>
      <w:r w:rsidRPr="00EF6BF6">
        <w:rPr>
          <w:lang w:val="en-US"/>
        </w:rPr>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86C0D" w:rsidRPr="00EF6BF6" w:rsidTr="00D86C0D">
        <w:trPr>
          <w:cantSplit/>
          <w:jc w:val="center"/>
        </w:trPr>
        <w:tc>
          <w:tcPr>
            <w:tcW w:w="993" w:type="dxa"/>
          </w:tcPr>
          <w:p w:rsidR="00D86C0D" w:rsidRPr="00EF6BF6" w:rsidRDefault="00D86C0D" w:rsidP="00D86C0D">
            <w:pPr>
              <w:pStyle w:val="TAH"/>
              <w:rPr>
                <w:lang w:val="en-US"/>
              </w:rPr>
            </w:pPr>
            <w:r w:rsidRPr="00EF6BF6">
              <w:rPr>
                <w:lang w:val="en-US"/>
              </w:rPr>
              <w:t>Bit</w:t>
            </w:r>
          </w:p>
        </w:tc>
        <w:tc>
          <w:tcPr>
            <w:tcW w:w="1842" w:type="dxa"/>
          </w:tcPr>
          <w:p w:rsidR="00D86C0D" w:rsidRPr="00EF6BF6" w:rsidRDefault="00D86C0D" w:rsidP="00D86C0D">
            <w:pPr>
              <w:pStyle w:val="TAH"/>
              <w:rPr>
                <w:lang w:val="en-US"/>
              </w:rPr>
            </w:pPr>
            <w:r w:rsidRPr="00EF6BF6">
              <w:rPr>
                <w:lang w:val="en-US"/>
              </w:rPr>
              <w:t>Name</w:t>
            </w:r>
          </w:p>
        </w:tc>
        <w:tc>
          <w:tcPr>
            <w:tcW w:w="5387" w:type="dxa"/>
          </w:tcPr>
          <w:p w:rsidR="00D86C0D" w:rsidRPr="00EF6BF6" w:rsidRDefault="00D86C0D" w:rsidP="00D86C0D">
            <w:pPr>
              <w:pStyle w:val="TAH"/>
              <w:rPr>
                <w:lang w:val="en-US"/>
              </w:rPr>
            </w:pPr>
            <w:r w:rsidRPr="00EF6BF6">
              <w:rPr>
                <w:lang w:val="en-US"/>
              </w:rPr>
              <w:t>Description</w:t>
            </w:r>
          </w:p>
        </w:tc>
      </w:tr>
      <w:tr w:rsidR="00D86C0D" w:rsidRPr="00EF6BF6" w:rsidTr="00D86C0D">
        <w:trPr>
          <w:cantSplit/>
          <w:jc w:val="center"/>
        </w:trPr>
        <w:tc>
          <w:tcPr>
            <w:tcW w:w="993" w:type="dxa"/>
          </w:tcPr>
          <w:p w:rsidR="00D86C0D" w:rsidRPr="00EF6BF6" w:rsidRDefault="00D86C0D" w:rsidP="00D86C0D">
            <w:pPr>
              <w:pStyle w:val="TAL"/>
            </w:pPr>
            <w:r w:rsidRPr="00EF6BF6">
              <w:t>0</w:t>
            </w:r>
          </w:p>
        </w:tc>
        <w:tc>
          <w:tcPr>
            <w:tcW w:w="1842" w:type="dxa"/>
          </w:tcPr>
          <w:p w:rsidR="00D86C0D" w:rsidRPr="00EF6BF6" w:rsidRDefault="00D86C0D" w:rsidP="00D86C0D">
            <w:pPr>
              <w:pStyle w:val="TAL"/>
            </w:pPr>
            <w:r w:rsidRPr="00EF6BF6">
              <w:t>Delete all Monitoring events</w:t>
            </w:r>
          </w:p>
        </w:tc>
        <w:tc>
          <w:tcPr>
            <w:tcW w:w="5387" w:type="dxa"/>
          </w:tcPr>
          <w:p w:rsidR="00D86C0D" w:rsidRPr="00EF6BF6" w:rsidRDefault="00D86C0D" w:rsidP="00D86C0D">
            <w:pPr>
              <w:pStyle w:val="TAL"/>
            </w:pPr>
            <w:r w:rsidRPr="00EF6BF6">
              <w:t>This bit shall be set if the SCEF wants to delete all Monitoring events for a subscriber stored in the HSS.</w:t>
            </w:r>
          </w:p>
        </w:tc>
      </w:tr>
      <w:tr w:rsidR="00A95657" w:rsidRPr="00EF6BF6" w:rsidTr="00846A84">
        <w:trPr>
          <w:cantSplit/>
          <w:jc w:val="center"/>
        </w:trPr>
        <w:tc>
          <w:tcPr>
            <w:tcW w:w="993" w:type="dxa"/>
          </w:tcPr>
          <w:p w:rsidR="00A95657" w:rsidRPr="00EF6BF6" w:rsidRDefault="00A95657" w:rsidP="00846A84">
            <w:pPr>
              <w:pStyle w:val="TAL"/>
            </w:pPr>
            <w:r w:rsidRPr="00EF6BF6">
              <w:t>1</w:t>
            </w:r>
          </w:p>
        </w:tc>
        <w:tc>
          <w:tcPr>
            <w:tcW w:w="1842" w:type="dxa"/>
          </w:tcPr>
          <w:p w:rsidR="00A95657" w:rsidRPr="00EF6BF6" w:rsidRDefault="00A95657" w:rsidP="00846A84">
            <w:pPr>
              <w:pStyle w:val="TAL"/>
            </w:pPr>
            <w:r w:rsidRPr="00EF6BF6">
              <w:t>Enhanced Coverage Query</w:t>
            </w:r>
          </w:p>
        </w:tc>
        <w:tc>
          <w:tcPr>
            <w:tcW w:w="5387" w:type="dxa"/>
          </w:tcPr>
          <w:p w:rsidR="00A95657" w:rsidRPr="00EF6BF6" w:rsidRDefault="00A95657" w:rsidP="00846A84">
            <w:pPr>
              <w:pStyle w:val="TAL"/>
            </w:pPr>
            <w:r w:rsidRPr="00EF6BF6">
              <w:t>This bit shall be set if the SCEF wants to query the current settings of the Enhanced-Coverage-Restriction.</w:t>
            </w:r>
          </w:p>
        </w:tc>
      </w:tr>
      <w:tr w:rsidR="00D86C0D" w:rsidRPr="00EF6BF6" w:rsidTr="00D86C0D">
        <w:trPr>
          <w:cantSplit/>
          <w:jc w:val="center"/>
        </w:trPr>
        <w:tc>
          <w:tcPr>
            <w:tcW w:w="8222" w:type="dxa"/>
            <w:gridSpan w:val="3"/>
          </w:tcPr>
          <w:p w:rsidR="00D86C0D" w:rsidRPr="00EF6BF6" w:rsidRDefault="00D86C0D" w:rsidP="00D86C0D">
            <w:pPr>
              <w:pStyle w:val="TAN"/>
              <w:rPr>
                <w:lang w:val="en-US"/>
              </w:rPr>
            </w:pPr>
            <w:r w:rsidRPr="00EF6BF6">
              <w:rPr>
                <w:lang w:val="en-US"/>
              </w:rPr>
              <w:t>NOTE:</w:t>
            </w:r>
            <w:r w:rsidRPr="00EF6BF6">
              <w:rPr>
                <w:lang w:val="en-US"/>
              </w:rPr>
              <w:tab/>
              <w:t>Bits not defined in this table shall be cleared by the sender and discarded by the receiver of the command.</w:t>
            </w:r>
          </w:p>
        </w:tc>
      </w:tr>
    </w:tbl>
    <w:p w:rsidR="00D86C0D" w:rsidRPr="00EF6BF6" w:rsidRDefault="00D86C0D" w:rsidP="002F639C">
      <w:pPr>
        <w:rPr>
          <w:lang w:eastAsia="zh-CN"/>
        </w:rPr>
      </w:pPr>
    </w:p>
    <w:p w:rsidR="0064563A" w:rsidRPr="00EF6BF6" w:rsidRDefault="0064563A" w:rsidP="0064563A">
      <w:pPr>
        <w:pStyle w:val="Heading3"/>
        <w:rPr>
          <w:lang w:val="en-US"/>
        </w:rPr>
      </w:pPr>
      <w:bookmarkStart w:id="155" w:name="_Toc533202865"/>
      <w:r w:rsidRPr="00EF6BF6">
        <w:rPr>
          <w:lang w:val="en-US"/>
        </w:rPr>
        <w:t>8.4.40</w:t>
      </w:r>
      <w:r w:rsidRPr="00EF6BF6">
        <w:rPr>
          <w:lang w:val="en-US"/>
        </w:rPr>
        <w:tab/>
      </w:r>
      <w:r w:rsidRPr="00EF6BF6">
        <w:t>Supported-Services</w:t>
      </w:r>
      <w:bookmarkEnd w:id="155"/>
    </w:p>
    <w:p w:rsidR="0064563A" w:rsidRPr="00EF6BF6" w:rsidRDefault="0064563A" w:rsidP="0064563A">
      <w:pPr>
        <w:rPr>
          <w:lang w:val="en-US"/>
        </w:rPr>
      </w:pPr>
      <w:r w:rsidRPr="00EF6BF6">
        <w:rPr>
          <w:lang w:val="en-US"/>
        </w:rPr>
        <w:t xml:space="preserve">The </w:t>
      </w:r>
      <w:r w:rsidRPr="00EF6BF6">
        <w:t xml:space="preserve">Supported-Services </w:t>
      </w:r>
      <w:r w:rsidRPr="00EF6BF6">
        <w:rPr>
          <w:lang w:val="en-US"/>
        </w:rPr>
        <w:t xml:space="preserve">AVP is of type </w:t>
      </w:r>
      <w:r w:rsidRPr="00EF6BF6">
        <w:rPr>
          <w:color w:val="000000"/>
          <w:lang w:val="en-US" w:eastAsia="ja-JP"/>
        </w:rPr>
        <w:t>Grouped</w:t>
      </w:r>
      <w:r w:rsidRPr="00EF6BF6">
        <w:rPr>
          <w:lang w:val="en-US"/>
        </w:rPr>
        <w:t xml:space="preserve"> and it shall contain </w:t>
      </w:r>
      <w:r w:rsidRPr="00EF6BF6">
        <w:t>the different bit masks representing the services supported by the HSS</w:t>
      </w:r>
      <w:r w:rsidRPr="00EF6BF6">
        <w:rPr>
          <w:lang w:val="en-US"/>
        </w:rPr>
        <w:t>:</w:t>
      </w:r>
    </w:p>
    <w:p w:rsidR="0064563A" w:rsidRPr="00EF6BF6" w:rsidRDefault="0064563A" w:rsidP="0064563A">
      <w:r w:rsidRPr="00EF6BF6">
        <w:t>AVP format</w:t>
      </w:r>
    </w:p>
    <w:p w:rsidR="0064563A" w:rsidRPr="00EF6BF6" w:rsidRDefault="0064563A" w:rsidP="0064563A">
      <w:pPr>
        <w:ind w:left="568"/>
      </w:pPr>
      <w:r w:rsidRPr="00EF6BF6">
        <w:lastRenderedPageBreak/>
        <w:t xml:space="preserve"> Supported-Services ::= &lt;AVP header: </w:t>
      </w:r>
      <w:r w:rsidR="00B6734F" w:rsidRPr="00EF6BF6">
        <w:rPr>
          <w:lang w:val="en-US"/>
        </w:rPr>
        <w:t>3143</w:t>
      </w:r>
      <w:r w:rsidRPr="00EF6BF6">
        <w:t xml:space="preserve"> 10415&gt;</w:t>
      </w:r>
    </w:p>
    <w:p w:rsidR="0064563A" w:rsidRPr="00EF6BF6" w:rsidRDefault="0064563A" w:rsidP="0064563A">
      <w:pPr>
        <w:ind w:left="3408" w:firstLine="284"/>
        <w:rPr>
          <w:lang w:val="en-US"/>
        </w:rPr>
      </w:pPr>
      <w:r w:rsidRPr="00EF6BF6">
        <w:rPr>
          <w:lang w:val="en-US"/>
        </w:rPr>
        <w:t xml:space="preserve">[ </w:t>
      </w:r>
      <w:r w:rsidRPr="00EF6BF6">
        <w:t>Supported-Monitoring-Events</w:t>
      </w:r>
      <w:r w:rsidRPr="00EF6BF6">
        <w:rPr>
          <w:lang w:val="en-US"/>
        </w:rPr>
        <w:t xml:space="preserve"> ]</w:t>
      </w:r>
    </w:p>
    <w:p w:rsidR="00C10E2B" w:rsidRPr="00EF6BF6" w:rsidRDefault="00C10E2B" w:rsidP="0064563A">
      <w:pPr>
        <w:ind w:left="3408" w:firstLine="284"/>
        <w:rPr>
          <w:lang w:val="en-US"/>
        </w:rPr>
      </w:pPr>
      <w:r w:rsidRPr="00EF6BF6">
        <w:rPr>
          <w:lang w:val="en-US"/>
        </w:rPr>
        <w:t>[ Node-Type ]</w:t>
      </w:r>
    </w:p>
    <w:p w:rsidR="0064563A" w:rsidRPr="00EF6BF6" w:rsidRDefault="0064563A" w:rsidP="0064563A">
      <w:pPr>
        <w:ind w:left="3408" w:firstLine="284"/>
        <w:rPr>
          <w:lang w:val="en-US"/>
        </w:rPr>
      </w:pPr>
      <w:r w:rsidRPr="00EF6BF6">
        <w:rPr>
          <w:lang w:val="en-US"/>
        </w:rPr>
        <w:t xml:space="preserve">*[AVP] </w:t>
      </w:r>
    </w:p>
    <w:p w:rsidR="0064563A" w:rsidRPr="00EF6BF6" w:rsidRDefault="0064563A" w:rsidP="0064563A">
      <w:pPr>
        <w:ind w:left="3408" w:firstLine="284"/>
        <w:rPr>
          <w:lang w:val="en-US"/>
        </w:rPr>
      </w:pPr>
    </w:p>
    <w:p w:rsidR="0064563A" w:rsidRPr="00EF6BF6" w:rsidRDefault="0064563A" w:rsidP="0064563A">
      <w:pPr>
        <w:pStyle w:val="Heading3"/>
        <w:rPr>
          <w:lang w:val="en-US"/>
        </w:rPr>
      </w:pPr>
      <w:bookmarkStart w:id="156" w:name="_Toc533202866"/>
      <w:r w:rsidRPr="00EF6BF6">
        <w:rPr>
          <w:lang w:val="en-US"/>
        </w:rPr>
        <w:t>8.4.41</w:t>
      </w:r>
      <w:r w:rsidRPr="00EF6BF6">
        <w:rPr>
          <w:lang w:val="en-US"/>
        </w:rPr>
        <w:tab/>
      </w:r>
      <w:r w:rsidRPr="00EF6BF6">
        <w:t>Supported-Monitoring-Events</w:t>
      </w:r>
      <w:bookmarkEnd w:id="156"/>
    </w:p>
    <w:p w:rsidR="0064563A" w:rsidRPr="00EF6BF6" w:rsidRDefault="0064563A" w:rsidP="0064563A">
      <w:pPr>
        <w:rPr>
          <w:lang w:val="en-US"/>
        </w:rPr>
      </w:pPr>
      <w:r w:rsidRPr="00EF6BF6">
        <w:rPr>
          <w:lang w:val="en-US"/>
        </w:rPr>
        <w:t xml:space="preserve">The </w:t>
      </w:r>
      <w:r w:rsidRPr="00EF6BF6">
        <w:t xml:space="preserve">Supported-Monitoring-Events </w:t>
      </w:r>
      <w:r w:rsidRPr="00EF6BF6">
        <w:rPr>
          <w:lang w:val="en-US"/>
        </w:rPr>
        <w:t xml:space="preserve">AVP is of type </w:t>
      </w:r>
      <w:r w:rsidRPr="00EF6BF6">
        <w:rPr>
          <w:color w:val="000000"/>
          <w:lang w:val="en-US" w:eastAsia="ja-JP"/>
        </w:rPr>
        <w:t>Unsigned64</w:t>
      </w:r>
      <w:r w:rsidRPr="00EF6BF6">
        <w:rPr>
          <w:lang w:val="en-US"/>
        </w:rPr>
        <w:t xml:space="preserve"> and it shall contain a bit mask. The meaning of the bits shall be as defined in table 8.4.41-1:</w:t>
      </w:r>
    </w:p>
    <w:p w:rsidR="0064563A" w:rsidRPr="00EF6BF6" w:rsidRDefault="0064563A" w:rsidP="0064563A">
      <w:pPr>
        <w:pStyle w:val="TH"/>
        <w:outlineLvl w:val="0"/>
        <w:rPr>
          <w:lang w:val="en-US"/>
        </w:rPr>
      </w:pPr>
      <w:r w:rsidRPr="00EF6BF6">
        <w:rPr>
          <w:lang w:val="en-US"/>
        </w:rPr>
        <w:t xml:space="preserve">Table 8.4.41-1: </w:t>
      </w:r>
      <w:r w:rsidRPr="00EF6BF6">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4563A" w:rsidRPr="00EF6BF6" w:rsidTr="004C68D1">
        <w:trPr>
          <w:cantSplit/>
          <w:jc w:val="center"/>
        </w:trPr>
        <w:tc>
          <w:tcPr>
            <w:tcW w:w="993" w:type="dxa"/>
          </w:tcPr>
          <w:p w:rsidR="0064563A" w:rsidRPr="00EF6BF6" w:rsidRDefault="0064563A" w:rsidP="004C68D1">
            <w:pPr>
              <w:pStyle w:val="TAH"/>
              <w:rPr>
                <w:lang w:val="en-US"/>
              </w:rPr>
            </w:pPr>
            <w:r w:rsidRPr="00EF6BF6">
              <w:rPr>
                <w:lang w:val="en-US"/>
              </w:rPr>
              <w:t>Bit</w:t>
            </w:r>
          </w:p>
        </w:tc>
        <w:tc>
          <w:tcPr>
            <w:tcW w:w="1842" w:type="dxa"/>
          </w:tcPr>
          <w:p w:rsidR="0064563A" w:rsidRPr="00EF6BF6" w:rsidRDefault="0064563A" w:rsidP="004C68D1">
            <w:pPr>
              <w:pStyle w:val="TAH"/>
              <w:rPr>
                <w:lang w:val="en-US"/>
              </w:rPr>
            </w:pPr>
            <w:r w:rsidRPr="00EF6BF6">
              <w:rPr>
                <w:lang w:val="en-US"/>
              </w:rPr>
              <w:t>Name</w:t>
            </w:r>
          </w:p>
        </w:tc>
        <w:tc>
          <w:tcPr>
            <w:tcW w:w="5387" w:type="dxa"/>
          </w:tcPr>
          <w:p w:rsidR="0064563A" w:rsidRPr="00EF6BF6" w:rsidRDefault="0064563A" w:rsidP="004C68D1">
            <w:pPr>
              <w:pStyle w:val="TAH"/>
              <w:rPr>
                <w:lang w:val="en-US"/>
              </w:rPr>
            </w:pPr>
            <w:r w:rsidRPr="00EF6BF6">
              <w:rPr>
                <w:lang w:val="en-US"/>
              </w:rPr>
              <w:t>Description</w:t>
            </w:r>
          </w:p>
        </w:tc>
      </w:tr>
      <w:tr w:rsidR="0064563A" w:rsidRPr="00EF6BF6" w:rsidTr="004C68D1">
        <w:trPr>
          <w:cantSplit/>
          <w:jc w:val="center"/>
        </w:trPr>
        <w:tc>
          <w:tcPr>
            <w:tcW w:w="993" w:type="dxa"/>
          </w:tcPr>
          <w:p w:rsidR="0064563A" w:rsidRPr="00EF6BF6" w:rsidRDefault="0064563A" w:rsidP="00B6734F">
            <w:pPr>
              <w:pStyle w:val="TAL"/>
            </w:pPr>
            <w:r w:rsidRPr="00EF6BF6">
              <w:t>0</w:t>
            </w:r>
          </w:p>
        </w:tc>
        <w:tc>
          <w:tcPr>
            <w:tcW w:w="1842" w:type="dxa"/>
          </w:tcPr>
          <w:p w:rsidR="0064563A" w:rsidRPr="00EF6BF6" w:rsidRDefault="0064563A" w:rsidP="00B6734F">
            <w:pPr>
              <w:pStyle w:val="TAL"/>
            </w:pPr>
            <w:r w:rsidRPr="00EF6BF6">
              <w:t>UE and UICC and/or new IMSI-IMEI-SV association</w:t>
            </w:r>
          </w:p>
        </w:tc>
        <w:tc>
          <w:tcPr>
            <w:tcW w:w="5387" w:type="dxa"/>
          </w:tcPr>
          <w:p w:rsidR="0064563A" w:rsidRPr="00EF6BF6" w:rsidRDefault="0064563A" w:rsidP="00B6734F">
            <w:pPr>
              <w:pStyle w:val="TAL"/>
            </w:pPr>
            <w:r w:rsidRPr="00EF6BF6">
              <w:t>This bit shall be set if Monitoring the association of the UE and UICC and/or new IMSI-IMEI-SV association Monitoring event is supported in the HSS</w:t>
            </w:r>
          </w:p>
        </w:tc>
      </w:tr>
      <w:tr w:rsidR="0064563A" w:rsidRPr="00EF6BF6" w:rsidTr="004C68D1">
        <w:trPr>
          <w:cantSplit/>
          <w:jc w:val="center"/>
        </w:trPr>
        <w:tc>
          <w:tcPr>
            <w:tcW w:w="993" w:type="dxa"/>
          </w:tcPr>
          <w:p w:rsidR="0064563A" w:rsidRPr="00EF6BF6" w:rsidRDefault="0064563A" w:rsidP="004C68D1">
            <w:pPr>
              <w:pStyle w:val="TAL"/>
            </w:pPr>
            <w:r w:rsidRPr="00EF6BF6">
              <w:t>1</w:t>
            </w:r>
          </w:p>
        </w:tc>
        <w:tc>
          <w:tcPr>
            <w:tcW w:w="1842" w:type="dxa"/>
          </w:tcPr>
          <w:p w:rsidR="0064563A" w:rsidRPr="00EF6BF6" w:rsidRDefault="0064563A" w:rsidP="004C68D1">
            <w:pPr>
              <w:pStyle w:val="TAL"/>
              <w:rPr>
                <w:rFonts w:eastAsia="Batang"/>
                <w:lang w:eastAsia="zh-CN"/>
              </w:rPr>
            </w:pPr>
            <w:r w:rsidRPr="00EF6BF6">
              <w:t>UE-reachability</w:t>
            </w:r>
          </w:p>
        </w:tc>
        <w:tc>
          <w:tcPr>
            <w:tcW w:w="5387" w:type="dxa"/>
          </w:tcPr>
          <w:p w:rsidR="0064563A" w:rsidRPr="00EF6BF6" w:rsidRDefault="0064563A" w:rsidP="004C68D1">
            <w:pPr>
              <w:pStyle w:val="TAL"/>
              <w:rPr>
                <w:lang w:val="de-DE"/>
              </w:rPr>
            </w:pPr>
            <w:r w:rsidRPr="00EF6BF6">
              <w:t>This bit shall be set if UE reachability Monitoring event is supported in the HSS</w:t>
            </w:r>
          </w:p>
        </w:tc>
      </w:tr>
      <w:tr w:rsidR="0064563A" w:rsidRPr="00EF6BF6" w:rsidTr="004C68D1">
        <w:trPr>
          <w:cantSplit/>
          <w:jc w:val="center"/>
        </w:trPr>
        <w:tc>
          <w:tcPr>
            <w:tcW w:w="993" w:type="dxa"/>
          </w:tcPr>
          <w:p w:rsidR="0064563A" w:rsidRPr="00EF6BF6" w:rsidRDefault="0064563A" w:rsidP="004C68D1">
            <w:pPr>
              <w:pStyle w:val="TAL"/>
            </w:pPr>
            <w:r w:rsidRPr="00EF6BF6">
              <w:t>2</w:t>
            </w:r>
          </w:p>
        </w:tc>
        <w:tc>
          <w:tcPr>
            <w:tcW w:w="1842" w:type="dxa"/>
          </w:tcPr>
          <w:p w:rsidR="0064563A" w:rsidRPr="00EF6BF6" w:rsidRDefault="0064563A" w:rsidP="004C68D1">
            <w:pPr>
              <w:pStyle w:val="TAL"/>
              <w:rPr>
                <w:rFonts w:eastAsia="Batang"/>
                <w:lang w:eastAsia="zh-CN"/>
              </w:rPr>
            </w:pPr>
            <w:r w:rsidRPr="00EF6BF6">
              <w:rPr>
                <w:rFonts w:eastAsia="Batang"/>
                <w:lang w:eastAsia="zh-CN"/>
              </w:rPr>
              <w:t>Location</w:t>
            </w:r>
            <w:r w:rsidRPr="00EF6BF6">
              <w:rPr>
                <w:rFonts w:eastAsia="Batang"/>
                <w:lang w:val="de-DE" w:eastAsia="zh-CN"/>
              </w:rPr>
              <w:t>-</w:t>
            </w:r>
            <w:r w:rsidRPr="00EF6BF6">
              <w:rPr>
                <w:rFonts w:eastAsia="Batang"/>
                <w:lang w:eastAsia="zh-CN"/>
              </w:rPr>
              <w:t>of</w:t>
            </w:r>
            <w:r w:rsidRPr="00EF6BF6">
              <w:rPr>
                <w:rFonts w:eastAsia="Batang"/>
                <w:lang w:val="de-DE" w:eastAsia="zh-CN"/>
              </w:rPr>
              <w:t>-</w:t>
            </w:r>
            <w:r w:rsidRPr="00EF6BF6">
              <w:rPr>
                <w:rFonts w:eastAsia="Batang"/>
                <w:lang w:eastAsia="zh-CN"/>
              </w:rPr>
              <w:t>the</w:t>
            </w:r>
            <w:r w:rsidRPr="00EF6BF6">
              <w:rPr>
                <w:rFonts w:eastAsia="Batang"/>
                <w:lang w:val="de-DE" w:eastAsia="zh-CN"/>
              </w:rPr>
              <w:t>-</w:t>
            </w:r>
            <w:r w:rsidRPr="00EF6BF6">
              <w:rPr>
                <w:rFonts w:eastAsia="Batang"/>
                <w:lang w:eastAsia="zh-CN"/>
              </w:rPr>
              <w:t>UE</w:t>
            </w:r>
          </w:p>
        </w:tc>
        <w:tc>
          <w:tcPr>
            <w:tcW w:w="5387" w:type="dxa"/>
          </w:tcPr>
          <w:p w:rsidR="0064563A" w:rsidRPr="00EF6BF6" w:rsidRDefault="0064563A" w:rsidP="004C68D1">
            <w:pPr>
              <w:pStyle w:val="TAL"/>
              <w:rPr>
                <w:lang w:val="de-DE"/>
              </w:rPr>
            </w:pPr>
            <w:r w:rsidRPr="00EF6BF6">
              <w:rPr>
                <w:lang w:val="de-DE"/>
              </w:rPr>
              <w:t xml:space="preserve">This bit shall be set if </w:t>
            </w:r>
            <w:r w:rsidRPr="00EF6BF6">
              <w:rPr>
                <w:rFonts w:eastAsia="Batang"/>
                <w:lang w:eastAsia="zh-CN"/>
              </w:rPr>
              <w:t>Location of the UE and change in location of the UE</w:t>
            </w:r>
            <w:r w:rsidRPr="00EF6BF6">
              <w:rPr>
                <w:lang w:val="de-DE"/>
              </w:rPr>
              <w:t xml:space="preserve"> Monitoring event is supported in the HSS</w:t>
            </w:r>
          </w:p>
        </w:tc>
      </w:tr>
      <w:tr w:rsidR="0064563A" w:rsidRPr="00EF6BF6" w:rsidTr="004C68D1">
        <w:trPr>
          <w:cantSplit/>
          <w:jc w:val="center"/>
        </w:trPr>
        <w:tc>
          <w:tcPr>
            <w:tcW w:w="993" w:type="dxa"/>
          </w:tcPr>
          <w:p w:rsidR="0064563A" w:rsidRPr="00EF6BF6" w:rsidRDefault="0064563A" w:rsidP="00B6734F">
            <w:pPr>
              <w:pStyle w:val="TAL"/>
            </w:pPr>
            <w:r w:rsidRPr="00EF6BF6">
              <w:t>3</w:t>
            </w:r>
          </w:p>
        </w:tc>
        <w:tc>
          <w:tcPr>
            <w:tcW w:w="1842" w:type="dxa"/>
          </w:tcPr>
          <w:p w:rsidR="0064563A" w:rsidRPr="00EF6BF6" w:rsidRDefault="0064563A" w:rsidP="00B6734F">
            <w:pPr>
              <w:pStyle w:val="TAL"/>
            </w:pPr>
            <w:r w:rsidRPr="00EF6BF6">
              <w:t>Loss</w:t>
            </w:r>
            <w:r w:rsidRPr="00EF6BF6">
              <w:rPr>
                <w:lang w:val="de-DE"/>
              </w:rPr>
              <w:t>-</w:t>
            </w:r>
            <w:r w:rsidRPr="00EF6BF6">
              <w:t>of</w:t>
            </w:r>
            <w:r w:rsidRPr="00EF6BF6">
              <w:rPr>
                <w:lang w:val="de-DE"/>
              </w:rPr>
              <w:t>-</w:t>
            </w:r>
            <w:r w:rsidRPr="00EF6BF6">
              <w:t>connectivity</w:t>
            </w:r>
          </w:p>
        </w:tc>
        <w:tc>
          <w:tcPr>
            <w:tcW w:w="5387" w:type="dxa"/>
          </w:tcPr>
          <w:p w:rsidR="0064563A" w:rsidRPr="00EF6BF6" w:rsidRDefault="0064563A" w:rsidP="00B6734F">
            <w:pPr>
              <w:pStyle w:val="TAL"/>
            </w:pPr>
            <w:r w:rsidRPr="00EF6BF6">
              <w:rPr>
                <w:lang w:val="de-DE"/>
              </w:rPr>
              <w:t xml:space="preserve">This bit shall be set if </w:t>
            </w:r>
            <w:r w:rsidRPr="00EF6BF6">
              <w:t>Loss of connectivity</w:t>
            </w:r>
            <w:r w:rsidRPr="00EF6BF6">
              <w:rPr>
                <w:lang w:val="de-DE"/>
              </w:rPr>
              <w:t xml:space="preserve"> Monitoring event is supported in the HSS</w:t>
            </w:r>
          </w:p>
        </w:tc>
      </w:tr>
      <w:tr w:rsidR="0064563A" w:rsidRPr="00EF6BF6" w:rsidTr="004C68D1">
        <w:trPr>
          <w:cantSplit/>
          <w:jc w:val="center"/>
        </w:trPr>
        <w:tc>
          <w:tcPr>
            <w:tcW w:w="993" w:type="dxa"/>
          </w:tcPr>
          <w:p w:rsidR="0064563A" w:rsidRPr="00EF6BF6" w:rsidRDefault="0064563A" w:rsidP="00B6734F">
            <w:pPr>
              <w:pStyle w:val="TAL"/>
            </w:pPr>
            <w:r w:rsidRPr="00EF6BF6">
              <w:t>4</w:t>
            </w:r>
          </w:p>
        </w:tc>
        <w:tc>
          <w:tcPr>
            <w:tcW w:w="1842" w:type="dxa"/>
          </w:tcPr>
          <w:p w:rsidR="0064563A" w:rsidRPr="00EF6BF6" w:rsidRDefault="0064563A" w:rsidP="00B6734F">
            <w:pPr>
              <w:pStyle w:val="TAL"/>
            </w:pPr>
            <w:r w:rsidRPr="00EF6BF6">
              <w:t>Communication</w:t>
            </w:r>
            <w:r w:rsidRPr="00EF6BF6">
              <w:rPr>
                <w:lang w:val="de-DE"/>
              </w:rPr>
              <w:t>-</w:t>
            </w:r>
            <w:r w:rsidRPr="00EF6BF6">
              <w:t>failure</w:t>
            </w:r>
          </w:p>
        </w:tc>
        <w:tc>
          <w:tcPr>
            <w:tcW w:w="5387" w:type="dxa"/>
          </w:tcPr>
          <w:p w:rsidR="0064563A" w:rsidRPr="00EF6BF6" w:rsidRDefault="0064563A" w:rsidP="00B6734F">
            <w:pPr>
              <w:pStyle w:val="TAL"/>
            </w:pPr>
            <w:r w:rsidRPr="00EF6BF6">
              <w:rPr>
                <w:lang w:val="de-DE"/>
              </w:rPr>
              <w:t xml:space="preserve">This bit shall be set if </w:t>
            </w:r>
            <w:r w:rsidRPr="00EF6BF6">
              <w:t>Communication failure</w:t>
            </w:r>
            <w:r w:rsidRPr="00EF6BF6">
              <w:rPr>
                <w:lang w:val="de-DE"/>
              </w:rPr>
              <w:t xml:space="preserve"> Monitoring event is supported in the HSS</w:t>
            </w:r>
          </w:p>
        </w:tc>
      </w:tr>
      <w:tr w:rsidR="0064563A" w:rsidRPr="00EF6BF6" w:rsidTr="004C68D1">
        <w:trPr>
          <w:cantSplit/>
          <w:jc w:val="center"/>
        </w:trPr>
        <w:tc>
          <w:tcPr>
            <w:tcW w:w="993" w:type="dxa"/>
          </w:tcPr>
          <w:p w:rsidR="0064563A" w:rsidRPr="00EF6BF6" w:rsidRDefault="0064563A" w:rsidP="00B6734F">
            <w:pPr>
              <w:pStyle w:val="TAL"/>
            </w:pPr>
            <w:r w:rsidRPr="00EF6BF6">
              <w:t>5</w:t>
            </w:r>
          </w:p>
        </w:tc>
        <w:tc>
          <w:tcPr>
            <w:tcW w:w="1842" w:type="dxa"/>
          </w:tcPr>
          <w:p w:rsidR="0064563A" w:rsidRPr="00EF6BF6" w:rsidRDefault="0064563A" w:rsidP="00B6734F">
            <w:pPr>
              <w:pStyle w:val="TAL"/>
            </w:pPr>
            <w:r w:rsidRPr="00EF6BF6">
              <w:rPr>
                <w:rFonts w:eastAsia="Batang"/>
              </w:rPr>
              <w:t>Roaming</w:t>
            </w:r>
            <w:r w:rsidRPr="00EF6BF6">
              <w:rPr>
                <w:rFonts w:eastAsia="Batang"/>
                <w:lang w:val="de-DE"/>
              </w:rPr>
              <w:t>-</w:t>
            </w:r>
            <w:r w:rsidRPr="00EF6BF6">
              <w:rPr>
                <w:rFonts w:eastAsia="Batang"/>
              </w:rPr>
              <w:t>status</w:t>
            </w:r>
          </w:p>
        </w:tc>
        <w:tc>
          <w:tcPr>
            <w:tcW w:w="5387" w:type="dxa"/>
          </w:tcPr>
          <w:p w:rsidR="0064563A" w:rsidRPr="00EF6BF6" w:rsidRDefault="0064563A" w:rsidP="00B6734F">
            <w:pPr>
              <w:pStyle w:val="TAL"/>
            </w:pPr>
            <w:r w:rsidRPr="00EF6BF6">
              <w:rPr>
                <w:lang w:val="de-DE"/>
              </w:rPr>
              <w:t xml:space="preserve">This bit shall be set if </w:t>
            </w:r>
            <w:r w:rsidRPr="00EF6BF6">
              <w:rPr>
                <w:rFonts w:eastAsia="Batang"/>
              </w:rPr>
              <w:t>Roaming status (i.e. Roaming or No Roaming) of the UE, and change in roaming status of the UE</w:t>
            </w:r>
            <w:r w:rsidRPr="00EF6BF6">
              <w:rPr>
                <w:rFonts w:eastAsia="Batang"/>
                <w:lang w:val="de-DE"/>
              </w:rPr>
              <w:t xml:space="preserve"> </w:t>
            </w:r>
            <w:r w:rsidRPr="00EF6BF6">
              <w:rPr>
                <w:lang w:val="de-DE"/>
              </w:rPr>
              <w:t>Monitoring event is supported in the HSS</w:t>
            </w:r>
          </w:p>
        </w:tc>
      </w:tr>
      <w:tr w:rsidR="0064563A" w:rsidRPr="00EF6BF6" w:rsidTr="004C68D1">
        <w:trPr>
          <w:cantSplit/>
          <w:jc w:val="center"/>
        </w:trPr>
        <w:tc>
          <w:tcPr>
            <w:tcW w:w="993" w:type="dxa"/>
          </w:tcPr>
          <w:p w:rsidR="0064563A" w:rsidRPr="00EF6BF6" w:rsidRDefault="0064563A" w:rsidP="004C68D1">
            <w:pPr>
              <w:pStyle w:val="TAL"/>
            </w:pPr>
            <w:r w:rsidRPr="00EF6BF6">
              <w:rPr>
                <w:lang w:val="fr-FR"/>
              </w:rPr>
              <w:t>6</w:t>
            </w:r>
          </w:p>
        </w:tc>
        <w:tc>
          <w:tcPr>
            <w:tcW w:w="1842" w:type="dxa"/>
          </w:tcPr>
          <w:p w:rsidR="0064563A" w:rsidRPr="00EF6BF6" w:rsidRDefault="0064563A" w:rsidP="004C68D1">
            <w:pPr>
              <w:pStyle w:val="TAL"/>
              <w:rPr>
                <w:rFonts w:eastAsia="Batang"/>
              </w:rPr>
            </w:pPr>
            <w:r w:rsidRPr="00EF6BF6">
              <w:rPr>
                <w:rFonts w:eastAsia="Batang"/>
              </w:rPr>
              <w:t>Availability after DDN failure</w:t>
            </w:r>
          </w:p>
        </w:tc>
        <w:tc>
          <w:tcPr>
            <w:tcW w:w="5387" w:type="dxa"/>
          </w:tcPr>
          <w:p w:rsidR="0064563A" w:rsidRPr="00EF6BF6" w:rsidRDefault="0064563A" w:rsidP="004C68D1">
            <w:pPr>
              <w:pStyle w:val="TAL"/>
              <w:rPr>
                <w:lang w:val="de-DE"/>
              </w:rPr>
            </w:pPr>
            <w:r w:rsidRPr="00EF6BF6">
              <w:t>This bit shall be set if Availability after DDN failure</w:t>
            </w:r>
            <w:r w:rsidRPr="00EF6BF6">
              <w:rPr>
                <w:rFonts w:eastAsia="Batang"/>
              </w:rPr>
              <w:t xml:space="preserve"> Monitoring event </w:t>
            </w:r>
            <w:r w:rsidRPr="00EF6BF6">
              <w:t>is supported in the HSS</w:t>
            </w:r>
          </w:p>
        </w:tc>
      </w:tr>
      <w:tr w:rsidR="0064563A" w:rsidRPr="00EF6BF6" w:rsidTr="004C68D1">
        <w:trPr>
          <w:cantSplit/>
          <w:jc w:val="center"/>
        </w:trPr>
        <w:tc>
          <w:tcPr>
            <w:tcW w:w="8222" w:type="dxa"/>
            <w:gridSpan w:val="3"/>
          </w:tcPr>
          <w:p w:rsidR="0064563A" w:rsidRPr="00EF6BF6" w:rsidRDefault="0064563A" w:rsidP="004C68D1">
            <w:pPr>
              <w:pStyle w:val="TAN"/>
              <w:rPr>
                <w:lang w:val="en-US"/>
              </w:rPr>
            </w:pPr>
            <w:r w:rsidRPr="00EF6BF6">
              <w:rPr>
                <w:lang w:val="en-US"/>
              </w:rPr>
              <w:t>NOTE:</w:t>
            </w:r>
            <w:r w:rsidRPr="00EF6BF6">
              <w:rPr>
                <w:lang w:val="en-US"/>
              </w:rPr>
              <w:tab/>
              <w:t>Bits not defined in this table shall be cleared by the sender and discarded by the receiver of the command.</w:t>
            </w:r>
          </w:p>
        </w:tc>
      </w:tr>
    </w:tbl>
    <w:p w:rsidR="0064563A" w:rsidRPr="00EF6BF6" w:rsidRDefault="0064563A" w:rsidP="002F639C">
      <w:pPr>
        <w:rPr>
          <w:lang w:eastAsia="zh-CN"/>
        </w:rPr>
      </w:pPr>
    </w:p>
    <w:p w:rsidR="00DD3C6F" w:rsidRPr="00EF6BF6" w:rsidRDefault="00DD3C6F" w:rsidP="00DD3C6F">
      <w:pPr>
        <w:pStyle w:val="Heading3"/>
        <w:rPr>
          <w:lang w:val="de-DE"/>
        </w:rPr>
      </w:pPr>
      <w:bookmarkStart w:id="157" w:name="_Toc533202867"/>
      <w:r w:rsidRPr="00EF6BF6">
        <w:rPr>
          <w:lang w:val="sv-SE"/>
        </w:rPr>
        <w:t>8.4.42</w:t>
      </w:r>
      <w:r w:rsidRPr="00EF6BF6">
        <w:tab/>
      </w:r>
      <w:r w:rsidR="004326C6" w:rsidRPr="00EF6BF6">
        <w:t>Reference-ID-</w:t>
      </w:r>
      <w:r w:rsidRPr="00EF6BF6">
        <w:rPr>
          <w:color w:val="000000"/>
          <w:lang w:val="en-US" w:eastAsia="ja-JP"/>
        </w:rPr>
        <w:t>Validity-Time</w:t>
      </w:r>
      <w:bookmarkEnd w:id="157"/>
    </w:p>
    <w:p w:rsidR="00DD3C6F" w:rsidRPr="00EF6BF6" w:rsidRDefault="00DD3C6F" w:rsidP="002F639C">
      <w:r w:rsidRPr="00EF6BF6">
        <w:t xml:space="preserve">The </w:t>
      </w:r>
      <w:r w:rsidR="004326C6" w:rsidRPr="00EF6BF6">
        <w:t>Reference-ID-</w:t>
      </w:r>
      <w:r w:rsidRPr="00EF6BF6">
        <w:rPr>
          <w:color w:val="000000"/>
          <w:lang w:val="en-US" w:eastAsia="ja-JP"/>
        </w:rPr>
        <w:t>Validity-Time</w:t>
      </w:r>
      <w:r w:rsidRPr="00EF6BF6">
        <w:t xml:space="preserve"> AVP is of type Time (see </w:t>
      </w:r>
      <w:r w:rsidR="002C35CB" w:rsidRPr="00EF6BF6">
        <w:t>IETF RFC 6733 [</w:t>
      </w:r>
      <w:r w:rsidR="00846A84" w:rsidRPr="00EF6BF6">
        <w:t>23]</w:t>
      </w:r>
      <w:r w:rsidRPr="00EF6BF6">
        <w:t>), and contains the point of time when the CP sets associated to an SCEF-Reference-ID (in combination with an SCEF-ID) becoming invalid and shall be deleted.</w:t>
      </w:r>
    </w:p>
    <w:p w:rsidR="00D3629E" w:rsidRPr="00EF6BF6" w:rsidRDefault="00D3629E" w:rsidP="00D3629E">
      <w:pPr>
        <w:pStyle w:val="Heading3"/>
        <w:rPr>
          <w:lang w:val="en-US"/>
        </w:rPr>
      </w:pPr>
      <w:bookmarkStart w:id="158" w:name="_Toc533202868"/>
      <w:r w:rsidRPr="00EF6BF6">
        <w:rPr>
          <w:lang w:val="en-US"/>
        </w:rPr>
        <w:t>8.4.43</w:t>
      </w:r>
      <w:r w:rsidRPr="00EF6BF6">
        <w:rPr>
          <w:lang w:val="en-US"/>
        </w:rPr>
        <w:tab/>
        <w:t>Event-Handling</w:t>
      </w:r>
      <w:bookmarkEnd w:id="158"/>
    </w:p>
    <w:p w:rsidR="00D3629E" w:rsidRPr="00EF6BF6" w:rsidRDefault="00D3629E" w:rsidP="00D3629E">
      <w:pPr>
        <w:rPr>
          <w:noProof/>
        </w:rPr>
      </w:pPr>
      <w:r w:rsidRPr="00EF6BF6">
        <w:rPr>
          <w:lang w:val="en-US"/>
        </w:rPr>
        <w:t>The Event-handling AVP is of type Unsigned32. The following Values are defined:</w:t>
      </w:r>
    </w:p>
    <w:p w:rsidR="00D3629E" w:rsidRPr="00EF6BF6" w:rsidRDefault="00D3629E" w:rsidP="00D3629E">
      <w:pPr>
        <w:pStyle w:val="B1"/>
      </w:pPr>
      <w:r w:rsidRPr="00EF6BF6">
        <w:t>SUSPEND (0)</w:t>
      </w:r>
    </w:p>
    <w:p w:rsidR="00D3629E" w:rsidRPr="00EF6BF6" w:rsidRDefault="00D3629E" w:rsidP="00D3629E">
      <w:pPr>
        <w:pStyle w:val="B1"/>
      </w:pPr>
      <w:r w:rsidRPr="00EF6BF6">
        <w:t>RESUME (1)</w:t>
      </w:r>
    </w:p>
    <w:p w:rsidR="008F7BB4" w:rsidRPr="00EF6BF6" w:rsidRDefault="00D3629E" w:rsidP="008F7BB4">
      <w:pPr>
        <w:pStyle w:val="B1"/>
      </w:pPr>
      <w:r w:rsidRPr="00EF6BF6">
        <w:t>CANCEL (2)</w:t>
      </w:r>
    </w:p>
    <w:p w:rsidR="00964F76" w:rsidRPr="00EF6BF6" w:rsidRDefault="00964F76" w:rsidP="00964F76">
      <w:pPr>
        <w:pStyle w:val="Heading3"/>
        <w:rPr>
          <w:lang w:val="en-US"/>
        </w:rPr>
      </w:pPr>
      <w:bookmarkStart w:id="159" w:name="_Toc533202869"/>
      <w:r w:rsidRPr="00EF6BF6">
        <w:rPr>
          <w:lang w:val="en-US"/>
        </w:rPr>
        <w:t>8.4.44</w:t>
      </w:r>
      <w:r w:rsidRPr="00EF6BF6">
        <w:rPr>
          <w:lang w:val="en-US"/>
        </w:rPr>
        <w:tab/>
        <w:t>NIDD-Authorization-Request</w:t>
      </w:r>
      <w:bookmarkEnd w:id="159"/>
    </w:p>
    <w:p w:rsidR="00964F76" w:rsidRPr="00EF6BF6" w:rsidRDefault="00964F76" w:rsidP="00964F76">
      <w:pPr>
        <w:rPr>
          <w:lang w:val="en-US"/>
        </w:rPr>
      </w:pPr>
      <w:r w:rsidRPr="00EF6BF6">
        <w:rPr>
          <w:lang w:val="en-US"/>
        </w:rPr>
        <w:t xml:space="preserve">The NIDD-Authorization-Request AVP is of type Grouped, and it contains the details for the Authorisation of NIDD via the SCEF. </w:t>
      </w:r>
    </w:p>
    <w:p w:rsidR="00964F76" w:rsidRPr="00EF6BF6" w:rsidRDefault="00964F76" w:rsidP="00964F76">
      <w:pPr>
        <w:rPr>
          <w:lang w:val="en-US"/>
        </w:rPr>
      </w:pPr>
      <w:r w:rsidRPr="00EF6BF6">
        <w:rPr>
          <w:lang w:val="en-US"/>
        </w:rPr>
        <w:t>AVP format:</w:t>
      </w:r>
    </w:p>
    <w:p w:rsidR="007731AF" w:rsidRPr="00EF6BF6" w:rsidRDefault="007731AF" w:rsidP="007731AF">
      <w:pPr>
        <w:ind w:left="568"/>
        <w:rPr>
          <w:lang w:val="en-US"/>
        </w:rPr>
      </w:pPr>
      <w:r w:rsidRPr="00EF6BF6">
        <w:rPr>
          <w:lang w:val="en-US"/>
        </w:rPr>
        <w:t>NIDD-Authorization-Request ::=</w:t>
      </w:r>
      <w:r w:rsidRPr="00EF6BF6">
        <w:rPr>
          <w:lang w:val="en-US"/>
        </w:rPr>
        <w:tab/>
        <w:t xml:space="preserve">&lt;AVP header: </w:t>
      </w:r>
      <w:r w:rsidRPr="00EF6BF6">
        <w:rPr>
          <w:lang w:val="en-US" w:eastAsia="zh-CN"/>
        </w:rPr>
        <w:t>3150</w:t>
      </w:r>
      <w:r w:rsidRPr="00EF6BF6">
        <w:rPr>
          <w:lang w:val="en-US"/>
        </w:rPr>
        <w:t xml:space="preserve"> 10415&gt;</w:t>
      </w:r>
    </w:p>
    <w:p w:rsidR="007731AF" w:rsidRPr="00EF6BF6" w:rsidRDefault="007731AF" w:rsidP="007731AF">
      <w:pPr>
        <w:ind w:left="3408" w:firstLine="284"/>
        <w:rPr>
          <w:lang w:val="en-US"/>
        </w:rPr>
      </w:pPr>
      <w:r w:rsidRPr="00EF6BF6">
        <w:rPr>
          <w:lang w:val="en-US"/>
        </w:rPr>
        <w:t xml:space="preserve">[ </w:t>
      </w:r>
      <w:r w:rsidRPr="00EF6BF6">
        <w:rPr>
          <w:noProof/>
          <w:lang w:val="en-US"/>
        </w:rPr>
        <w:t xml:space="preserve">Service-Selection </w:t>
      </w:r>
      <w:r w:rsidRPr="00EF6BF6">
        <w:rPr>
          <w:lang w:val="en-US"/>
        </w:rPr>
        <w:t>]</w:t>
      </w:r>
    </w:p>
    <w:p w:rsidR="004E57B1" w:rsidRPr="00EF6BF6" w:rsidRDefault="004E57B1" w:rsidP="007731AF">
      <w:pPr>
        <w:ind w:left="3408" w:firstLine="284"/>
        <w:rPr>
          <w:lang w:val="en-US"/>
        </w:rPr>
      </w:pPr>
      <w:r w:rsidRPr="00EF6BF6">
        <w:rPr>
          <w:lang w:val="en-US"/>
        </w:rPr>
        <w:lastRenderedPageBreak/>
        <w:t>[ Requested-Validity-Time ]</w:t>
      </w:r>
    </w:p>
    <w:p w:rsidR="007731AF" w:rsidRPr="00EF6BF6" w:rsidRDefault="007731AF" w:rsidP="007731AF">
      <w:pPr>
        <w:ind w:left="3408" w:firstLine="284"/>
        <w:rPr>
          <w:lang w:val="en-US"/>
        </w:rPr>
      </w:pPr>
      <w:r w:rsidRPr="00EF6BF6">
        <w:rPr>
          <w:lang w:val="en-US"/>
        </w:rPr>
        <w:t>*[AVP]</w:t>
      </w:r>
    </w:p>
    <w:p w:rsidR="00964F76" w:rsidRPr="00EF6BF6" w:rsidRDefault="00964F76" w:rsidP="00964F76">
      <w:pPr>
        <w:pStyle w:val="Heading3"/>
        <w:rPr>
          <w:lang w:val="en-US"/>
        </w:rPr>
      </w:pPr>
      <w:bookmarkStart w:id="160" w:name="_Toc533202870"/>
      <w:r w:rsidRPr="00EF6BF6">
        <w:rPr>
          <w:lang w:val="en-US"/>
        </w:rPr>
        <w:t>8.4.45</w:t>
      </w:r>
      <w:r w:rsidRPr="00EF6BF6">
        <w:rPr>
          <w:lang w:val="en-US"/>
        </w:rPr>
        <w:tab/>
        <w:t>NIDD-Authorization-Response</w:t>
      </w:r>
      <w:bookmarkEnd w:id="160"/>
    </w:p>
    <w:p w:rsidR="00964F76" w:rsidRPr="00EF6BF6" w:rsidRDefault="00964F76" w:rsidP="00964F76">
      <w:pPr>
        <w:rPr>
          <w:lang w:val="en-US"/>
        </w:rPr>
      </w:pPr>
      <w:r w:rsidRPr="00EF6BF6">
        <w:rPr>
          <w:lang w:val="en-US"/>
        </w:rPr>
        <w:t>The NIDD-Authorization-Response AVP is of type Grouped, and it contains the information to be provided triggered by NIDD-Authorization-Request.</w:t>
      </w:r>
    </w:p>
    <w:p w:rsidR="00964F76" w:rsidRPr="00EF6BF6" w:rsidRDefault="00964F76" w:rsidP="00964F76">
      <w:pPr>
        <w:rPr>
          <w:lang w:val="en-US"/>
        </w:rPr>
      </w:pPr>
      <w:r w:rsidRPr="00EF6BF6">
        <w:rPr>
          <w:lang w:val="en-US"/>
        </w:rPr>
        <w:t>AVP format:</w:t>
      </w:r>
    </w:p>
    <w:p w:rsidR="007731AF" w:rsidRPr="00EF6BF6" w:rsidRDefault="007731AF" w:rsidP="007731AF">
      <w:pPr>
        <w:ind w:left="568"/>
        <w:rPr>
          <w:lang w:val="en-US"/>
        </w:rPr>
      </w:pPr>
      <w:r w:rsidRPr="00EF6BF6">
        <w:rPr>
          <w:lang w:val="en-US"/>
        </w:rPr>
        <w:t>NIDD-Authorization-Response::=</w:t>
      </w:r>
      <w:r w:rsidRPr="00EF6BF6">
        <w:rPr>
          <w:lang w:val="en-US"/>
        </w:rPr>
        <w:tab/>
        <w:t xml:space="preserve">&lt;AVP header: </w:t>
      </w:r>
      <w:r w:rsidRPr="00EF6BF6">
        <w:rPr>
          <w:lang w:val="en-US" w:eastAsia="zh-CN"/>
        </w:rPr>
        <w:t>3151</w:t>
      </w:r>
      <w:r w:rsidRPr="00EF6BF6">
        <w:rPr>
          <w:lang w:val="en-US"/>
        </w:rPr>
        <w:t xml:space="preserve"> 10415&gt;</w:t>
      </w:r>
    </w:p>
    <w:p w:rsidR="007731AF" w:rsidRPr="00EF6BF6" w:rsidRDefault="007731AF" w:rsidP="007731AF">
      <w:pPr>
        <w:ind w:left="2840" w:firstLine="284"/>
        <w:rPr>
          <w:lang w:val="fr-FR"/>
        </w:rPr>
      </w:pPr>
      <w:r w:rsidRPr="00EF6BF6">
        <w:rPr>
          <w:lang w:val="fr-FR"/>
        </w:rPr>
        <w:t>[ MSISDN ]</w:t>
      </w:r>
    </w:p>
    <w:p w:rsidR="007731AF" w:rsidRPr="00EF6BF6" w:rsidRDefault="007731AF" w:rsidP="007731AF">
      <w:pPr>
        <w:ind w:left="2840" w:firstLine="284"/>
        <w:rPr>
          <w:lang w:val="fr-FR"/>
        </w:rPr>
      </w:pPr>
      <w:r w:rsidRPr="00EF6BF6">
        <w:rPr>
          <w:lang w:val="fr-FR"/>
        </w:rPr>
        <w:t xml:space="preserve">[ </w:t>
      </w:r>
      <w:r w:rsidRPr="00EF6BF6">
        <w:t xml:space="preserve">User-Name </w:t>
      </w:r>
      <w:r w:rsidRPr="00EF6BF6">
        <w:rPr>
          <w:lang w:val="fr-FR"/>
        </w:rPr>
        <w:t>]</w:t>
      </w:r>
    </w:p>
    <w:p w:rsidR="007731AF" w:rsidRPr="00EF6BF6" w:rsidRDefault="007731AF" w:rsidP="007731AF">
      <w:pPr>
        <w:ind w:left="2840" w:firstLine="284"/>
        <w:rPr>
          <w:lang w:val="fr-FR"/>
        </w:rPr>
      </w:pPr>
      <w:r w:rsidRPr="00EF6BF6">
        <w:rPr>
          <w:lang w:val="fr-FR"/>
        </w:rPr>
        <w:t xml:space="preserve">[ </w:t>
      </w:r>
      <w:r w:rsidRPr="00EF6BF6">
        <w:t>External-Identifier</w:t>
      </w:r>
      <w:r w:rsidRPr="00EF6BF6">
        <w:rPr>
          <w:lang w:val="fr-FR"/>
        </w:rPr>
        <w:t xml:space="preserve"> ]</w:t>
      </w:r>
    </w:p>
    <w:p w:rsidR="004E57B1" w:rsidRPr="00EF6BF6" w:rsidRDefault="004E57B1" w:rsidP="007731AF">
      <w:pPr>
        <w:ind w:left="2840" w:firstLine="284"/>
        <w:rPr>
          <w:lang w:val="en-US"/>
        </w:rPr>
      </w:pPr>
      <w:r w:rsidRPr="00EF6BF6">
        <w:rPr>
          <w:lang w:val="fr-FR"/>
        </w:rPr>
        <w:t>[ Granted-Validity-Time ]</w:t>
      </w:r>
    </w:p>
    <w:p w:rsidR="007731AF" w:rsidRPr="00EF6BF6" w:rsidRDefault="007731AF" w:rsidP="007731AF">
      <w:pPr>
        <w:ind w:left="2840" w:firstLine="284"/>
        <w:rPr>
          <w:lang w:val="en-US"/>
        </w:rPr>
      </w:pPr>
      <w:r w:rsidRPr="00EF6BF6">
        <w:rPr>
          <w:lang w:val="en-US"/>
        </w:rPr>
        <w:t>*[AVP]</w:t>
      </w:r>
    </w:p>
    <w:p w:rsidR="007731AF" w:rsidRPr="00EF6BF6" w:rsidRDefault="007731AF" w:rsidP="007731AF">
      <w:pPr>
        <w:rPr>
          <w:noProof/>
        </w:rPr>
      </w:pPr>
      <w:r w:rsidRPr="00EF6BF6">
        <w:rPr>
          <w:noProof/>
        </w:rPr>
        <w:t>The User-Name AVP, when present, shall contain the IMSI.</w:t>
      </w:r>
    </w:p>
    <w:p w:rsidR="00471223" w:rsidRPr="00EF6BF6" w:rsidRDefault="00471223" w:rsidP="00471223">
      <w:pPr>
        <w:pStyle w:val="Heading3"/>
      </w:pPr>
      <w:bookmarkStart w:id="161" w:name="_Toc533202871"/>
      <w:r w:rsidRPr="00EF6BF6">
        <w:t>8.4.46</w:t>
      </w:r>
      <w:r w:rsidRPr="00EF6BF6">
        <w:tab/>
        <w:t>DRMP</w:t>
      </w:r>
      <w:bookmarkEnd w:id="161"/>
    </w:p>
    <w:p w:rsidR="00471223" w:rsidRPr="00EF6BF6" w:rsidRDefault="006F01FC" w:rsidP="00471223">
      <w:pPr>
        <w:rPr>
          <w:lang w:eastAsia="zh-CN"/>
        </w:rPr>
      </w:pPr>
      <w:r w:rsidRPr="00EF6BF6">
        <w:t>The DRMP AVP is of type Enumerated and it is defined in IETF RFC 7944</w:t>
      </w:r>
      <w:r w:rsidRPr="00EF6BF6">
        <w:rPr>
          <w:lang w:eastAsia="en-GB"/>
        </w:rPr>
        <w:t> [20]</w:t>
      </w:r>
      <w:r w:rsidRPr="00EF6BF6">
        <w:rPr>
          <w:lang w:eastAsia="zh-CN"/>
        </w:rPr>
        <w:t>. This AVP allows the HSS and the SCEF over the S6t interface to indicate the relative priority of Diameter messages.</w:t>
      </w:r>
      <w:r w:rsidRPr="00EF6BF6">
        <w:t xml:space="preserve"> The DRMP AVP may be used to set the DSCP marking for transport of the associated Diameter message.</w:t>
      </w:r>
    </w:p>
    <w:p w:rsidR="00C10E2B" w:rsidRPr="00EF6BF6" w:rsidRDefault="00C10E2B" w:rsidP="00C10E2B">
      <w:pPr>
        <w:pStyle w:val="Heading3"/>
        <w:rPr>
          <w:lang w:val="en-US"/>
        </w:rPr>
      </w:pPr>
      <w:bookmarkStart w:id="162" w:name="_Toc533202872"/>
      <w:r w:rsidRPr="00EF6BF6">
        <w:rPr>
          <w:lang w:val="en-US"/>
        </w:rPr>
        <w:t>8.4.47</w:t>
      </w:r>
      <w:r w:rsidRPr="00EF6BF6">
        <w:rPr>
          <w:lang w:val="en-US"/>
        </w:rPr>
        <w:tab/>
        <w:t>Service-Report</w:t>
      </w:r>
      <w:bookmarkEnd w:id="162"/>
    </w:p>
    <w:p w:rsidR="00C10E2B" w:rsidRPr="00EF6BF6" w:rsidRDefault="00C10E2B" w:rsidP="00C10E2B">
      <w:pPr>
        <w:rPr>
          <w:lang w:val="en-US"/>
        </w:rPr>
      </w:pPr>
      <w:r w:rsidRPr="00EF6BF6">
        <w:rPr>
          <w:lang w:val="en-US"/>
        </w:rPr>
        <w:t>The Service-Report AVP is of type Grouped, and it contains the Error code identified during the handling of the Requested action for the Monitoring event, the type of node and the services it supports.</w:t>
      </w:r>
    </w:p>
    <w:p w:rsidR="00C10E2B" w:rsidRPr="00EF6BF6" w:rsidRDefault="00C10E2B" w:rsidP="00C10E2B">
      <w:pPr>
        <w:rPr>
          <w:lang w:val="en-US"/>
        </w:rPr>
      </w:pPr>
      <w:r w:rsidRPr="00EF6BF6">
        <w:rPr>
          <w:lang w:val="en-US"/>
        </w:rPr>
        <w:t>AVP format:</w:t>
      </w:r>
    </w:p>
    <w:p w:rsidR="00C10E2B" w:rsidRPr="00EF6BF6" w:rsidRDefault="00C10E2B" w:rsidP="00C10E2B">
      <w:pPr>
        <w:ind w:left="568"/>
        <w:rPr>
          <w:lang w:val="en-US"/>
        </w:rPr>
      </w:pPr>
      <w:r w:rsidRPr="00EF6BF6">
        <w:rPr>
          <w:lang w:val="en-US"/>
        </w:rPr>
        <w:t>Service-Report ::=</w:t>
      </w:r>
      <w:r w:rsidR="00EF6BF6" w:rsidRPr="00EF6BF6">
        <w:rPr>
          <w:lang w:val="en-US"/>
        </w:rPr>
        <w:tab/>
      </w:r>
      <w:r w:rsidRPr="00EF6BF6">
        <w:rPr>
          <w:lang w:val="en-US"/>
        </w:rPr>
        <w:t xml:space="preserve">&lt;AVP header: </w:t>
      </w:r>
      <w:r w:rsidR="00C4061E" w:rsidRPr="00EF6BF6">
        <w:rPr>
          <w:lang w:val="en-US"/>
        </w:rPr>
        <w:t>3152</w:t>
      </w:r>
      <w:r w:rsidRPr="00EF6BF6">
        <w:rPr>
          <w:lang w:val="en-US"/>
        </w:rPr>
        <w:t xml:space="preserve"> 10415&gt;</w:t>
      </w:r>
    </w:p>
    <w:p w:rsidR="00C10E2B" w:rsidRPr="00EF6BF6" w:rsidRDefault="00C10E2B" w:rsidP="00C10E2B">
      <w:pPr>
        <w:ind w:left="3408" w:firstLine="284"/>
        <w:rPr>
          <w:lang w:val="en-US"/>
        </w:rPr>
      </w:pPr>
      <w:r w:rsidRPr="00EF6BF6">
        <w:rPr>
          <w:lang w:val="en-US"/>
        </w:rPr>
        <w:t>[ Service-Result ]</w:t>
      </w:r>
    </w:p>
    <w:p w:rsidR="00C10E2B" w:rsidRPr="00EF6BF6" w:rsidRDefault="00C10E2B" w:rsidP="00C10E2B">
      <w:pPr>
        <w:ind w:left="3408" w:firstLine="284"/>
        <w:rPr>
          <w:lang w:val="en-US"/>
        </w:rPr>
      </w:pPr>
      <w:r w:rsidRPr="00EF6BF6">
        <w:rPr>
          <w:lang w:val="en-US"/>
        </w:rPr>
        <w:t>[ Node-Type ]</w:t>
      </w:r>
    </w:p>
    <w:p w:rsidR="00C10E2B" w:rsidRPr="00EF6BF6" w:rsidRDefault="00C10E2B" w:rsidP="00C10E2B">
      <w:pPr>
        <w:ind w:left="3408" w:firstLine="284"/>
        <w:rPr>
          <w:lang w:val="en-US"/>
        </w:rPr>
      </w:pPr>
      <w:r w:rsidRPr="00EF6BF6">
        <w:rPr>
          <w:lang w:val="en-US"/>
        </w:rPr>
        <w:t xml:space="preserve">*[AVP] </w:t>
      </w:r>
    </w:p>
    <w:p w:rsidR="00C10E2B" w:rsidRPr="00EF6BF6" w:rsidRDefault="00C10E2B" w:rsidP="00C10E2B">
      <w:pPr>
        <w:pStyle w:val="Heading3"/>
        <w:rPr>
          <w:lang w:val="en-US"/>
        </w:rPr>
      </w:pPr>
      <w:bookmarkStart w:id="163" w:name="_Toc533202873"/>
      <w:r w:rsidRPr="00EF6BF6">
        <w:rPr>
          <w:lang w:val="en-US"/>
        </w:rPr>
        <w:t>8.4.48</w:t>
      </w:r>
      <w:r w:rsidRPr="00EF6BF6">
        <w:rPr>
          <w:lang w:val="en-US"/>
        </w:rPr>
        <w:tab/>
        <w:t>Node-Type</w:t>
      </w:r>
      <w:bookmarkEnd w:id="163"/>
    </w:p>
    <w:p w:rsidR="00C10E2B" w:rsidRPr="00EF6BF6" w:rsidRDefault="00C10E2B" w:rsidP="00C10E2B">
      <w:pPr>
        <w:rPr>
          <w:lang w:val="en-US"/>
        </w:rPr>
      </w:pPr>
      <w:r w:rsidRPr="00EF6BF6">
        <w:rPr>
          <w:lang w:val="en-US"/>
        </w:rPr>
        <w:t>The Node-Type AVP is of type Unsigned32 and shall identify the type of node sending the information. The following values are defined:</w:t>
      </w:r>
    </w:p>
    <w:p w:rsidR="00C10E2B" w:rsidRPr="00EF6BF6" w:rsidRDefault="00C10E2B" w:rsidP="00C10E2B">
      <w:pPr>
        <w:pStyle w:val="B1"/>
        <w:rPr>
          <w:lang w:val="en-US"/>
        </w:rPr>
      </w:pPr>
      <w:r w:rsidRPr="00EF6BF6">
        <w:rPr>
          <w:lang w:val="en-US"/>
        </w:rPr>
        <w:t>HSS (0)</w:t>
      </w:r>
    </w:p>
    <w:p w:rsidR="00C10E2B" w:rsidRPr="00EF6BF6" w:rsidRDefault="00C10E2B" w:rsidP="00C10E2B">
      <w:pPr>
        <w:pStyle w:val="B1"/>
        <w:rPr>
          <w:lang w:val="en-US"/>
        </w:rPr>
      </w:pPr>
      <w:r w:rsidRPr="00EF6BF6">
        <w:rPr>
          <w:lang w:val="en-US"/>
        </w:rPr>
        <w:t>MME (1)</w:t>
      </w:r>
    </w:p>
    <w:p w:rsidR="00C10E2B" w:rsidRPr="00EF6BF6" w:rsidRDefault="00C10E2B" w:rsidP="00C10E2B">
      <w:pPr>
        <w:pStyle w:val="B1"/>
        <w:rPr>
          <w:lang w:val="en-US"/>
        </w:rPr>
      </w:pPr>
      <w:r w:rsidRPr="00EF6BF6">
        <w:rPr>
          <w:lang w:val="en-US"/>
        </w:rPr>
        <w:t>SGSN (2)</w:t>
      </w:r>
    </w:p>
    <w:p w:rsidR="007731AF" w:rsidRPr="00EF6BF6" w:rsidRDefault="007731AF" w:rsidP="007731AF">
      <w:pPr>
        <w:pStyle w:val="Heading3"/>
        <w:rPr>
          <w:lang w:eastAsia="zh-CN"/>
        </w:rPr>
      </w:pPr>
      <w:bookmarkStart w:id="164" w:name="_Toc533202874"/>
      <w:r w:rsidRPr="00EF6BF6">
        <w:rPr>
          <w:lang w:val="sv-SE"/>
        </w:rPr>
        <w:t>8</w:t>
      </w:r>
      <w:r w:rsidRPr="00EF6BF6">
        <w:t>.</w:t>
      </w:r>
      <w:r w:rsidRPr="00EF6BF6">
        <w:rPr>
          <w:lang w:val="sv-SE"/>
        </w:rPr>
        <w:t>4</w:t>
      </w:r>
      <w:r w:rsidRPr="00EF6BF6">
        <w:t>.49</w:t>
      </w:r>
      <w:r w:rsidRPr="00EF6BF6">
        <w:tab/>
        <w:t>Service-Selection</w:t>
      </w:r>
      <w:bookmarkEnd w:id="164"/>
    </w:p>
    <w:p w:rsidR="007731AF" w:rsidRPr="00EF6BF6" w:rsidRDefault="007731AF" w:rsidP="007731AF">
      <w:pPr>
        <w:rPr>
          <w:lang w:eastAsia="zh-CN"/>
        </w:rPr>
      </w:pPr>
      <w:r w:rsidRPr="00EF6BF6">
        <w:rPr>
          <w:rFonts w:hint="eastAsia"/>
          <w:lang w:eastAsia="zh-CN"/>
        </w:rPr>
        <w:t>The</w:t>
      </w:r>
      <w:r w:rsidRPr="00EF6BF6">
        <w:t xml:space="preserve"> Service-Selection AVP </w:t>
      </w:r>
      <w:r w:rsidRPr="00EF6BF6">
        <w:rPr>
          <w:rFonts w:hint="eastAsia"/>
          <w:lang w:eastAsia="zh-CN"/>
        </w:rPr>
        <w:t>is of type of UTF8String.</w:t>
      </w:r>
      <w:r w:rsidRPr="00EF6BF6">
        <w:rPr>
          <w:lang w:eastAsia="zh-CN"/>
        </w:rPr>
        <w:t xml:space="preserve"> This AVP shall contain the APN Network Identifier (i.e. an APN without the Operator Identifier) per 3GPP TS 23.003 [</w:t>
      </w:r>
      <w:r w:rsidR="002C35CB" w:rsidRPr="00EF6BF6">
        <w:rPr>
          <w:lang w:eastAsia="zh-CN"/>
        </w:rPr>
        <w:t>11</w:t>
      </w:r>
      <w:r w:rsidRPr="00EF6BF6">
        <w:rPr>
          <w:lang w:eastAsia="zh-CN"/>
        </w:rPr>
        <w:t>], clauses 9.1 &amp; 9.1.1,)</w:t>
      </w:r>
      <w:r w:rsidRPr="00EF6BF6">
        <w:rPr>
          <w:rFonts w:hint="eastAsia"/>
          <w:lang w:eastAsia="zh-CN"/>
        </w:rPr>
        <w:t>.</w:t>
      </w:r>
    </w:p>
    <w:p w:rsidR="007731AF" w:rsidRPr="00EF6BF6" w:rsidRDefault="007731AF" w:rsidP="007731AF">
      <w:pPr>
        <w:rPr>
          <w:lang w:eastAsia="zh-CN"/>
        </w:rPr>
      </w:pPr>
      <w:r w:rsidRPr="00EF6BF6">
        <w:rPr>
          <w:lang w:eastAsia="zh-CN"/>
        </w:rPr>
        <w:lastRenderedPageBreak/>
        <w:t>The contents of the Service-Selection AVP shall be formatted as a character string composed of one or more labels separated by dots (</w:t>
      </w:r>
      <w:r w:rsidRPr="00EF6BF6">
        <w:t>".").</w:t>
      </w:r>
    </w:p>
    <w:p w:rsidR="00C10E2B" w:rsidRPr="00EF6BF6" w:rsidRDefault="007731AF" w:rsidP="00471223">
      <w:pPr>
        <w:rPr>
          <w:lang w:eastAsia="zh-CN"/>
        </w:rPr>
      </w:pPr>
      <w:r w:rsidRPr="00EF6BF6">
        <w:rPr>
          <w:lang w:eastAsia="zh-CN"/>
        </w:rPr>
        <w:t xml:space="preserve">This AVP is defined in </w:t>
      </w:r>
      <w:r w:rsidRPr="00EF6BF6">
        <w:t>IETF RFC 5778 [21]</w:t>
      </w:r>
      <w:r w:rsidRPr="00EF6BF6">
        <w:rPr>
          <w:rFonts w:hint="eastAsia"/>
          <w:lang w:eastAsia="zh-CN"/>
        </w:rPr>
        <w:t>.</w:t>
      </w:r>
    </w:p>
    <w:p w:rsidR="000965AD" w:rsidRPr="00EF6BF6" w:rsidRDefault="000965AD" w:rsidP="000965AD">
      <w:pPr>
        <w:pStyle w:val="Heading3"/>
        <w:rPr>
          <w:lang w:val="en-US"/>
        </w:rPr>
      </w:pPr>
      <w:bookmarkStart w:id="165" w:name="_Toc533202875"/>
      <w:r w:rsidRPr="00EF6BF6">
        <w:rPr>
          <w:lang w:val="en-US"/>
        </w:rPr>
        <w:t>8.4.50</w:t>
      </w:r>
      <w:r w:rsidRPr="00EF6BF6">
        <w:rPr>
          <w:lang w:val="en-US"/>
        </w:rPr>
        <w:tab/>
        <w:t>S6t-HSS-Cause</w:t>
      </w:r>
      <w:bookmarkEnd w:id="165"/>
    </w:p>
    <w:p w:rsidR="000965AD" w:rsidRPr="00EF6BF6" w:rsidRDefault="000965AD" w:rsidP="000965AD">
      <w:r w:rsidRPr="00EF6BF6">
        <w:rPr>
          <w:lang w:val="en-US"/>
        </w:rPr>
        <w:t>The S6t-HSS-Cause AVP is of type Unsigned32 and it contains a bitmask.</w:t>
      </w:r>
      <w:r w:rsidRPr="00EF6BF6">
        <w:t xml:space="preserve"> The meaning of the bits is defined in table 8.4.50-1:</w:t>
      </w:r>
    </w:p>
    <w:p w:rsidR="000965AD" w:rsidRPr="00EF6BF6" w:rsidRDefault="000965AD" w:rsidP="000965AD">
      <w:pPr>
        <w:pStyle w:val="TH"/>
      </w:pPr>
      <w:r w:rsidRPr="00EF6BF6">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0965AD" w:rsidRPr="00EF6BF6" w:rsidTr="00EA2B8E">
        <w:trPr>
          <w:cantSplit/>
          <w:jc w:val="center"/>
        </w:trPr>
        <w:tc>
          <w:tcPr>
            <w:tcW w:w="993" w:type="dxa"/>
          </w:tcPr>
          <w:p w:rsidR="000965AD" w:rsidRPr="00EF6BF6" w:rsidRDefault="000965AD" w:rsidP="00EA2B8E">
            <w:pPr>
              <w:pStyle w:val="TAH"/>
            </w:pPr>
            <w:r w:rsidRPr="00EF6BF6">
              <w:t>Bit</w:t>
            </w:r>
          </w:p>
        </w:tc>
        <w:tc>
          <w:tcPr>
            <w:tcW w:w="1842" w:type="dxa"/>
          </w:tcPr>
          <w:p w:rsidR="000965AD" w:rsidRPr="00EF6BF6" w:rsidRDefault="000965AD" w:rsidP="00EA2B8E">
            <w:pPr>
              <w:pStyle w:val="TAH"/>
            </w:pPr>
            <w:r w:rsidRPr="00EF6BF6">
              <w:t>Name</w:t>
            </w:r>
          </w:p>
        </w:tc>
        <w:tc>
          <w:tcPr>
            <w:tcW w:w="5387" w:type="dxa"/>
          </w:tcPr>
          <w:p w:rsidR="000965AD" w:rsidRPr="00EF6BF6" w:rsidRDefault="000965AD" w:rsidP="00EA2B8E">
            <w:pPr>
              <w:pStyle w:val="TAH"/>
            </w:pPr>
            <w:r w:rsidRPr="00EF6BF6">
              <w:t>Description</w:t>
            </w:r>
          </w:p>
        </w:tc>
      </w:tr>
      <w:tr w:rsidR="000965AD" w:rsidRPr="00EF6BF6" w:rsidTr="00EA2B8E">
        <w:trPr>
          <w:cantSplit/>
          <w:jc w:val="center"/>
        </w:trPr>
        <w:tc>
          <w:tcPr>
            <w:tcW w:w="993" w:type="dxa"/>
          </w:tcPr>
          <w:p w:rsidR="000965AD" w:rsidRPr="00EF6BF6" w:rsidRDefault="000965AD" w:rsidP="00EA2B8E">
            <w:pPr>
              <w:pStyle w:val="TAC"/>
            </w:pPr>
            <w:r w:rsidRPr="00EF6BF6">
              <w:t>0</w:t>
            </w:r>
          </w:p>
        </w:tc>
        <w:tc>
          <w:tcPr>
            <w:tcW w:w="1842" w:type="dxa"/>
          </w:tcPr>
          <w:p w:rsidR="000965AD" w:rsidRPr="00EF6BF6" w:rsidRDefault="000965AD" w:rsidP="00EA2B8E">
            <w:pPr>
              <w:pStyle w:val="TAL"/>
            </w:pPr>
            <w:r w:rsidRPr="00EF6BF6">
              <w:t>Absent Subscriber</w:t>
            </w:r>
          </w:p>
        </w:tc>
        <w:tc>
          <w:tcPr>
            <w:tcW w:w="5387" w:type="dxa"/>
          </w:tcPr>
          <w:p w:rsidR="000965AD" w:rsidRPr="00EF6BF6" w:rsidRDefault="000965AD" w:rsidP="00EA2B8E">
            <w:pPr>
              <w:pStyle w:val="TAL"/>
            </w:pPr>
            <w:r w:rsidRPr="00EF6BF6">
              <w:t>This bit, when set, indicates that there is no serving node registered in the HSS to which the configuration could be forwarded.</w:t>
            </w:r>
          </w:p>
        </w:tc>
      </w:tr>
      <w:tr w:rsidR="000965AD" w:rsidRPr="00EF6BF6" w:rsidTr="00EA2B8E">
        <w:trPr>
          <w:cantSplit/>
          <w:jc w:val="center"/>
        </w:trPr>
        <w:tc>
          <w:tcPr>
            <w:tcW w:w="8222" w:type="dxa"/>
            <w:gridSpan w:val="3"/>
          </w:tcPr>
          <w:p w:rsidR="000965AD" w:rsidRPr="00EF6BF6" w:rsidRDefault="000965AD" w:rsidP="00EA2B8E">
            <w:pPr>
              <w:pStyle w:val="TAN"/>
            </w:pPr>
            <w:r w:rsidRPr="00EF6BF6">
              <w:t>NOTE:</w:t>
            </w:r>
            <w:r w:rsidR="00EF6BF6" w:rsidRPr="00EF6BF6">
              <w:tab/>
            </w:r>
            <w:r w:rsidRPr="00EF6BF6">
              <w:t>Bits not defined in this table shall be cleared by the sending node and discarded by the receiving node.</w:t>
            </w:r>
          </w:p>
        </w:tc>
      </w:tr>
    </w:tbl>
    <w:p w:rsidR="000965AD" w:rsidRPr="00EF6BF6" w:rsidRDefault="000965AD" w:rsidP="000965AD">
      <w:pPr>
        <w:rPr>
          <w:lang w:val="en-US"/>
        </w:rPr>
      </w:pPr>
    </w:p>
    <w:p w:rsidR="00A95657" w:rsidRPr="00EF6BF6" w:rsidRDefault="00A95657" w:rsidP="00A95657">
      <w:pPr>
        <w:pStyle w:val="Heading3"/>
        <w:rPr>
          <w:lang w:val="en-US"/>
        </w:rPr>
      </w:pPr>
      <w:bookmarkStart w:id="166" w:name="_Toc533202876"/>
      <w:r w:rsidRPr="00EF6BF6">
        <w:rPr>
          <w:lang w:val="en-US"/>
        </w:rPr>
        <w:t>8.4.51</w:t>
      </w:r>
      <w:r w:rsidRPr="00EF6BF6">
        <w:rPr>
          <w:lang w:val="en-US"/>
        </w:rPr>
        <w:tab/>
        <w:t>Enhanced-Coverage-Restriction</w:t>
      </w:r>
      <w:bookmarkEnd w:id="166"/>
    </w:p>
    <w:p w:rsidR="00A95657" w:rsidRPr="00EF6BF6" w:rsidRDefault="00A95657" w:rsidP="00A95657">
      <w:pPr>
        <w:rPr>
          <w:lang w:val="en-US"/>
        </w:rPr>
      </w:pPr>
      <w:r w:rsidRPr="00EF6BF6">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rsidR="00A95657" w:rsidRPr="00EF6BF6" w:rsidRDefault="00A95657" w:rsidP="00A95657">
      <w:pPr>
        <w:rPr>
          <w:lang w:val="en-US"/>
        </w:rPr>
      </w:pPr>
      <w:r w:rsidRPr="00EF6BF6">
        <w:rPr>
          <w:lang w:val="en-US"/>
        </w:rPr>
        <w:t>AVP format:</w:t>
      </w:r>
    </w:p>
    <w:p w:rsidR="00A95657" w:rsidRPr="00EF6BF6" w:rsidRDefault="00A95657" w:rsidP="00A95657">
      <w:pPr>
        <w:ind w:left="568"/>
        <w:rPr>
          <w:lang w:val="en-US"/>
        </w:rPr>
      </w:pPr>
      <w:r w:rsidRPr="00EF6BF6">
        <w:rPr>
          <w:lang w:val="en-US"/>
        </w:rPr>
        <w:t>Enhanced-Coverage-Restriction ::=</w:t>
      </w:r>
      <w:r w:rsidR="00EF6BF6" w:rsidRPr="00EF6BF6">
        <w:rPr>
          <w:lang w:val="en-US"/>
        </w:rPr>
        <w:tab/>
      </w:r>
      <w:r w:rsidRPr="00EF6BF6">
        <w:rPr>
          <w:lang w:val="en-US"/>
        </w:rPr>
        <w:t>&lt;AVP header: 3155 10415&gt;</w:t>
      </w:r>
    </w:p>
    <w:p w:rsidR="00A95657" w:rsidRPr="00EF6BF6" w:rsidRDefault="00A95657" w:rsidP="00A95657">
      <w:pPr>
        <w:ind w:left="3408" w:firstLine="284"/>
        <w:rPr>
          <w:lang w:val="en-US"/>
        </w:rPr>
      </w:pPr>
      <w:r w:rsidRPr="00EF6BF6">
        <w:rPr>
          <w:lang w:val="en-US"/>
        </w:rPr>
        <w:t>[ Restricted-PLMN-List ]</w:t>
      </w:r>
    </w:p>
    <w:p w:rsidR="00A95657" w:rsidRPr="00EF6BF6" w:rsidRDefault="00A95657" w:rsidP="00A95657">
      <w:pPr>
        <w:ind w:left="3408" w:firstLine="284"/>
        <w:rPr>
          <w:lang w:val="en-US"/>
        </w:rPr>
      </w:pPr>
      <w:r w:rsidRPr="00EF6BF6">
        <w:rPr>
          <w:lang w:val="en-US"/>
        </w:rPr>
        <w:t>[ Allowed-PLMN-List ]</w:t>
      </w:r>
    </w:p>
    <w:p w:rsidR="00A95657" w:rsidRPr="00EF6BF6" w:rsidRDefault="00846A84" w:rsidP="00A95657">
      <w:pPr>
        <w:ind w:left="3408" w:firstLine="284"/>
        <w:rPr>
          <w:lang w:val="en-US"/>
        </w:rPr>
      </w:pPr>
      <w:r w:rsidRPr="00EF6BF6">
        <w:rPr>
          <w:lang w:val="en-US"/>
        </w:rPr>
        <w:t>*[AVP]</w:t>
      </w:r>
    </w:p>
    <w:p w:rsidR="00A95657" w:rsidRPr="00EF6BF6" w:rsidRDefault="00A95657" w:rsidP="00A95657">
      <w:pPr>
        <w:pStyle w:val="Heading3"/>
        <w:rPr>
          <w:lang w:val="en-US"/>
        </w:rPr>
      </w:pPr>
      <w:bookmarkStart w:id="167" w:name="_Toc533202877"/>
      <w:r w:rsidRPr="00EF6BF6">
        <w:rPr>
          <w:lang w:val="en-US"/>
        </w:rPr>
        <w:t>8.4.52</w:t>
      </w:r>
      <w:r w:rsidRPr="00EF6BF6">
        <w:rPr>
          <w:lang w:val="en-US"/>
        </w:rPr>
        <w:tab/>
        <w:t>Enhanced-Coverage-Restriction-Data</w:t>
      </w:r>
      <w:bookmarkEnd w:id="167"/>
    </w:p>
    <w:p w:rsidR="00A95657" w:rsidRPr="00EF6BF6" w:rsidRDefault="00A95657" w:rsidP="00A95657">
      <w:pPr>
        <w:rPr>
          <w:lang w:val="en-US"/>
        </w:rPr>
      </w:pPr>
      <w:r w:rsidRPr="00EF6BF6">
        <w:rPr>
          <w:lang w:val="en-US"/>
        </w:rPr>
        <w:t>The Enhanced-Coverage-Restriction-Data AVP is of type Grouped and shall identify the current visited PLMN (if any) and the current settings of Enhanced-Coverage-Restriction.</w:t>
      </w:r>
    </w:p>
    <w:p w:rsidR="00A95657" w:rsidRPr="00EF6BF6" w:rsidRDefault="00A95657" w:rsidP="00A95657">
      <w:pPr>
        <w:rPr>
          <w:lang w:val="en-US"/>
        </w:rPr>
      </w:pPr>
      <w:r w:rsidRPr="00EF6BF6">
        <w:rPr>
          <w:lang w:val="en-US"/>
        </w:rPr>
        <w:t>AVP format:</w:t>
      </w:r>
    </w:p>
    <w:p w:rsidR="00A95657" w:rsidRPr="00EF6BF6" w:rsidRDefault="00A95657" w:rsidP="00A95657">
      <w:pPr>
        <w:ind w:left="568"/>
        <w:rPr>
          <w:lang w:val="en-US"/>
        </w:rPr>
      </w:pPr>
      <w:r w:rsidRPr="00EF6BF6">
        <w:rPr>
          <w:lang w:val="en-US"/>
        </w:rPr>
        <w:t>Enhanced-Coverage-Restriction-Data ::=</w:t>
      </w:r>
      <w:r w:rsidR="00EF6BF6" w:rsidRPr="00EF6BF6">
        <w:rPr>
          <w:lang w:val="en-US"/>
        </w:rPr>
        <w:tab/>
      </w:r>
      <w:r w:rsidRPr="00EF6BF6">
        <w:rPr>
          <w:lang w:val="en-US"/>
        </w:rPr>
        <w:t>&lt;AVP header: 3156 10415&gt;</w:t>
      </w:r>
    </w:p>
    <w:p w:rsidR="00A95657" w:rsidRPr="00EF6BF6" w:rsidRDefault="00A95657" w:rsidP="00A95657">
      <w:pPr>
        <w:ind w:left="3408" w:firstLine="284"/>
        <w:rPr>
          <w:lang w:val="en-US"/>
        </w:rPr>
      </w:pPr>
      <w:r w:rsidRPr="00EF6BF6">
        <w:rPr>
          <w:lang w:val="en-US"/>
        </w:rPr>
        <w:t>{ Enhanced-Coverage-Restriction }</w:t>
      </w:r>
    </w:p>
    <w:p w:rsidR="00A95657" w:rsidRPr="00EF6BF6" w:rsidRDefault="00A95657" w:rsidP="00A95657">
      <w:pPr>
        <w:ind w:left="3408" w:firstLine="284"/>
        <w:rPr>
          <w:lang w:val="en-US"/>
        </w:rPr>
      </w:pPr>
      <w:r w:rsidRPr="00EF6BF6">
        <w:rPr>
          <w:lang w:val="en-US"/>
        </w:rPr>
        <w:t>[ Visited-PLMN-Id ]</w:t>
      </w:r>
    </w:p>
    <w:p w:rsidR="00A95657" w:rsidRPr="00EF6BF6" w:rsidRDefault="00846A84" w:rsidP="00A95657">
      <w:pPr>
        <w:ind w:left="3408" w:firstLine="284"/>
        <w:rPr>
          <w:lang w:val="en-US"/>
        </w:rPr>
      </w:pPr>
      <w:r w:rsidRPr="00EF6BF6">
        <w:rPr>
          <w:lang w:val="en-US"/>
        </w:rPr>
        <w:t>*[AVP]</w:t>
      </w:r>
    </w:p>
    <w:p w:rsidR="00A95657" w:rsidRPr="00EF6BF6" w:rsidRDefault="00A95657" w:rsidP="00A95657">
      <w:pPr>
        <w:pStyle w:val="Heading3"/>
        <w:rPr>
          <w:lang w:val="en-US"/>
        </w:rPr>
      </w:pPr>
      <w:bookmarkStart w:id="168" w:name="_Toc533202878"/>
      <w:r w:rsidRPr="00EF6BF6">
        <w:rPr>
          <w:lang w:val="en-US"/>
        </w:rPr>
        <w:t>8.4.53</w:t>
      </w:r>
      <w:r w:rsidRPr="00EF6BF6">
        <w:rPr>
          <w:lang w:val="en-US"/>
        </w:rPr>
        <w:tab/>
        <w:t>Restricted-PLMN-List</w:t>
      </w:r>
      <w:bookmarkEnd w:id="168"/>
    </w:p>
    <w:p w:rsidR="00A95657" w:rsidRPr="00EF6BF6" w:rsidRDefault="00A95657" w:rsidP="00A95657">
      <w:pPr>
        <w:rPr>
          <w:lang w:val="en-US"/>
        </w:rPr>
      </w:pPr>
      <w:r w:rsidRPr="00EF6BF6">
        <w:rPr>
          <w:lang w:val="en-US"/>
        </w:rPr>
        <w:t>The Restricted-PLMN-List AVP is of type Grouped and shall identify the complete set of serving PLMNs where Enhanced Coverage is restricted.</w:t>
      </w:r>
    </w:p>
    <w:p w:rsidR="00A95657" w:rsidRPr="00EF6BF6" w:rsidRDefault="00A95657" w:rsidP="00A95657">
      <w:pPr>
        <w:rPr>
          <w:lang w:val="en-US"/>
        </w:rPr>
      </w:pPr>
      <w:r w:rsidRPr="00EF6BF6">
        <w:rPr>
          <w:lang w:val="en-US"/>
        </w:rPr>
        <w:t>AVP format:</w:t>
      </w:r>
    </w:p>
    <w:p w:rsidR="00A95657" w:rsidRPr="00EF6BF6" w:rsidRDefault="00A95657" w:rsidP="00A95657">
      <w:pPr>
        <w:ind w:left="568"/>
        <w:rPr>
          <w:lang w:val="en-US"/>
        </w:rPr>
      </w:pPr>
      <w:r w:rsidRPr="00EF6BF6">
        <w:rPr>
          <w:lang w:val="en-US"/>
        </w:rPr>
        <w:t>Restricted-PLMN-List ::=</w:t>
      </w:r>
      <w:r w:rsidR="00EF6BF6" w:rsidRPr="00EF6BF6">
        <w:rPr>
          <w:lang w:val="en-US"/>
        </w:rPr>
        <w:tab/>
      </w:r>
      <w:r w:rsidRPr="00EF6BF6">
        <w:rPr>
          <w:lang w:val="en-US"/>
        </w:rPr>
        <w:t>&lt;AVP header: 3157 10415&gt;</w:t>
      </w:r>
    </w:p>
    <w:p w:rsidR="00A95657" w:rsidRPr="00EF6BF6" w:rsidRDefault="00A95657" w:rsidP="00A95657">
      <w:pPr>
        <w:ind w:left="3408" w:firstLine="284"/>
        <w:rPr>
          <w:lang w:val="en-US"/>
        </w:rPr>
      </w:pPr>
      <w:r w:rsidRPr="00EF6BF6">
        <w:rPr>
          <w:lang w:val="en-US"/>
        </w:rPr>
        <w:t>*[ Visited-PLMN-Id ]</w:t>
      </w:r>
    </w:p>
    <w:p w:rsidR="00A95657" w:rsidRPr="00EF6BF6" w:rsidRDefault="00A95657" w:rsidP="00A95657">
      <w:pPr>
        <w:ind w:left="3408" w:firstLine="284"/>
        <w:rPr>
          <w:lang w:val="en-US"/>
        </w:rPr>
      </w:pPr>
      <w:r w:rsidRPr="00EF6BF6">
        <w:rPr>
          <w:lang w:val="en-US"/>
        </w:rPr>
        <w:t xml:space="preserve">*[AVP] </w:t>
      </w:r>
    </w:p>
    <w:p w:rsidR="00A95657" w:rsidRPr="00EF6BF6" w:rsidRDefault="00A95657" w:rsidP="00846A84">
      <w:pPr>
        <w:rPr>
          <w:lang w:val="en-US"/>
        </w:rPr>
      </w:pPr>
      <w:r w:rsidRPr="00EF6BF6">
        <w:rPr>
          <w:lang w:val="en-US"/>
        </w:rPr>
        <w:lastRenderedPageBreak/>
        <w:t>Absence of Visited-PLMN-Id AVPs indicates that Enhanced Coverage is allowed in all serving PLMNs.</w:t>
      </w:r>
    </w:p>
    <w:p w:rsidR="00A95657" w:rsidRPr="00EF6BF6" w:rsidRDefault="00A95657" w:rsidP="00A95657">
      <w:pPr>
        <w:pStyle w:val="Heading3"/>
        <w:rPr>
          <w:lang w:val="en-US"/>
        </w:rPr>
      </w:pPr>
      <w:bookmarkStart w:id="169" w:name="_Toc533202879"/>
      <w:r w:rsidRPr="00EF6BF6">
        <w:rPr>
          <w:lang w:val="en-US"/>
        </w:rPr>
        <w:t>8.4.54</w:t>
      </w:r>
      <w:r w:rsidRPr="00EF6BF6">
        <w:rPr>
          <w:lang w:val="en-US"/>
        </w:rPr>
        <w:tab/>
        <w:t>Allowed-PLMN-List</w:t>
      </w:r>
      <w:bookmarkEnd w:id="169"/>
    </w:p>
    <w:p w:rsidR="00A95657" w:rsidRPr="00EF6BF6" w:rsidRDefault="00A95657" w:rsidP="00A95657">
      <w:pPr>
        <w:rPr>
          <w:lang w:val="en-US"/>
        </w:rPr>
      </w:pPr>
      <w:r w:rsidRPr="00EF6BF6">
        <w:rPr>
          <w:lang w:val="en-US"/>
        </w:rPr>
        <w:t>The Allowed-PLMN-List AVP is of type Grouped and shall identify the complete set of serving PLMNs where Enhanced Coverage is allowed.</w:t>
      </w:r>
    </w:p>
    <w:p w:rsidR="00A95657" w:rsidRPr="00EF6BF6" w:rsidRDefault="00A95657" w:rsidP="00A95657">
      <w:pPr>
        <w:rPr>
          <w:lang w:val="en-US"/>
        </w:rPr>
      </w:pPr>
      <w:r w:rsidRPr="00EF6BF6">
        <w:rPr>
          <w:lang w:val="en-US"/>
        </w:rPr>
        <w:t>AVP format:</w:t>
      </w:r>
    </w:p>
    <w:p w:rsidR="00A95657" w:rsidRPr="00EF6BF6" w:rsidRDefault="00A95657" w:rsidP="00A95657">
      <w:pPr>
        <w:ind w:left="568"/>
        <w:rPr>
          <w:lang w:val="en-US"/>
        </w:rPr>
      </w:pPr>
      <w:r w:rsidRPr="00EF6BF6">
        <w:rPr>
          <w:lang w:val="en-US"/>
        </w:rPr>
        <w:t>Allowed-PLMN-List ::=</w:t>
      </w:r>
      <w:r w:rsidR="00EF6BF6" w:rsidRPr="00EF6BF6">
        <w:rPr>
          <w:lang w:val="en-US"/>
        </w:rPr>
        <w:tab/>
      </w:r>
      <w:r w:rsidRPr="00EF6BF6">
        <w:rPr>
          <w:lang w:val="en-US"/>
        </w:rPr>
        <w:t>&lt;AVP header: 3158 10415&gt;</w:t>
      </w:r>
    </w:p>
    <w:p w:rsidR="00A95657" w:rsidRPr="00EF6BF6" w:rsidRDefault="00A95657" w:rsidP="00A95657">
      <w:pPr>
        <w:ind w:left="3408" w:firstLine="284"/>
        <w:rPr>
          <w:lang w:val="en-US"/>
        </w:rPr>
      </w:pPr>
      <w:r w:rsidRPr="00EF6BF6">
        <w:rPr>
          <w:lang w:val="en-US"/>
        </w:rPr>
        <w:t>*[ Visited-PLMN-Id ]</w:t>
      </w:r>
    </w:p>
    <w:p w:rsidR="00A95657" w:rsidRPr="00EF6BF6" w:rsidRDefault="00846A84" w:rsidP="00A95657">
      <w:pPr>
        <w:ind w:left="3408" w:firstLine="284"/>
        <w:rPr>
          <w:lang w:val="en-US"/>
        </w:rPr>
      </w:pPr>
      <w:r w:rsidRPr="00EF6BF6">
        <w:rPr>
          <w:lang w:val="en-US"/>
        </w:rPr>
        <w:t>*[AVP]</w:t>
      </w:r>
    </w:p>
    <w:p w:rsidR="00A95657" w:rsidRPr="00EF6BF6" w:rsidRDefault="00A95657" w:rsidP="000965AD">
      <w:pPr>
        <w:rPr>
          <w:lang w:val="en-US"/>
        </w:rPr>
      </w:pPr>
      <w:r w:rsidRPr="00EF6BF6">
        <w:rPr>
          <w:lang w:val="en-US"/>
        </w:rPr>
        <w:t>Absence of Visited-PLMN-Id AVPs indicates that Enhanced Coverage is restricted in all serving PLMNs.</w:t>
      </w:r>
    </w:p>
    <w:p w:rsidR="004E57B1" w:rsidRPr="00EF6BF6" w:rsidRDefault="004E57B1" w:rsidP="004E57B1">
      <w:pPr>
        <w:pStyle w:val="Heading3"/>
        <w:rPr>
          <w:lang w:val="de-DE"/>
        </w:rPr>
      </w:pPr>
      <w:bookmarkStart w:id="170" w:name="_Toc533202880"/>
      <w:r w:rsidRPr="00EF6BF6">
        <w:rPr>
          <w:lang w:val="sv-SE"/>
        </w:rPr>
        <w:t>8.4.55</w:t>
      </w:r>
      <w:r w:rsidRPr="00EF6BF6">
        <w:tab/>
        <w:t>Requested-Validity-Time</w:t>
      </w:r>
      <w:bookmarkEnd w:id="170"/>
    </w:p>
    <w:p w:rsidR="004E57B1" w:rsidRPr="00EF6BF6" w:rsidRDefault="004E57B1" w:rsidP="004E57B1">
      <w:r w:rsidRPr="00EF6BF6">
        <w:t>The Requested-</w:t>
      </w:r>
      <w:r w:rsidRPr="00EF6BF6">
        <w:rPr>
          <w:color w:val="000000"/>
          <w:lang w:val="en-US" w:eastAsia="ja-JP"/>
        </w:rPr>
        <w:t>Validity-Time</w:t>
      </w:r>
      <w:r w:rsidRPr="00EF6BF6">
        <w:t xml:space="preserve"> AVP is of type Time (see IETF RFC 6733 [</w:t>
      </w:r>
      <w:r w:rsidR="00846A84" w:rsidRPr="00EF6BF6">
        <w:t>23]</w:t>
      </w:r>
      <w:r w:rsidRPr="00EF6BF6">
        <w:t>), and contains the point of time after which the SCEF is willing to consider a granted NIDD authorization as being implicitly revoked.</w:t>
      </w:r>
    </w:p>
    <w:p w:rsidR="004E57B1" w:rsidRPr="00EF6BF6" w:rsidRDefault="004E57B1" w:rsidP="004E57B1">
      <w:pPr>
        <w:pStyle w:val="Heading3"/>
        <w:rPr>
          <w:lang w:val="de-DE"/>
        </w:rPr>
      </w:pPr>
      <w:bookmarkStart w:id="171" w:name="_Toc533202881"/>
      <w:r w:rsidRPr="00EF6BF6">
        <w:rPr>
          <w:lang w:val="sv-SE"/>
        </w:rPr>
        <w:t>8.4.56</w:t>
      </w:r>
      <w:r w:rsidRPr="00EF6BF6">
        <w:tab/>
        <w:t>Granted-Validity-Time</w:t>
      </w:r>
      <w:bookmarkEnd w:id="171"/>
    </w:p>
    <w:p w:rsidR="004E57B1" w:rsidRPr="00EF6BF6" w:rsidRDefault="004E57B1" w:rsidP="004E57B1">
      <w:r w:rsidRPr="00EF6BF6">
        <w:t>The Granted-</w:t>
      </w:r>
      <w:r w:rsidRPr="00EF6BF6">
        <w:rPr>
          <w:color w:val="000000"/>
          <w:lang w:val="en-US" w:eastAsia="ja-JP"/>
        </w:rPr>
        <w:t>Validity-Time</w:t>
      </w:r>
      <w:r w:rsidRPr="00EF6BF6">
        <w:t xml:space="preserve"> AVP is of type Time (see IETF RFC 6733 [</w:t>
      </w:r>
      <w:r w:rsidR="00846A84" w:rsidRPr="00EF6BF6">
        <w:t>23]</w:t>
      </w:r>
      <w:r w:rsidRPr="00EF6BF6">
        <w:t>), and contains the point of time after which the HSS removes a stored NIDD Authorization and after which the SCEF shall consider a granted NIDD authorization as being implicitly revoked.</w:t>
      </w:r>
    </w:p>
    <w:p w:rsidR="004E57B1" w:rsidRPr="00EF6BF6" w:rsidRDefault="004E57B1" w:rsidP="004E57B1">
      <w:r w:rsidRPr="00EF6BF6">
        <w:t>A value in the past indicates that the NIDD Authorization is explicitly revoked.</w:t>
      </w:r>
    </w:p>
    <w:p w:rsidR="004E57B1" w:rsidRPr="00EF6BF6" w:rsidRDefault="004E57B1" w:rsidP="004E57B1">
      <w:pPr>
        <w:pStyle w:val="Heading3"/>
        <w:rPr>
          <w:lang w:val="de-DE"/>
        </w:rPr>
      </w:pPr>
      <w:bookmarkStart w:id="172" w:name="_Toc533202882"/>
      <w:r w:rsidRPr="00EF6BF6">
        <w:rPr>
          <w:lang w:val="sv-SE"/>
        </w:rPr>
        <w:t>8.4.57</w:t>
      </w:r>
      <w:r w:rsidRPr="00EF6BF6">
        <w:tab/>
        <w:t>NIDD-Authorization-Update</w:t>
      </w:r>
      <w:bookmarkEnd w:id="172"/>
    </w:p>
    <w:p w:rsidR="004E57B1" w:rsidRPr="00EF6BF6" w:rsidRDefault="004E57B1" w:rsidP="004E57B1">
      <w:pPr>
        <w:rPr>
          <w:lang w:val="en-US"/>
        </w:rPr>
      </w:pPr>
      <w:r w:rsidRPr="00EF6BF6">
        <w:rPr>
          <w:lang w:val="en-US"/>
        </w:rPr>
        <w:t>The NIDD-Authorization-Update AVP is of type Grouped, and it contains the information to be provided triggered by an update or revocation of the NIDD-Authorization.</w:t>
      </w:r>
    </w:p>
    <w:p w:rsidR="004E57B1" w:rsidRPr="00EF6BF6" w:rsidRDefault="004E57B1" w:rsidP="004E57B1">
      <w:pPr>
        <w:rPr>
          <w:lang w:val="en-US"/>
        </w:rPr>
      </w:pPr>
      <w:r w:rsidRPr="00EF6BF6">
        <w:rPr>
          <w:lang w:val="en-US"/>
        </w:rPr>
        <w:t>AVP format:</w:t>
      </w:r>
    </w:p>
    <w:p w:rsidR="004E57B1" w:rsidRPr="00EF6BF6" w:rsidRDefault="004E57B1" w:rsidP="004E57B1">
      <w:pPr>
        <w:ind w:left="568"/>
        <w:rPr>
          <w:lang w:val="en-US"/>
        </w:rPr>
      </w:pPr>
      <w:r w:rsidRPr="00EF6BF6">
        <w:rPr>
          <w:lang w:val="en-US"/>
        </w:rPr>
        <w:t>NIDD-Authorization-Update::=</w:t>
      </w:r>
      <w:r w:rsidRPr="00EF6BF6">
        <w:rPr>
          <w:lang w:val="en-US"/>
        </w:rPr>
        <w:tab/>
        <w:t xml:space="preserve">&lt;AVP header: </w:t>
      </w:r>
      <w:r w:rsidRPr="00EF6BF6">
        <w:rPr>
          <w:lang w:val="en-US" w:eastAsia="zh-CN"/>
        </w:rPr>
        <w:t>3161</w:t>
      </w:r>
      <w:r w:rsidRPr="00EF6BF6">
        <w:rPr>
          <w:lang w:val="en-US"/>
        </w:rPr>
        <w:t xml:space="preserve"> 10415&gt;</w:t>
      </w:r>
    </w:p>
    <w:p w:rsidR="00F00265" w:rsidRPr="00EF6BF6" w:rsidRDefault="00F00265" w:rsidP="00F00265">
      <w:pPr>
        <w:ind w:left="2840" w:firstLine="284"/>
        <w:rPr>
          <w:noProof/>
          <w:lang w:val="fr-FR"/>
        </w:rPr>
      </w:pPr>
      <w:r w:rsidRPr="00EF6BF6">
        <w:rPr>
          <w:lang w:val="fr-FR"/>
        </w:rPr>
        <w:t>*[ APN-Validity-Time ]</w:t>
      </w:r>
    </w:p>
    <w:p w:rsidR="004E57B1" w:rsidRPr="00EF6BF6" w:rsidRDefault="004E57B1" w:rsidP="004E57B1">
      <w:pPr>
        <w:ind w:left="2840" w:firstLine="284"/>
        <w:rPr>
          <w:lang w:val="en-US"/>
        </w:rPr>
      </w:pPr>
      <w:r w:rsidRPr="00EF6BF6">
        <w:rPr>
          <w:lang w:val="en-US"/>
        </w:rPr>
        <w:t>*[AVP]</w:t>
      </w:r>
    </w:p>
    <w:p w:rsidR="004E57B1" w:rsidRPr="00EF6BF6" w:rsidRDefault="004E57B1" w:rsidP="000965AD">
      <w:pPr>
        <w:rPr>
          <w:noProof/>
        </w:rPr>
      </w:pPr>
      <w:r w:rsidRPr="00EF6BF6">
        <w:rPr>
          <w:noProof/>
        </w:rPr>
        <w:t>The User-Name AVP, when present, shall contain the IMSI.</w:t>
      </w:r>
    </w:p>
    <w:p w:rsidR="00E03EFE" w:rsidRPr="00EF6BF6" w:rsidRDefault="00E03EFE" w:rsidP="00E03EFE">
      <w:pPr>
        <w:pStyle w:val="Heading3"/>
        <w:rPr>
          <w:lang w:val="en-US"/>
        </w:rPr>
      </w:pPr>
      <w:bookmarkStart w:id="173" w:name="_Toc533202883"/>
      <w:r w:rsidRPr="00EF6BF6">
        <w:rPr>
          <w:lang w:val="en-US"/>
        </w:rPr>
        <w:t>8.4.58</w:t>
      </w:r>
      <w:r w:rsidRPr="00EF6BF6">
        <w:rPr>
          <w:lang w:val="en-US"/>
        </w:rPr>
        <w:tab/>
        <w:t>Loss-Of-Connectivity-Reason</w:t>
      </w:r>
      <w:bookmarkEnd w:id="173"/>
    </w:p>
    <w:p w:rsidR="00E03EFE" w:rsidRPr="00EF6BF6" w:rsidRDefault="00E03EFE" w:rsidP="00E03EFE">
      <w:pPr>
        <w:rPr>
          <w:lang w:val="en-US"/>
        </w:rPr>
      </w:pPr>
      <w:r w:rsidRPr="00EF6BF6">
        <w:rPr>
          <w:lang w:val="en-US"/>
        </w:rPr>
        <w:t>The Loss-Of Connectivity-Reason AVP is of type Unsigned32 and shall identify the reason why loss of connectivity is reported. The following values are defined:</w:t>
      </w:r>
    </w:p>
    <w:p w:rsidR="00E03EFE" w:rsidRPr="00EF6BF6" w:rsidRDefault="00E03EFE" w:rsidP="00E03EFE">
      <w:pPr>
        <w:pStyle w:val="B1"/>
        <w:rPr>
          <w:lang w:val="en-US"/>
        </w:rPr>
      </w:pPr>
      <w:r w:rsidRPr="00EF6BF6">
        <w:rPr>
          <w:lang w:val="en-US"/>
        </w:rPr>
        <w:t>UE_DETACHED_MME (0)</w:t>
      </w:r>
    </w:p>
    <w:p w:rsidR="00E03EFE" w:rsidRPr="00EF6BF6" w:rsidRDefault="00E03EFE" w:rsidP="00E03EFE">
      <w:pPr>
        <w:pStyle w:val="B1"/>
        <w:rPr>
          <w:lang w:val="en-US"/>
        </w:rPr>
      </w:pPr>
      <w:r w:rsidRPr="00EF6BF6">
        <w:rPr>
          <w:lang w:val="en-US"/>
        </w:rPr>
        <w:t>UE_DETACHED_SGSN (1)</w:t>
      </w:r>
    </w:p>
    <w:p w:rsidR="00E03EFE" w:rsidRPr="00EF6BF6" w:rsidRDefault="00E03EFE" w:rsidP="00E03EFE">
      <w:pPr>
        <w:pStyle w:val="B1"/>
        <w:rPr>
          <w:lang w:val="en-US"/>
        </w:rPr>
      </w:pPr>
      <w:r w:rsidRPr="00EF6BF6">
        <w:rPr>
          <w:lang w:val="en-US"/>
        </w:rPr>
        <w:t>MAX_DETECTION_TIME_EXPIRED_MME (2)</w:t>
      </w:r>
    </w:p>
    <w:p w:rsidR="00E03EFE" w:rsidRPr="00EF6BF6" w:rsidRDefault="00E03EFE" w:rsidP="00E03EFE">
      <w:pPr>
        <w:pStyle w:val="B1"/>
        <w:rPr>
          <w:lang w:val="en-US"/>
        </w:rPr>
      </w:pPr>
      <w:r w:rsidRPr="00EF6BF6">
        <w:rPr>
          <w:lang w:val="en-US"/>
        </w:rPr>
        <w:t>MAX_DETECTION_TIME_EXPIRED_SGSN (3)</w:t>
      </w:r>
    </w:p>
    <w:p w:rsidR="00E03EFE" w:rsidRPr="00EF6BF6" w:rsidRDefault="00E03EFE" w:rsidP="00E03EFE">
      <w:pPr>
        <w:pStyle w:val="B1"/>
        <w:rPr>
          <w:lang w:val="en-US"/>
        </w:rPr>
      </w:pPr>
      <w:r w:rsidRPr="00EF6BF6">
        <w:rPr>
          <w:lang w:val="en-US"/>
        </w:rPr>
        <w:t>UE_PURGED_MME (4)</w:t>
      </w:r>
    </w:p>
    <w:p w:rsidR="00E03EFE" w:rsidRPr="00EF6BF6" w:rsidRDefault="00E03EFE" w:rsidP="00846A84">
      <w:pPr>
        <w:pStyle w:val="B1"/>
        <w:rPr>
          <w:lang w:val="en-US"/>
        </w:rPr>
      </w:pPr>
      <w:r w:rsidRPr="00EF6BF6">
        <w:rPr>
          <w:lang w:val="en-US"/>
        </w:rPr>
        <w:t>UE_PURGED_SGSN (5)</w:t>
      </w:r>
    </w:p>
    <w:p w:rsidR="00F00265" w:rsidRPr="00EF6BF6" w:rsidRDefault="00F00265" w:rsidP="00F00265">
      <w:pPr>
        <w:pStyle w:val="Heading3"/>
        <w:rPr>
          <w:lang w:val="en-US" w:eastAsia="zh-CN"/>
        </w:rPr>
      </w:pPr>
      <w:bookmarkStart w:id="174" w:name="_Toc533202884"/>
      <w:r w:rsidRPr="00EF6BF6">
        <w:rPr>
          <w:lang w:val="en-US"/>
        </w:rPr>
        <w:lastRenderedPageBreak/>
        <w:t>8.4.59</w:t>
      </w:r>
      <w:r w:rsidRPr="00EF6BF6">
        <w:rPr>
          <w:lang w:val="en-US"/>
        </w:rPr>
        <w:tab/>
      </w:r>
      <w:r w:rsidRPr="00EF6BF6">
        <w:rPr>
          <w:rFonts w:hint="eastAsia"/>
          <w:lang w:val="en-US" w:eastAsia="zh-CN"/>
        </w:rPr>
        <w:t>Group</w:t>
      </w:r>
      <w:r w:rsidRPr="00EF6BF6">
        <w:rPr>
          <w:lang w:val="en-US"/>
        </w:rPr>
        <w:t>-</w:t>
      </w:r>
      <w:r w:rsidRPr="00EF6BF6">
        <w:rPr>
          <w:rFonts w:hint="eastAsia"/>
          <w:lang w:val="en-US" w:eastAsia="zh-CN"/>
        </w:rPr>
        <w:t>Reporting-Guard</w:t>
      </w:r>
      <w:r w:rsidRPr="00EF6BF6">
        <w:rPr>
          <w:lang w:val="en-US"/>
        </w:rPr>
        <w:t>-</w:t>
      </w:r>
      <w:r w:rsidRPr="00EF6BF6">
        <w:rPr>
          <w:rFonts w:hint="eastAsia"/>
          <w:lang w:val="en-US" w:eastAsia="zh-CN"/>
        </w:rPr>
        <w:t>Time</w:t>
      </w:r>
      <w:r w:rsidRPr="00EF6BF6">
        <w:rPr>
          <w:lang w:val="en-US" w:eastAsia="zh-CN"/>
        </w:rPr>
        <w:t>r</w:t>
      </w:r>
      <w:bookmarkEnd w:id="174"/>
    </w:p>
    <w:p w:rsidR="00F00265" w:rsidRPr="00EF6BF6" w:rsidRDefault="00F00265" w:rsidP="00F00265">
      <w:pPr>
        <w:rPr>
          <w:lang w:val="en-US" w:eastAsia="zh-CN"/>
        </w:rPr>
      </w:pPr>
      <w:r w:rsidRPr="00EF6BF6">
        <w:rPr>
          <w:lang w:val="en-US"/>
        </w:rPr>
        <w:t xml:space="preserve">The </w:t>
      </w:r>
      <w:r w:rsidRPr="00EF6BF6">
        <w:rPr>
          <w:rFonts w:hint="eastAsia"/>
          <w:lang w:val="en-US" w:eastAsia="zh-CN"/>
        </w:rPr>
        <w:t>Group</w:t>
      </w:r>
      <w:r w:rsidRPr="00EF6BF6">
        <w:rPr>
          <w:lang w:val="en-US"/>
        </w:rPr>
        <w:t>-</w:t>
      </w:r>
      <w:r w:rsidRPr="00EF6BF6">
        <w:rPr>
          <w:rFonts w:hint="eastAsia"/>
          <w:lang w:val="en-US" w:eastAsia="zh-CN"/>
        </w:rPr>
        <w:t>Reporting-Guard-Time</w:t>
      </w:r>
      <w:r w:rsidRPr="00EF6BF6">
        <w:rPr>
          <w:lang w:val="en-US" w:eastAsia="zh-CN"/>
        </w:rPr>
        <w:t>r</w:t>
      </w:r>
      <w:r w:rsidRPr="00EF6BF6">
        <w:rPr>
          <w:lang w:val="en-US"/>
        </w:rPr>
        <w:t xml:space="preserve"> AVP is of type </w:t>
      </w:r>
      <w:r w:rsidRPr="00EF6BF6">
        <w:rPr>
          <w:rFonts w:hint="eastAsia"/>
          <w:lang w:val="en-US" w:eastAsia="zh-CN"/>
        </w:rPr>
        <w:t>Unsigned32</w:t>
      </w:r>
      <w:r w:rsidRPr="00EF6BF6">
        <w:rPr>
          <w:lang w:val="en-US"/>
        </w:rPr>
        <w:t xml:space="preserve">. </w:t>
      </w:r>
      <w:r w:rsidRPr="00EF6BF6">
        <w:rPr>
          <w:rFonts w:hint="eastAsia"/>
          <w:lang w:val="en-US" w:eastAsia="zh-CN"/>
        </w:rPr>
        <w:t>The Group Reporting Guard Time</w:t>
      </w:r>
      <w:r w:rsidRPr="00EF6BF6">
        <w:rPr>
          <w:lang w:val="en-US" w:eastAsia="zh-CN"/>
        </w:rPr>
        <w:t>r</w:t>
      </w:r>
      <w:r w:rsidRPr="00EF6BF6">
        <w:rPr>
          <w:lang w:val="en-US"/>
        </w:rPr>
        <w:t xml:space="preserve"> </w:t>
      </w:r>
      <w:r w:rsidRPr="00EF6BF6">
        <w:rPr>
          <w:rFonts w:hint="eastAsia"/>
          <w:lang w:val="en-US" w:eastAsia="zh-CN"/>
        </w:rPr>
        <w:t xml:space="preserve">indicates </w:t>
      </w:r>
      <w:r w:rsidRPr="00EF6BF6">
        <w:rPr>
          <w:lang w:val="en-US" w:eastAsia="zh-CN"/>
        </w:rPr>
        <w:t xml:space="preserve">an interval in seconds after which time the HSS (at the latest) shall send </w:t>
      </w:r>
      <w:r w:rsidRPr="00EF6BF6">
        <w:rPr>
          <w:rFonts w:hint="eastAsia"/>
          <w:lang w:val="en-US" w:eastAsia="zh-CN"/>
        </w:rPr>
        <w:t xml:space="preserve">aggregated </w:t>
      </w:r>
      <w:r w:rsidRPr="00EF6BF6">
        <w:rPr>
          <w:lang w:val="en-US" w:eastAsia="zh-CN"/>
        </w:rPr>
        <w:t xml:space="preserve">Status Indications and/or </w:t>
      </w:r>
      <w:r w:rsidRPr="00EF6BF6">
        <w:rPr>
          <w:rFonts w:hint="eastAsia"/>
          <w:lang w:val="en-US" w:eastAsia="zh-CN"/>
        </w:rPr>
        <w:t xml:space="preserve">event report(s) which have been detected for UEs </w:t>
      </w:r>
      <w:r w:rsidRPr="00EF6BF6">
        <w:rPr>
          <w:lang w:val="en-US" w:eastAsia="zh-CN"/>
        </w:rPr>
        <w:t>that are part of a group.</w:t>
      </w:r>
    </w:p>
    <w:p w:rsidR="00F00265" w:rsidRPr="00EF6BF6" w:rsidRDefault="00F00265" w:rsidP="00F00265">
      <w:pPr>
        <w:pStyle w:val="Heading3"/>
        <w:rPr>
          <w:lang w:val="en-US"/>
        </w:rPr>
      </w:pPr>
      <w:bookmarkStart w:id="175" w:name="_Toc533202885"/>
      <w:r w:rsidRPr="00EF6BF6">
        <w:rPr>
          <w:lang w:val="en-US"/>
        </w:rPr>
        <w:t>8.4.60</w:t>
      </w:r>
      <w:r w:rsidRPr="00EF6BF6">
        <w:rPr>
          <w:lang w:val="en-US"/>
        </w:rPr>
        <w:tab/>
        <w:t>CIA-Flags</w:t>
      </w:r>
      <w:bookmarkEnd w:id="175"/>
    </w:p>
    <w:p w:rsidR="00F00265" w:rsidRPr="00EF6BF6" w:rsidRDefault="00F00265" w:rsidP="00F00265">
      <w:pPr>
        <w:rPr>
          <w:lang w:val="en-US"/>
        </w:rPr>
      </w:pPr>
      <w:r w:rsidRPr="00EF6BF6">
        <w:rPr>
          <w:lang w:val="en-US"/>
        </w:rPr>
        <w:t xml:space="preserve">The CIA-Flags AVP is of type AVP is of type </w:t>
      </w:r>
      <w:r w:rsidRPr="00EF6BF6">
        <w:rPr>
          <w:color w:val="000000"/>
          <w:lang w:val="en-US" w:eastAsia="ja-JP"/>
        </w:rPr>
        <w:t>Unsigned32</w:t>
      </w:r>
      <w:r w:rsidRPr="00EF6BF6">
        <w:rPr>
          <w:lang w:val="en-US"/>
        </w:rPr>
        <w:t xml:space="preserve"> and it shall contain a bit mask. The meaning of the bits shall be as defined in table 8.4.60-1:</w:t>
      </w:r>
    </w:p>
    <w:p w:rsidR="00F00265" w:rsidRPr="00EF6BF6" w:rsidRDefault="00F00265" w:rsidP="00F00265">
      <w:pPr>
        <w:pStyle w:val="TH"/>
        <w:outlineLvl w:val="0"/>
        <w:rPr>
          <w:lang w:val="en-US"/>
        </w:rPr>
      </w:pPr>
      <w:r w:rsidRPr="00EF6BF6">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0265" w:rsidRPr="00EF6BF6" w:rsidTr="00FB5A1B">
        <w:trPr>
          <w:cantSplit/>
          <w:jc w:val="center"/>
        </w:trPr>
        <w:tc>
          <w:tcPr>
            <w:tcW w:w="993" w:type="dxa"/>
          </w:tcPr>
          <w:p w:rsidR="00F00265" w:rsidRPr="00EF6BF6" w:rsidRDefault="00F00265" w:rsidP="00FB5A1B">
            <w:pPr>
              <w:pStyle w:val="TAH"/>
              <w:rPr>
                <w:lang w:val="en-US"/>
              </w:rPr>
            </w:pPr>
            <w:r w:rsidRPr="00EF6BF6">
              <w:rPr>
                <w:lang w:val="en-US"/>
              </w:rPr>
              <w:t>Bit</w:t>
            </w:r>
          </w:p>
        </w:tc>
        <w:tc>
          <w:tcPr>
            <w:tcW w:w="1842" w:type="dxa"/>
          </w:tcPr>
          <w:p w:rsidR="00F00265" w:rsidRPr="00EF6BF6" w:rsidRDefault="00F00265" w:rsidP="00FB5A1B">
            <w:pPr>
              <w:pStyle w:val="TAH"/>
              <w:rPr>
                <w:lang w:val="en-US"/>
              </w:rPr>
            </w:pPr>
            <w:r w:rsidRPr="00EF6BF6">
              <w:rPr>
                <w:lang w:val="en-US"/>
              </w:rPr>
              <w:t>Name</w:t>
            </w:r>
          </w:p>
        </w:tc>
        <w:tc>
          <w:tcPr>
            <w:tcW w:w="5387" w:type="dxa"/>
          </w:tcPr>
          <w:p w:rsidR="00F00265" w:rsidRPr="00EF6BF6" w:rsidRDefault="00F00265" w:rsidP="00FB5A1B">
            <w:pPr>
              <w:pStyle w:val="TAH"/>
              <w:rPr>
                <w:lang w:val="en-US"/>
              </w:rPr>
            </w:pPr>
            <w:r w:rsidRPr="00EF6BF6">
              <w:rPr>
                <w:lang w:val="en-US"/>
              </w:rPr>
              <w:t>Description</w:t>
            </w:r>
          </w:p>
        </w:tc>
      </w:tr>
      <w:tr w:rsidR="00F00265" w:rsidRPr="00EF6BF6" w:rsidTr="00FB5A1B">
        <w:trPr>
          <w:cantSplit/>
          <w:jc w:val="center"/>
        </w:trPr>
        <w:tc>
          <w:tcPr>
            <w:tcW w:w="993" w:type="dxa"/>
          </w:tcPr>
          <w:p w:rsidR="00F00265" w:rsidRPr="00EF6BF6" w:rsidRDefault="00F00265" w:rsidP="00FB5A1B">
            <w:pPr>
              <w:pStyle w:val="TAL"/>
            </w:pPr>
            <w:r w:rsidRPr="00EF6BF6">
              <w:t>0</w:t>
            </w:r>
          </w:p>
        </w:tc>
        <w:tc>
          <w:tcPr>
            <w:tcW w:w="1842" w:type="dxa"/>
          </w:tcPr>
          <w:p w:rsidR="00F00265" w:rsidRPr="00EF6BF6" w:rsidRDefault="00F00265" w:rsidP="00FB5A1B">
            <w:pPr>
              <w:pStyle w:val="TAL"/>
            </w:pPr>
            <w:r w:rsidRPr="00EF6BF6">
              <w:t>Group-Configuration-In-Progress</w:t>
            </w:r>
          </w:p>
        </w:tc>
        <w:tc>
          <w:tcPr>
            <w:tcW w:w="5387" w:type="dxa"/>
          </w:tcPr>
          <w:p w:rsidR="00F00265" w:rsidRPr="00EF6BF6" w:rsidRDefault="00F00265" w:rsidP="00FB5A1B">
            <w:pPr>
              <w:pStyle w:val="TAL"/>
            </w:pPr>
            <w:r w:rsidRPr="00EF6BF6">
              <w:t>This bit is set when the HSS indicates that the HSS is processing the Group Monitoring Event configuration(s) and will report further status using the RIR command.</w:t>
            </w:r>
          </w:p>
        </w:tc>
      </w:tr>
      <w:tr w:rsidR="00F00265" w:rsidRPr="00EF6BF6" w:rsidTr="00FB5A1B">
        <w:trPr>
          <w:cantSplit/>
          <w:jc w:val="center"/>
        </w:trPr>
        <w:tc>
          <w:tcPr>
            <w:tcW w:w="8222" w:type="dxa"/>
            <w:gridSpan w:val="3"/>
          </w:tcPr>
          <w:p w:rsidR="00F00265" w:rsidRPr="00EF6BF6" w:rsidRDefault="00F00265" w:rsidP="00FB5A1B">
            <w:pPr>
              <w:pStyle w:val="TAN"/>
              <w:rPr>
                <w:lang w:val="en-US"/>
              </w:rPr>
            </w:pPr>
            <w:r w:rsidRPr="00EF6BF6">
              <w:rPr>
                <w:lang w:val="en-US"/>
              </w:rPr>
              <w:t>NOTE:</w:t>
            </w:r>
            <w:r w:rsidRPr="00EF6BF6">
              <w:rPr>
                <w:lang w:val="en-US"/>
              </w:rPr>
              <w:tab/>
              <w:t>Bits not defined in this table shall be cleared by the sender and discarded by the receiver of the command.</w:t>
            </w:r>
          </w:p>
        </w:tc>
      </w:tr>
    </w:tbl>
    <w:p w:rsidR="00F00265" w:rsidRPr="00EF6BF6" w:rsidRDefault="00F00265" w:rsidP="00F00265">
      <w:pPr>
        <w:rPr>
          <w:noProof/>
        </w:rPr>
      </w:pPr>
    </w:p>
    <w:p w:rsidR="00F00265" w:rsidRPr="00EF6BF6" w:rsidRDefault="00F00265" w:rsidP="00F00265">
      <w:pPr>
        <w:pStyle w:val="Heading3"/>
        <w:rPr>
          <w:lang w:val="en-US"/>
        </w:rPr>
      </w:pPr>
      <w:bookmarkStart w:id="176" w:name="_Toc533202886"/>
      <w:r w:rsidRPr="00EF6BF6">
        <w:rPr>
          <w:lang w:val="en-US"/>
        </w:rPr>
        <w:t>8.4.61</w:t>
      </w:r>
      <w:r w:rsidRPr="00EF6BF6">
        <w:rPr>
          <w:lang w:val="en-US"/>
        </w:rPr>
        <w:tab/>
        <w:t>Group-</w:t>
      </w:r>
      <w:r w:rsidRPr="00EF6BF6">
        <w:rPr>
          <w:lang w:val="en-US" w:eastAsia="zh-CN"/>
        </w:rPr>
        <w:t>Monitoring-Event-Report</w:t>
      </w:r>
      <w:bookmarkEnd w:id="176"/>
    </w:p>
    <w:p w:rsidR="00F00265" w:rsidRPr="00EF6BF6" w:rsidRDefault="00F00265" w:rsidP="00F00265">
      <w:pPr>
        <w:rPr>
          <w:lang w:val="en-US"/>
        </w:rPr>
      </w:pPr>
      <w:r w:rsidRPr="00EF6BF6">
        <w:rPr>
          <w:lang w:val="en-US"/>
        </w:rPr>
        <w:t>The Group-</w:t>
      </w:r>
      <w:r w:rsidRPr="00EF6BF6">
        <w:rPr>
          <w:lang w:val="en-US" w:eastAsia="zh-CN"/>
        </w:rPr>
        <w:t>Monitoring-Event-Report</w:t>
      </w:r>
      <w:r w:rsidRPr="00EF6BF6">
        <w:rPr>
          <w:lang w:val="en-US"/>
        </w:rPr>
        <w:t xml:space="preserve"> AVP is of type Grouped, and it contains the information to be reported as requested by Monitoring-Event-Configuration for a group.</w:t>
      </w:r>
    </w:p>
    <w:p w:rsidR="00F00265" w:rsidRPr="00EF6BF6" w:rsidRDefault="00F00265" w:rsidP="00F00265">
      <w:pPr>
        <w:rPr>
          <w:lang w:val="en-US"/>
        </w:rPr>
      </w:pPr>
      <w:r w:rsidRPr="00EF6BF6">
        <w:rPr>
          <w:lang w:val="en-US"/>
        </w:rPr>
        <w:t>AVP format:</w:t>
      </w:r>
    </w:p>
    <w:p w:rsidR="00F00265" w:rsidRPr="00EF6BF6" w:rsidRDefault="00F00265" w:rsidP="00F00265">
      <w:pPr>
        <w:ind w:left="568"/>
        <w:rPr>
          <w:lang w:val="en-US"/>
        </w:rPr>
      </w:pPr>
      <w:r w:rsidRPr="00EF6BF6">
        <w:rPr>
          <w:lang w:val="en-US" w:eastAsia="zh-CN"/>
        </w:rPr>
        <w:t>Group-Monitoring-Event-Report</w:t>
      </w:r>
      <w:r w:rsidRPr="00EF6BF6">
        <w:rPr>
          <w:lang w:val="en-US"/>
        </w:rPr>
        <w:t>::=</w:t>
      </w:r>
      <w:r w:rsidRPr="00EF6BF6">
        <w:rPr>
          <w:lang w:val="en-US"/>
        </w:rPr>
        <w:tab/>
        <w:t>&lt;AVP header: 3165 10415&gt;</w:t>
      </w:r>
    </w:p>
    <w:p w:rsidR="00F00265" w:rsidRPr="00EF6BF6" w:rsidRDefault="00F00265" w:rsidP="00F00265">
      <w:pPr>
        <w:ind w:left="2840" w:firstLine="284"/>
        <w:rPr>
          <w:lang w:val="en-US"/>
        </w:rPr>
      </w:pPr>
      <w:r w:rsidRPr="00EF6BF6">
        <w:rPr>
          <w:lang w:val="en-US"/>
        </w:rPr>
        <w:t>{ SCEF-Reference-ID }</w:t>
      </w:r>
    </w:p>
    <w:p w:rsidR="00F00265" w:rsidRPr="00EF6BF6" w:rsidRDefault="00F00265" w:rsidP="00F00265">
      <w:pPr>
        <w:ind w:left="2840" w:firstLine="284"/>
        <w:rPr>
          <w:lang w:val="en-US"/>
        </w:rPr>
      </w:pPr>
      <w:r w:rsidRPr="00EF6BF6">
        <w:rPr>
          <w:lang w:val="en-US"/>
        </w:rPr>
        <w:t>[ SCEF-ID ]</w:t>
      </w:r>
    </w:p>
    <w:p w:rsidR="00F00265" w:rsidRPr="00EF6BF6" w:rsidRDefault="00F00265" w:rsidP="00F00265">
      <w:pPr>
        <w:ind w:left="2840" w:firstLine="284"/>
        <w:rPr>
          <w:lang w:val="en-US"/>
        </w:rPr>
      </w:pPr>
      <w:r w:rsidRPr="00EF6BF6">
        <w:rPr>
          <w:lang w:val="en-US"/>
        </w:rPr>
        <w:t xml:space="preserve">*[ Group-Monitoring-Event-Report-Item ] </w:t>
      </w:r>
    </w:p>
    <w:p w:rsidR="00F00265" w:rsidRPr="00EF6BF6" w:rsidRDefault="00F00265" w:rsidP="00F00265">
      <w:pPr>
        <w:ind w:left="2840" w:firstLine="284"/>
        <w:rPr>
          <w:lang w:val="en-US"/>
        </w:rPr>
      </w:pPr>
      <w:r w:rsidRPr="00EF6BF6">
        <w:rPr>
          <w:lang w:val="en-US"/>
        </w:rPr>
        <w:t>*[AVP]</w:t>
      </w:r>
    </w:p>
    <w:p w:rsidR="00F00265" w:rsidRPr="00EF6BF6" w:rsidRDefault="00F00265" w:rsidP="00F00265">
      <w:pPr>
        <w:pStyle w:val="Heading3"/>
        <w:rPr>
          <w:lang w:val="en-US"/>
        </w:rPr>
      </w:pPr>
      <w:bookmarkStart w:id="177" w:name="_Toc533202887"/>
      <w:r w:rsidRPr="00EF6BF6">
        <w:rPr>
          <w:lang w:val="en-US"/>
        </w:rPr>
        <w:t>8.4.62</w:t>
      </w:r>
      <w:r w:rsidRPr="00EF6BF6">
        <w:rPr>
          <w:lang w:val="en-US"/>
        </w:rPr>
        <w:tab/>
        <w:t>Group-</w:t>
      </w:r>
      <w:r w:rsidRPr="00EF6BF6">
        <w:rPr>
          <w:lang w:val="en-US" w:eastAsia="zh-CN"/>
        </w:rPr>
        <w:t>Monitoring-Event-Report-Item</w:t>
      </w:r>
      <w:bookmarkEnd w:id="177"/>
    </w:p>
    <w:p w:rsidR="00F00265" w:rsidRPr="00EF6BF6" w:rsidRDefault="00F00265" w:rsidP="00F00265">
      <w:pPr>
        <w:rPr>
          <w:lang w:val="en-US"/>
        </w:rPr>
      </w:pPr>
      <w:r w:rsidRPr="00EF6BF6">
        <w:rPr>
          <w:lang w:val="en-US"/>
        </w:rPr>
        <w:t>The Group-</w:t>
      </w:r>
      <w:r w:rsidRPr="00EF6BF6">
        <w:rPr>
          <w:lang w:val="en-US" w:eastAsia="zh-CN"/>
        </w:rPr>
        <w:t>Monitoring-Event-Report-Item</w:t>
      </w:r>
      <w:r w:rsidRPr="00EF6BF6">
        <w:rPr>
          <w:lang w:val="en-US"/>
        </w:rPr>
        <w:t xml:space="preserve"> AVP is of type Grouped, and it contains the information to be reported as requested by Monitoring-Event-Configuration for a specific UE as part of group processing.</w:t>
      </w:r>
    </w:p>
    <w:p w:rsidR="00F00265" w:rsidRPr="00EF6BF6" w:rsidRDefault="00F00265" w:rsidP="00F00265">
      <w:pPr>
        <w:rPr>
          <w:lang w:val="en-US"/>
        </w:rPr>
      </w:pPr>
      <w:r w:rsidRPr="00EF6BF6">
        <w:rPr>
          <w:lang w:val="en-US"/>
        </w:rPr>
        <w:t>AVP format:</w:t>
      </w:r>
    </w:p>
    <w:p w:rsidR="00F00265" w:rsidRPr="00EF6BF6" w:rsidRDefault="00F00265" w:rsidP="00F00265">
      <w:pPr>
        <w:ind w:left="568"/>
        <w:rPr>
          <w:lang w:val="en-US"/>
        </w:rPr>
      </w:pPr>
      <w:r w:rsidRPr="00EF6BF6">
        <w:rPr>
          <w:lang w:val="en-US" w:eastAsia="zh-CN"/>
        </w:rPr>
        <w:t>Group-Monitoring-Event-Report-Item</w:t>
      </w:r>
      <w:r w:rsidRPr="00EF6BF6">
        <w:rPr>
          <w:lang w:val="en-US"/>
        </w:rPr>
        <w:t>::=</w:t>
      </w:r>
      <w:r w:rsidRPr="00EF6BF6">
        <w:rPr>
          <w:lang w:val="en-US"/>
        </w:rPr>
        <w:tab/>
        <w:t>&lt;AVP header: 3166 10415&gt;</w:t>
      </w:r>
    </w:p>
    <w:p w:rsidR="00F00265" w:rsidRPr="00EF6BF6" w:rsidRDefault="00F00265" w:rsidP="00F00265">
      <w:pPr>
        <w:ind w:left="2840" w:firstLine="284"/>
        <w:rPr>
          <w:lang w:val="en-US"/>
        </w:rPr>
      </w:pPr>
      <w:r w:rsidRPr="00EF6BF6">
        <w:rPr>
          <w:lang w:val="en-US"/>
        </w:rPr>
        <w:t>{ User-Identifier }</w:t>
      </w:r>
    </w:p>
    <w:p w:rsidR="00F00265" w:rsidRPr="00EF6BF6" w:rsidRDefault="00F00265" w:rsidP="00F00265">
      <w:pPr>
        <w:ind w:left="2840" w:firstLine="284"/>
        <w:rPr>
          <w:lang w:val="en-US"/>
        </w:rPr>
      </w:pPr>
      <w:r w:rsidRPr="00EF6BF6">
        <w:rPr>
          <w:lang w:val="en-US"/>
        </w:rPr>
        <w:t xml:space="preserve">[ Visited-PLMN-Id ] </w:t>
      </w:r>
    </w:p>
    <w:p w:rsidR="00F00265" w:rsidRPr="00EF6BF6" w:rsidRDefault="00F00265" w:rsidP="00F00265">
      <w:pPr>
        <w:ind w:left="2840" w:firstLine="284"/>
        <w:rPr>
          <w:lang w:val="en-US"/>
        </w:rPr>
      </w:pPr>
      <w:r w:rsidRPr="00EF6BF6">
        <w:rPr>
          <w:lang w:val="en-US"/>
        </w:rPr>
        <w:t>[ Roaming-Information ]</w:t>
      </w:r>
    </w:p>
    <w:p w:rsidR="00D02BDC" w:rsidRPr="000C1B9E" w:rsidRDefault="00D02BDC" w:rsidP="00D02BDC">
      <w:pPr>
        <w:ind w:left="2840" w:firstLine="284"/>
        <w:rPr>
          <w:lang w:val="en-US"/>
        </w:rPr>
      </w:pPr>
      <w:r w:rsidRPr="000C1B9E">
        <w:rPr>
          <w:color w:val="000000"/>
          <w:lang w:val="en-US" w:eastAsia="ja-JP"/>
        </w:rPr>
        <w:t>[ IMEI-Change ]</w:t>
      </w:r>
    </w:p>
    <w:p w:rsidR="00F00265" w:rsidRPr="00EF6BF6" w:rsidRDefault="00F00265" w:rsidP="00F00265">
      <w:pPr>
        <w:ind w:left="2840" w:firstLine="284"/>
        <w:rPr>
          <w:lang w:val="en-US"/>
        </w:rPr>
      </w:pPr>
      <w:r w:rsidRPr="00EF6BF6">
        <w:rPr>
          <w:lang w:val="en-US"/>
        </w:rPr>
        <w:t xml:space="preserve">[ Reachability-Information ] </w:t>
      </w:r>
    </w:p>
    <w:p w:rsidR="00F00265" w:rsidRPr="00EF6BF6" w:rsidRDefault="00F00265" w:rsidP="00F00265">
      <w:pPr>
        <w:ind w:left="2840" w:firstLine="284"/>
        <w:rPr>
          <w:lang w:val="en-US"/>
        </w:rPr>
      </w:pPr>
      <w:r w:rsidRPr="00EF6BF6">
        <w:rPr>
          <w:lang w:val="en-US"/>
        </w:rPr>
        <w:t>[ Maximum-UE-Availability-Time ]</w:t>
      </w:r>
    </w:p>
    <w:p w:rsidR="00F00265" w:rsidRPr="00EF6BF6" w:rsidRDefault="00F00265" w:rsidP="00F00265">
      <w:pPr>
        <w:ind w:left="2840" w:firstLine="284"/>
        <w:rPr>
          <w:color w:val="000000"/>
          <w:lang w:val="en-US" w:eastAsia="ja-JP"/>
        </w:rPr>
      </w:pPr>
      <w:r w:rsidRPr="00EF6BF6">
        <w:rPr>
          <w:color w:val="000000"/>
          <w:lang w:val="en-US" w:eastAsia="ja-JP"/>
        </w:rPr>
        <w:t>[ EPS-Location-Information ]</w:t>
      </w:r>
    </w:p>
    <w:p w:rsidR="00F00265" w:rsidRPr="00EF6BF6" w:rsidRDefault="00F00265" w:rsidP="00F00265">
      <w:pPr>
        <w:ind w:left="2840" w:firstLine="284"/>
        <w:rPr>
          <w:lang w:val="en-US"/>
        </w:rPr>
      </w:pPr>
      <w:r w:rsidRPr="00EF6BF6">
        <w:rPr>
          <w:color w:val="000000"/>
          <w:lang w:val="en-US" w:eastAsia="ja-JP"/>
        </w:rPr>
        <w:t xml:space="preserve">[ </w:t>
      </w:r>
      <w:r w:rsidRPr="00EF6BF6">
        <w:rPr>
          <w:lang w:val="en-US"/>
        </w:rPr>
        <w:t>Monitoring-Type ]</w:t>
      </w:r>
    </w:p>
    <w:p w:rsidR="00F00265" w:rsidRPr="00EF6BF6" w:rsidRDefault="00F00265" w:rsidP="00F00265">
      <w:pPr>
        <w:ind w:left="2840" w:firstLine="284"/>
        <w:rPr>
          <w:lang w:val="en-US"/>
        </w:rPr>
      </w:pPr>
      <w:r w:rsidRPr="00EF6BF6">
        <w:rPr>
          <w:lang w:val="en-US"/>
        </w:rPr>
        <w:t>*[ Service-Report ]</w:t>
      </w:r>
    </w:p>
    <w:p w:rsidR="00F00265" w:rsidRPr="00EF6BF6" w:rsidRDefault="00F00265" w:rsidP="00F00265">
      <w:pPr>
        <w:ind w:left="2840" w:firstLine="284"/>
        <w:rPr>
          <w:lang w:val="en-US"/>
        </w:rPr>
      </w:pPr>
      <w:r w:rsidRPr="00EF6BF6">
        <w:rPr>
          <w:lang w:val="en-US"/>
        </w:rPr>
        <w:lastRenderedPageBreak/>
        <w:t>[ S6t-HSS-Cause ]</w:t>
      </w:r>
    </w:p>
    <w:p w:rsidR="00D02BDC" w:rsidRDefault="00D02BDC" w:rsidP="00D02BDC">
      <w:pPr>
        <w:ind w:left="2840" w:firstLine="284"/>
        <w:rPr>
          <w:lang w:val="en-US"/>
        </w:rPr>
      </w:pPr>
      <w:r>
        <w:rPr>
          <w:lang w:val="en-US"/>
        </w:rPr>
        <w:t>[ Idle-Status</w:t>
      </w:r>
      <w:r w:rsidRPr="000C1B9E">
        <w:rPr>
          <w:lang w:val="en-US"/>
        </w:rPr>
        <w:t>-</w:t>
      </w:r>
      <w:r>
        <w:rPr>
          <w:lang w:val="en-US"/>
        </w:rPr>
        <w:t>Indic</w:t>
      </w:r>
      <w:r w:rsidRPr="000C1B9E">
        <w:rPr>
          <w:lang w:val="en-US"/>
        </w:rPr>
        <w:t>ation</w:t>
      </w:r>
      <w:r>
        <w:rPr>
          <w:lang w:val="en-US"/>
        </w:rPr>
        <w:t xml:space="preserve"> ]</w:t>
      </w:r>
    </w:p>
    <w:p w:rsidR="00F00265" w:rsidRPr="00EF6BF6" w:rsidRDefault="00F00265" w:rsidP="00F00265">
      <w:pPr>
        <w:ind w:left="2840" w:firstLine="284"/>
        <w:rPr>
          <w:lang w:val="en-US"/>
        </w:rPr>
      </w:pPr>
      <w:r w:rsidRPr="00EF6BF6">
        <w:rPr>
          <w:lang w:val="en-US"/>
        </w:rPr>
        <w:t>*[AVP]</w:t>
      </w:r>
    </w:p>
    <w:p w:rsidR="00F00265" w:rsidRPr="00EF6BF6" w:rsidRDefault="00F00265" w:rsidP="00F00265">
      <w:pPr>
        <w:pStyle w:val="Heading3"/>
        <w:rPr>
          <w:lang w:val="en-US"/>
        </w:rPr>
      </w:pPr>
      <w:bookmarkStart w:id="178" w:name="_Toc533202888"/>
      <w:r w:rsidRPr="00EF6BF6">
        <w:rPr>
          <w:lang w:val="en-US"/>
        </w:rPr>
        <w:t>8.4.63</w:t>
      </w:r>
      <w:r w:rsidRPr="00EF6BF6">
        <w:rPr>
          <w:lang w:val="en-US"/>
        </w:rPr>
        <w:tab/>
        <w:t>RIR-Flags</w:t>
      </w:r>
      <w:bookmarkEnd w:id="178"/>
    </w:p>
    <w:p w:rsidR="00F00265" w:rsidRPr="00EF6BF6" w:rsidRDefault="00F00265" w:rsidP="00F00265">
      <w:pPr>
        <w:rPr>
          <w:lang w:val="en-US"/>
        </w:rPr>
      </w:pPr>
      <w:r w:rsidRPr="00EF6BF6">
        <w:rPr>
          <w:lang w:val="en-US"/>
        </w:rPr>
        <w:t xml:space="preserve">The RIR-Flags AVP is of type AVP is of type </w:t>
      </w:r>
      <w:r w:rsidRPr="00EF6BF6">
        <w:rPr>
          <w:color w:val="000000"/>
          <w:lang w:val="en-US" w:eastAsia="ja-JP"/>
        </w:rPr>
        <w:t>Unsigned32</w:t>
      </w:r>
      <w:r w:rsidRPr="00EF6BF6">
        <w:rPr>
          <w:lang w:val="en-US"/>
        </w:rPr>
        <w:t xml:space="preserve"> and it shall contain a bit mask. The meaning of the bits shall be as defined in table 8.4.63-1:</w:t>
      </w:r>
    </w:p>
    <w:p w:rsidR="00F00265" w:rsidRPr="00EF6BF6" w:rsidRDefault="00F00265" w:rsidP="00F00265">
      <w:pPr>
        <w:pStyle w:val="TH"/>
        <w:outlineLvl w:val="0"/>
        <w:rPr>
          <w:lang w:val="en-US"/>
        </w:rPr>
      </w:pPr>
      <w:r w:rsidRPr="00EF6BF6">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F00265" w:rsidRPr="00EF6BF6" w:rsidTr="00FB5A1B">
        <w:trPr>
          <w:cantSplit/>
          <w:jc w:val="center"/>
        </w:trPr>
        <w:tc>
          <w:tcPr>
            <w:tcW w:w="993" w:type="dxa"/>
          </w:tcPr>
          <w:p w:rsidR="00F00265" w:rsidRPr="00EF6BF6" w:rsidRDefault="00F00265" w:rsidP="00FB5A1B">
            <w:pPr>
              <w:pStyle w:val="TAH"/>
              <w:rPr>
                <w:lang w:val="en-US"/>
              </w:rPr>
            </w:pPr>
            <w:r w:rsidRPr="00EF6BF6">
              <w:rPr>
                <w:lang w:val="en-US"/>
              </w:rPr>
              <w:t>Bit</w:t>
            </w:r>
          </w:p>
        </w:tc>
        <w:tc>
          <w:tcPr>
            <w:tcW w:w="1842" w:type="dxa"/>
          </w:tcPr>
          <w:p w:rsidR="00F00265" w:rsidRPr="00EF6BF6" w:rsidRDefault="00F00265" w:rsidP="00FB5A1B">
            <w:pPr>
              <w:pStyle w:val="TAH"/>
              <w:rPr>
                <w:lang w:val="en-US"/>
              </w:rPr>
            </w:pPr>
            <w:r w:rsidRPr="00EF6BF6">
              <w:rPr>
                <w:lang w:val="en-US"/>
              </w:rPr>
              <w:t>Name</w:t>
            </w:r>
          </w:p>
        </w:tc>
        <w:tc>
          <w:tcPr>
            <w:tcW w:w="5387" w:type="dxa"/>
          </w:tcPr>
          <w:p w:rsidR="00F00265" w:rsidRPr="00EF6BF6" w:rsidRDefault="00F00265" w:rsidP="00FB5A1B">
            <w:pPr>
              <w:pStyle w:val="TAH"/>
              <w:rPr>
                <w:lang w:val="en-US"/>
              </w:rPr>
            </w:pPr>
            <w:r w:rsidRPr="00EF6BF6">
              <w:rPr>
                <w:lang w:val="en-US"/>
              </w:rPr>
              <w:t>Description</w:t>
            </w:r>
          </w:p>
        </w:tc>
      </w:tr>
      <w:tr w:rsidR="00F00265" w:rsidRPr="00EF6BF6" w:rsidTr="00FB5A1B">
        <w:trPr>
          <w:cantSplit/>
          <w:jc w:val="center"/>
        </w:trPr>
        <w:tc>
          <w:tcPr>
            <w:tcW w:w="993" w:type="dxa"/>
          </w:tcPr>
          <w:p w:rsidR="00F00265" w:rsidRPr="00EF6BF6" w:rsidRDefault="00F00265" w:rsidP="00FB5A1B">
            <w:pPr>
              <w:pStyle w:val="TAL"/>
            </w:pPr>
            <w:r w:rsidRPr="00EF6BF6">
              <w:t>0</w:t>
            </w:r>
          </w:p>
        </w:tc>
        <w:tc>
          <w:tcPr>
            <w:tcW w:w="1842" w:type="dxa"/>
          </w:tcPr>
          <w:p w:rsidR="00F00265" w:rsidRPr="00EF6BF6" w:rsidRDefault="00F00265" w:rsidP="00FB5A1B">
            <w:pPr>
              <w:pStyle w:val="TAL"/>
            </w:pPr>
            <w:r w:rsidRPr="00EF6BF6">
              <w:t>Group-Configuration-In-Progress</w:t>
            </w:r>
          </w:p>
        </w:tc>
        <w:tc>
          <w:tcPr>
            <w:tcW w:w="5387" w:type="dxa"/>
          </w:tcPr>
          <w:p w:rsidR="00F00265" w:rsidRPr="00EF6BF6" w:rsidRDefault="00F00265" w:rsidP="00FB5A1B">
            <w:pPr>
              <w:pStyle w:val="TAL"/>
            </w:pPr>
            <w:r w:rsidRPr="00EF6BF6">
              <w:t>This bit is set when the HSS indicates that the HSS is processing the Group Monitoring Event configuration and will report further status/reports for the group using additional RIR command(s).</w:t>
            </w:r>
          </w:p>
        </w:tc>
      </w:tr>
      <w:tr w:rsidR="00F00265" w:rsidRPr="00EF6BF6" w:rsidTr="00FB5A1B">
        <w:trPr>
          <w:cantSplit/>
          <w:jc w:val="center"/>
        </w:trPr>
        <w:tc>
          <w:tcPr>
            <w:tcW w:w="8222" w:type="dxa"/>
            <w:gridSpan w:val="3"/>
          </w:tcPr>
          <w:p w:rsidR="00F00265" w:rsidRPr="00EF6BF6" w:rsidRDefault="00F00265" w:rsidP="00FB5A1B">
            <w:pPr>
              <w:pStyle w:val="TAN"/>
              <w:rPr>
                <w:lang w:val="en-US"/>
              </w:rPr>
            </w:pPr>
            <w:r w:rsidRPr="00EF6BF6">
              <w:rPr>
                <w:lang w:val="en-US"/>
              </w:rPr>
              <w:t>NOTE:</w:t>
            </w:r>
            <w:r w:rsidRPr="00EF6BF6">
              <w:rPr>
                <w:lang w:val="en-US"/>
              </w:rPr>
              <w:tab/>
              <w:t>Bits not defined in this table shall be cleared by the sender and discarded by the receiver of the command.</w:t>
            </w:r>
          </w:p>
        </w:tc>
      </w:tr>
    </w:tbl>
    <w:p w:rsidR="00F00265" w:rsidRPr="00EF6BF6" w:rsidRDefault="00F00265" w:rsidP="00F00265">
      <w:pPr>
        <w:rPr>
          <w:noProof/>
          <w:color w:val="FF0000"/>
          <w:lang w:eastAsia="zh-CN"/>
        </w:rPr>
      </w:pPr>
    </w:p>
    <w:p w:rsidR="00F00265" w:rsidRPr="00EF6BF6" w:rsidRDefault="00F00265" w:rsidP="00F00265">
      <w:pPr>
        <w:pStyle w:val="Heading3"/>
        <w:rPr>
          <w:lang w:val="en-US"/>
        </w:rPr>
      </w:pPr>
      <w:bookmarkStart w:id="179" w:name="_Toc533202889"/>
      <w:r w:rsidRPr="00EF6BF6">
        <w:rPr>
          <w:lang w:val="en-US"/>
        </w:rPr>
        <w:t>8.4.64</w:t>
      </w:r>
      <w:r w:rsidRPr="00EF6BF6">
        <w:rPr>
          <w:lang w:val="en-US"/>
        </w:rPr>
        <w:tab/>
        <w:t>Type-Of-External-Identifier</w:t>
      </w:r>
      <w:bookmarkEnd w:id="179"/>
    </w:p>
    <w:p w:rsidR="00F00265" w:rsidRPr="00EF6BF6" w:rsidRDefault="00F00265" w:rsidP="00F00265">
      <w:pPr>
        <w:rPr>
          <w:lang w:val="en-US" w:eastAsia="zh-CN"/>
        </w:rPr>
      </w:pPr>
      <w:r w:rsidRPr="00EF6BF6">
        <w:rPr>
          <w:lang w:val="en-US"/>
        </w:rPr>
        <w:t xml:space="preserve">The Type-Of-External-Identifier AVP is of type </w:t>
      </w:r>
      <w:r w:rsidRPr="00EF6BF6">
        <w:rPr>
          <w:color w:val="000000"/>
          <w:lang w:val="en-US" w:eastAsia="ja-JP"/>
        </w:rPr>
        <w:t>Unsigned32</w:t>
      </w:r>
      <w:r w:rsidRPr="00EF6BF6">
        <w:rPr>
          <w:lang w:val="en-US"/>
        </w:rPr>
        <w:t xml:space="preserve"> and it shall </w:t>
      </w:r>
      <w:r w:rsidRPr="00EF6BF6">
        <w:rPr>
          <w:rFonts w:hint="eastAsia"/>
          <w:lang w:val="en-US" w:eastAsia="zh-CN"/>
        </w:rPr>
        <w:t>indicate which type of identity is carried in the External-Identifier AVP</w:t>
      </w:r>
      <w:r w:rsidRPr="00EF6BF6">
        <w:rPr>
          <w:lang w:val="en-US"/>
        </w:rPr>
        <w:t xml:space="preserve">. </w:t>
      </w:r>
      <w:r w:rsidRPr="00EF6BF6">
        <w:rPr>
          <w:rFonts w:hint="eastAsia"/>
          <w:lang w:val="en-US" w:eastAsia="zh-CN"/>
        </w:rPr>
        <w:t>The following values are defined:</w:t>
      </w:r>
    </w:p>
    <w:p w:rsidR="00F00265" w:rsidRPr="00EF6BF6" w:rsidRDefault="00F00265" w:rsidP="00F00265">
      <w:pPr>
        <w:pStyle w:val="B1"/>
      </w:pPr>
      <w:r w:rsidRPr="00EF6BF6">
        <w:t>EXTERNAL-UE-IDENTIFIER-TYPE (0)</w:t>
      </w:r>
    </w:p>
    <w:p w:rsidR="00F00265" w:rsidRPr="00EF6BF6" w:rsidRDefault="00F00265" w:rsidP="00F00265">
      <w:pPr>
        <w:pStyle w:val="B2"/>
      </w:pPr>
      <w:r w:rsidRPr="00EF6BF6">
        <w:rPr>
          <w:rFonts w:hint="eastAsia"/>
          <w:lang w:eastAsia="zh-CN"/>
        </w:rPr>
        <w:t>The value 0 indicates t</w:t>
      </w:r>
      <w:r w:rsidRPr="00EF6BF6">
        <w:t xml:space="preserve">he </w:t>
      </w:r>
      <w:r w:rsidRPr="00EF6BF6">
        <w:rPr>
          <w:rFonts w:hint="eastAsia"/>
          <w:lang w:eastAsia="zh-CN"/>
        </w:rPr>
        <w:t>External-Identifier AVP carries the identity of an individual UE</w:t>
      </w:r>
      <w:r w:rsidRPr="00EF6BF6">
        <w:t>.</w:t>
      </w:r>
    </w:p>
    <w:p w:rsidR="00F00265" w:rsidRPr="00EF6BF6" w:rsidRDefault="00F00265" w:rsidP="00F00265">
      <w:pPr>
        <w:pStyle w:val="B1"/>
      </w:pPr>
      <w:r w:rsidRPr="00EF6BF6">
        <w:t>EXTERNAL-</w:t>
      </w:r>
      <w:r w:rsidRPr="00EF6BF6">
        <w:rPr>
          <w:rFonts w:hint="eastAsia"/>
          <w:lang w:eastAsia="zh-CN"/>
        </w:rPr>
        <w:t>GROUP</w:t>
      </w:r>
      <w:r w:rsidRPr="00EF6BF6">
        <w:t>-IDENTIFIER-TYPE (</w:t>
      </w:r>
      <w:r w:rsidRPr="00EF6BF6">
        <w:rPr>
          <w:rFonts w:hint="eastAsia"/>
          <w:lang w:eastAsia="zh-CN"/>
        </w:rPr>
        <w:t>1</w:t>
      </w:r>
      <w:r w:rsidRPr="00EF6BF6">
        <w:t>)</w:t>
      </w:r>
    </w:p>
    <w:p w:rsidR="00F00265" w:rsidRPr="00EF6BF6" w:rsidRDefault="00F00265" w:rsidP="00F00265">
      <w:pPr>
        <w:pStyle w:val="B2"/>
      </w:pPr>
      <w:r w:rsidRPr="00EF6BF6">
        <w:rPr>
          <w:rFonts w:hint="eastAsia"/>
          <w:lang w:eastAsia="zh-CN"/>
        </w:rPr>
        <w:t>The value 1 indicates t</w:t>
      </w:r>
      <w:r w:rsidRPr="00EF6BF6">
        <w:t xml:space="preserve">he </w:t>
      </w:r>
      <w:r w:rsidRPr="00EF6BF6">
        <w:rPr>
          <w:rFonts w:hint="eastAsia"/>
          <w:lang w:eastAsia="zh-CN"/>
        </w:rPr>
        <w:t>External-Identifier AVP carries the identity of a Group of UEs</w:t>
      </w:r>
      <w:r w:rsidRPr="00EF6BF6">
        <w:t>.</w:t>
      </w:r>
    </w:p>
    <w:p w:rsidR="00F00265" w:rsidRPr="00EF6BF6" w:rsidRDefault="00F00265" w:rsidP="00F00265">
      <w:pPr>
        <w:pStyle w:val="Heading3"/>
        <w:rPr>
          <w:lang w:val="de-DE"/>
        </w:rPr>
      </w:pPr>
      <w:bookmarkStart w:id="180" w:name="_Toc533202890"/>
      <w:r w:rsidRPr="00EF6BF6">
        <w:rPr>
          <w:lang w:val="sv-SE"/>
        </w:rPr>
        <w:t>8.4.65</w:t>
      </w:r>
      <w:r w:rsidRPr="00EF6BF6">
        <w:tab/>
        <w:t>APN-Validity-Time</w:t>
      </w:r>
      <w:bookmarkEnd w:id="180"/>
    </w:p>
    <w:p w:rsidR="00F00265" w:rsidRPr="00EF6BF6" w:rsidRDefault="00F00265" w:rsidP="00F00265">
      <w:pPr>
        <w:rPr>
          <w:lang w:val="en-US"/>
        </w:rPr>
      </w:pPr>
      <w:r w:rsidRPr="00EF6BF6">
        <w:rPr>
          <w:lang w:val="en-US"/>
        </w:rPr>
        <w:t>The APN-Validity-Time AVP is of type Grouped, and it contains the APN (within the Service-Selection AVP) and the updated validity time for the granted NIDD authorization associated to the APN.</w:t>
      </w:r>
    </w:p>
    <w:p w:rsidR="00F00265" w:rsidRPr="00EF6BF6" w:rsidRDefault="00F00265" w:rsidP="00F00265">
      <w:pPr>
        <w:rPr>
          <w:lang w:val="en-US"/>
        </w:rPr>
      </w:pPr>
      <w:r w:rsidRPr="00EF6BF6">
        <w:rPr>
          <w:lang w:val="en-US"/>
        </w:rPr>
        <w:t>AVP format:</w:t>
      </w:r>
    </w:p>
    <w:p w:rsidR="00F00265" w:rsidRPr="00EF6BF6" w:rsidRDefault="00F00265" w:rsidP="00F00265">
      <w:pPr>
        <w:ind w:left="568"/>
        <w:rPr>
          <w:lang w:val="en-US"/>
        </w:rPr>
      </w:pPr>
      <w:r w:rsidRPr="00EF6BF6">
        <w:rPr>
          <w:lang w:val="en-US"/>
        </w:rPr>
        <w:t>APN-Validity-Time::=</w:t>
      </w:r>
      <w:r w:rsidRPr="00EF6BF6">
        <w:rPr>
          <w:lang w:val="en-US"/>
        </w:rPr>
        <w:tab/>
        <w:t>&lt;AVP header:3169 10415&gt;</w:t>
      </w:r>
    </w:p>
    <w:p w:rsidR="00F00265" w:rsidRPr="00EF6BF6" w:rsidRDefault="00F00265" w:rsidP="00F00265">
      <w:pPr>
        <w:ind w:left="2840" w:firstLine="284"/>
        <w:rPr>
          <w:lang w:val="fr-FR"/>
        </w:rPr>
      </w:pPr>
      <w:r w:rsidRPr="00EF6BF6">
        <w:rPr>
          <w:lang w:val="fr-FR"/>
        </w:rPr>
        <w:t>{ Granted-Validity-Time }</w:t>
      </w:r>
    </w:p>
    <w:p w:rsidR="00F00265" w:rsidRPr="00EF6BF6" w:rsidRDefault="00F00265" w:rsidP="00F00265">
      <w:pPr>
        <w:ind w:left="2840" w:firstLine="284"/>
        <w:rPr>
          <w:noProof/>
          <w:lang w:val="fr-FR"/>
        </w:rPr>
      </w:pPr>
      <w:r w:rsidRPr="00EF6BF6">
        <w:rPr>
          <w:lang w:val="fr-FR"/>
        </w:rPr>
        <w:t>[ Service-Selection ]</w:t>
      </w:r>
    </w:p>
    <w:p w:rsidR="00F00265" w:rsidRPr="00EF6BF6" w:rsidRDefault="00F00265" w:rsidP="00F00265">
      <w:pPr>
        <w:ind w:left="2840" w:firstLine="284"/>
        <w:rPr>
          <w:lang w:val="en-US"/>
        </w:rPr>
      </w:pPr>
      <w:r w:rsidRPr="00EF6BF6">
        <w:rPr>
          <w:lang w:val="en-US"/>
        </w:rPr>
        <w:t>*[AVP]</w:t>
      </w:r>
    </w:p>
    <w:p w:rsidR="00F00265" w:rsidRPr="00EF6BF6" w:rsidRDefault="00F00265" w:rsidP="00F00265">
      <w:pPr>
        <w:rPr>
          <w:noProof/>
        </w:rPr>
      </w:pPr>
      <w:r w:rsidRPr="00EF6BF6">
        <w:rPr>
          <w:noProof/>
        </w:rPr>
        <w:t>Absence of Service-Selection AVP indicates that the Granted-Validity-Time applies to all granted NIDD Authorizations for the user. In this case only one APN-Validity-Time AVP shall be present within the NIDD-Authorization-Update AVP.</w:t>
      </w:r>
    </w:p>
    <w:p w:rsidR="00A223FC" w:rsidRPr="00EF6BF6" w:rsidRDefault="00A223FC" w:rsidP="00A223FC">
      <w:pPr>
        <w:pStyle w:val="Heading8"/>
      </w:pPr>
      <w:bookmarkStart w:id="181" w:name="_Toc533202891"/>
      <w:r w:rsidRPr="00EF6BF6">
        <w:rPr>
          <w:lang w:val="en-US"/>
        </w:rPr>
        <w:lastRenderedPageBreak/>
        <w:t>Annex A (normative):</w:t>
      </w:r>
      <w:r w:rsidRPr="00EF6BF6">
        <w:br/>
        <w:t>Diameter overload control mechanism</w:t>
      </w:r>
      <w:bookmarkEnd w:id="181"/>
    </w:p>
    <w:p w:rsidR="00A223FC" w:rsidRPr="00EF6BF6" w:rsidRDefault="00A223FC" w:rsidP="00A223FC">
      <w:pPr>
        <w:pStyle w:val="Heading2"/>
      </w:pPr>
      <w:bookmarkStart w:id="182" w:name="_Toc533202892"/>
      <w:r w:rsidRPr="00EF6BF6">
        <w:t>A.1</w:t>
      </w:r>
      <w:r w:rsidRPr="00EF6BF6">
        <w:tab/>
        <w:t>General</w:t>
      </w:r>
      <w:bookmarkEnd w:id="182"/>
    </w:p>
    <w:p w:rsidR="00A223FC" w:rsidRPr="00EF6BF6" w:rsidRDefault="00A223FC" w:rsidP="00A223FC">
      <w:r w:rsidRPr="00EF6BF6">
        <w:t>IETF</w:t>
      </w:r>
      <w:r w:rsidR="00AA0A7D" w:rsidRPr="00EF6BF6">
        <w:t xml:space="preserve"> RFC 7683 </w:t>
      </w:r>
      <w:r w:rsidRPr="00EF6BF6">
        <w:t>[15] specifies a Diameter overload control mechanism which includes the definition and the transfer of related AVPs between Diameter nodes.</w:t>
      </w:r>
    </w:p>
    <w:p w:rsidR="00A223FC" w:rsidRPr="00EF6BF6" w:rsidRDefault="00A223FC" w:rsidP="00A223FC">
      <w:pPr>
        <w:pStyle w:val="Heading2"/>
      </w:pPr>
      <w:bookmarkStart w:id="183" w:name="_Toc533202893"/>
      <w:r w:rsidRPr="00EF6BF6">
        <w:t>A.2</w:t>
      </w:r>
      <w:r w:rsidRPr="00EF6BF6">
        <w:tab/>
        <w:t>S6m interface</w:t>
      </w:r>
      <w:bookmarkEnd w:id="183"/>
    </w:p>
    <w:p w:rsidR="00A223FC" w:rsidRPr="00EF6BF6" w:rsidRDefault="00063D72" w:rsidP="00A223FC">
      <w:pPr>
        <w:pStyle w:val="Heading3"/>
      </w:pPr>
      <w:bookmarkStart w:id="184" w:name="_Toc533202894"/>
      <w:r w:rsidRPr="00EF6BF6">
        <w:t>A</w:t>
      </w:r>
      <w:r w:rsidR="00A223FC" w:rsidRPr="00EF6BF6">
        <w:t>.2.1</w:t>
      </w:r>
      <w:r w:rsidR="00A223FC" w:rsidRPr="00EF6BF6">
        <w:tab/>
        <w:t>General</w:t>
      </w:r>
      <w:bookmarkEnd w:id="184"/>
    </w:p>
    <w:p w:rsidR="00A223FC" w:rsidRPr="00EF6BF6" w:rsidRDefault="00A223FC" w:rsidP="00A223FC">
      <w:r w:rsidRPr="00EF6BF6">
        <w:t>The Diameter overload control mechanism is an optional feature over the S6m interface.</w:t>
      </w:r>
    </w:p>
    <w:p w:rsidR="00A223FC" w:rsidRPr="00EF6BF6" w:rsidRDefault="00A223FC" w:rsidP="00A223FC">
      <w:r w:rsidRPr="00EF6BF6">
        <w:t>It is recommended to make use of the IETF</w:t>
      </w:r>
      <w:r w:rsidR="00AA0A7D" w:rsidRPr="00EF6BF6">
        <w:t xml:space="preserve"> RFC 7683 </w:t>
      </w:r>
      <w:r w:rsidRPr="00EF6BF6">
        <w:t>[15] on the S6m interface where, when applied, the MTC-IWF shall behave as a reacting node and the HSS</w:t>
      </w:r>
      <w:r w:rsidRPr="00EF6BF6">
        <w:rPr>
          <w:vanish/>
        </w:rPr>
        <w:t>3GPP AAA server</w:t>
      </w:r>
      <w:r w:rsidRPr="00EF6BF6">
        <w:t xml:space="preserve"> as a reporting node.</w:t>
      </w:r>
    </w:p>
    <w:p w:rsidR="00A223FC" w:rsidRPr="00EF6BF6" w:rsidRDefault="00A223FC" w:rsidP="00A223FC">
      <w:pPr>
        <w:pStyle w:val="NO"/>
      </w:pPr>
      <w:r w:rsidRPr="00EF6BF6">
        <w:t>NOTE:</w:t>
      </w:r>
      <w:r w:rsidRPr="00EF6BF6">
        <w:tab/>
        <w:t>There is no need to support this mechanism in the other way (overload of the MTC-IWF) as no Diameter request commands are sent by the HSS to the MTC-IWF.</w:t>
      </w:r>
    </w:p>
    <w:p w:rsidR="00A223FC" w:rsidRPr="00EF6BF6" w:rsidRDefault="00A223FC" w:rsidP="00A223FC">
      <w:pPr>
        <w:pStyle w:val="Heading3"/>
      </w:pPr>
      <w:bookmarkStart w:id="185" w:name="_Toc533202895"/>
      <w:r w:rsidRPr="00EF6BF6">
        <w:t>A.2.2</w:t>
      </w:r>
      <w:r w:rsidRPr="00EF6BF6">
        <w:tab/>
        <w:t>HSS behaviour</w:t>
      </w:r>
      <w:bookmarkEnd w:id="185"/>
    </w:p>
    <w:p w:rsidR="00A223FC" w:rsidRPr="00EF6BF6" w:rsidRDefault="00A223FC" w:rsidP="00A223FC">
      <w:r w:rsidRPr="00EF6BF6">
        <w:t>The HSS requests traffic reduction from the MTC-IWF when it is in an overload situation, by including OC-OLR AVP in answer commands as described in IETF</w:t>
      </w:r>
      <w:r w:rsidR="00AA0A7D" w:rsidRPr="00EF6BF6">
        <w:t xml:space="preserve"> RFC 7683 </w:t>
      </w:r>
      <w:r w:rsidRPr="00EF6BF6">
        <w:t>[15].</w:t>
      </w:r>
    </w:p>
    <w:p w:rsidR="00A223FC" w:rsidRPr="00EF6BF6" w:rsidRDefault="00A223FC" w:rsidP="00787E95">
      <w:r w:rsidRPr="00EF6BF6">
        <w:t>The HSS identifies that it is in an overload situation by implementation specific means. For example,</w:t>
      </w:r>
      <w:r w:rsidR="00AA0A7D" w:rsidRPr="00EF6BF6">
        <w:t xml:space="preserve"> </w:t>
      </w:r>
      <w:r w:rsidRPr="00EF6BF6">
        <w:t>the HSS may take into account the traffic over the S6m</w:t>
      </w:r>
      <w:r w:rsidR="00AA0A7D" w:rsidRPr="00EF6BF6">
        <w:t xml:space="preserve"> </w:t>
      </w:r>
      <w:r w:rsidRPr="00EF6BF6">
        <w:t>interfaces or other interfaces, the level of usage of internal resources (CPU, memory), the access to external resources etc.</w:t>
      </w:r>
    </w:p>
    <w:p w:rsidR="00A223FC" w:rsidRPr="00EF6BF6" w:rsidRDefault="00A223FC" w:rsidP="00A223FC">
      <w:r w:rsidRPr="00EF6BF6">
        <w:t>The HSS determines the specific contents of the OC-OLR AVP in overload reports and the HSS decides when to send OC-OLR AVPs by implementation specific means.</w:t>
      </w:r>
    </w:p>
    <w:p w:rsidR="00A223FC" w:rsidRPr="00EF6BF6" w:rsidRDefault="00A223FC" w:rsidP="00A223FC">
      <w:pPr>
        <w:pStyle w:val="Heading3"/>
      </w:pPr>
      <w:bookmarkStart w:id="186" w:name="_Toc533202896"/>
      <w:r w:rsidRPr="00EF6BF6">
        <w:t>A.2.3</w:t>
      </w:r>
      <w:r w:rsidRPr="00EF6BF6">
        <w:tab/>
        <w:t>MTC-IWF behaviour</w:t>
      </w:r>
      <w:bookmarkEnd w:id="186"/>
    </w:p>
    <w:p w:rsidR="00A223FC" w:rsidRPr="00EF6BF6" w:rsidRDefault="00A223FC" w:rsidP="00A223FC">
      <w:r w:rsidRPr="00EF6BF6">
        <w:t>The MTC-IWF applies required traffic reduction received in answer commands to subsequent applicable requests, as per IETF</w:t>
      </w:r>
      <w:r w:rsidR="00AA0A7D" w:rsidRPr="00EF6BF6">
        <w:t xml:space="preserve"> RFC 7683 </w:t>
      </w:r>
      <w:r w:rsidRPr="00EF6BF6">
        <w:t>[15].</w:t>
      </w:r>
    </w:p>
    <w:p w:rsidR="00A223FC" w:rsidRPr="00EF6BF6" w:rsidRDefault="00A223FC" w:rsidP="00A223FC">
      <w:r w:rsidRPr="00EF6BF6">
        <w:t>Requested traffic reduction is achieved by the MTC-IWF by implementation specific means. For example, it may implement message throttling with prioritization.</w:t>
      </w:r>
    </w:p>
    <w:p w:rsidR="00A223FC" w:rsidRPr="00EF6BF6" w:rsidRDefault="00A223FC" w:rsidP="00A223FC">
      <w:r w:rsidRPr="00EF6BF6">
        <w:t>Annex B gives guidance on message prioritisation over the S6m interface.</w:t>
      </w:r>
    </w:p>
    <w:p w:rsidR="00CC33F8" w:rsidRPr="00EF6BF6" w:rsidRDefault="00CC33F8" w:rsidP="00CC33F8">
      <w:pPr>
        <w:pStyle w:val="Heading2"/>
      </w:pPr>
      <w:bookmarkStart w:id="187" w:name="_Toc533202897"/>
      <w:r w:rsidRPr="00EF6BF6">
        <w:t>A.3</w:t>
      </w:r>
      <w:r w:rsidRPr="00EF6BF6">
        <w:tab/>
        <w:t>S6t interface</w:t>
      </w:r>
      <w:bookmarkEnd w:id="187"/>
    </w:p>
    <w:p w:rsidR="00CC33F8" w:rsidRPr="00EF6BF6" w:rsidRDefault="00CC33F8" w:rsidP="00CC33F8">
      <w:pPr>
        <w:pStyle w:val="Heading3"/>
      </w:pPr>
      <w:bookmarkStart w:id="188" w:name="_Toc533202898"/>
      <w:r w:rsidRPr="00EF6BF6">
        <w:t>A.3.1</w:t>
      </w:r>
      <w:r w:rsidRPr="00EF6BF6">
        <w:tab/>
        <w:t>General</w:t>
      </w:r>
      <w:bookmarkEnd w:id="188"/>
    </w:p>
    <w:p w:rsidR="00CC33F8" w:rsidRPr="00EF6BF6" w:rsidRDefault="00CC33F8" w:rsidP="00CC33F8">
      <w:r w:rsidRPr="00EF6BF6">
        <w:t>The Diameter overload control mechanism is an optional feature over the S6t interface.</w:t>
      </w:r>
    </w:p>
    <w:p w:rsidR="00CC33F8" w:rsidRPr="00EF6BF6" w:rsidRDefault="00CC33F8" w:rsidP="00CC33F8">
      <w:r w:rsidRPr="00EF6BF6">
        <w:t>It is recommended to make use of the IETF</w:t>
      </w:r>
      <w:r w:rsidR="00AA0A7D" w:rsidRPr="00EF6BF6">
        <w:t xml:space="preserve"> RFC 7683 </w:t>
      </w:r>
      <w:r w:rsidRPr="00EF6BF6">
        <w:t>[15] on the S6t interface where, when applied, the SCEF shall behave as a reacting node and the HSS as a reporting node.</w:t>
      </w:r>
    </w:p>
    <w:p w:rsidR="00CC33F8" w:rsidRPr="00EF6BF6" w:rsidRDefault="00CC33F8" w:rsidP="00CC33F8">
      <w:pPr>
        <w:pStyle w:val="NO"/>
      </w:pPr>
      <w:r w:rsidRPr="00EF6BF6">
        <w:t>NOTE:</w:t>
      </w:r>
      <w:r w:rsidRPr="00EF6BF6">
        <w:tab/>
      </w:r>
      <w:r w:rsidRPr="00EF6BF6">
        <w:rPr>
          <w:lang w:val="sv-SE"/>
        </w:rPr>
        <w:t>With the current services used on this interface t</w:t>
      </w:r>
      <w:r w:rsidRPr="00EF6BF6">
        <w:t xml:space="preserve">here is no need to support this mechanism in the other </w:t>
      </w:r>
      <w:r w:rsidRPr="00EF6BF6">
        <w:rPr>
          <w:lang w:val="sv-SE"/>
        </w:rPr>
        <w:t>direction</w:t>
      </w:r>
      <w:r w:rsidRPr="00EF6BF6">
        <w:t xml:space="preserve"> (overload of the SCEF) as </w:t>
      </w:r>
      <w:r w:rsidRPr="00EF6BF6">
        <w:rPr>
          <w:lang w:val="en-US"/>
        </w:rPr>
        <w:t xml:space="preserve">the number of </w:t>
      </w:r>
      <w:r w:rsidRPr="00EF6BF6">
        <w:t xml:space="preserve">Diameter request commands sent by the HSS to the SCEF </w:t>
      </w:r>
      <w:r w:rsidRPr="00EF6BF6">
        <w:rPr>
          <w:lang w:val="en-US"/>
        </w:rPr>
        <w:t>is determined by the SCEF in one earlier</w:t>
      </w:r>
      <w:r w:rsidRPr="00EF6BF6">
        <w:t xml:space="preserve"> command of the SCEF </w:t>
      </w:r>
      <w:r w:rsidRPr="00EF6BF6">
        <w:rPr>
          <w:lang w:val="en-US"/>
        </w:rPr>
        <w:t>and they corresponds to non-frequent events.</w:t>
      </w:r>
    </w:p>
    <w:p w:rsidR="00CC33F8" w:rsidRPr="00EF6BF6" w:rsidRDefault="00CC33F8" w:rsidP="00CC33F8">
      <w:pPr>
        <w:pStyle w:val="Heading3"/>
      </w:pPr>
      <w:bookmarkStart w:id="189" w:name="_Toc533202899"/>
      <w:r w:rsidRPr="00EF6BF6">
        <w:lastRenderedPageBreak/>
        <w:t>A.3.2</w:t>
      </w:r>
      <w:r w:rsidRPr="00EF6BF6">
        <w:tab/>
        <w:t>HSS behaviour</w:t>
      </w:r>
      <w:bookmarkEnd w:id="189"/>
    </w:p>
    <w:p w:rsidR="00CC33F8" w:rsidRPr="00EF6BF6" w:rsidRDefault="00CC33F8" w:rsidP="00CC33F8">
      <w:r w:rsidRPr="00EF6BF6">
        <w:t>The HSS requests traffic reduction from the SCEF when it is in an overload situation, by including OC-OLR AVP in answer commands as described in IETF</w:t>
      </w:r>
      <w:r w:rsidR="00AA0A7D" w:rsidRPr="00EF6BF6">
        <w:t xml:space="preserve"> RFC 7683 </w:t>
      </w:r>
      <w:r w:rsidRPr="00EF6BF6">
        <w:t>[15].</w:t>
      </w:r>
    </w:p>
    <w:p w:rsidR="00CC33F8" w:rsidRPr="00EF6BF6" w:rsidRDefault="00CC33F8" w:rsidP="00CC33F8">
      <w:r w:rsidRPr="00EF6BF6">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rsidR="00CC33F8" w:rsidRPr="00EF6BF6" w:rsidRDefault="00CC33F8" w:rsidP="00CC33F8">
      <w:r w:rsidRPr="00EF6BF6">
        <w:t>The HSS determines the specific contents of the OC-OLR AVP in overload reports and the HSS decides when to send OC-OLR AVPs by implementation specific means.</w:t>
      </w:r>
    </w:p>
    <w:p w:rsidR="00CC33F8" w:rsidRPr="00EF6BF6" w:rsidRDefault="00CC33F8" w:rsidP="00CC33F8">
      <w:pPr>
        <w:pStyle w:val="Heading3"/>
      </w:pPr>
      <w:bookmarkStart w:id="190" w:name="_Toc533202900"/>
      <w:r w:rsidRPr="00EF6BF6">
        <w:t>A.3.3</w:t>
      </w:r>
      <w:r w:rsidRPr="00EF6BF6">
        <w:tab/>
        <w:t>SCEF behaviour</w:t>
      </w:r>
      <w:bookmarkEnd w:id="190"/>
    </w:p>
    <w:p w:rsidR="00CC33F8" w:rsidRPr="00EF6BF6" w:rsidRDefault="00CC33F8" w:rsidP="00CC33F8">
      <w:r w:rsidRPr="00EF6BF6">
        <w:t>The SCEF applies required traffic reduction received in answer commands to subsequent applicable requests, as per IETF</w:t>
      </w:r>
      <w:r w:rsidR="00AA0A7D" w:rsidRPr="00EF6BF6">
        <w:t xml:space="preserve"> RFC 7683 </w:t>
      </w:r>
      <w:r w:rsidRPr="00EF6BF6">
        <w:t>[15].</w:t>
      </w:r>
    </w:p>
    <w:p w:rsidR="00CC33F8" w:rsidRPr="00EF6BF6" w:rsidRDefault="00CC33F8" w:rsidP="00A223FC">
      <w:r w:rsidRPr="00EF6BF6">
        <w:t>Requested traffic reduction is achieved by the SCEF by implementation specific means. For example, it may implement monitoring event activation throttling with prioritization.</w:t>
      </w:r>
    </w:p>
    <w:p w:rsidR="00A223FC" w:rsidRPr="00EF6BF6" w:rsidRDefault="00A223FC" w:rsidP="00A223FC">
      <w:pPr>
        <w:pStyle w:val="Heading8"/>
      </w:pPr>
      <w:bookmarkStart w:id="191" w:name="_Toc533202901"/>
      <w:r w:rsidRPr="00EF6BF6">
        <w:rPr>
          <w:lang w:val="en-US"/>
        </w:rPr>
        <w:t>Annex B (Informative):</w:t>
      </w:r>
      <w:r w:rsidRPr="00EF6BF6">
        <w:br/>
        <w:t>Diameter overload control node behaviour</w:t>
      </w:r>
      <w:bookmarkEnd w:id="191"/>
    </w:p>
    <w:p w:rsidR="00A223FC" w:rsidRPr="00EF6BF6" w:rsidRDefault="00A223FC" w:rsidP="00A223FC">
      <w:pPr>
        <w:pStyle w:val="Heading2"/>
      </w:pPr>
      <w:bookmarkStart w:id="192" w:name="_Toc533202902"/>
      <w:r w:rsidRPr="00EF6BF6">
        <w:t>B.1</w:t>
      </w:r>
      <w:r w:rsidRPr="00EF6BF6">
        <w:tab/>
        <w:t>Introduction</w:t>
      </w:r>
      <w:bookmarkEnd w:id="192"/>
    </w:p>
    <w:p w:rsidR="00A223FC" w:rsidRPr="00EF6BF6" w:rsidRDefault="00CC33F8" w:rsidP="00A223FC">
      <w:r w:rsidRPr="00EF6BF6">
        <w:t>Annex B gives guidance on the Diameter overload control node behaviours regarding message prioritisation over the S6m and S6t interface.</w:t>
      </w:r>
    </w:p>
    <w:p w:rsidR="00A223FC" w:rsidRPr="00EF6BF6" w:rsidRDefault="00A223FC" w:rsidP="00A223FC">
      <w:pPr>
        <w:pStyle w:val="Heading2"/>
      </w:pPr>
      <w:bookmarkStart w:id="193" w:name="_Toc533202903"/>
      <w:r w:rsidRPr="00EF6BF6">
        <w:t>B.2</w:t>
      </w:r>
      <w:r w:rsidRPr="00EF6BF6">
        <w:tab/>
        <w:t>Message prioritisation over S6m</w:t>
      </w:r>
      <w:bookmarkEnd w:id="193"/>
    </w:p>
    <w:p w:rsidR="00CC33F8" w:rsidRPr="00EF6BF6" w:rsidRDefault="00CC33F8" w:rsidP="00CC33F8">
      <w:bookmarkStart w:id="194" w:name="historyclause"/>
      <w:r w:rsidRPr="00EF6BF6">
        <w:t>This clause gives an analysis of possible behaviours of the MTC-IWF regarding message prioritisation as guidance and for an informative purpose.</w:t>
      </w:r>
    </w:p>
    <w:p w:rsidR="00CC33F8" w:rsidRPr="00EF6BF6" w:rsidRDefault="00CC33F8" w:rsidP="00CC33F8">
      <w:r w:rsidRPr="00EF6BF6">
        <w:t>When the HSS is overloaded, the MTC-IWF will receive overload reports from the HSS requesting a reduction of requests sent by the MTC-IWF. This will apply to the SIR request commands.</w:t>
      </w:r>
    </w:p>
    <w:p w:rsidR="00CC33F8" w:rsidRPr="00EF6BF6" w:rsidRDefault="00CC33F8" w:rsidP="00CC33F8">
      <w:r w:rsidRPr="00EF6BF6">
        <w:t>The MTC-IWF can consider some messages with a lower or a higher priority; lower priority messages will be candidates for throttling before higher priority messages.</w:t>
      </w:r>
    </w:p>
    <w:p w:rsidR="00CC33F8" w:rsidRPr="00EF6BF6" w:rsidRDefault="00CC33F8" w:rsidP="00CC33F8">
      <w:r w:rsidRPr="00EF6BF6">
        <w:t>Following considerations can be taken into account:</w:t>
      </w:r>
    </w:p>
    <w:p w:rsidR="00CC33F8" w:rsidRPr="00EF6BF6" w:rsidRDefault="00D03B9D" w:rsidP="00D03B9D">
      <w:pPr>
        <w:pStyle w:val="B1"/>
      </w:pPr>
      <w:r w:rsidRPr="00EF6BF6">
        <w:t>-</w:t>
      </w:r>
      <w:r w:rsidRPr="00EF6BF6">
        <w:tab/>
      </w:r>
      <w:r w:rsidR="00CC33F8" w:rsidRPr="00EF6BF6">
        <w:t xml:space="preserve">SIR messages for a given SCS </w:t>
      </w:r>
      <w:r w:rsidR="00CC33F8" w:rsidRPr="00EF6BF6">
        <w:rPr>
          <w:lang w:val="sv-SE"/>
        </w:rPr>
        <w:t xml:space="preserve">can </w:t>
      </w:r>
      <w:r w:rsidR="00CC33F8" w:rsidRPr="00EF6BF6">
        <w:t>have a lower priority according to operator policies;</w:t>
      </w:r>
    </w:p>
    <w:p w:rsidR="00CC33F8" w:rsidRPr="00EF6BF6" w:rsidRDefault="00D03B9D" w:rsidP="00D03B9D">
      <w:pPr>
        <w:pStyle w:val="B1"/>
      </w:pPr>
      <w:r w:rsidRPr="00EF6BF6">
        <w:t>-</w:t>
      </w:r>
      <w:r w:rsidRPr="00EF6BF6">
        <w:tab/>
      </w:r>
      <w:r w:rsidR="00CC33F8" w:rsidRPr="00EF6BF6">
        <w:t xml:space="preserve">If a SCS node generates a peak signalling over the Tsp interface, SIR messages over S6m related to this SCS </w:t>
      </w:r>
      <w:r w:rsidR="00CC33F8" w:rsidRPr="00EF6BF6">
        <w:rPr>
          <w:lang w:val="sv-SE"/>
        </w:rPr>
        <w:t>can</w:t>
      </w:r>
      <w:r w:rsidR="00CC33F8" w:rsidRPr="00EF6BF6">
        <w:t xml:space="preserve"> have a lower priority;</w:t>
      </w:r>
    </w:p>
    <w:p w:rsidR="00CC33F8" w:rsidRPr="00EF6BF6" w:rsidRDefault="00D03B9D" w:rsidP="00D03B9D">
      <w:pPr>
        <w:pStyle w:val="B1"/>
      </w:pPr>
      <w:r w:rsidRPr="00EF6BF6">
        <w:t>-</w:t>
      </w:r>
      <w:r w:rsidRPr="00EF6BF6">
        <w:tab/>
      </w:r>
      <w:r w:rsidR="00CC33F8" w:rsidRPr="00EF6BF6">
        <w:t>The SIR messages over S6m related to a recall procedure or a replace procedure over the Tsp interface (see 3GPP TS 29.368 [13]) may have a lower priority according to operator policies.</w:t>
      </w:r>
    </w:p>
    <w:p w:rsidR="00CC33F8" w:rsidRPr="00EF6BF6" w:rsidRDefault="00CC33F8" w:rsidP="00CC33F8">
      <w:pPr>
        <w:pStyle w:val="Heading2"/>
        <w:rPr>
          <w:lang w:val="de-DE"/>
        </w:rPr>
      </w:pPr>
      <w:bookmarkStart w:id="195" w:name="_Toc533202904"/>
      <w:r w:rsidRPr="00EF6BF6">
        <w:t>B.</w:t>
      </w:r>
      <w:r w:rsidRPr="00EF6BF6">
        <w:rPr>
          <w:lang w:val="de-DE"/>
        </w:rPr>
        <w:t>3</w:t>
      </w:r>
      <w:r w:rsidRPr="00EF6BF6">
        <w:tab/>
        <w:t>Message prioritisation over S6</w:t>
      </w:r>
      <w:r w:rsidRPr="00EF6BF6">
        <w:rPr>
          <w:lang w:val="de-DE"/>
        </w:rPr>
        <w:t>t</w:t>
      </w:r>
      <w:bookmarkEnd w:id="195"/>
    </w:p>
    <w:p w:rsidR="00CC33F8" w:rsidRPr="00EF6BF6" w:rsidRDefault="00CC33F8" w:rsidP="00CC33F8">
      <w:r w:rsidRPr="00EF6BF6">
        <w:t>This clause gives an analysis of possible behaviours of the SCEF regarding message prioritisation as guidance and for an informative purpose.</w:t>
      </w:r>
    </w:p>
    <w:p w:rsidR="00CC33F8" w:rsidRPr="00EF6BF6" w:rsidRDefault="00CC33F8" w:rsidP="00CC33F8">
      <w:r w:rsidRPr="00EF6BF6">
        <w:t>When the HSS is overloaded, the SCEF will receive overload reports from the HSS requesting a reduction of requests sent by the SCEF. This will apply to the CIR request commands.</w:t>
      </w:r>
    </w:p>
    <w:p w:rsidR="00CC33F8" w:rsidRPr="00EF6BF6" w:rsidRDefault="00CC33F8" w:rsidP="00CC33F8">
      <w:r w:rsidRPr="00EF6BF6">
        <w:lastRenderedPageBreak/>
        <w:t>The SCEF can consider some messages with a lower or a higher priority; lower priority messages will be candidates for throttling before higher priority messages.</w:t>
      </w:r>
    </w:p>
    <w:p w:rsidR="00CC33F8" w:rsidRPr="00EF6BF6" w:rsidRDefault="00CC33F8" w:rsidP="00CC33F8">
      <w:r w:rsidRPr="00EF6BF6">
        <w:t>Following considerations can be taken into account:</w:t>
      </w:r>
    </w:p>
    <w:p w:rsidR="00CC33F8" w:rsidRPr="00EF6BF6" w:rsidRDefault="00D03B9D" w:rsidP="00D03B9D">
      <w:pPr>
        <w:pStyle w:val="B1"/>
      </w:pPr>
      <w:r w:rsidRPr="00EF6BF6">
        <w:rPr>
          <w:lang w:val="de-DE"/>
        </w:rPr>
        <w:t>-</w:t>
      </w:r>
      <w:r w:rsidRPr="00EF6BF6">
        <w:rPr>
          <w:lang w:val="de-DE"/>
        </w:rPr>
        <w:tab/>
      </w:r>
      <w:r w:rsidR="00CC33F8" w:rsidRPr="00EF6BF6">
        <w:rPr>
          <w:lang w:val="de-DE"/>
        </w:rPr>
        <w:t>C</w:t>
      </w:r>
      <w:r w:rsidR="00CC33F8" w:rsidRPr="00EF6BF6">
        <w:t xml:space="preserve">IR messages for a given </w:t>
      </w:r>
      <w:r w:rsidR="00CC33F8" w:rsidRPr="00EF6BF6">
        <w:rPr>
          <w:lang w:val="de-DE"/>
        </w:rPr>
        <w:t>SCEF</w:t>
      </w:r>
      <w:r w:rsidR="00CC33F8" w:rsidRPr="00EF6BF6">
        <w:t xml:space="preserve"> </w:t>
      </w:r>
      <w:r w:rsidR="00CC33F8" w:rsidRPr="00EF6BF6">
        <w:rPr>
          <w:lang w:val="sv-SE"/>
        </w:rPr>
        <w:t xml:space="preserve">can </w:t>
      </w:r>
      <w:r w:rsidR="00CC33F8" w:rsidRPr="00EF6BF6">
        <w:t>have a lower priority according to operator policies;</w:t>
      </w:r>
    </w:p>
    <w:p w:rsidR="00CC33F8" w:rsidRPr="00EF6BF6" w:rsidRDefault="00D03B9D" w:rsidP="00D03B9D">
      <w:pPr>
        <w:pStyle w:val="B1"/>
      </w:pPr>
      <w:r w:rsidRPr="00EF6BF6">
        <w:t>-</w:t>
      </w:r>
      <w:r w:rsidRPr="00EF6BF6">
        <w:tab/>
      </w:r>
      <w:r w:rsidR="00CC33F8" w:rsidRPr="00EF6BF6">
        <w:t xml:space="preserve">If a </w:t>
      </w:r>
      <w:r w:rsidR="00CC33F8" w:rsidRPr="00EF6BF6">
        <w:rPr>
          <w:lang w:val="de-DE"/>
        </w:rPr>
        <w:t>SCEF</w:t>
      </w:r>
      <w:r w:rsidR="00CC33F8" w:rsidRPr="00EF6BF6">
        <w:t xml:space="preserve"> node generates a peak signalling over the </w:t>
      </w:r>
      <w:r w:rsidR="00CC33F8" w:rsidRPr="00EF6BF6">
        <w:rPr>
          <w:lang w:val="de-DE"/>
        </w:rPr>
        <w:t>S6t</w:t>
      </w:r>
      <w:r w:rsidR="00CC33F8" w:rsidRPr="00EF6BF6">
        <w:t xml:space="preserve"> interface, </w:t>
      </w:r>
      <w:r w:rsidR="00CC33F8" w:rsidRPr="00EF6BF6">
        <w:rPr>
          <w:lang w:val="de-DE"/>
        </w:rPr>
        <w:t>C</w:t>
      </w:r>
      <w:r w:rsidR="00CC33F8" w:rsidRPr="00EF6BF6">
        <w:t xml:space="preserve">IR messages </w:t>
      </w:r>
      <w:r w:rsidR="00CC33F8" w:rsidRPr="00EF6BF6">
        <w:rPr>
          <w:lang w:val="de-DE"/>
        </w:rPr>
        <w:t>from</w:t>
      </w:r>
      <w:r w:rsidR="00CC33F8" w:rsidRPr="00EF6BF6">
        <w:t xml:space="preserve"> this SC</w:t>
      </w:r>
      <w:r w:rsidR="00CC33F8" w:rsidRPr="00EF6BF6">
        <w:rPr>
          <w:lang w:val="de-DE"/>
        </w:rPr>
        <w:t>EF</w:t>
      </w:r>
      <w:r w:rsidR="00CC33F8" w:rsidRPr="00EF6BF6">
        <w:t xml:space="preserve"> </w:t>
      </w:r>
      <w:r w:rsidR="00CC33F8" w:rsidRPr="00EF6BF6">
        <w:rPr>
          <w:lang w:val="sv-SE"/>
        </w:rPr>
        <w:t>can</w:t>
      </w:r>
      <w:r w:rsidR="00CC33F8" w:rsidRPr="00EF6BF6">
        <w:t xml:space="preserve"> have a lower priority;</w:t>
      </w:r>
    </w:p>
    <w:p w:rsidR="00471223" w:rsidRPr="00EF6BF6" w:rsidRDefault="00471223" w:rsidP="00471223">
      <w:pPr>
        <w:pStyle w:val="Heading8"/>
      </w:pPr>
      <w:bookmarkStart w:id="196" w:name="_Toc533202905"/>
      <w:r w:rsidRPr="00EF6BF6">
        <w:t>Annex C (normative):</w:t>
      </w:r>
      <w:r w:rsidRPr="00EF6BF6">
        <w:rPr>
          <w:b/>
        </w:rPr>
        <w:br/>
      </w:r>
      <w:r w:rsidRPr="00EF6BF6">
        <w:t>Diameter message priority mechanism</w:t>
      </w:r>
      <w:bookmarkEnd w:id="196"/>
    </w:p>
    <w:p w:rsidR="00471223" w:rsidRPr="00EF6BF6" w:rsidRDefault="00471223" w:rsidP="00471223">
      <w:pPr>
        <w:pStyle w:val="Heading2"/>
      </w:pPr>
      <w:bookmarkStart w:id="197" w:name="_Toc533202906"/>
      <w:r w:rsidRPr="00EF6BF6">
        <w:t>C.1</w:t>
      </w:r>
      <w:r w:rsidRPr="00EF6BF6">
        <w:tab/>
        <w:t>General</w:t>
      </w:r>
      <w:bookmarkEnd w:id="197"/>
    </w:p>
    <w:p w:rsidR="006F01FC" w:rsidRPr="00EF6BF6" w:rsidRDefault="006F01FC" w:rsidP="006F01FC">
      <w:r w:rsidRPr="00EF6BF6">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471223" w:rsidRPr="00EF6BF6" w:rsidRDefault="006F01FC" w:rsidP="00471223">
      <w:r w:rsidRPr="00EF6BF6">
        <w:t>It is recommended to make use of IETF 7944 [20] over the S6m, S6n and S6t interfaces of an operator network when the overload control defined in Annex A is applied on these interfaces.</w:t>
      </w:r>
    </w:p>
    <w:p w:rsidR="00471223" w:rsidRPr="00EF6BF6" w:rsidRDefault="00471223" w:rsidP="00471223">
      <w:pPr>
        <w:pStyle w:val="Heading2"/>
      </w:pPr>
      <w:bookmarkStart w:id="198" w:name="_Toc533202907"/>
      <w:r w:rsidRPr="00EF6BF6">
        <w:t>C.2</w:t>
      </w:r>
      <w:r w:rsidRPr="00EF6BF6">
        <w:tab/>
        <w:t>S6m, S6n, S6t interfaces</w:t>
      </w:r>
      <w:bookmarkEnd w:id="198"/>
    </w:p>
    <w:p w:rsidR="005B281B" w:rsidRPr="00EF6BF6" w:rsidRDefault="005B281B" w:rsidP="005B281B">
      <w:r w:rsidRPr="00EF6BF6">
        <w:t>The Diameter message priority mechanism is an optional feature which may apply on one or several of the S6m, S6n, S6t interfaces.</w:t>
      </w:r>
    </w:p>
    <w:p w:rsidR="005B281B" w:rsidRPr="00EF6BF6" w:rsidRDefault="005B281B" w:rsidP="005B281B">
      <w:r w:rsidRPr="00EF6BF6">
        <w:t>A 3GPP functional entity supporting the Diameter message priority mechanism over one or several of the S6m, S6n, S6t interfaces shall comply with IETF RFC 7944 [20].</w:t>
      </w:r>
    </w:p>
    <w:p w:rsidR="005B281B" w:rsidRPr="00EF6BF6" w:rsidRDefault="005B281B" w:rsidP="005B281B">
      <w:r w:rsidRPr="00EF6BF6">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rsidR="005B281B" w:rsidRPr="00EF6BF6" w:rsidRDefault="005B281B" w:rsidP="005B281B">
      <w:r w:rsidRPr="00EF6BF6">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rsidR="005B281B" w:rsidRPr="00EF6BF6" w:rsidRDefault="005B281B" w:rsidP="005B281B">
      <w:r w:rsidRPr="00EF6BF6">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5B281B" w:rsidRPr="00EF6BF6" w:rsidRDefault="005B281B" w:rsidP="005B281B">
      <w:r w:rsidRPr="00EF6BF6">
        <w:t>The decisions of the 3GPP functional entity for a required priority and for the priority level value are implementation specific.</w:t>
      </w:r>
    </w:p>
    <w:p w:rsidR="006F01FC" w:rsidRPr="00EF6BF6" w:rsidRDefault="006F01FC" w:rsidP="006F01FC">
      <w:r w:rsidRPr="00EF6BF6">
        <w:t>If:</w:t>
      </w:r>
    </w:p>
    <w:p w:rsidR="006F01FC" w:rsidRPr="00EF6BF6" w:rsidRDefault="006F01FC" w:rsidP="006F01FC">
      <w:pPr>
        <w:pStyle w:val="B1"/>
        <w:rPr>
          <w:lang w:val="x-none"/>
        </w:rPr>
      </w:pPr>
      <w:r w:rsidRPr="00EF6BF6">
        <w:rPr>
          <w:lang w:val="x-none"/>
        </w:rPr>
        <w:t>-</w:t>
      </w:r>
      <w:r w:rsidRPr="00EF6BF6">
        <w:rPr>
          <w:lang w:val="x-none"/>
        </w:rPr>
        <w:tab/>
      </w:r>
      <w:r w:rsidRPr="00EF6BF6">
        <w:t>a 3GPP functional entity supports using the Diameter message priority mechanism for DSCP marking purposes,</w:t>
      </w:r>
      <w:r w:rsidRPr="00EF6BF6">
        <w:rPr>
          <w:lang w:val="x-none"/>
        </w:rPr>
        <w:t xml:space="preserve"> </w:t>
      </w:r>
    </w:p>
    <w:p w:rsidR="006F01FC" w:rsidRPr="00EF6BF6" w:rsidRDefault="006F01FC" w:rsidP="006F01FC">
      <w:pPr>
        <w:pStyle w:val="B1"/>
        <w:rPr>
          <w:lang w:val="x-none"/>
        </w:rPr>
      </w:pPr>
      <w:r w:rsidRPr="00EF6BF6">
        <w:rPr>
          <w:lang w:val="x-none"/>
        </w:rPr>
        <w:t>-</w:t>
      </w:r>
      <w:r w:rsidRPr="00EF6BF6">
        <w:rPr>
          <w:lang w:val="x-none"/>
        </w:rPr>
        <w:tab/>
      </w:r>
      <w:r w:rsidRPr="00EF6BF6">
        <w:t>the transport network utilizes DSCP marking, and</w:t>
      </w:r>
    </w:p>
    <w:p w:rsidR="006F01FC" w:rsidRPr="00EF6BF6" w:rsidRDefault="006F01FC" w:rsidP="006F01FC">
      <w:pPr>
        <w:pStyle w:val="B1"/>
        <w:rPr>
          <w:lang w:val="x-none"/>
        </w:rPr>
      </w:pPr>
      <w:r w:rsidRPr="00EF6BF6">
        <w:rPr>
          <w:lang w:val="x-none"/>
        </w:rPr>
        <w:t>-</w:t>
      </w:r>
      <w:r w:rsidRPr="00EF6BF6">
        <w:rPr>
          <w:lang w:val="x-none"/>
        </w:rPr>
        <w:tab/>
      </w:r>
      <w:r w:rsidRPr="00EF6BF6">
        <w:t>message-dependant DSCP marking is possible for the protocol stack transporting Diameter</w:t>
      </w:r>
      <w:r w:rsidRPr="00EF6BF6">
        <w:rPr>
          <w:lang w:val="x-none"/>
        </w:rPr>
        <w:t xml:space="preserve">, </w:t>
      </w:r>
    </w:p>
    <w:p w:rsidR="006F01FC" w:rsidRPr="00EF6BF6" w:rsidRDefault="006F01FC" w:rsidP="006F01FC">
      <w:r w:rsidRPr="00EF6BF6">
        <w:t>then the 3GPP functional entity shall set the DSCP marking for transport of the request or response according to the required priority level.</w:t>
      </w:r>
    </w:p>
    <w:p w:rsidR="00471223" w:rsidRPr="00EF6BF6" w:rsidRDefault="00471223" w:rsidP="00471223">
      <w:r w:rsidRPr="00EF6BF6">
        <w:t>Diameter requests related to high priority traffic should contain a DRMP AVP with a high priority of which the level value is operator dependent.</w:t>
      </w:r>
    </w:p>
    <w:p w:rsidR="00EA2B8E" w:rsidRPr="00EF6BF6" w:rsidRDefault="00EA2B8E" w:rsidP="00EA2B8E">
      <w:pPr>
        <w:pStyle w:val="Heading8"/>
      </w:pPr>
      <w:bookmarkStart w:id="199" w:name="_Toc533202908"/>
      <w:r w:rsidRPr="00EF6BF6">
        <w:rPr>
          <w:lang w:val="en-US"/>
        </w:rPr>
        <w:lastRenderedPageBreak/>
        <w:t>Annex D (normative):</w:t>
      </w:r>
      <w:r w:rsidRPr="00EF6BF6">
        <w:br/>
        <w:t>Diameter load control mechanism</w:t>
      </w:r>
      <w:bookmarkEnd w:id="199"/>
    </w:p>
    <w:p w:rsidR="00EA2B8E" w:rsidRPr="00EF6BF6" w:rsidRDefault="00EA2B8E" w:rsidP="00EA2B8E">
      <w:pPr>
        <w:pStyle w:val="Heading2"/>
      </w:pPr>
      <w:bookmarkStart w:id="200" w:name="_Toc533202909"/>
      <w:r w:rsidRPr="00EF6BF6">
        <w:t>D.1</w:t>
      </w:r>
      <w:r w:rsidRPr="00EF6BF6">
        <w:tab/>
        <w:t>General</w:t>
      </w:r>
      <w:bookmarkEnd w:id="200"/>
    </w:p>
    <w:p w:rsidR="00EA2B8E" w:rsidRPr="00EF6BF6" w:rsidRDefault="00EA2B8E" w:rsidP="00EA2B8E">
      <w:r w:rsidRPr="00EF6BF6">
        <w:t>IETF draft-ietf-dime-load-03 </w:t>
      </w:r>
      <w:r w:rsidR="00775E8A" w:rsidRPr="00EF6BF6">
        <w:rPr>
          <w:lang w:eastAsia="en-GB"/>
        </w:rPr>
        <w:t>[22]</w:t>
      </w:r>
      <w:r w:rsidRPr="00EF6BF6">
        <w:t xml:space="preserve"> specifies a mechanism for sharing of Diameter load information. It includes the definition and the transfer of related AVPs between Diameter nodes. </w:t>
      </w:r>
    </w:p>
    <w:p w:rsidR="00EA2B8E" w:rsidRPr="00EF6BF6" w:rsidRDefault="00EA2B8E" w:rsidP="00EA2B8E">
      <w:pPr>
        <w:pStyle w:val="Heading2"/>
      </w:pPr>
      <w:bookmarkStart w:id="201" w:name="_Toc533202910"/>
      <w:r w:rsidRPr="00EF6BF6">
        <w:t>D.2</w:t>
      </w:r>
      <w:r w:rsidRPr="00EF6BF6">
        <w:tab/>
        <w:t>S6m interface</w:t>
      </w:r>
      <w:bookmarkEnd w:id="201"/>
    </w:p>
    <w:p w:rsidR="00EA2B8E" w:rsidRPr="00EF6BF6" w:rsidRDefault="00EA2B8E" w:rsidP="00EA2B8E">
      <w:pPr>
        <w:pStyle w:val="Heading3"/>
      </w:pPr>
      <w:bookmarkStart w:id="202" w:name="_Toc533202911"/>
      <w:r w:rsidRPr="00EF6BF6">
        <w:t>D.2.1</w:t>
      </w:r>
      <w:r w:rsidRPr="00EF6BF6">
        <w:tab/>
        <w:t>General</w:t>
      </w:r>
      <w:bookmarkEnd w:id="202"/>
    </w:p>
    <w:p w:rsidR="00EA2B8E" w:rsidRPr="00EF6BF6" w:rsidRDefault="00EA2B8E" w:rsidP="00EA2B8E">
      <w:r w:rsidRPr="00EF6BF6">
        <w:t>The Diameter load control mechanism is an optional feature over the S6m interface.</w:t>
      </w:r>
    </w:p>
    <w:p w:rsidR="00EA2B8E" w:rsidRPr="00EF6BF6" w:rsidRDefault="00EA2B8E" w:rsidP="00EA2B8E">
      <w:r w:rsidRPr="00EF6BF6">
        <w:t>It is recommended to make use of IETF draft-ietf-dime-load-03 </w:t>
      </w:r>
      <w:r w:rsidR="00775E8A" w:rsidRPr="00EF6BF6">
        <w:rPr>
          <w:lang w:eastAsia="en-GB"/>
        </w:rPr>
        <w:t>[22]</w:t>
      </w:r>
      <w:r w:rsidRPr="00EF6BF6">
        <w:t xml:space="preserve"> on the S6m interface where, when applied, the MTC-IWF shall behave as reacting nodes and the HSS as a reporting node.</w:t>
      </w:r>
    </w:p>
    <w:p w:rsidR="00EA2B8E" w:rsidRPr="00EF6BF6" w:rsidRDefault="00EA2B8E" w:rsidP="00EA2B8E">
      <w:pPr>
        <w:pStyle w:val="Heading3"/>
      </w:pPr>
      <w:bookmarkStart w:id="203" w:name="_Toc533202912"/>
      <w:r w:rsidRPr="00EF6BF6">
        <w:t>D.2.2</w:t>
      </w:r>
      <w:r w:rsidRPr="00EF6BF6">
        <w:tab/>
        <w:t>HSS behaviour</w:t>
      </w:r>
      <w:bookmarkEnd w:id="203"/>
    </w:p>
    <w:p w:rsidR="00EA2B8E" w:rsidRPr="00EF6BF6" w:rsidRDefault="00EA2B8E" w:rsidP="00EA2B8E">
      <w:r w:rsidRPr="00EF6BF6">
        <w:t>The HSS may report its current load by including a Load AVP of type HOST in answer commands as described in IETF draft-ietf-dime-load-03 </w:t>
      </w:r>
      <w:r w:rsidR="00775E8A" w:rsidRPr="00EF6BF6">
        <w:rPr>
          <w:lang w:eastAsia="en-GB"/>
        </w:rPr>
        <w:t>[22]</w:t>
      </w:r>
      <w:r w:rsidRPr="00EF6BF6">
        <w:t xml:space="preserve">. </w:t>
      </w:r>
    </w:p>
    <w:p w:rsidR="00EA2B8E" w:rsidRPr="00EF6BF6" w:rsidRDefault="00EA2B8E" w:rsidP="00EA2B8E">
      <w:r w:rsidRPr="00EF6BF6">
        <w:t xml:space="preserve">The HSS calculates its current load by implementation specific means. For example, the HSS may take into account the traffic over the S6m interface or other interfaces, the level of usage of internal resources (e.g. CPU, memory), the access to external resources, etc. </w:t>
      </w:r>
    </w:p>
    <w:p w:rsidR="00EA2B8E" w:rsidRPr="00EF6BF6" w:rsidRDefault="00EA2B8E" w:rsidP="00EA2B8E">
      <w:r w:rsidRPr="00EF6BF6">
        <w:t>The HSS determines when to send Load AVPs of type HOST by implementation specific means.</w:t>
      </w:r>
    </w:p>
    <w:p w:rsidR="00EA2B8E" w:rsidRPr="00EF6BF6" w:rsidRDefault="00EA2B8E" w:rsidP="00EA2B8E">
      <w:pPr>
        <w:pStyle w:val="Heading3"/>
      </w:pPr>
      <w:bookmarkStart w:id="204" w:name="_Toc533202913"/>
      <w:r w:rsidRPr="00EF6BF6">
        <w:t>D.2.3</w:t>
      </w:r>
      <w:r w:rsidRPr="00EF6BF6">
        <w:tab/>
        <w:t>MTC-IWF behaviour</w:t>
      </w:r>
      <w:bookmarkEnd w:id="204"/>
    </w:p>
    <w:p w:rsidR="00EA2B8E" w:rsidRPr="00EF6BF6" w:rsidRDefault="00EA2B8E" w:rsidP="00EA2B8E">
      <w:r w:rsidRPr="00EF6BF6">
        <w:t>When performing next hop Diameter Agent selection for requests that are routed based on realm, the MTC-IWF may take into account load values from Load AVPs of type PEER received from candidate next hop Diameter nodes, as per IETF draft-ietf-dime-load-03 </w:t>
      </w:r>
      <w:r w:rsidR="00775E8A" w:rsidRPr="00EF6BF6">
        <w:rPr>
          <w:lang w:eastAsia="en-GB"/>
        </w:rPr>
        <w:t>[22]</w:t>
      </w:r>
      <w:r w:rsidRPr="00EF6BF6">
        <w:t>.</w:t>
      </w:r>
    </w:p>
    <w:p w:rsidR="00EA2B8E" w:rsidRPr="00EF6BF6" w:rsidRDefault="00EA2B8E" w:rsidP="00EA2B8E">
      <w:pPr>
        <w:pStyle w:val="Heading2"/>
      </w:pPr>
      <w:bookmarkStart w:id="205" w:name="_Toc533202914"/>
      <w:r w:rsidRPr="00EF6BF6">
        <w:t>D.3</w:t>
      </w:r>
      <w:r w:rsidRPr="00EF6BF6">
        <w:tab/>
        <w:t>S6t interface</w:t>
      </w:r>
      <w:bookmarkEnd w:id="205"/>
    </w:p>
    <w:p w:rsidR="00EA2B8E" w:rsidRPr="00EF6BF6" w:rsidRDefault="00EA2B8E" w:rsidP="00EA2B8E">
      <w:pPr>
        <w:pStyle w:val="Heading3"/>
      </w:pPr>
      <w:bookmarkStart w:id="206" w:name="_Toc533202915"/>
      <w:r w:rsidRPr="00EF6BF6">
        <w:t>D.3.1</w:t>
      </w:r>
      <w:r w:rsidRPr="00EF6BF6">
        <w:tab/>
        <w:t>General</w:t>
      </w:r>
      <w:bookmarkEnd w:id="206"/>
    </w:p>
    <w:p w:rsidR="00EA2B8E" w:rsidRPr="00EF6BF6" w:rsidRDefault="00EA2B8E" w:rsidP="00EA2B8E">
      <w:r w:rsidRPr="00EF6BF6">
        <w:t>The Diameter load control mechanism is an optional feature over the S6t interface.</w:t>
      </w:r>
    </w:p>
    <w:p w:rsidR="00EA2B8E" w:rsidRPr="00EF6BF6" w:rsidRDefault="00EA2B8E" w:rsidP="00EA2B8E">
      <w:r w:rsidRPr="00EF6BF6">
        <w:t>It is recommended to make use of IETF draft-ietf-dime-load-03 </w:t>
      </w:r>
      <w:r w:rsidR="00775E8A" w:rsidRPr="00EF6BF6">
        <w:rPr>
          <w:lang w:eastAsia="en-GB"/>
        </w:rPr>
        <w:t>[22]</w:t>
      </w:r>
      <w:r w:rsidRPr="00EF6BF6">
        <w:t xml:space="preserve"> on the S6t interface where, when applied, the SCEF shall behave as reacting nodes and the HSS as a reporting node.</w:t>
      </w:r>
    </w:p>
    <w:p w:rsidR="00EA2B8E" w:rsidRPr="00EF6BF6" w:rsidRDefault="00EA2B8E" w:rsidP="00EA2B8E">
      <w:pPr>
        <w:pStyle w:val="Heading3"/>
      </w:pPr>
      <w:bookmarkStart w:id="207" w:name="_Toc533202916"/>
      <w:r w:rsidRPr="00EF6BF6">
        <w:t>D.3.2</w:t>
      </w:r>
      <w:r w:rsidRPr="00EF6BF6">
        <w:tab/>
        <w:t>HSS behaviour</w:t>
      </w:r>
      <w:bookmarkEnd w:id="207"/>
    </w:p>
    <w:p w:rsidR="00EA2B8E" w:rsidRPr="00EF6BF6" w:rsidRDefault="00EA2B8E" w:rsidP="00EA2B8E">
      <w:r w:rsidRPr="00EF6BF6">
        <w:t>The HSS may report its current load by including a Load AVP of type HOST in answer commands as described in IETF draft-ietf-dime-load-03 </w:t>
      </w:r>
      <w:r w:rsidR="00775E8A" w:rsidRPr="00EF6BF6">
        <w:rPr>
          <w:lang w:eastAsia="en-GB"/>
        </w:rPr>
        <w:t>[22]</w:t>
      </w:r>
      <w:r w:rsidRPr="00EF6BF6">
        <w:t xml:space="preserve">. </w:t>
      </w:r>
    </w:p>
    <w:p w:rsidR="00EA2B8E" w:rsidRPr="00EF6BF6" w:rsidRDefault="00EA2B8E" w:rsidP="00EA2B8E">
      <w:r w:rsidRPr="00EF6BF6">
        <w:t xml:space="preserve">The HSS calculates its current load by implementation specific means. For example, the HSS may take into account the traffic over the S6t interface or other interfaces, the level of usage of internal resources (e.g. CPU, memory), the access to external resources, etc. </w:t>
      </w:r>
    </w:p>
    <w:p w:rsidR="00EA2B8E" w:rsidRPr="00EF6BF6" w:rsidRDefault="00EA2B8E" w:rsidP="00EA2B8E">
      <w:r w:rsidRPr="00EF6BF6">
        <w:t>The HSS determines when to send Load AVPs of type HOST by implementation specific means.</w:t>
      </w:r>
    </w:p>
    <w:p w:rsidR="00EA2B8E" w:rsidRPr="00EF6BF6" w:rsidRDefault="00EA2B8E" w:rsidP="00EA2B8E">
      <w:pPr>
        <w:pStyle w:val="Heading3"/>
      </w:pPr>
      <w:bookmarkStart w:id="208" w:name="_Toc533202917"/>
      <w:r w:rsidRPr="00EF6BF6">
        <w:lastRenderedPageBreak/>
        <w:t>D.3.3</w:t>
      </w:r>
      <w:r w:rsidRPr="00EF6BF6">
        <w:tab/>
        <w:t>SCEF behaviour</w:t>
      </w:r>
      <w:bookmarkEnd w:id="208"/>
    </w:p>
    <w:p w:rsidR="00EA2B8E" w:rsidRPr="00EF6BF6" w:rsidRDefault="00EA2B8E" w:rsidP="00471223">
      <w:r w:rsidRPr="00EF6BF6">
        <w:t>When performing next hop Diameter Agent selection for requests that are routed based on realm, the SCEF may take into account load values from Load AVPs of type PEER received from candidate next hop Diameter nodes, as per IETF draft-ietf-dime-load-03 </w:t>
      </w:r>
      <w:r w:rsidR="00775E8A" w:rsidRPr="00EF6BF6">
        <w:rPr>
          <w:lang w:eastAsia="en-GB"/>
        </w:rPr>
        <w:t>[22]</w:t>
      </w:r>
      <w:r w:rsidRPr="00EF6BF6">
        <w:t>.</w:t>
      </w:r>
    </w:p>
    <w:p w:rsidR="007452B0" w:rsidRPr="00EF6BF6" w:rsidRDefault="007452B0" w:rsidP="00A223FC">
      <w:pPr>
        <w:pStyle w:val="Heading8"/>
      </w:pPr>
      <w:r w:rsidRPr="00EF6BF6">
        <w:br w:type="page"/>
      </w:r>
      <w:bookmarkStart w:id="209" w:name="_Toc533202918"/>
      <w:r w:rsidRPr="00EF6BF6">
        <w:lastRenderedPageBreak/>
        <w:t xml:space="preserve">Annex </w:t>
      </w:r>
      <w:r w:rsidR="00EA2B8E" w:rsidRPr="00EF6BF6">
        <w:t>E</w:t>
      </w:r>
      <w:r w:rsidRPr="00EF6BF6">
        <w:t xml:space="preserve"> (informative):</w:t>
      </w:r>
      <w:r w:rsidRPr="00EF6BF6">
        <w:br/>
        <w:t>Change history</w:t>
      </w:r>
      <w:bookmarkEnd w:id="2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2"/>
        <w:gridCol w:w="709"/>
      </w:tblGrid>
      <w:tr w:rsidR="0069605E" w:rsidRPr="00EF6BF6" w:rsidTr="001F7F4C">
        <w:tc>
          <w:tcPr>
            <w:tcW w:w="800" w:type="dxa"/>
            <w:tcBorders>
              <w:bottom w:val="single" w:sz="4" w:space="0" w:color="auto"/>
            </w:tcBorders>
            <w:shd w:val="pct10" w:color="auto" w:fill="FFFFFF"/>
          </w:tcPr>
          <w:bookmarkEnd w:id="194"/>
          <w:p w:rsidR="0069605E" w:rsidRPr="00EF6BF6" w:rsidRDefault="0069605E" w:rsidP="00D35DEE">
            <w:pPr>
              <w:pStyle w:val="TAL"/>
              <w:rPr>
                <w:b/>
                <w:sz w:val="16"/>
              </w:rPr>
            </w:pPr>
            <w:r w:rsidRPr="00EF6BF6">
              <w:rPr>
                <w:b/>
                <w:sz w:val="16"/>
              </w:rPr>
              <w:t>Date</w:t>
            </w:r>
          </w:p>
        </w:tc>
        <w:tc>
          <w:tcPr>
            <w:tcW w:w="760" w:type="dxa"/>
            <w:tcBorders>
              <w:bottom w:val="single" w:sz="4" w:space="0" w:color="auto"/>
            </w:tcBorders>
            <w:shd w:val="pct10" w:color="auto" w:fill="FFFFFF"/>
          </w:tcPr>
          <w:p w:rsidR="0069605E" w:rsidRPr="00EF6BF6" w:rsidRDefault="0069605E" w:rsidP="00D35DEE">
            <w:pPr>
              <w:pStyle w:val="TAL"/>
              <w:rPr>
                <w:b/>
                <w:sz w:val="16"/>
              </w:rPr>
            </w:pPr>
            <w:r w:rsidRPr="00EF6BF6">
              <w:rPr>
                <w:b/>
                <w:sz w:val="16"/>
              </w:rPr>
              <w:t>TSG #</w:t>
            </w:r>
          </w:p>
        </w:tc>
        <w:tc>
          <w:tcPr>
            <w:tcW w:w="1134" w:type="dxa"/>
            <w:tcBorders>
              <w:bottom w:val="single" w:sz="4" w:space="0" w:color="auto"/>
            </w:tcBorders>
            <w:shd w:val="pct10" w:color="auto" w:fill="FFFFFF"/>
          </w:tcPr>
          <w:p w:rsidR="0069605E" w:rsidRPr="00EF6BF6" w:rsidRDefault="0069605E" w:rsidP="00D35DEE">
            <w:pPr>
              <w:pStyle w:val="TAL"/>
              <w:rPr>
                <w:b/>
                <w:sz w:val="16"/>
              </w:rPr>
            </w:pPr>
            <w:r w:rsidRPr="00EF6BF6">
              <w:rPr>
                <w:b/>
                <w:sz w:val="16"/>
              </w:rPr>
              <w:t>TSG Doc.</w:t>
            </w:r>
          </w:p>
        </w:tc>
        <w:tc>
          <w:tcPr>
            <w:tcW w:w="708" w:type="dxa"/>
            <w:tcBorders>
              <w:bottom w:val="single" w:sz="4" w:space="0" w:color="auto"/>
            </w:tcBorders>
            <w:shd w:val="pct10" w:color="auto" w:fill="FFFFFF"/>
          </w:tcPr>
          <w:p w:rsidR="0069605E" w:rsidRPr="00EF6BF6" w:rsidRDefault="0069605E" w:rsidP="00D35DEE">
            <w:pPr>
              <w:pStyle w:val="TAL"/>
              <w:rPr>
                <w:b/>
                <w:sz w:val="16"/>
              </w:rPr>
            </w:pPr>
            <w:r w:rsidRPr="00EF6BF6">
              <w:rPr>
                <w:b/>
                <w:sz w:val="16"/>
              </w:rPr>
              <w:t>CR</w:t>
            </w:r>
          </w:p>
        </w:tc>
        <w:tc>
          <w:tcPr>
            <w:tcW w:w="426" w:type="dxa"/>
            <w:tcBorders>
              <w:bottom w:val="single" w:sz="4" w:space="0" w:color="auto"/>
            </w:tcBorders>
            <w:shd w:val="pct10" w:color="auto" w:fill="FFFFFF"/>
          </w:tcPr>
          <w:p w:rsidR="0069605E" w:rsidRPr="00EF6BF6" w:rsidRDefault="0069605E" w:rsidP="00D35DEE">
            <w:pPr>
              <w:pStyle w:val="TAL"/>
              <w:rPr>
                <w:b/>
                <w:sz w:val="16"/>
              </w:rPr>
            </w:pPr>
            <w:r w:rsidRPr="00EF6BF6">
              <w:rPr>
                <w:b/>
                <w:sz w:val="16"/>
              </w:rPr>
              <w:t>Rev</w:t>
            </w:r>
          </w:p>
        </w:tc>
        <w:tc>
          <w:tcPr>
            <w:tcW w:w="4252" w:type="dxa"/>
            <w:tcBorders>
              <w:bottom w:val="single" w:sz="4" w:space="0" w:color="auto"/>
            </w:tcBorders>
            <w:shd w:val="pct10" w:color="auto" w:fill="FFFFFF"/>
          </w:tcPr>
          <w:p w:rsidR="0069605E" w:rsidRPr="00EF6BF6" w:rsidRDefault="0069605E" w:rsidP="00D35DEE">
            <w:pPr>
              <w:pStyle w:val="TAL"/>
              <w:rPr>
                <w:b/>
                <w:sz w:val="16"/>
              </w:rPr>
            </w:pPr>
            <w:r w:rsidRPr="00EF6BF6">
              <w:rPr>
                <w:b/>
                <w:sz w:val="16"/>
              </w:rPr>
              <w:t>Subject/Comment</w:t>
            </w:r>
          </w:p>
        </w:tc>
        <w:tc>
          <w:tcPr>
            <w:tcW w:w="709" w:type="dxa"/>
            <w:tcBorders>
              <w:bottom w:val="single" w:sz="4" w:space="0" w:color="auto"/>
            </w:tcBorders>
            <w:shd w:val="pct10" w:color="auto" w:fill="FFFFFF"/>
          </w:tcPr>
          <w:p w:rsidR="0069605E" w:rsidRPr="00EF6BF6" w:rsidRDefault="0069605E" w:rsidP="00D35DEE">
            <w:pPr>
              <w:pStyle w:val="TAL"/>
              <w:rPr>
                <w:b/>
                <w:sz w:val="16"/>
              </w:rPr>
            </w:pPr>
            <w:r w:rsidRPr="00EF6BF6">
              <w:rPr>
                <w:b/>
                <w:sz w:val="16"/>
              </w:rPr>
              <w:t>New</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V.1.0.0 presented for information and approval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11.0.0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T4 device triggering via IMS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573177">
            <w:pPr>
              <w:pStyle w:val="TAL"/>
            </w:pPr>
            <w:r w:rsidRPr="00EF6BF6">
              <w:t>11.1.0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MWD and SMS-SC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S6m complements related to Diameter for SMS with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12.0.0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SGSN Diameter address with Gdd support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12.1.0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Diameter overload over S6m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12.2.0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Absent Subscriber detection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12.3.0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IP-SM-GW-Realm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12.4.0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Unsuccessful Triggering due to MT-SMS barring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13.0.0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Introducing S6t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13.0.0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rPr>
                <w:lang w:val="fi-FI"/>
              </w:rPr>
            </w:pPr>
            <w:r w:rsidRPr="00EF6BF6">
              <w:t>201</w:t>
            </w:r>
            <w:r w:rsidRPr="00EF6BF6">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New Monitoring configuration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rPr>
                <w:lang w:val="fi-FI"/>
              </w:rPr>
            </w:pPr>
            <w:r w:rsidRPr="00EF6BF6">
              <w:t>201</w:t>
            </w:r>
            <w:r w:rsidRPr="00EF6BF6">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rPr>
                <w:rFonts w:hint="eastAsia"/>
              </w:rPr>
              <w:t>Update S6t description to support AESE Communication Pattern provision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rPr>
                <w:lang w:val="fi-FI"/>
              </w:rPr>
            </w:pPr>
            <w:r w:rsidRPr="00EF6BF6">
              <w:t>201</w:t>
            </w:r>
            <w:r w:rsidRPr="00EF6BF6">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Introducing CP parameter to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S6t Application ID and Command Codes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Enhancements to St6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Diameter Overload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Corrections to some MONTE AVPs, references and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Multiple instances in a configuration request command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Enhancements and clarification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Deletion of all Monitoring events assigned to a subscriber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Introducing a Bitmask to inform the SCEF of the Monitoring capabilities of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Introducing CP parameter to CIR/CIA commands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Reference to DOIC updated with IETF RFC 7683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Clarification on LOSS_OF_CONNECTIVITY reporting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SCEF Restart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Reporting of the start and stop of the reporting of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rPr>
                <w:rFonts w:hint="eastAsia"/>
              </w:rPr>
              <w:t>Count and Stop Monitoring Event Reports at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Change of type of Monitoring-Duration AVP to represent an absolute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 xml:space="preserve">Authorization for </w:t>
            </w:r>
            <w:r w:rsidRPr="00EF6BF6">
              <w:rPr>
                <w:rFonts w:hint="eastAsia"/>
              </w:rPr>
              <w:t>NIDD</w:t>
            </w:r>
            <w:r w:rsidRPr="00EF6BF6">
              <w:t xml:space="preserve"> procedure over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Diameter message priority over S6m, S6n,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4</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Definition of Monitoring-Type and clarifications on UE in MME and SGSN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Cleanup on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Address editor's note on retry-after when sending cancel monitoring event to the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7</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Type of SCEF-ID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Missing reference to SIR-flags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SCS identity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13.5.0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AVP code alignment with 29.230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1F7F4C">
            <w:pPr>
              <w:pStyle w:val="TAL"/>
            </w:pPr>
            <w:r w:rsidRPr="00EF6BF6">
              <w:t>13.6.0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User Identity correction on NIDD configuration 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13.6.0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IMSI in NIR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13.6.0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External-Identifier Retrieval when no NIDD configuration exists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13.6.0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rPr>
                <w:noProof/>
              </w:rPr>
            </w:pPr>
            <w:r w:rsidRPr="00EF6BF6">
              <w:rPr>
                <w:noProof/>
              </w:rPr>
              <w:t xml:space="preserve">Correction to change IETF drmp draft version to </w:t>
            </w:r>
            <w:r w:rsidRPr="00EF6BF6">
              <w:rPr>
                <w:noProof/>
              </w:rPr>
              <w:lastRenderedPageBreak/>
              <w:t>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lastRenderedPageBreak/>
              <w:t>13.6.0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rPr>
                <w:noProof/>
              </w:rPr>
            </w:pPr>
            <w:r w:rsidRPr="00EF6BF6">
              <w:rPr>
                <w:noProof/>
              </w:rPr>
              <w:t>HSS-Cause in CIA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13.6.0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rPr>
                <w:noProof/>
              </w:rPr>
            </w:pPr>
            <w:r w:rsidRPr="00EF6BF6">
              <w:rPr>
                <w:noProof/>
              </w:rPr>
              <w:t>Maximum Detection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C4061E">
            <w:pPr>
              <w:pStyle w:val="TAL"/>
            </w:pPr>
            <w:r w:rsidRPr="00EF6BF6">
              <w:t>13.6.0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rPr>
                <w:noProof/>
              </w:rPr>
            </w:pPr>
            <w:r w:rsidRPr="00EF6BF6">
              <w:rPr>
                <w:noProof/>
              </w:rPr>
              <w:t>MO SMS over 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14.0.0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rPr>
                <w:noProof/>
              </w:rPr>
            </w:pPr>
            <w:r w:rsidRPr="00EF6BF6">
              <w:rPr>
                <w:noProof/>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14.0.0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rPr>
                <w:noProof/>
              </w:rPr>
            </w:pPr>
            <w:r w:rsidRPr="00EF6BF6">
              <w:rPr>
                <w:noProof/>
              </w:rPr>
              <w:t>S6t Update to Provide the Suggested Buffering Packet Count to the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A17A5">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rPr>
                <w:noProof/>
              </w:rPr>
            </w:pPr>
            <w:r w:rsidRPr="00EF6BF6">
              <w:rPr>
                <w:noProof/>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rPr>
                <w:noProof/>
              </w:rPr>
            </w:pPr>
            <w:r w:rsidRPr="00EF6BF6">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2</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rPr>
                <w:noProof/>
              </w:rPr>
            </w:pPr>
            <w:r w:rsidRPr="00EF6BF6">
              <w:rPr>
                <w:noProof/>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rPr>
                <w:noProof/>
              </w:rPr>
            </w:pPr>
            <w:r w:rsidRPr="00EF6BF6">
              <w:rPr>
                <w:noProof/>
              </w:rPr>
              <w:t>Monitoring Status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AF23BC">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D0677F">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D0677F">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D0677F">
            <w:pPr>
              <w:pStyle w:val="TAL"/>
            </w:pPr>
            <w:r w:rsidRPr="00EF6BF6">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D0677F">
            <w:pPr>
              <w:pStyle w:val="TAL"/>
            </w:pPr>
            <w:r w:rsidRPr="00EF6BF6">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D0677F">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D0677F">
            <w:pPr>
              <w:pStyle w:val="TAL"/>
              <w:rPr>
                <w:noProof/>
              </w:rPr>
            </w:pPr>
            <w:r w:rsidRPr="00EF6BF6">
              <w:rPr>
                <w:noProof/>
              </w:rPr>
              <w:t>Recources Exceeded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D0677F">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FD0513">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FD0513">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FD0513">
            <w:pPr>
              <w:pStyle w:val="TAL"/>
            </w:pPr>
            <w:r w:rsidRPr="00EF6BF6">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FD0513">
            <w:pPr>
              <w:pStyle w:val="TAL"/>
            </w:pPr>
            <w:r w:rsidRPr="00EF6BF6">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FD0513">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FD0513">
            <w:pPr>
              <w:pStyle w:val="TAL"/>
              <w:rPr>
                <w:noProof/>
              </w:rPr>
            </w:pPr>
            <w:r w:rsidRPr="00EF6BF6">
              <w:rPr>
                <w:noProof/>
              </w:rPr>
              <w:t>Failed-AVP AVP in Request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FD0513">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851F8">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851F8">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851F8">
            <w:pPr>
              <w:pStyle w:val="TAL"/>
            </w:pPr>
            <w:r w:rsidRPr="00EF6BF6">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851F8">
            <w:pPr>
              <w:pStyle w:val="TAL"/>
            </w:pPr>
            <w:r w:rsidRPr="00EF6BF6">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851F8">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851F8">
            <w:pPr>
              <w:pStyle w:val="TAL"/>
              <w:rPr>
                <w:noProof/>
              </w:rPr>
            </w:pPr>
            <w:r w:rsidRPr="00EF6BF6">
              <w:rPr>
                <w:noProof/>
              </w:rPr>
              <w:t>Bit ordering in Diameter AVPs used as bit-masks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4851F8">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rPr>
                <w:noProof/>
              </w:rPr>
            </w:pPr>
            <w:r w:rsidRPr="00EF6BF6">
              <w:rPr>
                <w:noProof/>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rPr>
                <w:noProof/>
              </w:rPr>
            </w:pPr>
            <w:r w:rsidRPr="00EF6BF6">
              <w:rPr>
                <w:noProof/>
              </w:rPr>
              <w:t>Service-ID in SIR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rPr>
                <w:noProof/>
              </w:rPr>
            </w:pPr>
            <w:r w:rsidRPr="00EF6BF6">
              <w:rPr>
                <w:noProof/>
              </w:rPr>
              <w:t>Maximum UE Availability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rPr>
                <w:noProof/>
              </w:rPr>
            </w:pPr>
            <w:r w:rsidRPr="00EF6BF6">
              <w:rPr>
                <w:noProof/>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rPr>
                <w:noProof/>
              </w:rPr>
            </w:pPr>
            <w:r w:rsidRPr="00EF6BF6">
              <w:rPr>
                <w:noProof/>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rPr>
                <w:noProof/>
              </w:rPr>
            </w:pPr>
            <w:r w:rsidRPr="00EF6BF6">
              <w:rPr>
                <w:noProof/>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14.1.0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3</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rPr>
                <w:noProof/>
              </w:rPr>
            </w:pPr>
            <w:r w:rsidRPr="00EF6BF6">
              <w:rPr>
                <w:noProof/>
              </w:rPr>
              <w:t>Support for group based reporting and status indication for MONTE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797BC4">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NIDD Authorization update per APN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MO-SMS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Remove User-Identifier from NIA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Unauthorized Requesting Entity on S6t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14.2.0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14.3.0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0115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rPr>
                <w:noProof/>
              </w:rPr>
            </w:pPr>
            <w:r w:rsidRPr="00EF6BF6">
              <w:rPr>
                <w:noProof/>
              </w:rPr>
              <w:t>Reachability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065857">
            <w:pPr>
              <w:pStyle w:val="TAL"/>
            </w:pPr>
            <w:r w:rsidRPr="00EF6BF6">
              <w:t>14.4.0</w:t>
            </w:r>
          </w:p>
        </w:tc>
      </w:tr>
      <w:tr w:rsidR="0069605E"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69605E">
            <w:pPr>
              <w:pStyle w:val="TAL"/>
            </w:pPr>
            <w:r w:rsidRPr="00EF6BF6">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69605E">
            <w:pPr>
              <w:pStyle w:val="TAL"/>
            </w:pPr>
            <w:r w:rsidRPr="00EF6BF6">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69605E">
            <w:pPr>
              <w:pStyle w:val="TAL"/>
            </w:pPr>
            <w:r w:rsidRPr="00EF6BF6">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69605E">
            <w:pPr>
              <w:pStyle w:val="TAL"/>
            </w:pPr>
            <w:r w:rsidRPr="00EF6BF6">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69605E">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69605E">
            <w:pPr>
              <w:pStyle w:val="TAL"/>
              <w:rPr>
                <w:noProof/>
              </w:rPr>
            </w:pPr>
            <w:r w:rsidRPr="00EF6BF6">
              <w:rPr>
                <w:noProof/>
              </w:rPr>
              <w:t>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69605E" w:rsidRPr="00EF6BF6" w:rsidRDefault="0069605E" w:rsidP="0069605E">
            <w:pPr>
              <w:pStyle w:val="TAL"/>
            </w:pPr>
            <w:r w:rsidRPr="00EF6BF6">
              <w:t>14.5.0</w:t>
            </w:r>
          </w:p>
        </w:tc>
      </w:tr>
      <w:tr w:rsidR="00EF6BF6"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EF6BF6" w:rsidRPr="00EF6BF6" w:rsidRDefault="00EF6BF6" w:rsidP="0069605E">
            <w:pPr>
              <w:pStyle w:val="TAL"/>
            </w:pPr>
            <w:r w:rsidRPr="00EF6BF6">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EF6BF6" w:rsidRPr="00EF6BF6" w:rsidRDefault="00EF6BF6" w:rsidP="0069605E">
            <w:pPr>
              <w:pStyle w:val="TAL"/>
            </w:pPr>
            <w:r w:rsidRPr="00EF6BF6">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EF6BF6" w:rsidRPr="00EF6BF6" w:rsidRDefault="00EF6BF6" w:rsidP="0069605E">
            <w:pPr>
              <w:pStyle w:val="TAL"/>
            </w:pPr>
            <w:r w:rsidRPr="00EF6BF6">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F6BF6" w:rsidRPr="00EF6BF6" w:rsidRDefault="00EF6BF6" w:rsidP="0069605E">
            <w:pPr>
              <w:pStyle w:val="TAL"/>
            </w:pPr>
            <w:r w:rsidRPr="00EF6BF6">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EF6BF6" w:rsidRPr="00EF6BF6" w:rsidRDefault="00EF6BF6" w:rsidP="0069605E">
            <w:pPr>
              <w:pStyle w:val="TAL"/>
            </w:pPr>
            <w:r w:rsidRPr="00EF6BF6">
              <w:t>1</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EF6BF6" w:rsidRPr="00EF6BF6" w:rsidRDefault="00EF6BF6" w:rsidP="0069605E">
            <w:pPr>
              <w:pStyle w:val="TAL"/>
              <w:rPr>
                <w:noProof/>
              </w:rPr>
            </w:pPr>
            <w:r w:rsidRPr="00EF6BF6">
              <w:rPr>
                <w:rFonts w:cs="Arial"/>
                <w:color w:val="000000"/>
              </w:rPr>
              <w:t>Completion of Monitoring Event configuration removal for a group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EF6BF6" w:rsidRPr="00EF6BF6" w:rsidRDefault="00EF6BF6" w:rsidP="0069605E">
            <w:pPr>
              <w:pStyle w:val="TAL"/>
            </w:pPr>
            <w:r w:rsidRPr="00EF6BF6">
              <w:t>14.6.0</w:t>
            </w:r>
          </w:p>
        </w:tc>
      </w:tr>
      <w:tr w:rsidR="00D02BDC" w:rsidRPr="00EF6BF6" w:rsidTr="001F7F4C">
        <w:tc>
          <w:tcPr>
            <w:tcW w:w="800" w:type="dxa"/>
            <w:tcBorders>
              <w:top w:val="single" w:sz="4" w:space="0" w:color="auto"/>
              <w:left w:val="single" w:sz="4" w:space="0" w:color="auto"/>
              <w:bottom w:val="single" w:sz="4" w:space="0" w:color="auto"/>
              <w:right w:val="single" w:sz="4" w:space="0" w:color="auto"/>
            </w:tcBorders>
            <w:shd w:val="solid" w:color="FFFFFF" w:fill="auto"/>
          </w:tcPr>
          <w:p w:rsidR="00D02BDC" w:rsidRPr="00EF6BF6" w:rsidRDefault="00D02BDC" w:rsidP="0069605E">
            <w:pPr>
              <w:pStyle w:val="TAL"/>
            </w:pPr>
            <w: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rsidR="00D02BDC" w:rsidRPr="00EF6BF6" w:rsidRDefault="00D02BDC" w:rsidP="0069605E">
            <w:pPr>
              <w:pStyle w:val="TAL"/>
            </w:pPr>
            <w:r>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rsidR="00D02BDC" w:rsidRPr="00EF6BF6" w:rsidRDefault="00D02BDC" w:rsidP="0069605E">
            <w:pPr>
              <w:pStyle w:val="TAL"/>
            </w:pPr>
            <w:r>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D02BDC" w:rsidRPr="00EF6BF6" w:rsidRDefault="00D02BDC" w:rsidP="0069605E">
            <w:pPr>
              <w:pStyle w:val="TAL"/>
            </w:pPr>
            <w:r>
              <w:t>0143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rsidR="00D02BDC" w:rsidRPr="00EF6BF6" w:rsidRDefault="00D02BDC" w:rsidP="0069605E">
            <w:pPr>
              <w:pStyle w:val="TAL"/>
            </w:pPr>
            <w:r>
              <w:t>-</w:t>
            </w:r>
          </w:p>
        </w:tc>
        <w:tc>
          <w:tcPr>
            <w:tcW w:w="4252" w:type="dxa"/>
            <w:tcBorders>
              <w:top w:val="single" w:sz="4" w:space="0" w:color="auto"/>
              <w:left w:val="single" w:sz="4" w:space="0" w:color="auto"/>
              <w:bottom w:val="single" w:sz="4" w:space="0" w:color="auto"/>
              <w:right w:val="single" w:sz="4" w:space="0" w:color="auto"/>
            </w:tcBorders>
            <w:shd w:val="solid" w:color="FFFFFF" w:fill="auto"/>
          </w:tcPr>
          <w:p w:rsidR="00D02BDC" w:rsidRPr="00EF6BF6" w:rsidRDefault="00D02BDC" w:rsidP="0069605E">
            <w:pPr>
              <w:pStyle w:val="TAL"/>
              <w:rPr>
                <w:rFonts w:cs="Arial"/>
                <w:color w:val="000000"/>
              </w:rPr>
            </w:pPr>
            <w:r>
              <w:rPr>
                <w:noProof/>
              </w:rPr>
              <w:t>Reporting corrections for IMEI change and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rsidR="00D02BDC" w:rsidRPr="00EF6BF6" w:rsidRDefault="00D02BDC" w:rsidP="0069605E">
            <w:pPr>
              <w:pStyle w:val="TAL"/>
            </w:pPr>
            <w:r>
              <w:t>14.7.0</w:t>
            </w:r>
          </w:p>
        </w:tc>
      </w:tr>
    </w:tbl>
    <w:p w:rsidR="00080512" w:rsidRPr="00EF6BF6" w:rsidRDefault="00080512" w:rsidP="00254457"/>
    <w:sectPr w:rsidR="00080512" w:rsidRPr="00EF6BF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5ADF" w:rsidRDefault="00AA5ADF">
      <w:r>
        <w:separator/>
      </w:r>
    </w:p>
  </w:endnote>
  <w:endnote w:type="continuationSeparator" w:id="0">
    <w:p w:rsidR="00AA5ADF" w:rsidRDefault="00AA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A84" w:rsidRDefault="00846A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5ADF" w:rsidRDefault="00AA5ADF">
      <w:r>
        <w:separator/>
      </w:r>
    </w:p>
  </w:footnote>
  <w:footnote w:type="continuationSeparator" w:id="0">
    <w:p w:rsidR="00AA5ADF" w:rsidRDefault="00AA5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6A84" w:rsidRDefault="00846A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BDC">
      <w:rPr>
        <w:rFonts w:ascii="Arial" w:hAnsi="Arial" w:cs="Arial"/>
        <w:b/>
        <w:noProof/>
        <w:sz w:val="18"/>
        <w:szCs w:val="18"/>
      </w:rPr>
      <w:t>3GPP TS 29.336 V14.7.0 (2018-12)</w:t>
    </w:r>
    <w:r>
      <w:rPr>
        <w:rFonts w:ascii="Arial" w:hAnsi="Arial" w:cs="Arial"/>
        <w:b/>
        <w:sz w:val="18"/>
        <w:szCs w:val="18"/>
      </w:rPr>
      <w:fldChar w:fldCharType="end"/>
    </w:r>
  </w:p>
  <w:p w:rsidR="00846A84" w:rsidRDefault="00846A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249">
      <w:rPr>
        <w:rFonts w:ascii="Arial" w:hAnsi="Arial" w:cs="Arial"/>
        <w:b/>
        <w:noProof/>
        <w:sz w:val="18"/>
        <w:szCs w:val="18"/>
      </w:rPr>
      <w:t>21</w:t>
    </w:r>
    <w:r>
      <w:rPr>
        <w:rFonts w:ascii="Arial" w:hAnsi="Arial" w:cs="Arial"/>
        <w:b/>
        <w:sz w:val="18"/>
        <w:szCs w:val="18"/>
      </w:rPr>
      <w:fldChar w:fldCharType="end"/>
    </w:r>
  </w:p>
  <w:p w:rsidR="00846A84" w:rsidRDefault="00846A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BDC">
      <w:rPr>
        <w:rFonts w:ascii="Arial" w:hAnsi="Arial" w:cs="Arial"/>
        <w:b/>
        <w:noProof/>
        <w:sz w:val="18"/>
        <w:szCs w:val="18"/>
      </w:rPr>
      <w:t>Release 14</w:t>
    </w:r>
    <w:r>
      <w:rPr>
        <w:rFonts w:ascii="Arial" w:hAnsi="Arial" w:cs="Arial"/>
        <w:b/>
        <w:sz w:val="18"/>
        <w:szCs w:val="18"/>
      </w:rPr>
      <w:fldChar w:fldCharType="end"/>
    </w:r>
  </w:p>
  <w:p w:rsidR="00846A84" w:rsidRDefault="00846A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7910"/>
    <w:rsid w:val="00063D72"/>
    <w:rsid w:val="00065857"/>
    <w:rsid w:val="000671ED"/>
    <w:rsid w:val="00080512"/>
    <w:rsid w:val="000965AD"/>
    <w:rsid w:val="000C1B9E"/>
    <w:rsid w:val="000D58AB"/>
    <w:rsid w:val="000D75CD"/>
    <w:rsid w:val="00132B0E"/>
    <w:rsid w:val="00146BD0"/>
    <w:rsid w:val="001562F7"/>
    <w:rsid w:val="001C18D0"/>
    <w:rsid w:val="001E1C3B"/>
    <w:rsid w:val="001F168B"/>
    <w:rsid w:val="001F7F4C"/>
    <w:rsid w:val="00215125"/>
    <w:rsid w:val="002169F5"/>
    <w:rsid w:val="00225D31"/>
    <w:rsid w:val="002516B5"/>
    <w:rsid w:val="00254457"/>
    <w:rsid w:val="002629C5"/>
    <w:rsid w:val="002A6249"/>
    <w:rsid w:val="002C35CB"/>
    <w:rsid w:val="002F639C"/>
    <w:rsid w:val="003224BA"/>
    <w:rsid w:val="003F12B8"/>
    <w:rsid w:val="00424ABD"/>
    <w:rsid w:val="004326C6"/>
    <w:rsid w:val="00471223"/>
    <w:rsid w:val="004851F8"/>
    <w:rsid w:val="004A17A5"/>
    <w:rsid w:val="004C68D1"/>
    <w:rsid w:val="004E213A"/>
    <w:rsid w:val="004E57B1"/>
    <w:rsid w:val="004F330A"/>
    <w:rsid w:val="00501337"/>
    <w:rsid w:val="0050441E"/>
    <w:rsid w:val="00543E6C"/>
    <w:rsid w:val="0055510D"/>
    <w:rsid w:val="00565087"/>
    <w:rsid w:val="00573177"/>
    <w:rsid w:val="00587203"/>
    <w:rsid w:val="005B281B"/>
    <w:rsid w:val="005C43C3"/>
    <w:rsid w:val="005F304C"/>
    <w:rsid w:val="0064563A"/>
    <w:rsid w:val="0069605E"/>
    <w:rsid w:val="006E016B"/>
    <w:rsid w:val="006F01FC"/>
    <w:rsid w:val="00711BE5"/>
    <w:rsid w:val="00726ABD"/>
    <w:rsid w:val="00731548"/>
    <w:rsid w:val="00734A5B"/>
    <w:rsid w:val="007422D5"/>
    <w:rsid w:val="0074471C"/>
    <w:rsid w:val="00744E76"/>
    <w:rsid w:val="007452B0"/>
    <w:rsid w:val="00746E79"/>
    <w:rsid w:val="007731AF"/>
    <w:rsid w:val="00775E8A"/>
    <w:rsid w:val="00787BCD"/>
    <w:rsid w:val="00787E95"/>
    <w:rsid w:val="00797BC4"/>
    <w:rsid w:val="007A2B79"/>
    <w:rsid w:val="007B2939"/>
    <w:rsid w:val="007C7B06"/>
    <w:rsid w:val="007D01FC"/>
    <w:rsid w:val="008224F2"/>
    <w:rsid w:val="00846A84"/>
    <w:rsid w:val="008736D2"/>
    <w:rsid w:val="00875D42"/>
    <w:rsid w:val="008F7BB4"/>
    <w:rsid w:val="0090271F"/>
    <w:rsid w:val="00913DA0"/>
    <w:rsid w:val="00916968"/>
    <w:rsid w:val="00964F76"/>
    <w:rsid w:val="009D2471"/>
    <w:rsid w:val="009F1DD9"/>
    <w:rsid w:val="00A223FC"/>
    <w:rsid w:val="00A33F97"/>
    <w:rsid w:val="00A53724"/>
    <w:rsid w:val="00A95657"/>
    <w:rsid w:val="00AA0A7D"/>
    <w:rsid w:val="00AA5ADF"/>
    <w:rsid w:val="00AF15B7"/>
    <w:rsid w:val="00AF23BC"/>
    <w:rsid w:val="00B15449"/>
    <w:rsid w:val="00B55F70"/>
    <w:rsid w:val="00B6284C"/>
    <w:rsid w:val="00B645C6"/>
    <w:rsid w:val="00B6734F"/>
    <w:rsid w:val="00B85B41"/>
    <w:rsid w:val="00C10E2B"/>
    <w:rsid w:val="00C33079"/>
    <w:rsid w:val="00C4061E"/>
    <w:rsid w:val="00C51A60"/>
    <w:rsid w:val="00C66EC8"/>
    <w:rsid w:val="00CA3D0C"/>
    <w:rsid w:val="00CC0D1F"/>
    <w:rsid w:val="00CC33F8"/>
    <w:rsid w:val="00D02BDC"/>
    <w:rsid w:val="00D03B9D"/>
    <w:rsid w:val="00D0677F"/>
    <w:rsid w:val="00D24B94"/>
    <w:rsid w:val="00D35DEE"/>
    <w:rsid w:val="00D3629E"/>
    <w:rsid w:val="00D50F9B"/>
    <w:rsid w:val="00D76467"/>
    <w:rsid w:val="00D86C0D"/>
    <w:rsid w:val="00D87E00"/>
    <w:rsid w:val="00DA0283"/>
    <w:rsid w:val="00DB1818"/>
    <w:rsid w:val="00DC309B"/>
    <w:rsid w:val="00DC4DA2"/>
    <w:rsid w:val="00DD2AEA"/>
    <w:rsid w:val="00DD3C6F"/>
    <w:rsid w:val="00DE02A7"/>
    <w:rsid w:val="00E0041C"/>
    <w:rsid w:val="00E03EFE"/>
    <w:rsid w:val="00E26687"/>
    <w:rsid w:val="00E77645"/>
    <w:rsid w:val="00EA2B8E"/>
    <w:rsid w:val="00EA4E2D"/>
    <w:rsid w:val="00EC4A25"/>
    <w:rsid w:val="00EC61DD"/>
    <w:rsid w:val="00ED443D"/>
    <w:rsid w:val="00EE2DE9"/>
    <w:rsid w:val="00EF6BF6"/>
    <w:rsid w:val="00F00265"/>
    <w:rsid w:val="00F46EA9"/>
    <w:rsid w:val="00F653B8"/>
    <w:rsid w:val="00FA1266"/>
    <w:rsid w:val="00FB5A1B"/>
    <w:rsid w:val="00FC1192"/>
    <w:rsid w:val="00FD0513"/>
    <w:rsid w:val="00FD19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848A9B"/>
  <w15:chartTrackingRefBased/>
  <w15:docId w15:val="{61DD20F5-0402-4176-B4D8-5A8F6831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452B0"/>
    <w:rPr>
      <w:rFonts w:ascii="Arial" w:hAnsi="Arial"/>
      <w:sz w:val="32"/>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7452B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452B0"/>
    <w:rPr>
      <w:rFonts w:ascii="Arial" w:hAnsi="Arial"/>
      <w:sz w:val="18"/>
      <w:lang w:val="en-GB" w:eastAsia="en-US" w:bidi="ar-SA"/>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7452B0"/>
    <w:rPr>
      <w:rFonts w:ascii="Arial" w:hAnsi="Arial"/>
      <w:sz w:val="18"/>
      <w:lang w:val="en-GB" w:eastAsia="en-US" w:bidi="ar-SA"/>
    </w:rPr>
  </w:style>
  <w:style w:type="character" w:customStyle="1" w:styleId="TAHChar">
    <w:name w:val="TAH Char"/>
    <w:link w:val="TAH"/>
    <w:rsid w:val="007452B0"/>
    <w:rPr>
      <w:rFonts w:ascii="Arial" w:hAnsi="Arial"/>
      <w:b/>
      <w:sz w:val="18"/>
      <w:lang w:val="en-GB" w:eastAsia="en-US" w:bidi="ar-SA"/>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character" w:customStyle="1" w:styleId="EXCar">
    <w:name w:val="EX Car"/>
    <w:link w:val="EX"/>
    <w:rsid w:val="007452B0"/>
    <w:rPr>
      <w:lang w:val="en-GB" w:eastAsia="en-US" w:bidi="ar-SA"/>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locked/>
    <w:rsid w:val="007452B0"/>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7452B0"/>
    <w:rPr>
      <w:rFonts w:ascii="Arial" w:hAnsi="Arial"/>
      <w:b/>
      <w:lang w:val="en-GB" w:eastAsia="en-US" w:bidi="ar-SA"/>
    </w:rPr>
  </w:style>
  <w:style w:type="paragraph" w:customStyle="1" w:styleId="ZA">
    <w:name w:val="ZA"/>
    <w:link w:val="ZACar"/>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character" w:customStyle="1" w:styleId="ZACar">
    <w:name w:val="ZA Car"/>
    <w:link w:val="ZA"/>
    <w:rsid w:val="007452B0"/>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Number2">
    <w:name w:val="List Number 2"/>
    <w:basedOn w:val="ListNumber"/>
    <w:rsid w:val="007452B0"/>
    <w:pPr>
      <w:ind w:left="851"/>
    </w:pPr>
  </w:style>
  <w:style w:type="paragraph" w:styleId="ListNumber">
    <w:name w:val="List Number"/>
    <w:basedOn w:val="List"/>
    <w:rsid w:val="007452B0"/>
  </w:style>
  <w:style w:type="paragraph" w:styleId="List">
    <w:name w:val="List"/>
    <w:basedOn w:val="Normal"/>
    <w:rsid w:val="007452B0"/>
    <w:pPr>
      <w:ind w:left="568" w:hanging="284"/>
    </w:pPr>
  </w:style>
  <w:style w:type="paragraph" w:styleId="ListBullet2">
    <w:name w:val="List Bullet 2"/>
    <w:basedOn w:val="ListBullet"/>
    <w:rsid w:val="007452B0"/>
    <w:pPr>
      <w:ind w:left="851"/>
    </w:pPr>
  </w:style>
  <w:style w:type="paragraph" w:styleId="ListBullet">
    <w:name w:val="List Bullet"/>
    <w:basedOn w:val="List"/>
    <w:rsid w:val="007452B0"/>
  </w:style>
  <w:style w:type="paragraph" w:styleId="ListBullet3">
    <w:name w:val="List Bullet 3"/>
    <w:basedOn w:val="ListBullet2"/>
    <w:rsid w:val="007452B0"/>
    <w:pPr>
      <w:ind w:left="1135"/>
    </w:pPr>
  </w:style>
  <w:style w:type="paragraph" w:styleId="List2">
    <w:name w:val="List 2"/>
    <w:basedOn w:val="List"/>
    <w:rsid w:val="007452B0"/>
    <w:pPr>
      <w:ind w:left="851"/>
    </w:pPr>
  </w:style>
  <w:style w:type="paragraph" w:styleId="List3">
    <w:name w:val="List 3"/>
    <w:basedOn w:val="List2"/>
    <w:rsid w:val="007452B0"/>
    <w:pPr>
      <w:ind w:left="1135"/>
    </w:pPr>
  </w:style>
  <w:style w:type="paragraph" w:styleId="List4">
    <w:name w:val="List 4"/>
    <w:basedOn w:val="List3"/>
    <w:rsid w:val="007452B0"/>
    <w:pPr>
      <w:ind w:left="1418"/>
    </w:pPr>
  </w:style>
  <w:style w:type="paragraph" w:styleId="List5">
    <w:name w:val="List 5"/>
    <w:basedOn w:val="List4"/>
    <w:rsid w:val="007452B0"/>
    <w:pPr>
      <w:ind w:left="1702"/>
    </w:pPr>
  </w:style>
  <w:style w:type="paragraph" w:styleId="ListBullet4">
    <w:name w:val="List Bullet 4"/>
    <w:basedOn w:val="ListBullet3"/>
    <w:rsid w:val="007452B0"/>
    <w:pPr>
      <w:ind w:left="1418"/>
    </w:pPr>
  </w:style>
  <w:style w:type="paragraph" w:styleId="ListBullet5">
    <w:name w:val="List Bullet 5"/>
    <w:basedOn w:val="ListBullet4"/>
    <w:rsid w:val="007452B0"/>
    <w:pPr>
      <w:ind w:left="1702"/>
    </w:pPr>
  </w:style>
  <w:style w:type="paragraph" w:customStyle="1" w:styleId="CRCoverPage">
    <w:name w:val="CR Cover Page"/>
    <w:rsid w:val="007452B0"/>
    <w:pPr>
      <w:spacing w:after="120"/>
    </w:pPr>
    <w:rPr>
      <w:rFonts w:ascii="Arial" w:hAnsi="Arial"/>
      <w:lang w:eastAsia="en-US"/>
    </w:rPr>
  </w:style>
  <w:style w:type="paragraph" w:customStyle="1" w:styleId="tdoc-header">
    <w:name w:val="tdoc-header"/>
    <w:rsid w:val="007452B0"/>
    <w:rPr>
      <w:rFonts w:ascii="Arial" w:hAnsi="Arial"/>
      <w:noProof/>
      <w:sz w:val="24"/>
      <w:lang w:eastAsia="en-US"/>
    </w:rPr>
  </w:style>
  <w:style w:type="character" w:styleId="Hyperlink">
    <w:name w:val="Hyperlink"/>
    <w:rsid w:val="007452B0"/>
    <w:rPr>
      <w:color w:val="0000FF"/>
      <w:u w:val="single"/>
    </w:rPr>
  </w:style>
  <w:style w:type="character" w:styleId="FollowedHyperlink">
    <w:name w:val="FollowedHyperlink"/>
    <w:rsid w:val="007452B0"/>
    <w:rPr>
      <w:color w:val="800080"/>
      <w:u w:val="single"/>
    </w:rPr>
  </w:style>
  <w:style w:type="character" w:customStyle="1" w:styleId="EditorsNoteChar">
    <w:name w:val="Editor's Note Char"/>
    <w:aliases w:val="EN Char"/>
    <w:link w:val="EditorsNote"/>
    <w:locked/>
    <w:rsid w:val="00A223FC"/>
    <w:rPr>
      <w:color w:val="FF0000"/>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223FC"/>
    <w:rPr>
      <w:rFonts w:ascii="Arial" w:hAnsi="Arial"/>
      <w:sz w:val="28"/>
      <w:lang w:eastAsia="en-US"/>
    </w:rPr>
  </w:style>
  <w:style w:type="character" w:customStyle="1" w:styleId="Heading4Char">
    <w:name w:val="Heading 4 Char"/>
    <w:aliases w:val="h4 Char,H4 Char,4 Char,H4-Heading 4 Char,a. Char,Heading4 Char"/>
    <w:link w:val="Heading4"/>
    <w:locked/>
    <w:rsid w:val="00A223FC"/>
    <w:rPr>
      <w:rFonts w:ascii="Arial" w:hAnsi="Arial"/>
      <w:sz w:val="24"/>
      <w:lang w:eastAsia="en-US"/>
    </w:rPr>
  </w:style>
  <w:style w:type="paragraph" w:styleId="BalloonText">
    <w:name w:val="Balloon Text"/>
    <w:basedOn w:val="Normal"/>
    <w:link w:val="BalloonTextChar"/>
    <w:rsid w:val="00065857"/>
    <w:pPr>
      <w:spacing w:after="0"/>
    </w:pPr>
    <w:rPr>
      <w:rFonts w:ascii="Segoe UI" w:hAnsi="Segoe UI" w:cs="Segoe UI"/>
      <w:sz w:val="18"/>
      <w:szCs w:val="18"/>
    </w:rPr>
  </w:style>
  <w:style w:type="character" w:customStyle="1" w:styleId="BalloonTextChar">
    <w:name w:val="Balloon Text Char"/>
    <w:link w:val="BalloonText"/>
    <w:rsid w:val="00065857"/>
    <w:rPr>
      <w:rFonts w:ascii="Segoe UI" w:hAnsi="Segoe UI" w:cs="Segoe UI"/>
      <w:sz w:val="18"/>
      <w:szCs w:val="18"/>
      <w:lang w:eastAsia="en-US"/>
    </w:rPr>
  </w:style>
  <w:style w:type="paragraph" w:customStyle="1" w:styleId="NOTE">
    <w:name w:val="NOTE"/>
    <w:basedOn w:val="Normal"/>
    <w:link w:val="NOTEChar"/>
    <w:qFormat/>
    <w:rsid w:val="00F00265"/>
    <w:pPr>
      <w:keepLines/>
      <w:ind w:left="1135" w:hanging="851"/>
    </w:pPr>
    <w:rPr>
      <w:rFonts w:eastAsia="Malgun Gothic"/>
      <w:lang w:eastAsia="x-none"/>
    </w:rPr>
  </w:style>
  <w:style w:type="character" w:customStyle="1" w:styleId="NOTEChar">
    <w:name w:val="NOTE Char"/>
    <w:link w:val="NOTE"/>
    <w:rsid w:val="00F00265"/>
    <w:rPr>
      <w:rFonts w:eastAsia="Malgun Gothic"/>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22116</Words>
  <Characters>126064</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147885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Kimmo Kymalainen</cp:lastModifiedBy>
  <cp:revision>6</cp:revision>
  <dcterms:created xsi:type="dcterms:W3CDTF">2018-12-21T23:39:00Z</dcterms:created>
  <dcterms:modified xsi:type="dcterms:W3CDTF">2018-12-21T23:43:00Z</dcterms:modified>
  <cp:category/>
</cp:coreProperties>
</file>