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6E714E" w:rsidP="00133525">
            <w:pPr>
              <w:pStyle w:val="ZA"/>
              <w:framePr w:w="0" w:hRule="auto" w:wrap="auto" w:vAnchor="margin" w:hAnchor="text" w:yAlign="inline"/>
            </w:pPr>
            <w:bookmarkStart w:id="0" w:name="page1"/>
            <w:bookmarkStart w:id="1" w:name="_GoBack"/>
            <w:bookmarkEnd w:id="1"/>
            <w:r>
              <w:rPr>
                <w:sz w:val="64"/>
              </w:rPr>
              <w:t xml:space="preserve">3GPP TS 29.303 </w:t>
            </w:r>
            <w:r>
              <w:t xml:space="preserve">V16.2.0 </w:t>
            </w:r>
            <w:r>
              <w:rPr>
                <w:sz w:val="32"/>
              </w:rPr>
              <w:t>(2020-03)</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6E714E">
              <w:t>Specification</w:t>
            </w:r>
            <w:bookmarkEnd w:id="2"/>
          </w:p>
          <w:p w:rsidR="00BA4B8D" w:rsidRDefault="00BA4B8D" w:rsidP="006E714E"/>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6E714E" w:rsidRDefault="006E714E" w:rsidP="006E714E">
            <w:pPr>
              <w:pStyle w:val="ZT"/>
              <w:framePr w:wrap="auto" w:hAnchor="text" w:yAlign="inline"/>
            </w:pPr>
            <w:r>
              <w:t>Technical Specification Group Core Network and Terminals;</w:t>
            </w:r>
          </w:p>
          <w:p w:rsidR="006E714E" w:rsidRDefault="006E714E" w:rsidP="006E714E">
            <w:pPr>
              <w:pStyle w:val="ZT"/>
              <w:framePr w:wrap="auto" w:hAnchor="text" w:yAlign="inline"/>
            </w:pPr>
            <w:r w:rsidRPr="001A5C28">
              <w:t>Domain Name System Procedures</w:t>
            </w:r>
            <w:r>
              <w:t>;</w:t>
            </w:r>
          </w:p>
          <w:p w:rsidR="006E714E" w:rsidRDefault="006E714E" w:rsidP="006E714E">
            <w:pPr>
              <w:pStyle w:val="ZT"/>
              <w:framePr w:wrap="auto" w:hAnchor="text" w:yAlign="inline"/>
            </w:pPr>
            <w:r>
              <w:t>Stage 3;</w:t>
            </w:r>
          </w:p>
          <w:p w:rsidR="004F0988" w:rsidRPr="00133525" w:rsidRDefault="006E714E" w:rsidP="006E714E">
            <w:pPr>
              <w:pStyle w:val="ZT"/>
              <w:framePr w:wrap="auto" w:hAnchor="text" w:yAlign="inline"/>
              <w:rPr>
                <w:i/>
                <w:sz w:val="28"/>
              </w:rPr>
            </w:pPr>
            <w:r>
              <w:t>(</w:t>
            </w:r>
            <w:r>
              <w:rPr>
                <w:rStyle w:val="ZGSM"/>
              </w:rPr>
              <w:t>Release 16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E714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8A482D" w:rsidP="00133525">
            <w:pPr>
              <w:jc w:val="right"/>
            </w:pPr>
            <w:bookmarkStart w:id="3" w:name="logos"/>
            <w:r>
              <w:pict>
                <v:shape id="_x0000_i1026" type="#_x0000_t75" style="width:127.7pt;height:7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6E714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6E714E">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B52494" w:rsidRPr="008A482D" w:rsidRDefault="00B5249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_Toc36055004 \h </w:instrText>
      </w:r>
      <w:r>
        <w:fldChar w:fldCharType="separate"/>
      </w:r>
      <w:r>
        <w:t>6</w:t>
      </w:r>
      <w:r>
        <w:fldChar w:fldCharType="end"/>
      </w:r>
    </w:p>
    <w:p w:rsidR="00B52494" w:rsidRPr="008A482D" w:rsidRDefault="00B52494">
      <w:pPr>
        <w:pStyle w:val="TOC1"/>
        <w:rPr>
          <w:rFonts w:ascii="Calibri" w:hAnsi="Calibri"/>
          <w:szCs w:val="22"/>
          <w:lang w:eastAsia="en-GB"/>
        </w:rPr>
      </w:pPr>
      <w:r>
        <w:t>1</w:t>
      </w:r>
      <w:r w:rsidRPr="008A482D">
        <w:rPr>
          <w:rFonts w:ascii="Calibri" w:hAnsi="Calibri"/>
          <w:szCs w:val="22"/>
          <w:lang w:eastAsia="en-GB"/>
        </w:rPr>
        <w:tab/>
      </w:r>
      <w:r>
        <w:t>Scope</w:t>
      </w:r>
      <w:r>
        <w:tab/>
      </w:r>
      <w:r>
        <w:fldChar w:fldCharType="begin" w:fldLock="1"/>
      </w:r>
      <w:r>
        <w:instrText xml:space="preserve"> PAGEREF _Toc36055005 \h </w:instrText>
      </w:r>
      <w:r>
        <w:fldChar w:fldCharType="separate"/>
      </w:r>
      <w:r>
        <w:t>7</w:t>
      </w:r>
      <w:r>
        <w:fldChar w:fldCharType="end"/>
      </w:r>
    </w:p>
    <w:p w:rsidR="00B52494" w:rsidRPr="008A482D" w:rsidRDefault="00B52494">
      <w:pPr>
        <w:pStyle w:val="TOC1"/>
        <w:rPr>
          <w:rFonts w:ascii="Calibri" w:hAnsi="Calibri"/>
          <w:szCs w:val="22"/>
          <w:lang w:eastAsia="en-GB"/>
        </w:rPr>
      </w:pPr>
      <w:r>
        <w:t>2</w:t>
      </w:r>
      <w:r w:rsidRPr="008A482D">
        <w:rPr>
          <w:rFonts w:ascii="Calibri" w:hAnsi="Calibri"/>
          <w:szCs w:val="22"/>
          <w:lang w:eastAsia="en-GB"/>
        </w:rPr>
        <w:tab/>
      </w:r>
      <w:r>
        <w:t>References</w:t>
      </w:r>
      <w:r>
        <w:tab/>
      </w:r>
      <w:r>
        <w:fldChar w:fldCharType="begin" w:fldLock="1"/>
      </w:r>
      <w:r>
        <w:instrText xml:space="preserve"> PAGEREF _Toc36055006 \h </w:instrText>
      </w:r>
      <w:r>
        <w:fldChar w:fldCharType="separate"/>
      </w:r>
      <w:r>
        <w:t>7</w:t>
      </w:r>
      <w:r>
        <w:fldChar w:fldCharType="end"/>
      </w:r>
    </w:p>
    <w:p w:rsidR="00B52494" w:rsidRPr="008A482D" w:rsidRDefault="00B52494">
      <w:pPr>
        <w:pStyle w:val="TOC1"/>
        <w:rPr>
          <w:rFonts w:ascii="Calibri" w:hAnsi="Calibri"/>
          <w:szCs w:val="22"/>
          <w:lang w:eastAsia="en-GB"/>
        </w:rPr>
      </w:pPr>
      <w:r w:rsidRPr="00B52494">
        <w:t>3</w:t>
      </w:r>
      <w:r w:rsidRPr="008A482D">
        <w:rPr>
          <w:rFonts w:ascii="Calibri" w:hAnsi="Calibri"/>
          <w:szCs w:val="22"/>
          <w:lang w:eastAsia="en-GB"/>
        </w:rPr>
        <w:tab/>
      </w:r>
      <w:r w:rsidRPr="00E01AC9">
        <w:rPr>
          <w:lang w:val="en-US"/>
        </w:rPr>
        <w:t>Definitions, symbols and abbreviations</w:t>
      </w:r>
      <w:r>
        <w:tab/>
      </w:r>
      <w:r>
        <w:fldChar w:fldCharType="begin" w:fldLock="1"/>
      </w:r>
      <w:r>
        <w:instrText xml:space="preserve"> PAGEREF _Toc36055007 \h </w:instrText>
      </w:r>
      <w:r>
        <w:fldChar w:fldCharType="separate"/>
      </w:r>
      <w:r>
        <w:t>8</w:t>
      </w:r>
      <w:r>
        <w:fldChar w:fldCharType="end"/>
      </w:r>
    </w:p>
    <w:p w:rsidR="00B52494" w:rsidRPr="008A482D" w:rsidRDefault="00B52494">
      <w:pPr>
        <w:pStyle w:val="TOC2"/>
        <w:rPr>
          <w:rFonts w:ascii="Calibri" w:hAnsi="Calibri"/>
          <w:sz w:val="22"/>
          <w:szCs w:val="22"/>
          <w:lang w:eastAsia="en-GB"/>
        </w:rPr>
      </w:pPr>
      <w:r w:rsidRPr="00B52494">
        <w:t>3.1</w:t>
      </w:r>
      <w:r w:rsidRPr="008A482D">
        <w:rPr>
          <w:rFonts w:ascii="Calibri" w:hAnsi="Calibri"/>
          <w:sz w:val="22"/>
          <w:szCs w:val="22"/>
          <w:lang w:eastAsia="en-GB"/>
        </w:rPr>
        <w:tab/>
      </w:r>
      <w:r w:rsidRPr="00E01AC9">
        <w:rPr>
          <w:lang w:val="en-US"/>
        </w:rPr>
        <w:t>Definitions</w:t>
      </w:r>
      <w:r>
        <w:tab/>
      </w:r>
      <w:r>
        <w:fldChar w:fldCharType="begin" w:fldLock="1"/>
      </w:r>
      <w:r>
        <w:instrText xml:space="preserve"> PAGEREF _Toc36055008 \h </w:instrText>
      </w:r>
      <w:r>
        <w:fldChar w:fldCharType="separate"/>
      </w:r>
      <w:r>
        <w:t>8</w:t>
      </w:r>
      <w:r>
        <w:fldChar w:fldCharType="end"/>
      </w:r>
    </w:p>
    <w:p w:rsidR="00B52494" w:rsidRPr="008A482D" w:rsidRDefault="00B52494">
      <w:pPr>
        <w:pStyle w:val="TOC2"/>
        <w:rPr>
          <w:rFonts w:ascii="Calibri" w:hAnsi="Calibri"/>
          <w:sz w:val="22"/>
          <w:szCs w:val="22"/>
          <w:lang w:eastAsia="en-GB"/>
        </w:rPr>
      </w:pPr>
      <w:r w:rsidRPr="00B52494">
        <w:t>3.2</w:t>
      </w:r>
      <w:r w:rsidRPr="008A482D">
        <w:rPr>
          <w:rFonts w:ascii="Calibri" w:hAnsi="Calibri"/>
          <w:sz w:val="22"/>
          <w:szCs w:val="22"/>
          <w:lang w:eastAsia="en-GB"/>
        </w:rPr>
        <w:tab/>
      </w:r>
      <w:r w:rsidRPr="00E01AC9">
        <w:rPr>
          <w:lang w:val="en-US"/>
        </w:rPr>
        <w:t>Abbreviations</w:t>
      </w:r>
      <w:r>
        <w:tab/>
      </w:r>
      <w:r>
        <w:fldChar w:fldCharType="begin" w:fldLock="1"/>
      </w:r>
      <w:r>
        <w:instrText xml:space="preserve"> PAGEREF _Toc36055009 \h </w:instrText>
      </w:r>
      <w:r>
        <w:fldChar w:fldCharType="separate"/>
      </w:r>
      <w:r>
        <w:t>9</w:t>
      </w:r>
      <w:r>
        <w:fldChar w:fldCharType="end"/>
      </w:r>
    </w:p>
    <w:p w:rsidR="00B52494" w:rsidRPr="008A482D" w:rsidRDefault="00B52494">
      <w:pPr>
        <w:pStyle w:val="TOC1"/>
        <w:rPr>
          <w:rFonts w:ascii="Calibri" w:hAnsi="Calibri"/>
          <w:szCs w:val="22"/>
          <w:lang w:eastAsia="en-GB"/>
        </w:rPr>
      </w:pPr>
      <w:r w:rsidRPr="00B52494">
        <w:t>4</w:t>
      </w:r>
      <w:r w:rsidRPr="008A482D">
        <w:rPr>
          <w:rFonts w:ascii="Calibri" w:hAnsi="Calibri"/>
          <w:szCs w:val="22"/>
          <w:lang w:eastAsia="en-GB"/>
        </w:rPr>
        <w:tab/>
      </w:r>
      <w:r w:rsidRPr="00E01AC9">
        <w:rPr>
          <w:lang w:val="en-US"/>
        </w:rPr>
        <w:t>General DNS Based Node Selection Description</w:t>
      </w:r>
      <w:r>
        <w:tab/>
      </w:r>
      <w:r>
        <w:fldChar w:fldCharType="begin" w:fldLock="1"/>
      </w:r>
      <w:r>
        <w:instrText xml:space="preserve"> PAGEREF _Toc36055010 \h </w:instrText>
      </w:r>
      <w:r>
        <w:fldChar w:fldCharType="separate"/>
      </w:r>
      <w:r>
        <w:t>9</w:t>
      </w:r>
      <w:r>
        <w:fldChar w:fldCharType="end"/>
      </w:r>
    </w:p>
    <w:p w:rsidR="00B52494" w:rsidRPr="008A482D" w:rsidRDefault="00B52494">
      <w:pPr>
        <w:pStyle w:val="TOC2"/>
        <w:rPr>
          <w:rFonts w:ascii="Calibri" w:hAnsi="Calibri"/>
          <w:sz w:val="22"/>
          <w:szCs w:val="22"/>
          <w:lang w:eastAsia="en-GB"/>
        </w:rPr>
      </w:pPr>
      <w:r w:rsidRPr="00B52494">
        <w:t>4.1</w:t>
      </w:r>
      <w:r w:rsidRPr="008A482D">
        <w:rPr>
          <w:rFonts w:ascii="Calibri" w:hAnsi="Calibri"/>
          <w:sz w:val="22"/>
          <w:szCs w:val="22"/>
          <w:lang w:eastAsia="en-GB"/>
        </w:rPr>
        <w:tab/>
      </w:r>
      <w:r w:rsidRPr="00E01AC9">
        <w:rPr>
          <w:lang w:val="en-US"/>
        </w:rPr>
        <w:t>Resource Records</w:t>
      </w:r>
      <w:r>
        <w:tab/>
      </w:r>
      <w:r>
        <w:fldChar w:fldCharType="begin" w:fldLock="1"/>
      </w:r>
      <w:r>
        <w:instrText xml:space="preserve"> PAGEREF _Toc36055011 \h </w:instrText>
      </w:r>
      <w:r>
        <w:fldChar w:fldCharType="separate"/>
      </w:r>
      <w:r>
        <w:t>9</w:t>
      </w:r>
      <w:r>
        <w:fldChar w:fldCharType="end"/>
      </w:r>
    </w:p>
    <w:p w:rsidR="00B52494" w:rsidRPr="008A482D" w:rsidRDefault="00B52494">
      <w:pPr>
        <w:pStyle w:val="TOC3"/>
        <w:rPr>
          <w:rFonts w:ascii="Calibri" w:hAnsi="Calibri"/>
          <w:sz w:val="22"/>
          <w:szCs w:val="22"/>
          <w:lang w:eastAsia="en-GB"/>
        </w:rPr>
      </w:pPr>
      <w:r w:rsidRPr="00B52494">
        <w:t>4.1.1</w:t>
      </w:r>
      <w:r w:rsidRPr="008A482D">
        <w:rPr>
          <w:rFonts w:ascii="Calibri" w:hAnsi="Calibri"/>
          <w:sz w:val="22"/>
          <w:szCs w:val="22"/>
          <w:lang w:eastAsia="en-GB"/>
        </w:rPr>
        <w:tab/>
      </w:r>
      <w:r w:rsidRPr="00E01AC9">
        <w:rPr>
          <w:lang w:val="en-US"/>
        </w:rPr>
        <w:t>A and AAAA</w:t>
      </w:r>
      <w:r>
        <w:tab/>
      </w:r>
      <w:r>
        <w:fldChar w:fldCharType="begin" w:fldLock="1"/>
      </w:r>
      <w:r>
        <w:instrText xml:space="preserve"> PAGEREF _Toc36055012 \h </w:instrText>
      </w:r>
      <w:r>
        <w:fldChar w:fldCharType="separate"/>
      </w:r>
      <w:r>
        <w:t>9</w:t>
      </w:r>
      <w:r>
        <w:fldChar w:fldCharType="end"/>
      </w:r>
    </w:p>
    <w:p w:rsidR="00B52494" w:rsidRPr="008A482D" w:rsidRDefault="00B52494">
      <w:pPr>
        <w:pStyle w:val="TOC3"/>
        <w:rPr>
          <w:rFonts w:ascii="Calibri" w:hAnsi="Calibri"/>
          <w:sz w:val="22"/>
          <w:szCs w:val="22"/>
          <w:lang w:eastAsia="en-GB"/>
        </w:rPr>
      </w:pPr>
      <w:r w:rsidRPr="00B52494">
        <w:t>4.1.2</w:t>
      </w:r>
      <w:r w:rsidRPr="008A482D">
        <w:rPr>
          <w:rFonts w:ascii="Calibri" w:hAnsi="Calibri"/>
          <w:sz w:val="22"/>
          <w:szCs w:val="22"/>
          <w:lang w:eastAsia="en-GB"/>
        </w:rPr>
        <w:tab/>
      </w:r>
      <w:r w:rsidRPr="00E01AC9">
        <w:rPr>
          <w:lang w:val="en-US"/>
        </w:rPr>
        <w:t>NAPTR</w:t>
      </w:r>
      <w:r>
        <w:tab/>
      </w:r>
      <w:r>
        <w:fldChar w:fldCharType="begin" w:fldLock="1"/>
      </w:r>
      <w:r>
        <w:instrText xml:space="preserve"> PAGEREF _Toc36055013 \h </w:instrText>
      </w:r>
      <w:r>
        <w:fldChar w:fldCharType="separate"/>
      </w:r>
      <w:r>
        <w:t>9</w:t>
      </w:r>
      <w:r>
        <w:fldChar w:fldCharType="end"/>
      </w:r>
    </w:p>
    <w:p w:rsidR="00B52494" w:rsidRPr="008A482D" w:rsidRDefault="00B52494">
      <w:pPr>
        <w:pStyle w:val="TOC3"/>
        <w:rPr>
          <w:rFonts w:ascii="Calibri" w:hAnsi="Calibri"/>
          <w:sz w:val="22"/>
          <w:szCs w:val="22"/>
          <w:lang w:eastAsia="en-GB"/>
        </w:rPr>
      </w:pPr>
      <w:r w:rsidRPr="00B52494">
        <w:t>4.1.3</w:t>
      </w:r>
      <w:r w:rsidRPr="008A482D">
        <w:rPr>
          <w:rFonts w:ascii="Calibri" w:hAnsi="Calibri"/>
          <w:sz w:val="22"/>
          <w:szCs w:val="22"/>
          <w:lang w:eastAsia="en-GB"/>
        </w:rPr>
        <w:tab/>
      </w:r>
      <w:r w:rsidRPr="00E01AC9">
        <w:rPr>
          <w:lang w:val="en-US"/>
        </w:rPr>
        <w:t>SRV</w:t>
      </w:r>
      <w:r>
        <w:tab/>
      </w:r>
      <w:r>
        <w:fldChar w:fldCharType="begin" w:fldLock="1"/>
      </w:r>
      <w:r>
        <w:instrText xml:space="preserve"> PAGEREF _Toc36055014 \h </w:instrText>
      </w:r>
      <w:r>
        <w:fldChar w:fldCharType="separate"/>
      </w:r>
      <w:r>
        <w:t>10</w:t>
      </w:r>
      <w:r>
        <w:fldChar w:fldCharType="end"/>
      </w:r>
    </w:p>
    <w:p w:rsidR="00B52494" w:rsidRPr="008A482D" w:rsidRDefault="00B52494">
      <w:pPr>
        <w:pStyle w:val="TOC2"/>
        <w:rPr>
          <w:rFonts w:ascii="Calibri" w:hAnsi="Calibri"/>
          <w:sz w:val="22"/>
          <w:szCs w:val="22"/>
          <w:lang w:eastAsia="en-GB"/>
        </w:rPr>
      </w:pPr>
      <w:r w:rsidRPr="00B52494">
        <w:t>4.2</w:t>
      </w:r>
      <w:r w:rsidRPr="008A482D">
        <w:rPr>
          <w:rFonts w:ascii="Calibri" w:hAnsi="Calibri"/>
          <w:sz w:val="22"/>
          <w:szCs w:val="22"/>
          <w:lang w:eastAsia="en-GB"/>
        </w:rPr>
        <w:tab/>
      </w:r>
      <w:r w:rsidRPr="00E01AC9">
        <w:rPr>
          <w:lang w:val="en-US"/>
        </w:rPr>
        <w:t>Selecting Domain Names</w:t>
      </w:r>
      <w:r>
        <w:tab/>
      </w:r>
      <w:r>
        <w:fldChar w:fldCharType="begin" w:fldLock="1"/>
      </w:r>
      <w:r>
        <w:instrText xml:space="preserve"> PAGEREF _Toc36055015 \h </w:instrText>
      </w:r>
      <w:r>
        <w:fldChar w:fldCharType="separate"/>
      </w:r>
      <w:r>
        <w:t>10</w:t>
      </w:r>
      <w:r>
        <w:fldChar w:fldCharType="end"/>
      </w:r>
    </w:p>
    <w:p w:rsidR="00B52494" w:rsidRPr="008A482D" w:rsidRDefault="00B52494">
      <w:pPr>
        <w:pStyle w:val="TOC2"/>
        <w:rPr>
          <w:rFonts w:ascii="Calibri" w:hAnsi="Calibri"/>
          <w:sz w:val="22"/>
          <w:szCs w:val="22"/>
          <w:lang w:eastAsia="en-GB"/>
        </w:rPr>
      </w:pPr>
      <w:r w:rsidRPr="00B52494">
        <w:t>4.3</w:t>
      </w:r>
      <w:r w:rsidRPr="008A482D">
        <w:rPr>
          <w:rFonts w:ascii="Calibri" w:hAnsi="Calibri"/>
          <w:sz w:val="22"/>
          <w:szCs w:val="22"/>
          <w:lang w:eastAsia="en-GB"/>
        </w:rPr>
        <w:tab/>
      </w:r>
      <w:r w:rsidRPr="00E01AC9">
        <w:rPr>
          <w:lang w:val="en-US"/>
        </w:rPr>
        <w:t>Identifying Nodes, Services and Protocols</w:t>
      </w:r>
      <w:r>
        <w:tab/>
      </w:r>
      <w:r>
        <w:fldChar w:fldCharType="begin" w:fldLock="1"/>
      </w:r>
      <w:r>
        <w:instrText xml:space="preserve"> PAGEREF _Toc36055016 \h </w:instrText>
      </w:r>
      <w:r>
        <w:fldChar w:fldCharType="separate"/>
      </w:r>
      <w:r>
        <w:t>10</w:t>
      </w:r>
      <w:r>
        <w:fldChar w:fldCharType="end"/>
      </w:r>
    </w:p>
    <w:p w:rsidR="00B52494" w:rsidRPr="008A482D" w:rsidRDefault="00B52494">
      <w:pPr>
        <w:pStyle w:val="TOC3"/>
        <w:rPr>
          <w:rFonts w:ascii="Calibri" w:hAnsi="Calibri"/>
          <w:sz w:val="22"/>
          <w:szCs w:val="22"/>
          <w:lang w:eastAsia="en-GB"/>
        </w:rPr>
      </w:pPr>
      <w:r>
        <w:t>4.3.1</w:t>
      </w:r>
      <w:r w:rsidRPr="008A482D">
        <w:rPr>
          <w:rFonts w:ascii="Calibri" w:hAnsi="Calibri"/>
          <w:sz w:val="22"/>
          <w:szCs w:val="22"/>
          <w:lang w:eastAsia="en-GB"/>
        </w:rPr>
        <w:tab/>
      </w:r>
      <w:r>
        <w:t>IETF RFC 3958 Service and Protocol service names for 3GPP</w:t>
      </w:r>
      <w:r>
        <w:tab/>
      </w:r>
      <w:r>
        <w:fldChar w:fldCharType="begin" w:fldLock="1"/>
      </w:r>
      <w:r>
        <w:instrText xml:space="preserve"> PAGEREF _Toc36055017 \h </w:instrText>
      </w:r>
      <w:r>
        <w:fldChar w:fldCharType="separate"/>
      </w:r>
      <w:r>
        <w:t>10</w:t>
      </w:r>
      <w:r>
        <w:fldChar w:fldCharType="end"/>
      </w:r>
    </w:p>
    <w:p w:rsidR="00B52494" w:rsidRPr="008A482D" w:rsidRDefault="00B52494">
      <w:pPr>
        <w:pStyle w:val="TOC3"/>
        <w:rPr>
          <w:rFonts w:ascii="Calibri" w:hAnsi="Calibri"/>
          <w:sz w:val="22"/>
          <w:szCs w:val="22"/>
          <w:lang w:eastAsia="en-GB"/>
        </w:rPr>
      </w:pPr>
      <w:r>
        <w:t>4.3.2</w:t>
      </w:r>
      <w:r w:rsidRPr="008A482D">
        <w:rPr>
          <w:rFonts w:ascii="Calibri" w:hAnsi="Calibri"/>
          <w:sz w:val="22"/>
          <w:szCs w:val="22"/>
          <w:lang w:eastAsia="en-GB"/>
        </w:rPr>
        <w:tab/>
      </w:r>
      <w:r>
        <w:t>Identification of canonical node names</w:t>
      </w:r>
      <w:r>
        <w:tab/>
      </w:r>
      <w:r>
        <w:fldChar w:fldCharType="begin" w:fldLock="1"/>
      </w:r>
      <w:r>
        <w:instrText xml:space="preserve"> PAGEREF _Toc36055018 \h </w:instrText>
      </w:r>
      <w:r>
        <w:fldChar w:fldCharType="separate"/>
      </w:r>
      <w:r>
        <w:t>10</w:t>
      </w:r>
      <w:r>
        <w:fldChar w:fldCharType="end"/>
      </w:r>
    </w:p>
    <w:p w:rsidR="00B52494" w:rsidRPr="008A482D" w:rsidRDefault="00B52494">
      <w:pPr>
        <w:pStyle w:val="TOC3"/>
        <w:rPr>
          <w:rFonts w:ascii="Calibri" w:hAnsi="Calibri"/>
          <w:sz w:val="22"/>
          <w:szCs w:val="22"/>
          <w:lang w:eastAsia="en-GB"/>
        </w:rPr>
      </w:pPr>
      <w:r>
        <w:t>4.3.3</w:t>
      </w:r>
      <w:r w:rsidRPr="008A482D">
        <w:rPr>
          <w:rFonts w:ascii="Calibri" w:hAnsi="Calibri"/>
          <w:sz w:val="22"/>
          <w:szCs w:val="22"/>
          <w:lang w:eastAsia="en-GB"/>
        </w:rPr>
        <w:tab/>
      </w:r>
      <w:r>
        <w:t>Services from node names or other FQDN identifying a service</w:t>
      </w:r>
      <w:r>
        <w:tab/>
      </w:r>
      <w:r>
        <w:fldChar w:fldCharType="begin" w:fldLock="1"/>
      </w:r>
      <w:r>
        <w:instrText xml:space="preserve"> PAGEREF _Toc36055019 \h </w:instrText>
      </w:r>
      <w:r>
        <w:fldChar w:fldCharType="separate"/>
      </w:r>
      <w:r>
        <w:t>12</w:t>
      </w:r>
      <w:r>
        <w:fldChar w:fldCharType="end"/>
      </w:r>
    </w:p>
    <w:p w:rsidR="00B52494" w:rsidRPr="008A482D" w:rsidRDefault="00B52494">
      <w:pPr>
        <w:pStyle w:val="TOC4"/>
        <w:rPr>
          <w:rFonts w:ascii="Calibri" w:hAnsi="Calibri"/>
          <w:sz w:val="22"/>
          <w:szCs w:val="22"/>
          <w:lang w:eastAsia="en-GB"/>
        </w:rPr>
      </w:pPr>
      <w:r>
        <w:t>4.3.3.1</w:t>
      </w:r>
      <w:r w:rsidRPr="008A482D">
        <w:rPr>
          <w:rFonts w:ascii="Calibri" w:hAnsi="Calibri"/>
          <w:sz w:val="22"/>
          <w:szCs w:val="22"/>
          <w:lang w:eastAsia="en-GB"/>
        </w:rPr>
        <w:tab/>
      </w:r>
      <w:r>
        <w:t>General</w:t>
      </w:r>
      <w:r>
        <w:tab/>
      </w:r>
      <w:r>
        <w:fldChar w:fldCharType="begin" w:fldLock="1"/>
      </w:r>
      <w:r>
        <w:instrText xml:space="preserve"> PAGEREF _Toc36055020 \h </w:instrText>
      </w:r>
      <w:r>
        <w:fldChar w:fldCharType="separate"/>
      </w:r>
      <w:r>
        <w:t>12</w:t>
      </w:r>
      <w:r>
        <w:fldChar w:fldCharType="end"/>
      </w:r>
    </w:p>
    <w:p w:rsidR="00B52494" w:rsidRPr="008A482D" w:rsidRDefault="00B52494">
      <w:pPr>
        <w:pStyle w:val="TOC4"/>
        <w:rPr>
          <w:rFonts w:ascii="Calibri" w:hAnsi="Calibri"/>
          <w:sz w:val="22"/>
          <w:szCs w:val="22"/>
          <w:lang w:eastAsia="en-GB"/>
        </w:rPr>
      </w:pPr>
      <w:r>
        <w:t>4.3.3.2</w:t>
      </w:r>
      <w:r w:rsidRPr="008A482D">
        <w:rPr>
          <w:rFonts w:ascii="Calibri" w:hAnsi="Calibri"/>
          <w:sz w:val="22"/>
          <w:szCs w:val="22"/>
          <w:lang w:eastAsia="en-GB"/>
        </w:rPr>
        <w:tab/>
      </w:r>
      <w:r>
        <w:t>Procedure</w:t>
      </w:r>
      <w:r>
        <w:tab/>
      </w:r>
      <w:r>
        <w:fldChar w:fldCharType="begin" w:fldLock="1"/>
      </w:r>
      <w:r>
        <w:instrText xml:space="preserve"> PAGEREF _Toc36055021 \h </w:instrText>
      </w:r>
      <w:r>
        <w:fldChar w:fldCharType="separate"/>
      </w:r>
      <w:r>
        <w:t>12</w:t>
      </w:r>
      <w:r>
        <w:fldChar w:fldCharType="end"/>
      </w:r>
    </w:p>
    <w:p w:rsidR="00B52494" w:rsidRPr="008A482D" w:rsidRDefault="00B52494">
      <w:pPr>
        <w:pStyle w:val="TOC5"/>
        <w:rPr>
          <w:rFonts w:ascii="Calibri" w:hAnsi="Calibri"/>
          <w:sz w:val="22"/>
          <w:szCs w:val="22"/>
          <w:lang w:eastAsia="en-GB"/>
        </w:rPr>
      </w:pPr>
      <w:r>
        <w:t>4.3.3.2.1</w:t>
      </w:r>
      <w:r w:rsidRPr="008A482D">
        <w:rPr>
          <w:rFonts w:ascii="Calibri" w:hAnsi="Calibri"/>
          <w:sz w:val="22"/>
          <w:szCs w:val="22"/>
          <w:lang w:eastAsia="en-GB"/>
        </w:rPr>
        <w:tab/>
      </w:r>
      <w:r>
        <w:t>S-NAPTR Procedure - General</w:t>
      </w:r>
      <w:r>
        <w:tab/>
      </w:r>
      <w:r>
        <w:fldChar w:fldCharType="begin" w:fldLock="1"/>
      </w:r>
      <w:r>
        <w:instrText xml:space="preserve"> PAGEREF _Toc36055022 \h </w:instrText>
      </w:r>
      <w:r>
        <w:fldChar w:fldCharType="separate"/>
      </w:r>
      <w:r>
        <w:t>12</w:t>
      </w:r>
      <w:r>
        <w:fldChar w:fldCharType="end"/>
      </w:r>
    </w:p>
    <w:p w:rsidR="00B52494" w:rsidRPr="008A482D" w:rsidRDefault="00B52494">
      <w:pPr>
        <w:pStyle w:val="TOC5"/>
        <w:rPr>
          <w:rFonts w:ascii="Calibri" w:hAnsi="Calibri"/>
          <w:sz w:val="22"/>
          <w:szCs w:val="22"/>
          <w:lang w:eastAsia="en-GB"/>
        </w:rPr>
      </w:pPr>
      <w:r>
        <w:t>4.3.3.2.2</w:t>
      </w:r>
      <w:r w:rsidRPr="008A482D">
        <w:rPr>
          <w:rFonts w:ascii="Calibri" w:hAnsi="Calibri"/>
          <w:sz w:val="22"/>
          <w:szCs w:val="22"/>
          <w:lang w:eastAsia="en-GB"/>
        </w:rPr>
        <w:tab/>
      </w:r>
      <w:r>
        <w:t>S-NAPTR Procedure for a canonical node name</w:t>
      </w:r>
      <w:r>
        <w:tab/>
      </w:r>
      <w:r>
        <w:fldChar w:fldCharType="begin" w:fldLock="1"/>
      </w:r>
      <w:r>
        <w:instrText xml:space="preserve"> PAGEREF _Toc36055023 \h </w:instrText>
      </w:r>
      <w:r>
        <w:fldChar w:fldCharType="separate"/>
      </w:r>
      <w:r>
        <w:t>13</w:t>
      </w:r>
      <w:r>
        <w:fldChar w:fldCharType="end"/>
      </w:r>
    </w:p>
    <w:p w:rsidR="00B52494" w:rsidRPr="008A482D" w:rsidRDefault="00B52494">
      <w:pPr>
        <w:pStyle w:val="TOC4"/>
        <w:rPr>
          <w:rFonts w:ascii="Calibri" w:hAnsi="Calibri"/>
          <w:sz w:val="22"/>
          <w:szCs w:val="22"/>
          <w:lang w:eastAsia="en-GB"/>
        </w:rPr>
      </w:pPr>
      <w:r>
        <w:t>4.3.3.3</w:t>
      </w:r>
      <w:r w:rsidRPr="008A482D">
        <w:rPr>
          <w:rFonts w:ascii="Calibri" w:hAnsi="Calibri"/>
          <w:sz w:val="22"/>
          <w:szCs w:val="22"/>
          <w:lang w:eastAsia="en-GB"/>
        </w:rPr>
        <w:tab/>
      </w:r>
      <w:r>
        <w:t>Services of a PGW from PGW node name (or collocated PGW/GGSN)</w:t>
      </w:r>
      <w:r>
        <w:tab/>
      </w:r>
      <w:r>
        <w:fldChar w:fldCharType="begin" w:fldLock="1"/>
      </w:r>
      <w:r>
        <w:instrText xml:space="preserve"> PAGEREF _Toc36055024 \h </w:instrText>
      </w:r>
      <w:r>
        <w:fldChar w:fldCharType="separate"/>
      </w:r>
      <w:r>
        <w:t>13</w:t>
      </w:r>
      <w:r>
        <w:fldChar w:fldCharType="end"/>
      </w:r>
    </w:p>
    <w:p w:rsidR="00B52494" w:rsidRPr="008A482D" w:rsidRDefault="00B52494">
      <w:pPr>
        <w:pStyle w:val="TOC4"/>
        <w:rPr>
          <w:rFonts w:ascii="Calibri" w:hAnsi="Calibri"/>
          <w:sz w:val="22"/>
          <w:szCs w:val="22"/>
          <w:lang w:eastAsia="en-GB"/>
        </w:rPr>
      </w:pPr>
      <w:r>
        <w:t>4.3.3.4</w:t>
      </w:r>
      <w:r w:rsidRPr="008A482D">
        <w:rPr>
          <w:rFonts w:ascii="Calibri" w:hAnsi="Calibri"/>
          <w:sz w:val="22"/>
          <w:szCs w:val="22"/>
          <w:lang w:eastAsia="en-GB"/>
        </w:rPr>
        <w:tab/>
      </w:r>
      <w:r>
        <w:t>Services of a MME from MME node name (or GUTI or 5G-GUTI)</w:t>
      </w:r>
      <w:r>
        <w:tab/>
      </w:r>
      <w:r>
        <w:fldChar w:fldCharType="begin" w:fldLock="1"/>
      </w:r>
      <w:r>
        <w:instrText xml:space="preserve"> PAGEREF _Toc36055025 \h </w:instrText>
      </w:r>
      <w:r>
        <w:fldChar w:fldCharType="separate"/>
      </w:r>
      <w:r>
        <w:t>14</w:t>
      </w:r>
      <w:r>
        <w:fldChar w:fldCharType="end"/>
      </w:r>
    </w:p>
    <w:p w:rsidR="00B52494" w:rsidRPr="008A482D" w:rsidRDefault="00B52494">
      <w:pPr>
        <w:pStyle w:val="TOC4"/>
        <w:rPr>
          <w:rFonts w:ascii="Calibri" w:hAnsi="Calibri"/>
          <w:sz w:val="22"/>
          <w:szCs w:val="22"/>
          <w:lang w:eastAsia="en-GB"/>
        </w:rPr>
      </w:pPr>
      <w:r>
        <w:t>4.3.3.5</w:t>
      </w:r>
      <w:r w:rsidRPr="008A482D">
        <w:rPr>
          <w:rFonts w:ascii="Calibri" w:hAnsi="Calibri"/>
          <w:sz w:val="22"/>
          <w:szCs w:val="22"/>
          <w:lang w:eastAsia="en-GB"/>
        </w:rPr>
        <w:tab/>
      </w:r>
      <w:r>
        <w:t>Services of an SGSN from a P-TMSI</w:t>
      </w:r>
      <w:r>
        <w:tab/>
      </w:r>
      <w:r>
        <w:fldChar w:fldCharType="begin" w:fldLock="1"/>
      </w:r>
      <w:r>
        <w:instrText xml:space="preserve"> PAGEREF _Toc36055026 \h </w:instrText>
      </w:r>
      <w:r>
        <w:fldChar w:fldCharType="separate"/>
      </w:r>
      <w:r>
        <w:t>15</w:t>
      </w:r>
      <w:r>
        <w:fldChar w:fldCharType="end"/>
      </w:r>
    </w:p>
    <w:p w:rsidR="00B52494" w:rsidRPr="008A482D" w:rsidRDefault="00B52494">
      <w:pPr>
        <w:pStyle w:val="TOC4"/>
        <w:rPr>
          <w:rFonts w:ascii="Calibri" w:hAnsi="Calibri"/>
          <w:sz w:val="22"/>
          <w:szCs w:val="22"/>
          <w:lang w:eastAsia="en-GB"/>
        </w:rPr>
      </w:pPr>
      <w:r>
        <w:t>4.3.3.6</w:t>
      </w:r>
      <w:r w:rsidRPr="008A482D">
        <w:rPr>
          <w:rFonts w:ascii="Calibri" w:hAnsi="Calibri"/>
          <w:sz w:val="22"/>
          <w:szCs w:val="22"/>
          <w:lang w:eastAsia="en-GB"/>
        </w:rPr>
        <w:tab/>
      </w:r>
      <w:r>
        <w:t>Services of an SGW from SGW canonical node name</w:t>
      </w:r>
      <w:r>
        <w:tab/>
      </w:r>
      <w:r>
        <w:fldChar w:fldCharType="begin" w:fldLock="1"/>
      </w:r>
      <w:r>
        <w:instrText xml:space="preserve"> PAGEREF _Toc36055027 \h </w:instrText>
      </w:r>
      <w:r>
        <w:fldChar w:fldCharType="separate"/>
      </w:r>
      <w:r>
        <w:t>16</w:t>
      </w:r>
      <w:r>
        <w:fldChar w:fldCharType="end"/>
      </w:r>
    </w:p>
    <w:p w:rsidR="00B52494" w:rsidRPr="008A482D" w:rsidRDefault="00B52494">
      <w:pPr>
        <w:pStyle w:val="TOC4"/>
        <w:rPr>
          <w:rFonts w:ascii="Calibri" w:hAnsi="Calibri"/>
          <w:sz w:val="22"/>
          <w:szCs w:val="22"/>
          <w:lang w:eastAsia="en-GB"/>
        </w:rPr>
      </w:pPr>
      <w:r>
        <w:t>4.3.3.7</w:t>
      </w:r>
      <w:r w:rsidRPr="008A482D">
        <w:rPr>
          <w:rFonts w:ascii="Calibri" w:hAnsi="Calibri"/>
          <w:sz w:val="22"/>
          <w:szCs w:val="22"/>
          <w:lang w:eastAsia="en-GB"/>
        </w:rPr>
        <w:tab/>
      </w:r>
      <w:r>
        <w:t>Services of an MSC Server from MSC Server canonical node name</w:t>
      </w:r>
      <w:r>
        <w:tab/>
      </w:r>
      <w:r>
        <w:fldChar w:fldCharType="begin" w:fldLock="1"/>
      </w:r>
      <w:r>
        <w:instrText xml:space="preserve"> PAGEREF _Toc36055028 \h </w:instrText>
      </w:r>
      <w:r>
        <w:fldChar w:fldCharType="separate"/>
      </w:r>
      <w:r>
        <w:t>17</w:t>
      </w:r>
      <w:r>
        <w:fldChar w:fldCharType="end"/>
      </w:r>
    </w:p>
    <w:p w:rsidR="00B52494" w:rsidRPr="008A482D" w:rsidRDefault="00B52494">
      <w:pPr>
        <w:pStyle w:val="TOC4"/>
        <w:rPr>
          <w:rFonts w:ascii="Calibri" w:hAnsi="Calibri"/>
          <w:sz w:val="22"/>
          <w:szCs w:val="22"/>
          <w:lang w:eastAsia="en-GB"/>
        </w:rPr>
      </w:pPr>
      <w:r>
        <w:t>4.3.3.8</w:t>
      </w:r>
      <w:r w:rsidRPr="008A482D">
        <w:rPr>
          <w:rFonts w:ascii="Calibri" w:hAnsi="Calibri"/>
          <w:sz w:val="22"/>
          <w:szCs w:val="22"/>
          <w:lang w:eastAsia="en-GB"/>
        </w:rPr>
        <w:tab/>
      </w:r>
      <w:r>
        <w:t>Services of an AMF from AMF instance name (or 5G-GUTI)</w:t>
      </w:r>
      <w:r>
        <w:tab/>
      </w:r>
      <w:r>
        <w:fldChar w:fldCharType="begin" w:fldLock="1"/>
      </w:r>
      <w:r>
        <w:instrText xml:space="preserve"> PAGEREF _Toc36055029 \h </w:instrText>
      </w:r>
      <w:r>
        <w:fldChar w:fldCharType="separate"/>
      </w:r>
      <w:r>
        <w:t>17</w:t>
      </w:r>
      <w:r>
        <w:fldChar w:fldCharType="end"/>
      </w:r>
    </w:p>
    <w:p w:rsidR="00B52494" w:rsidRPr="008A482D" w:rsidRDefault="00B52494">
      <w:pPr>
        <w:pStyle w:val="TOC1"/>
        <w:rPr>
          <w:rFonts w:ascii="Calibri" w:hAnsi="Calibri"/>
          <w:szCs w:val="22"/>
          <w:lang w:eastAsia="en-GB"/>
        </w:rPr>
      </w:pPr>
      <w:r w:rsidRPr="00B52494">
        <w:t>4A</w:t>
      </w:r>
      <w:r w:rsidRPr="008A482D">
        <w:rPr>
          <w:rFonts w:ascii="Calibri" w:hAnsi="Calibri"/>
          <w:szCs w:val="22"/>
          <w:lang w:eastAsia="en-GB"/>
        </w:rPr>
        <w:tab/>
      </w:r>
      <w:r w:rsidRPr="00E01AC9">
        <w:rPr>
          <w:lang w:val="en-US"/>
        </w:rPr>
        <w:t>SGW/PGW selection using GTP-C load control</w:t>
      </w:r>
      <w:r>
        <w:tab/>
      </w:r>
      <w:r>
        <w:fldChar w:fldCharType="begin" w:fldLock="1"/>
      </w:r>
      <w:r>
        <w:instrText xml:space="preserve"> PAGEREF _Toc36055030 \h </w:instrText>
      </w:r>
      <w:r>
        <w:fldChar w:fldCharType="separate"/>
      </w:r>
      <w:r>
        <w:t>18</w:t>
      </w:r>
      <w:r>
        <w:fldChar w:fldCharType="end"/>
      </w:r>
    </w:p>
    <w:p w:rsidR="00B52494" w:rsidRPr="008A482D" w:rsidRDefault="00B52494">
      <w:pPr>
        <w:pStyle w:val="TOC2"/>
        <w:rPr>
          <w:rFonts w:ascii="Calibri" w:hAnsi="Calibri"/>
          <w:sz w:val="22"/>
          <w:szCs w:val="22"/>
          <w:lang w:eastAsia="en-GB"/>
        </w:rPr>
      </w:pPr>
      <w:r w:rsidRPr="00B52494">
        <w:t>4A.1</w:t>
      </w:r>
      <w:r w:rsidRPr="008A482D">
        <w:rPr>
          <w:rFonts w:ascii="Calibri" w:hAnsi="Calibri"/>
          <w:sz w:val="22"/>
          <w:szCs w:val="22"/>
          <w:lang w:eastAsia="en-GB"/>
        </w:rPr>
        <w:tab/>
      </w:r>
      <w:r w:rsidRPr="00E01AC9">
        <w:rPr>
          <w:lang w:val="en-US"/>
        </w:rPr>
        <w:t>General</w:t>
      </w:r>
      <w:r>
        <w:tab/>
      </w:r>
      <w:r>
        <w:fldChar w:fldCharType="begin" w:fldLock="1"/>
      </w:r>
      <w:r>
        <w:instrText xml:space="preserve"> PAGEREF _Toc36055031 \h </w:instrText>
      </w:r>
      <w:r>
        <w:fldChar w:fldCharType="separate"/>
      </w:r>
      <w:r>
        <w:t>18</w:t>
      </w:r>
      <w:r>
        <w:fldChar w:fldCharType="end"/>
      </w:r>
    </w:p>
    <w:p w:rsidR="00B52494" w:rsidRPr="008A482D" w:rsidRDefault="00B52494">
      <w:pPr>
        <w:pStyle w:val="TOC2"/>
        <w:rPr>
          <w:rFonts w:ascii="Calibri" w:hAnsi="Calibri"/>
          <w:sz w:val="22"/>
          <w:szCs w:val="22"/>
          <w:lang w:eastAsia="en-GB"/>
        </w:rPr>
      </w:pPr>
      <w:r w:rsidRPr="00B52494">
        <w:t>4A.2</w:t>
      </w:r>
      <w:r w:rsidRPr="008A482D">
        <w:rPr>
          <w:rFonts w:ascii="Calibri" w:hAnsi="Calibri"/>
          <w:sz w:val="22"/>
          <w:szCs w:val="22"/>
          <w:lang w:eastAsia="en-GB"/>
        </w:rPr>
        <w:tab/>
      </w:r>
      <w:r w:rsidRPr="00E01AC9">
        <w:rPr>
          <w:lang w:val="en-US"/>
        </w:rPr>
        <w:t>Node-level load control</w:t>
      </w:r>
      <w:r>
        <w:tab/>
      </w:r>
      <w:r>
        <w:fldChar w:fldCharType="begin" w:fldLock="1"/>
      </w:r>
      <w:r>
        <w:instrText xml:space="preserve"> PAGEREF _Toc36055032 \h </w:instrText>
      </w:r>
      <w:r>
        <w:fldChar w:fldCharType="separate"/>
      </w:r>
      <w:r>
        <w:t>18</w:t>
      </w:r>
      <w:r>
        <w:fldChar w:fldCharType="end"/>
      </w:r>
    </w:p>
    <w:p w:rsidR="00B52494" w:rsidRPr="008A482D" w:rsidRDefault="00B52494">
      <w:pPr>
        <w:pStyle w:val="TOC2"/>
        <w:rPr>
          <w:rFonts w:ascii="Calibri" w:hAnsi="Calibri"/>
          <w:sz w:val="22"/>
          <w:szCs w:val="22"/>
          <w:lang w:eastAsia="en-GB"/>
        </w:rPr>
      </w:pPr>
      <w:r>
        <w:t>4A.3</w:t>
      </w:r>
      <w:r w:rsidRPr="008A482D">
        <w:rPr>
          <w:rFonts w:ascii="Calibri" w:hAnsi="Calibri"/>
          <w:sz w:val="22"/>
          <w:szCs w:val="22"/>
          <w:lang w:eastAsia="en-GB"/>
        </w:rPr>
        <w:tab/>
      </w:r>
      <w:r>
        <w:t>APN-level load control</w:t>
      </w:r>
      <w:r>
        <w:tab/>
      </w:r>
      <w:r>
        <w:fldChar w:fldCharType="begin" w:fldLock="1"/>
      </w:r>
      <w:r>
        <w:instrText xml:space="preserve"> PAGEREF _Toc36055033 \h </w:instrText>
      </w:r>
      <w:r>
        <w:fldChar w:fldCharType="separate"/>
      </w:r>
      <w:r>
        <w:t>19</w:t>
      </w:r>
      <w:r>
        <w:fldChar w:fldCharType="end"/>
      </w:r>
    </w:p>
    <w:p w:rsidR="00B52494" w:rsidRPr="008A482D" w:rsidRDefault="00B52494">
      <w:pPr>
        <w:pStyle w:val="TOC1"/>
        <w:rPr>
          <w:rFonts w:ascii="Calibri" w:hAnsi="Calibri"/>
          <w:szCs w:val="22"/>
          <w:lang w:eastAsia="en-GB"/>
        </w:rPr>
      </w:pPr>
      <w:r w:rsidRPr="00B52494">
        <w:t>5</w:t>
      </w:r>
      <w:r w:rsidRPr="008A482D">
        <w:rPr>
          <w:rFonts w:ascii="Calibri" w:hAnsi="Calibri"/>
          <w:szCs w:val="22"/>
          <w:lang w:eastAsia="en-GB"/>
        </w:rPr>
        <w:tab/>
      </w:r>
      <w:r w:rsidRPr="00E01AC9">
        <w:rPr>
          <w:lang w:val="en-US"/>
        </w:rPr>
        <w:t>Procedures for EPC Node Discovery and Selection</w:t>
      </w:r>
      <w:r>
        <w:tab/>
      </w:r>
      <w:r>
        <w:fldChar w:fldCharType="begin" w:fldLock="1"/>
      </w:r>
      <w:r>
        <w:instrText xml:space="preserve"> PAGEREF _Toc36055034 \h </w:instrText>
      </w:r>
      <w:r>
        <w:fldChar w:fldCharType="separate"/>
      </w:r>
      <w:r>
        <w:t>20</w:t>
      </w:r>
      <w:r>
        <w:fldChar w:fldCharType="end"/>
      </w:r>
    </w:p>
    <w:p w:rsidR="00B52494" w:rsidRPr="008A482D" w:rsidRDefault="00B52494">
      <w:pPr>
        <w:pStyle w:val="TOC2"/>
        <w:rPr>
          <w:rFonts w:ascii="Calibri" w:hAnsi="Calibri"/>
          <w:sz w:val="22"/>
          <w:szCs w:val="22"/>
          <w:lang w:eastAsia="en-GB"/>
        </w:rPr>
      </w:pPr>
      <w:r w:rsidRPr="00B52494">
        <w:t>5.1</w:t>
      </w:r>
      <w:r w:rsidRPr="008A482D">
        <w:rPr>
          <w:rFonts w:ascii="Calibri" w:hAnsi="Calibri"/>
          <w:sz w:val="22"/>
          <w:szCs w:val="22"/>
          <w:lang w:eastAsia="en-GB"/>
        </w:rPr>
        <w:tab/>
      </w:r>
      <w:r w:rsidRPr="00E01AC9">
        <w:rPr>
          <w:lang w:val="en-US"/>
        </w:rPr>
        <w:t>Procedures for Discovering and Selecting a PGW</w:t>
      </w:r>
      <w:r>
        <w:tab/>
      </w:r>
      <w:r>
        <w:fldChar w:fldCharType="begin" w:fldLock="1"/>
      </w:r>
      <w:r>
        <w:instrText xml:space="preserve"> PAGEREF _Toc36055035 \h </w:instrText>
      </w:r>
      <w:r>
        <w:fldChar w:fldCharType="separate"/>
      </w:r>
      <w:r>
        <w:t>20</w:t>
      </w:r>
      <w:r>
        <w:fldChar w:fldCharType="end"/>
      </w:r>
    </w:p>
    <w:p w:rsidR="00B52494" w:rsidRPr="008A482D" w:rsidRDefault="00B52494">
      <w:pPr>
        <w:pStyle w:val="TOC3"/>
        <w:rPr>
          <w:rFonts w:ascii="Calibri" w:hAnsi="Calibri"/>
          <w:sz w:val="22"/>
          <w:szCs w:val="22"/>
          <w:lang w:eastAsia="en-GB"/>
        </w:rPr>
      </w:pPr>
      <w:r w:rsidRPr="00B52494">
        <w:t>5.1.1</w:t>
      </w:r>
      <w:r w:rsidRPr="008A482D">
        <w:rPr>
          <w:rFonts w:ascii="Calibri" w:hAnsi="Calibri"/>
          <w:sz w:val="22"/>
          <w:szCs w:val="22"/>
          <w:lang w:eastAsia="en-GB"/>
        </w:rPr>
        <w:tab/>
      </w:r>
      <w:r w:rsidRPr="00E01AC9">
        <w:rPr>
          <w:lang w:val="en-US"/>
        </w:rPr>
        <w:t>Discovering a PGW for a 3GPP Access</w:t>
      </w:r>
      <w:r>
        <w:tab/>
      </w:r>
      <w:r>
        <w:fldChar w:fldCharType="begin" w:fldLock="1"/>
      </w:r>
      <w:r>
        <w:instrText xml:space="preserve"> PAGEREF _Toc36055036 \h </w:instrText>
      </w:r>
      <w:r>
        <w:fldChar w:fldCharType="separate"/>
      </w:r>
      <w:r>
        <w:t>20</w:t>
      </w:r>
      <w:r>
        <w:fldChar w:fldCharType="end"/>
      </w:r>
    </w:p>
    <w:p w:rsidR="00B52494" w:rsidRPr="008A482D" w:rsidRDefault="00B52494">
      <w:pPr>
        <w:pStyle w:val="TOC4"/>
        <w:rPr>
          <w:rFonts w:ascii="Calibri" w:hAnsi="Calibri"/>
          <w:sz w:val="22"/>
          <w:szCs w:val="22"/>
          <w:lang w:eastAsia="en-GB"/>
        </w:rPr>
      </w:pPr>
      <w:r w:rsidRPr="00B52494">
        <w:t>5.1.1.1</w:t>
      </w:r>
      <w:r w:rsidRPr="008A482D">
        <w:rPr>
          <w:rFonts w:ascii="Calibri" w:hAnsi="Calibri"/>
          <w:sz w:val="22"/>
          <w:szCs w:val="22"/>
          <w:lang w:eastAsia="en-GB"/>
        </w:rPr>
        <w:tab/>
      </w:r>
      <w:r w:rsidRPr="00E01AC9">
        <w:rPr>
          <w:lang w:val="en-US"/>
        </w:rPr>
        <w:t>General</w:t>
      </w:r>
      <w:r>
        <w:tab/>
      </w:r>
      <w:r>
        <w:fldChar w:fldCharType="begin" w:fldLock="1"/>
      </w:r>
      <w:r>
        <w:instrText xml:space="preserve"> PAGEREF _Toc36055037 \h </w:instrText>
      </w:r>
      <w:r>
        <w:fldChar w:fldCharType="separate"/>
      </w:r>
      <w:r>
        <w:t>20</w:t>
      </w:r>
      <w:r>
        <w:fldChar w:fldCharType="end"/>
      </w:r>
    </w:p>
    <w:p w:rsidR="00B52494" w:rsidRPr="008A482D" w:rsidRDefault="00B52494">
      <w:pPr>
        <w:pStyle w:val="TOC4"/>
        <w:rPr>
          <w:rFonts w:ascii="Calibri" w:hAnsi="Calibri"/>
          <w:sz w:val="22"/>
          <w:szCs w:val="22"/>
          <w:lang w:eastAsia="en-GB"/>
        </w:rPr>
      </w:pPr>
      <w:r>
        <w:t>5.1</w:t>
      </w:r>
      <w:r w:rsidRPr="00E01AC9">
        <w:rPr>
          <w:lang w:val="en-US"/>
        </w:rPr>
        <w:t>.1.2</w:t>
      </w:r>
      <w:r w:rsidRPr="008A482D">
        <w:rPr>
          <w:rFonts w:ascii="Calibri" w:hAnsi="Calibri"/>
          <w:sz w:val="22"/>
          <w:szCs w:val="22"/>
          <w:lang w:eastAsia="en-GB"/>
        </w:rPr>
        <w:tab/>
      </w:r>
      <w:r w:rsidRPr="00E01AC9">
        <w:rPr>
          <w:lang w:val="en-US"/>
        </w:rPr>
        <w:t>Discovering a PGW or collocated PGW/GGSN for a 3GPP Access - S8/Gp roaming case existing PDN</w:t>
      </w:r>
      <w:r>
        <w:tab/>
      </w:r>
      <w:r>
        <w:fldChar w:fldCharType="begin" w:fldLock="1"/>
      </w:r>
      <w:r>
        <w:instrText xml:space="preserve"> PAGEREF _Toc36055038 \h </w:instrText>
      </w:r>
      <w:r>
        <w:fldChar w:fldCharType="separate"/>
      </w:r>
      <w:r>
        <w:t>21</w:t>
      </w:r>
      <w:r>
        <w:fldChar w:fldCharType="end"/>
      </w:r>
    </w:p>
    <w:p w:rsidR="00B52494" w:rsidRPr="008A482D" w:rsidRDefault="00B52494">
      <w:pPr>
        <w:pStyle w:val="TOC4"/>
        <w:rPr>
          <w:rFonts w:ascii="Calibri" w:hAnsi="Calibri"/>
          <w:sz w:val="22"/>
          <w:szCs w:val="22"/>
          <w:lang w:eastAsia="en-GB"/>
        </w:rPr>
      </w:pPr>
      <w:r>
        <w:t>5.1</w:t>
      </w:r>
      <w:r w:rsidRPr="00E01AC9">
        <w:rPr>
          <w:lang w:val="en-US"/>
        </w:rPr>
        <w:t>.1.3</w:t>
      </w:r>
      <w:r w:rsidRPr="008A482D">
        <w:rPr>
          <w:rFonts w:ascii="Calibri" w:hAnsi="Calibri"/>
          <w:sz w:val="22"/>
          <w:szCs w:val="22"/>
          <w:lang w:eastAsia="en-GB"/>
        </w:rPr>
        <w:tab/>
      </w:r>
      <w:r w:rsidRPr="00E01AC9">
        <w:rPr>
          <w:lang w:val="en-US"/>
        </w:rPr>
        <w:t>Discovering a PGW or collocated PGW/GGSN for a 3GPP Access - S5/Gn intra-operator existing PDN</w:t>
      </w:r>
      <w:r>
        <w:tab/>
      </w:r>
      <w:r>
        <w:fldChar w:fldCharType="begin" w:fldLock="1"/>
      </w:r>
      <w:r>
        <w:instrText xml:space="preserve"> PAGEREF _Toc36055039 \h </w:instrText>
      </w:r>
      <w:r>
        <w:fldChar w:fldCharType="separate"/>
      </w:r>
      <w:r>
        <w:t>22</w:t>
      </w:r>
      <w:r>
        <w:fldChar w:fldCharType="end"/>
      </w:r>
    </w:p>
    <w:p w:rsidR="00B52494" w:rsidRPr="008A482D" w:rsidRDefault="00B52494">
      <w:pPr>
        <w:pStyle w:val="TOC4"/>
        <w:rPr>
          <w:rFonts w:ascii="Calibri" w:hAnsi="Calibri"/>
          <w:sz w:val="22"/>
          <w:szCs w:val="22"/>
          <w:lang w:eastAsia="en-GB"/>
        </w:rPr>
      </w:pPr>
      <w:r>
        <w:t>5.1.1.4</w:t>
      </w:r>
      <w:r w:rsidRPr="008A482D">
        <w:rPr>
          <w:rFonts w:ascii="Calibri" w:hAnsi="Calibri"/>
          <w:sz w:val="22"/>
          <w:szCs w:val="22"/>
          <w:lang w:eastAsia="en-GB"/>
        </w:rPr>
        <w:tab/>
      </w:r>
      <w:r>
        <w:t>Discovering a PGW, collocated PGW/GGSN or GGSN for a 3GPP Access - S5/Gn intra-operator initial attach</w:t>
      </w:r>
      <w:r>
        <w:tab/>
      </w:r>
      <w:r>
        <w:fldChar w:fldCharType="begin" w:fldLock="1"/>
      </w:r>
      <w:r>
        <w:instrText xml:space="preserve"> PAGEREF _Toc36055040 \h </w:instrText>
      </w:r>
      <w:r>
        <w:fldChar w:fldCharType="separate"/>
      </w:r>
      <w:r>
        <w:t>24</w:t>
      </w:r>
      <w:r>
        <w:fldChar w:fldCharType="end"/>
      </w:r>
    </w:p>
    <w:p w:rsidR="00B52494" w:rsidRPr="008A482D" w:rsidRDefault="00B52494">
      <w:pPr>
        <w:pStyle w:val="TOC3"/>
        <w:rPr>
          <w:rFonts w:ascii="Calibri" w:hAnsi="Calibri"/>
          <w:sz w:val="22"/>
          <w:szCs w:val="22"/>
          <w:lang w:eastAsia="en-GB"/>
        </w:rPr>
      </w:pPr>
      <w:r w:rsidRPr="00B52494">
        <w:t>5.1.2</w:t>
      </w:r>
      <w:r w:rsidRPr="008A482D">
        <w:rPr>
          <w:rFonts w:ascii="Calibri" w:hAnsi="Calibri"/>
          <w:sz w:val="22"/>
          <w:szCs w:val="22"/>
          <w:lang w:eastAsia="en-GB"/>
        </w:rPr>
        <w:tab/>
      </w:r>
      <w:r w:rsidRPr="00E01AC9">
        <w:rPr>
          <w:lang w:val="en-US"/>
        </w:rPr>
        <w:t>Discovering a PGW for a non-3GPP Access with Network Based Mobility Management</w:t>
      </w:r>
      <w:r>
        <w:tab/>
      </w:r>
      <w:r>
        <w:fldChar w:fldCharType="begin" w:fldLock="1"/>
      </w:r>
      <w:r>
        <w:instrText xml:space="preserve"> PAGEREF _Toc36055041 \h </w:instrText>
      </w:r>
      <w:r>
        <w:fldChar w:fldCharType="separate"/>
      </w:r>
      <w:r>
        <w:t>24</w:t>
      </w:r>
      <w:r>
        <w:fldChar w:fldCharType="end"/>
      </w:r>
    </w:p>
    <w:p w:rsidR="00B52494" w:rsidRPr="008A482D" w:rsidRDefault="00B52494">
      <w:pPr>
        <w:pStyle w:val="TOC4"/>
        <w:rPr>
          <w:rFonts w:ascii="Calibri" w:hAnsi="Calibri"/>
          <w:sz w:val="22"/>
          <w:szCs w:val="22"/>
          <w:lang w:eastAsia="en-GB"/>
        </w:rPr>
      </w:pPr>
      <w:r>
        <w:t>5.1.2.1</w:t>
      </w:r>
      <w:r w:rsidRPr="008A482D">
        <w:rPr>
          <w:rFonts w:ascii="Calibri" w:hAnsi="Calibri"/>
          <w:sz w:val="22"/>
          <w:szCs w:val="22"/>
          <w:lang w:eastAsia="en-GB"/>
        </w:rPr>
        <w:tab/>
      </w:r>
      <w:r>
        <w:t>Discovering a PGW for a non-3GPP Access – S2a/S2b initial attach for roaming and non-roaming</w:t>
      </w:r>
      <w:r>
        <w:tab/>
      </w:r>
      <w:r>
        <w:fldChar w:fldCharType="begin" w:fldLock="1"/>
      </w:r>
      <w:r>
        <w:instrText xml:space="preserve"> PAGEREF _Toc36055042 \h </w:instrText>
      </w:r>
      <w:r>
        <w:fldChar w:fldCharType="separate"/>
      </w:r>
      <w:r>
        <w:t>24</w:t>
      </w:r>
      <w:r>
        <w:fldChar w:fldCharType="end"/>
      </w:r>
    </w:p>
    <w:p w:rsidR="00B52494" w:rsidRPr="008A482D" w:rsidRDefault="00B52494">
      <w:pPr>
        <w:pStyle w:val="TOC4"/>
        <w:rPr>
          <w:rFonts w:ascii="Calibri" w:hAnsi="Calibri"/>
          <w:sz w:val="22"/>
          <w:szCs w:val="22"/>
          <w:lang w:eastAsia="en-GB"/>
        </w:rPr>
      </w:pPr>
      <w:r>
        <w:t>5.1.2.2</w:t>
      </w:r>
      <w:r w:rsidRPr="008A482D">
        <w:rPr>
          <w:rFonts w:ascii="Calibri" w:hAnsi="Calibri"/>
          <w:sz w:val="22"/>
          <w:szCs w:val="22"/>
          <w:lang w:eastAsia="en-GB"/>
        </w:rPr>
        <w:tab/>
      </w:r>
      <w:r>
        <w:t xml:space="preserve">Discovering a PGW for a non-3GPP Access – S2a/S2b initial attach and chained </w:t>
      </w:r>
      <w:r>
        <w:rPr>
          <w:lang w:eastAsia="zh-CN"/>
        </w:rPr>
        <w:t>PMIP-based S8-</w:t>
      </w:r>
      <w:r>
        <w:t>S2a/S2b</w:t>
      </w:r>
      <w:r>
        <w:tab/>
      </w:r>
      <w:r>
        <w:fldChar w:fldCharType="begin" w:fldLock="1"/>
      </w:r>
      <w:r>
        <w:instrText xml:space="preserve"> PAGEREF _Toc36055043 \h </w:instrText>
      </w:r>
      <w:r>
        <w:fldChar w:fldCharType="separate"/>
      </w:r>
      <w:r>
        <w:t>24</w:t>
      </w:r>
      <w:r>
        <w:fldChar w:fldCharType="end"/>
      </w:r>
    </w:p>
    <w:p w:rsidR="00B52494" w:rsidRPr="008A482D" w:rsidRDefault="00B52494">
      <w:pPr>
        <w:pStyle w:val="TOC3"/>
        <w:rPr>
          <w:rFonts w:ascii="Calibri" w:hAnsi="Calibri"/>
          <w:sz w:val="22"/>
          <w:szCs w:val="22"/>
          <w:lang w:eastAsia="en-GB"/>
        </w:rPr>
      </w:pPr>
      <w:r w:rsidRPr="00B52494">
        <w:t>5.1.3</w:t>
      </w:r>
      <w:r w:rsidRPr="008A482D">
        <w:rPr>
          <w:rFonts w:ascii="Calibri" w:hAnsi="Calibri"/>
          <w:sz w:val="22"/>
          <w:szCs w:val="22"/>
          <w:lang w:eastAsia="en-GB"/>
        </w:rPr>
        <w:tab/>
      </w:r>
      <w:r w:rsidRPr="00E01AC9">
        <w:rPr>
          <w:lang w:val="en-US"/>
        </w:rPr>
        <w:t>Discovering a PGW for a non-3GPP Access with DSMIPv6</w:t>
      </w:r>
      <w:r>
        <w:tab/>
      </w:r>
      <w:r>
        <w:fldChar w:fldCharType="begin" w:fldLock="1"/>
      </w:r>
      <w:r>
        <w:instrText xml:space="preserve"> PAGEREF _Toc36055044 \h </w:instrText>
      </w:r>
      <w:r>
        <w:fldChar w:fldCharType="separate"/>
      </w:r>
      <w:r>
        <w:t>25</w:t>
      </w:r>
      <w:r>
        <w:fldChar w:fldCharType="end"/>
      </w:r>
    </w:p>
    <w:p w:rsidR="00B52494" w:rsidRPr="008A482D" w:rsidRDefault="00B52494">
      <w:pPr>
        <w:pStyle w:val="TOC4"/>
        <w:rPr>
          <w:rFonts w:ascii="Calibri" w:hAnsi="Calibri"/>
          <w:sz w:val="22"/>
          <w:szCs w:val="22"/>
          <w:lang w:eastAsia="en-GB"/>
        </w:rPr>
      </w:pPr>
      <w:r>
        <w:t>5.1.3.1</w:t>
      </w:r>
      <w:r w:rsidRPr="008A482D">
        <w:rPr>
          <w:rFonts w:ascii="Calibri" w:hAnsi="Calibri"/>
          <w:sz w:val="22"/>
          <w:szCs w:val="22"/>
          <w:lang w:eastAsia="en-GB"/>
        </w:rPr>
        <w:tab/>
      </w:r>
      <w:r>
        <w:t>Discovering a PGW for a non-3GPP Access – S2c initial attach</w:t>
      </w:r>
      <w:r>
        <w:tab/>
      </w:r>
      <w:r>
        <w:fldChar w:fldCharType="begin" w:fldLock="1"/>
      </w:r>
      <w:r>
        <w:instrText xml:space="preserve"> PAGEREF _Toc36055045 \h </w:instrText>
      </w:r>
      <w:r>
        <w:fldChar w:fldCharType="separate"/>
      </w:r>
      <w:r>
        <w:t>25</w:t>
      </w:r>
      <w:r>
        <w:fldChar w:fldCharType="end"/>
      </w:r>
    </w:p>
    <w:p w:rsidR="00B52494" w:rsidRPr="008A482D" w:rsidRDefault="00B52494">
      <w:pPr>
        <w:pStyle w:val="TOC2"/>
        <w:rPr>
          <w:rFonts w:ascii="Calibri" w:hAnsi="Calibri"/>
          <w:sz w:val="22"/>
          <w:szCs w:val="22"/>
          <w:lang w:eastAsia="en-GB"/>
        </w:rPr>
      </w:pPr>
      <w:r w:rsidRPr="00B52494">
        <w:t>5.2</w:t>
      </w:r>
      <w:r w:rsidRPr="008A482D">
        <w:rPr>
          <w:rFonts w:ascii="Calibri" w:hAnsi="Calibri"/>
          <w:sz w:val="22"/>
          <w:szCs w:val="22"/>
          <w:lang w:eastAsia="en-GB"/>
        </w:rPr>
        <w:tab/>
      </w:r>
      <w:r w:rsidRPr="00E01AC9">
        <w:rPr>
          <w:lang w:val="en-US"/>
        </w:rPr>
        <w:t>Procedures for Discovering and Selecting a SGW</w:t>
      </w:r>
      <w:r>
        <w:tab/>
      </w:r>
      <w:r>
        <w:fldChar w:fldCharType="begin" w:fldLock="1"/>
      </w:r>
      <w:r>
        <w:instrText xml:space="preserve"> PAGEREF _Toc36055046 \h </w:instrText>
      </w:r>
      <w:r>
        <w:fldChar w:fldCharType="separate"/>
      </w:r>
      <w:r>
        <w:t>25</w:t>
      </w:r>
      <w:r>
        <w:fldChar w:fldCharType="end"/>
      </w:r>
    </w:p>
    <w:p w:rsidR="00B52494" w:rsidRPr="008A482D" w:rsidRDefault="00B52494">
      <w:pPr>
        <w:pStyle w:val="TOC3"/>
        <w:rPr>
          <w:rFonts w:ascii="Calibri" w:hAnsi="Calibri"/>
          <w:sz w:val="22"/>
          <w:szCs w:val="22"/>
          <w:lang w:eastAsia="en-GB"/>
        </w:rPr>
      </w:pPr>
      <w:r w:rsidRPr="00B52494">
        <w:t>5.2.1</w:t>
      </w:r>
      <w:r w:rsidRPr="008A482D">
        <w:rPr>
          <w:rFonts w:ascii="Calibri" w:hAnsi="Calibri"/>
          <w:sz w:val="22"/>
          <w:szCs w:val="22"/>
          <w:lang w:eastAsia="en-GB"/>
        </w:rPr>
        <w:tab/>
      </w:r>
      <w:r w:rsidRPr="00E01AC9">
        <w:rPr>
          <w:lang w:val="en-US"/>
        </w:rPr>
        <w:t>General</w:t>
      </w:r>
      <w:r>
        <w:tab/>
      </w:r>
      <w:r>
        <w:fldChar w:fldCharType="begin" w:fldLock="1"/>
      </w:r>
      <w:r>
        <w:instrText xml:space="preserve"> PAGEREF _Toc36055047 \h </w:instrText>
      </w:r>
      <w:r>
        <w:fldChar w:fldCharType="separate"/>
      </w:r>
      <w:r>
        <w:t>25</w:t>
      </w:r>
      <w:r>
        <w:fldChar w:fldCharType="end"/>
      </w:r>
    </w:p>
    <w:p w:rsidR="00B52494" w:rsidRPr="008A482D" w:rsidRDefault="00B52494">
      <w:pPr>
        <w:pStyle w:val="TOC3"/>
        <w:rPr>
          <w:rFonts w:ascii="Calibri" w:hAnsi="Calibri"/>
          <w:sz w:val="22"/>
          <w:szCs w:val="22"/>
          <w:lang w:eastAsia="en-GB"/>
        </w:rPr>
      </w:pPr>
      <w:r>
        <w:t>5.2.2</w:t>
      </w:r>
      <w:r w:rsidRPr="008A482D">
        <w:rPr>
          <w:rFonts w:ascii="Calibri" w:hAnsi="Calibri"/>
          <w:sz w:val="22"/>
          <w:szCs w:val="22"/>
          <w:lang w:eastAsia="en-GB"/>
        </w:rPr>
        <w:tab/>
      </w:r>
      <w:r>
        <w:t>SGW Selection during TAU or RAU with SGW change - 3GPP roaming case</w:t>
      </w:r>
      <w:r>
        <w:tab/>
      </w:r>
      <w:r>
        <w:fldChar w:fldCharType="begin" w:fldLock="1"/>
      </w:r>
      <w:r>
        <w:instrText xml:space="preserve"> PAGEREF _Toc36055048 \h </w:instrText>
      </w:r>
      <w:r>
        <w:fldChar w:fldCharType="separate"/>
      </w:r>
      <w:r>
        <w:t>26</w:t>
      </w:r>
      <w:r>
        <w:fldChar w:fldCharType="end"/>
      </w:r>
    </w:p>
    <w:p w:rsidR="00B52494" w:rsidRPr="008A482D" w:rsidRDefault="00B52494">
      <w:pPr>
        <w:pStyle w:val="TOC3"/>
        <w:rPr>
          <w:rFonts w:ascii="Calibri" w:hAnsi="Calibri"/>
          <w:sz w:val="22"/>
          <w:szCs w:val="22"/>
          <w:lang w:eastAsia="en-GB"/>
        </w:rPr>
      </w:pPr>
      <w:r>
        <w:t>5.2.3</w:t>
      </w:r>
      <w:r w:rsidRPr="008A482D">
        <w:rPr>
          <w:rFonts w:ascii="Calibri" w:hAnsi="Calibri"/>
          <w:sz w:val="22"/>
          <w:szCs w:val="22"/>
          <w:lang w:eastAsia="en-GB"/>
        </w:rPr>
        <w:tab/>
      </w:r>
      <w:r>
        <w:t>SGW Selection during TAU or RAU with SGW change - non-roaming case</w:t>
      </w:r>
      <w:r>
        <w:tab/>
      </w:r>
      <w:r>
        <w:fldChar w:fldCharType="begin" w:fldLock="1"/>
      </w:r>
      <w:r>
        <w:instrText xml:space="preserve"> PAGEREF _Toc36055049 \h </w:instrText>
      </w:r>
      <w:r>
        <w:fldChar w:fldCharType="separate"/>
      </w:r>
      <w:r>
        <w:t>27</w:t>
      </w:r>
      <w:r>
        <w:fldChar w:fldCharType="end"/>
      </w:r>
    </w:p>
    <w:p w:rsidR="00B52494" w:rsidRPr="008A482D" w:rsidRDefault="00B52494">
      <w:pPr>
        <w:pStyle w:val="TOC3"/>
        <w:rPr>
          <w:rFonts w:ascii="Calibri" w:hAnsi="Calibri"/>
          <w:sz w:val="22"/>
          <w:szCs w:val="22"/>
          <w:lang w:eastAsia="en-GB"/>
        </w:rPr>
      </w:pPr>
      <w:r>
        <w:t>5.2.</w:t>
      </w:r>
      <w:r>
        <w:rPr>
          <w:lang w:eastAsia="zh-CN"/>
        </w:rPr>
        <w:t>4</w:t>
      </w:r>
      <w:r w:rsidRPr="008A482D">
        <w:rPr>
          <w:rFonts w:ascii="Calibri" w:hAnsi="Calibri"/>
          <w:sz w:val="22"/>
          <w:szCs w:val="22"/>
          <w:lang w:eastAsia="en-GB"/>
        </w:rPr>
        <w:tab/>
      </w:r>
      <w:r>
        <w:t xml:space="preserve">SGW Selection during </w:t>
      </w:r>
      <w:r>
        <w:rPr>
          <w:lang w:eastAsia="zh-CN"/>
        </w:rPr>
        <w:t>non-3GPP handover</w:t>
      </w:r>
      <w:r>
        <w:t xml:space="preserve"> </w:t>
      </w:r>
      <w:r>
        <w:rPr>
          <w:lang w:eastAsia="zh-CN"/>
        </w:rPr>
        <w:t>to 3GPP access</w:t>
      </w:r>
      <w:r>
        <w:tab/>
      </w:r>
      <w:r>
        <w:fldChar w:fldCharType="begin" w:fldLock="1"/>
      </w:r>
      <w:r>
        <w:instrText xml:space="preserve"> PAGEREF _Toc36055050 \h </w:instrText>
      </w:r>
      <w:r>
        <w:fldChar w:fldCharType="separate"/>
      </w:r>
      <w:r>
        <w:t>28</w:t>
      </w:r>
      <w:r>
        <w:fldChar w:fldCharType="end"/>
      </w:r>
    </w:p>
    <w:p w:rsidR="00B52494" w:rsidRPr="008A482D" w:rsidRDefault="00B52494">
      <w:pPr>
        <w:pStyle w:val="TOC2"/>
        <w:rPr>
          <w:rFonts w:ascii="Calibri" w:hAnsi="Calibri"/>
          <w:sz w:val="22"/>
          <w:szCs w:val="22"/>
          <w:lang w:eastAsia="en-GB"/>
        </w:rPr>
      </w:pPr>
      <w:r w:rsidRPr="00B52494">
        <w:t>5.3</w:t>
      </w:r>
      <w:r w:rsidRPr="008A482D">
        <w:rPr>
          <w:rFonts w:ascii="Calibri" w:hAnsi="Calibri"/>
          <w:sz w:val="22"/>
          <w:szCs w:val="22"/>
          <w:lang w:eastAsia="en-GB"/>
        </w:rPr>
        <w:tab/>
      </w:r>
      <w:r w:rsidRPr="00E01AC9">
        <w:rPr>
          <w:lang w:val="en-US"/>
        </w:rPr>
        <w:t>Procedures for Discovering and Selecting a PGW and SGW</w:t>
      </w:r>
      <w:r>
        <w:tab/>
      </w:r>
      <w:r>
        <w:fldChar w:fldCharType="begin" w:fldLock="1"/>
      </w:r>
      <w:r>
        <w:instrText xml:space="preserve"> PAGEREF _Toc36055051 \h </w:instrText>
      </w:r>
      <w:r>
        <w:fldChar w:fldCharType="separate"/>
      </w:r>
      <w:r>
        <w:t>28</w:t>
      </w:r>
      <w:r>
        <w:fldChar w:fldCharType="end"/>
      </w:r>
    </w:p>
    <w:p w:rsidR="00B52494" w:rsidRPr="008A482D" w:rsidRDefault="00B52494">
      <w:pPr>
        <w:pStyle w:val="TOC2"/>
        <w:rPr>
          <w:rFonts w:ascii="Calibri" w:hAnsi="Calibri"/>
          <w:sz w:val="22"/>
          <w:szCs w:val="22"/>
          <w:lang w:eastAsia="en-GB"/>
        </w:rPr>
      </w:pPr>
      <w:r w:rsidRPr="00B52494">
        <w:lastRenderedPageBreak/>
        <w:t>5.4</w:t>
      </w:r>
      <w:r w:rsidRPr="008A482D">
        <w:rPr>
          <w:rFonts w:ascii="Calibri" w:hAnsi="Calibri"/>
          <w:sz w:val="22"/>
          <w:szCs w:val="22"/>
          <w:lang w:eastAsia="en-GB"/>
        </w:rPr>
        <w:tab/>
      </w:r>
      <w:r w:rsidRPr="00E01AC9">
        <w:rPr>
          <w:lang w:val="en-US"/>
        </w:rPr>
        <w:t>Procedures for Discovering and Selecting an MME</w:t>
      </w:r>
      <w:r>
        <w:tab/>
      </w:r>
      <w:r>
        <w:fldChar w:fldCharType="begin" w:fldLock="1"/>
      </w:r>
      <w:r>
        <w:instrText xml:space="preserve"> PAGEREF _Toc36055052 \h </w:instrText>
      </w:r>
      <w:r>
        <w:fldChar w:fldCharType="separate"/>
      </w:r>
      <w:r>
        <w:t>29</w:t>
      </w:r>
      <w:r>
        <w:fldChar w:fldCharType="end"/>
      </w:r>
    </w:p>
    <w:p w:rsidR="00B52494" w:rsidRPr="008A482D" w:rsidRDefault="00B52494">
      <w:pPr>
        <w:pStyle w:val="TOC2"/>
        <w:rPr>
          <w:rFonts w:ascii="Calibri" w:hAnsi="Calibri"/>
          <w:sz w:val="22"/>
          <w:szCs w:val="22"/>
          <w:lang w:eastAsia="en-GB"/>
        </w:rPr>
      </w:pPr>
      <w:r w:rsidRPr="00B52494">
        <w:t>5.4A</w:t>
      </w:r>
      <w:r w:rsidRPr="008A482D">
        <w:rPr>
          <w:rFonts w:ascii="Calibri" w:hAnsi="Calibri"/>
          <w:sz w:val="22"/>
          <w:szCs w:val="22"/>
          <w:lang w:eastAsia="en-GB"/>
        </w:rPr>
        <w:tab/>
      </w:r>
      <w:r w:rsidRPr="00E01AC9">
        <w:rPr>
          <w:lang w:val="en-US"/>
        </w:rPr>
        <w:t>Procedures for Discovering and Selecting an AMF</w:t>
      </w:r>
      <w:r>
        <w:tab/>
      </w:r>
      <w:r>
        <w:fldChar w:fldCharType="begin" w:fldLock="1"/>
      </w:r>
      <w:r>
        <w:instrText xml:space="preserve"> PAGEREF _Toc36055053 \h </w:instrText>
      </w:r>
      <w:r>
        <w:fldChar w:fldCharType="separate"/>
      </w:r>
      <w:r>
        <w:t>31</w:t>
      </w:r>
      <w:r>
        <w:fldChar w:fldCharType="end"/>
      </w:r>
    </w:p>
    <w:p w:rsidR="00B52494" w:rsidRPr="008A482D" w:rsidRDefault="00B52494">
      <w:pPr>
        <w:pStyle w:val="TOC2"/>
        <w:rPr>
          <w:rFonts w:ascii="Calibri" w:hAnsi="Calibri"/>
          <w:sz w:val="22"/>
          <w:szCs w:val="22"/>
          <w:lang w:eastAsia="en-GB"/>
        </w:rPr>
      </w:pPr>
      <w:r w:rsidRPr="00B52494">
        <w:t>5.4</w:t>
      </w:r>
      <w:r w:rsidRPr="00B52494">
        <w:rPr>
          <w:lang w:eastAsia="zh-CN"/>
        </w:rPr>
        <w:t>B</w:t>
      </w:r>
      <w:r w:rsidRPr="008A482D">
        <w:rPr>
          <w:rFonts w:ascii="Calibri" w:hAnsi="Calibri"/>
          <w:sz w:val="22"/>
          <w:szCs w:val="22"/>
          <w:lang w:eastAsia="en-GB"/>
        </w:rPr>
        <w:tab/>
      </w:r>
      <w:r w:rsidRPr="00E01AC9">
        <w:rPr>
          <w:lang w:val="en-US"/>
        </w:rPr>
        <w:t xml:space="preserve">Procedures for Discovering and Selecting an </w:t>
      </w:r>
      <w:r w:rsidRPr="00E01AC9">
        <w:rPr>
          <w:lang w:val="en-US" w:eastAsia="zh-CN"/>
        </w:rPr>
        <w:t>MME_SRVCC</w:t>
      </w:r>
      <w:r>
        <w:tab/>
      </w:r>
      <w:r>
        <w:fldChar w:fldCharType="begin" w:fldLock="1"/>
      </w:r>
      <w:r>
        <w:instrText xml:space="preserve"> PAGEREF _Toc36055054 \h </w:instrText>
      </w:r>
      <w:r>
        <w:fldChar w:fldCharType="separate"/>
      </w:r>
      <w:r>
        <w:t>31</w:t>
      </w:r>
      <w:r>
        <w:fldChar w:fldCharType="end"/>
      </w:r>
    </w:p>
    <w:p w:rsidR="00B52494" w:rsidRPr="008A482D" w:rsidRDefault="00B52494">
      <w:pPr>
        <w:pStyle w:val="TOC2"/>
        <w:rPr>
          <w:rFonts w:ascii="Calibri" w:hAnsi="Calibri"/>
          <w:sz w:val="22"/>
          <w:szCs w:val="22"/>
          <w:lang w:eastAsia="en-GB"/>
        </w:rPr>
      </w:pPr>
      <w:r>
        <w:t>5.5</w:t>
      </w:r>
      <w:r w:rsidRPr="008A482D">
        <w:rPr>
          <w:rFonts w:ascii="Calibri" w:hAnsi="Calibri"/>
          <w:sz w:val="22"/>
          <w:szCs w:val="22"/>
          <w:lang w:eastAsia="en-GB"/>
        </w:rPr>
        <w:tab/>
      </w:r>
      <w:r>
        <w:t>Procedures for Discovering and Selecting an SGSN</w:t>
      </w:r>
      <w:r>
        <w:tab/>
      </w:r>
      <w:r>
        <w:fldChar w:fldCharType="begin" w:fldLock="1"/>
      </w:r>
      <w:r>
        <w:instrText xml:space="preserve"> PAGEREF _Toc36055055 \h </w:instrText>
      </w:r>
      <w:r>
        <w:fldChar w:fldCharType="separate"/>
      </w:r>
      <w:r>
        <w:t>32</w:t>
      </w:r>
      <w:r>
        <w:fldChar w:fldCharType="end"/>
      </w:r>
    </w:p>
    <w:p w:rsidR="00B52494" w:rsidRPr="008A482D" w:rsidRDefault="00B52494">
      <w:pPr>
        <w:pStyle w:val="TOC3"/>
        <w:rPr>
          <w:rFonts w:ascii="Calibri" w:hAnsi="Calibri"/>
          <w:sz w:val="22"/>
          <w:szCs w:val="22"/>
          <w:lang w:eastAsia="en-GB"/>
        </w:rPr>
      </w:pPr>
      <w:r>
        <w:t>5.5.1</w:t>
      </w:r>
      <w:r w:rsidRPr="008A482D">
        <w:rPr>
          <w:rFonts w:ascii="Calibri" w:hAnsi="Calibri"/>
          <w:sz w:val="22"/>
          <w:szCs w:val="22"/>
          <w:lang w:eastAsia="en-GB"/>
        </w:rPr>
        <w:tab/>
      </w:r>
      <w:r>
        <w:t>General</w:t>
      </w:r>
      <w:r>
        <w:tab/>
      </w:r>
      <w:r>
        <w:fldChar w:fldCharType="begin" w:fldLock="1"/>
      </w:r>
      <w:r>
        <w:instrText xml:space="preserve"> PAGEREF _Toc36055056 \h </w:instrText>
      </w:r>
      <w:r>
        <w:fldChar w:fldCharType="separate"/>
      </w:r>
      <w:r>
        <w:t>32</w:t>
      </w:r>
      <w:r>
        <w:fldChar w:fldCharType="end"/>
      </w:r>
    </w:p>
    <w:p w:rsidR="00B52494" w:rsidRPr="008A482D" w:rsidRDefault="00B52494">
      <w:pPr>
        <w:pStyle w:val="TOC3"/>
        <w:rPr>
          <w:rFonts w:ascii="Calibri" w:hAnsi="Calibri"/>
          <w:sz w:val="22"/>
          <w:szCs w:val="22"/>
          <w:lang w:eastAsia="en-GB"/>
        </w:rPr>
      </w:pPr>
      <w:r>
        <w:t>5.5.2</w:t>
      </w:r>
      <w:r w:rsidRPr="008A482D">
        <w:rPr>
          <w:rFonts w:ascii="Calibri" w:hAnsi="Calibri"/>
          <w:sz w:val="22"/>
          <w:szCs w:val="22"/>
          <w:lang w:eastAsia="en-GB"/>
        </w:rPr>
        <w:tab/>
      </w:r>
      <w:r>
        <w:t>SGSN initial target selection based on RAI (UTRAN target</w:t>
      </w:r>
      <w:r>
        <w:rPr>
          <w:lang w:eastAsia="ja-JP"/>
        </w:rPr>
        <w:t>/GERAN Iu mode target/GERAN Gb mode target</w:t>
      </w:r>
      <w:r>
        <w:t>)</w:t>
      </w:r>
      <w:r>
        <w:tab/>
      </w:r>
      <w:r>
        <w:fldChar w:fldCharType="begin" w:fldLock="1"/>
      </w:r>
      <w:r>
        <w:instrText xml:space="preserve"> PAGEREF _Toc36055057 \h </w:instrText>
      </w:r>
      <w:r>
        <w:fldChar w:fldCharType="separate"/>
      </w:r>
      <w:r>
        <w:t>32</w:t>
      </w:r>
      <w:r>
        <w:fldChar w:fldCharType="end"/>
      </w:r>
    </w:p>
    <w:p w:rsidR="00B52494" w:rsidRPr="008A482D" w:rsidRDefault="00B52494">
      <w:pPr>
        <w:pStyle w:val="TOC3"/>
        <w:rPr>
          <w:rFonts w:ascii="Calibri" w:hAnsi="Calibri"/>
          <w:sz w:val="22"/>
          <w:szCs w:val="22"/>
          <w:lang w:eastAsia="en-GB"/>
        </w:rPr>
      </w:pPr>
      <w:r>
        <w:t>5.5.3</w:t>
      </w:r>
      <w:r w:rsidRPr="008A482D">
        <w:rPr>
          <w:rFonts w:ascii="Calibri" w:hAnsi="Calibri"/>
          <w:sz w:val="22"/>
          <w:szCs w:val="22"/>
          <w:lang w:eastAsia="en-GB"/>
        </w:rPr>
        <w:tab/>
      </w:r>
      <w:r>
        <w:t>SGSN initial target selection based on RNC-ID (UTRAN target</w:t>
      </w:r>
      <w:r>
        <w:rPr>
          <w:lang w:eastAsia="ja-JP"/>
        </w:rPr>
        <w:t>/GERAN Iu mode target</w:t>
      </w:r>
      <w:r>
        <w:t>)</w:t>
      </w:r>
      <w:r>
        <w:tab/>
      </w:r>
      <w:r>
        <w:fldChar w:fldCharType="begin" w:fldLock="1"/>
      </w:r>
      <w:r>
        <w:instrText xml:space="preserve"> PAGEREF _Toc36055058 \h </w:instrText>
      </w:r>
      <w:r>
        <w:fldChar w:fldCharType="separate"/>
      </w:r>
      <w:r>
        <w:t>34</w:t>
      </w:r>
      <w:r>
        <w:fldChar w:fldCharType="end"/>
      </w:r>
    </w:p>
    <w:p w:rsidR="00B52494" w:rsidRPr="008A482D" w:rsidRDefault="00B52494">
      <w:pPr>
        <w:pStyle w:val="TOC3"/>
        <w:rPr>
          <w:rFonts w:ascii="Calibri" w:hAnsi="Calibri"/>
          <w:sz w:val="22"/>
          <w:szCs w:val="22"/>
          <w:lang w:eastAsia="en-GB"/>
        </w:rPr>
      </w:pPr>
      <w:r>
        <w:t>5.5.4</w:t>
      </w:r>
      <w:r w:rsidRPr="008A482D">
        <w:rPr>
          <w:rFonts w:ascii="Calibri" w:hAnsi="Calibri"/>
          <w:sz w:val="22"/>
          <w:szCs w:val="22"/>
          <w:lang w:eastAsia="en-GB"/>
        </w:rPr>
        <w:tab/>
      </w:r>
      <w:r>
        <w:t>Void</w:t>
      </w:r>
      <w:r>
        <w:tab/>
      </w:r>
      <w:r>
        <w:fldChar w:fldCharType="begin" w:fldLock="1"/>
      </w:r>
      <w:r>
        <w:instrText xml:space="preserve"> PAGEREF _Toc36055059 \h </w:instrText>
      </w:r>
      <w:r>
        <w:fldChar w:fldCharType="separate"/>
      </w:r>
      <w:r>
        <w:t>35</w:t>
      </w:r>
      <w:r>
        <w:fldChar w:fldCharType="end"/>
      </w:r>
    </w:p>
    <w:p w:rsidR="00B52494" w:rsidRPr="008A482D" w:rsidRDefault="00B52494">
      <w:pPr>
        <w:pStyle w:val="TOC2"/>
        <w:rPr>
          <w:rFonts w:ascii="Calibri" w:hAnsi="Calibri"/>
          <w:sz w:val="22"/>
          <w:szCs w:val="22"/>
          <w:lang w:eastAsia="en-GB"/>
        </w:rPr>
      </w:pPr>
      <w:r>
        <w:t>5.6</w:t>
      </w:r>
      <w:r w:rsidRPr="008A482D">
        <w:rPr>
          <w:rFonts w:ascii="Calibri" w:hAnsi="Calibri"/>
          <w:sz w:val="22"/>
          <w:szCs w:val="22"/>
          <w:lang w:eastAsia="en-GB"/>
        </w:rPr>
        <w:tab/>
      </w:r>
      <w:r>
        <w:t>GW Selection for SIPTO</w:t>
      </w:r>
      <w:r>
        <w:tab/>
      </w:r>
      <w:r>
        <w:fldChar w:fldCharType="begin" w:fldLock="1"/>
      </w:r>
      <w:r>
        <w:instrText xml:space="preserve"> PAGEREF _Toc36055060 \h </w:instrText>
      </w:r>
      <w:r>
        <w:fldChar w:fldCharType="separate"/>
      </w:r>
      <w:r>
        <w:t>35</w:t>
      </w:r>
      <w:r>
        <w:fldChar w:fldCharType="end"/>
      </w:r>
    </w:p>
    <w:p w:rsidR="00B52494" w:rsidRPr="008A482D" w:rsidRDefault="00B52494">
      <w:pPr>
        <w:pStyle w:val="TOC3"/>
        <w:rPr>
          <w:rFonts w:ascii="Calibri" w:hAnsi="Calibri"/>
          <w:sz w:val="22"/>
          <w:szCs w:val="22"/>
          <w:lang w:eastAsia="en-GB"/>
        </w:rPr>
      </w:pPr>
      <w:r>
        <w:t>5.6.1</w:t>
      </w:r>
      <w:r w:rsidRPr="008A482D">
        <w:rPr>
          <w:rFonts w:ascii="Calibri" w:hAnsi="Calibri"/>
          <w:sz w:val="22"/>
          <w:szCs w:val="22"/>
          <w:lang w:eastAsia="en-GB"/>
        </w:rPr>
        <w:tab/>
      </w:r>
      <w:r>
        <w:t>SIPTO above RAN</w:t>
      </w:r>
      <w:r>
        <w:tab/>
      </w:r>
      <w:r>
        <w:fldChar w:fldCharType="begin" w:fldLock="1"/>
      </w:r>
      <w:r>
        <w:instrText xml:space="preserve"> PAGEREF _Toc36055061 \h </w:instrText>
      </w:r>
      <w:r>
        <w:fldChar w:fldCharType="separate"/>
      </w:r>
      <w:r>
        <w:t>35</w:t>
      </w:r>
      <w:r>
        <w:fldChar w:fldCharType="end"/>
      </w:r>
    </w:p>
    <w:p w:rsidR="00B52494" w:rsidRPr="008A482D" w:rsidRDefault="00B52494">
      <w:pPr>
        <w:pStyle w:val="TOC3"/>
        <w:rPr>
          <w:rFonts w:ascii="Calibri" w:hAnsi="Calibri"/>
          <w:sz w:val="22"/>
          <w:szCs w:val="22"/>
          <w:lang w:eastAsia="en-GB"/>
        </w:rPr>
      </w:pPr>
      <w:r>
        <w:t>5.6.2</w:t>
      </w:r>
      <w:r w:rsidRPr="008A482D">
        <w:rPr>
          <w:rFonts w:ascii="Calibri" w:hAnsi="Calibri"/>
          <w:sz w:val="22"/>
          <w:szCs w:val="22"/>
          <w:lang w:eastAsia="en-GB"/>
        </w:rPr>
        <w:tab/>
      </w:r>
      <w:r>
        <w:t>SIPTO at the local network with LGW collocated with the (H)(e)NB</w:t>
      </w:r>
      <w:r>
        <w:tab/>
      </w:r>
      <w:r>
        <w:fldChar w:fldCharType="begin" w:fldLock="1"/>
      </w:r>
      <w:r>
        <w:instrText xml:space="preserve"> PAGEREF _Toc36055062 \h </w:instrText>
      </w:r>
      <w:r>
        <w:fldChar w:fldCharType="separate"/>
      </w:r>
      <w:r>
        <w:t>35</w:t>
      </w:r>
      <w:r>
        <w:fldChar w:fldCharType="end"/>
      </w:r>
    </w:p>
    <w:p w:rsidR="00B52494" w:rsidRPr="008A482D" w:rsidRDefault="00B52494">
      <w:pPr>
        <w:pStyle w:val="TOC3"/>
        <w:rPr>
          <w:rFonts w:ascii="Calibri" w:hAnsi="Calibri"/>
          <w:sz w:val="22"/>
          <w:szCs w:val="22"/>
          <w:lang w:eastAsia="en-GB"/>
        </w:rPr>
      </w:pPr>
      <w:r>
        <w:t>5.6.3</w:t>
      </w:r>
      <w:r w:rsidRPr="008A482D">
        <w:rPr>
          <w:rFonts w:ascii="Calibri" w:hAnsi="Calibri"/>
          <w:sz w:val="22"/>
          <w:szCs w:val="22"/>
          <w:lang w:eastAsia="en-GB"/>
        </w:rPr>
        <w:tab/>
      </w:r>
      <w:r>
        <w:t>SIPTO at the local network with stand-alone GW (LGW collocated with SGW)</w:t>
      </w:r>
      <w:r>
        <w:tab/>
      </w:r>
      <w:r>
        <w:fldChar w:fldCharType="begin" w:fldLock="1"/>
      </w:r>
      <w:r>
        <w:instrText xml:space="preserve"> PAGEREF _Toc36055063 \h </w:instrText>
      </w:r>
      <w:r>
        <w:fldChar w:fldCharType="separate"/>
      </w:r>
      <w:r>
        <w:t>35</w:t>
      </w:r>
      <w:r>
        <w:fldChar w:fldCharType="end"/>
      </w:r>
    </w:p>
    <w:p w:rsidR="00B52494" w:rsidRPr="008A482D" w:rsidRDefault="00B52494">
      <w:pPr>
        <w:pStyle w:val="TOC3"/>
        <w:rPr>
          <w:rFonts w:ascii="Calibri" w:hAnsi="Calibri"/>
          <w:sz w:val="22"/>
          <w:szCs w:val="22"/>
          <w:lang w:eastAsia="en-GB"/>
        </w:rPr>
      </w:pPr>
      <w:r>
        <w:t>5.6.4</w:t>
      </w:r>
      <w:r w:rsidRPr="008A482D">
        <w:rPr>
          <w:rFonts w:ascii="Calibri" w:hAnsi="Calibri"/>
          <w:sz w:val="22"/>
          <w:szCs w:val="22"/>
          <w:lang w:eastAsia="en-GB"/>
        </w:rPr>
        <w:tab/>
      </w:r>
      <w:r>
        <w:t>SIPTO for eHRPD</w:t>
      </w:r>
      <w:r>
        <w:tab/>
      </w:r>
      <w:r>
        <w:fldChar w:fldCharType="begin" w:fldLock="1"/>
      </w:r>
      <w:r>
        <w:instrText xml:space="preserve"> PAGEREF _Toc36055064 \h </w:instrText>
      </w:r>
      <w:r>
        <w:fldChar w:fldCharType="separate"/>
      </w:r>
      <w:r>
        <w:t>36</w:t>
      </w:r>
      <w:r>
        <w:fldChar w:fldCharType="end"/>
      </w:r>
    </w:p>
    <w:p w:rsidR="00B52494" w:rsidRPr="008A482D" w:rsidRDefault="00B52494">
      <w:pPr>
        <w:pStyle w:val="TOC2"/>
        <w:rPr>
          <w:rFonts w:ascii="Calibri" w:hAnsi="Calibri"/>
          <w:sz w:val="22"/>
          <w:szCs w:val="22"/>
          <w:lang w:eastAsia="en-GB"/>
        </w:rPr>
      </w:pPr>
      <w:r>
        <w:t>5.7</w:t>
      </w:r>
      <w:r w:rsidRPr="008A482D">
        <w:rPr>
          <w:rFonts w:ascii="Calibri" w:hAnsi="Calibri"/>
          <w:sz w:val="22"/>
          <w:szCs w:val="22"/>
          <w:lang w:eastAsia="en-GB"/>
        </w:rPr>
        <w:tab/>
      </w:r>
      <w:r>
        <w:t>Procedures for Discovering and Selecting an MSC Server</w:t>
      </w:r>
      <w:r>
        <w:tab/>
      </w:r>
      <w:r>
        <w:fldChar w:fldCharType="begin" w:fldLock="1"/>
      </w:r>
      <w:r>
        <w:instrText xml:space="preserve"> PAGEREF _Toc36055065 \h </w:instrText>
      </w:r>
      <w:r>
        <w:fldChar w:fldCharType="separate"/>
      </w:r>
      <w:r>
        <w:t>36</w:t>
      </w:r>
      <w:r>
        <w:fldChar w:fldCharType="end"/>
      </w:r>
    </w:p>
    <w:p w:rsidR="00B52494" w:rsidRPr="008A482D" w:rsidRDefault="00B52494">
      <w:pPr>
        <w:pStyle w:val="TOC3"/>
        <w:rPr>
          <w:rFonts w:ascii="Calibri" w:hAnsi="Calibri"/>
          <w:sz w:val="22"/>
          <w:szCs w:val="22"/>
          <w:lang w:eastAsia="en-GB"/>
        </w:rPr>
      </w:pPr>
      <w:r>
        <w:t>5.7.1</w:t>
      </w:r>
      <w:r w:rsidRPr="008A482D">
        <w:rPr>
          <w:rFonts w:ascii="Calibri" w:hAnsi="Calibri"/>
          <w:sz w:val="22"/>
          <w:szCs w:val="22"/>
          <w:lang w:eastAsia="en-GB"/>
        </w:rPr>
        <w:tab/>
      </w:r>
      <w:r>
        <w:t>General</w:t>
      </w:r>
      <w:r>
        <w:tab/>
      </w:r>
      <w:r>
        <w:fldChar w:fldCharType="begin" w:fldLock="1"/>
      </w:r>
      <w:r>
        <w:instrText xml:space="preserve"> PAGEREF _Toc36055066 \h </w:instrText>
      </w:r>
      <w:r>
        <w:fldChar w:fldCharType="separate"/>
      </w:r>
      <w:r>
        <w:t>36</w:t>
      </w:r>
      <w:r>
        <w:fldChar w:fldCharType="end"/>
      </w:r>
    </w:p>
    <w:p w:rsidR="00B52494" w:rsidRPr="008A482D" w:rsidRDefault="00B52494">
      <w:pPr>
        <w:pStyle w:val="TOC3"/>
        <w:rPr>
          <w:rFonts w:ascii="Calibri" w:hAnsi="Calibri"/>
          <w:sz w:val="22"/>
          <w:szCs w:val="22"/>
          <w:lang w:eastAsia="en-GB"/>
        </w:rPr>
      </w:pPr>
      <w:r>
        <w:t>5.7.2</w:t>
      </w:r>
      <w:r w:rsidRPr="008A482D">
        <w:rPr>
          <w:rFonts w:ascii="Calibri" w:hAnsi="Calibri"/>
          <w:sz w:val="22"/>
          <w:szCs w:val="22"/>
          <w:lang w:eastAsia="en-GB"/>
        </w:rPr>
        <w:tab/>
      </w:r>
      <w:r>
        <w:t xml:space="preserve">Selection of the MSC server enhanced for SRVCC based on target RAI (UTRAN / </w:t>
      </w:r>
      <w:r>
        <w:rPr>
          <w:lang w:eastAsia="ja-JP"/>
        </w:rPr>
        <w:t>GERAN Iu &amp; A/Gb mode target</w:t>
      </w:r>
      <w:r>
        <w:t>)</w:t>
      </w:r>
      <w:r>
        <w:tab/>
      </w:r>
      <w:r>
        <w:fldChar w:fldCharType="begin" w:fldLock="1"/>
      </w:r>
      <w:r>
        <w:instrText xml:space="preserve"> PAGEREF _Toc36055067 \h </w:instrText>
      </w:r>
      <w:r>
        <w:fldChar w:fldCharType="separate"/>
      </w:r>
      <w:r>
        <w:t>36</w:t>
      </w:r>
      <w:r>
        <w:fldChar w:fldCharType="end"/>
      </w:r>
    </w:p>
    <w:p w:rsidR="00B52494" w:rsidRPr="008A482D" w:rsidRDefault="00B52494">
      <w:pPr>
        <w:pStyle w:val="TOC2"/>
        <w:rPr>
          <w:rFonts w:ascii="Calibri" w:hAnsi="Calibri"/>
          <w:sz w:val="22"/>
          <w:szCs w:val="22"/>
          <w:lang w:eastAsia="en-GB"/>
        </w:rPr>
      </w:pPr>
      <w:r>
        <w:t>5.8</w:t>
      </w:r>
      <w:r w:rsidRPr="008A482D">
        <w:rPr>
          <w:rFonts w:ascii="Calibri" w:hAnsi="Calibri"/>
          <w:sz w:val="22"/>
          <w:szCs w:val="22"/>
          <w:lang w:eastAsia="en-GB"/>
        </w:rPr>
        <w:tab/>
      </w:r>
      <w:r>
        <w:t>Procedures to support Dedicated Core Networks</w:t>
      </w:r>
      <w:r>
        <w:tab/>
      </w:r>
      <w:r>
        <w:fldChar w:fldCharType="begin" w:fldLock="1"/>
      </w:r>
      <w:r>
        <w:instrText xml:space="preserve"> PAGEREF _Toc36055068 \h </w:instrText>
      </w:r>
      <w:r>
        <w:fldChar w:fldCharType="separate"/>
      </w:r>
      <w:r>
        <w:t>37</w:t>
      </w:r>
      <w:r>
        <w:fldChar w:fldCharType="end"/>
      </w:r>
    </w:p>
    <w:p w:rsidR="00B52494" w:rsidRPr="008A482D" w:rsidRDefault="00B52494">
      <w:pPr>
        <w:pStyle w:val="TOC3"/>
        <w:rPr>
          <w:rFonts w:ascii="Calibri" w:hAnsi="Calibri"/>
          <w:sz w:val="22"/>
          <w:szCs w:val="22"/>
          <w:lang w:eastAsia="en-GB"/>
        </w:rPr>
      </w:pPr>
      <w:r w:rsidRPr="00B52494">
        <w:t>5.8.1</w:t>
      </w:r>
      <w:r w:rsidRPr="008A482D">
        <w:rPr>
          <w:rFonts w:ascii="Calibri" w:hAnsi="Calibri"/>
          <w:sz w:val="22"/>
          <w:szCs w:val="22"/>
        </w:rPr>
        <w:tab/>
      </w:r>
      <w:r>
        <w:t>General</w:t>
      </w:r>
      <w:r>
        <w:tab/>
      </w:r>
      <w:r>
        <w:fldChar w:fldCharType="begin" w:fldLock="1"/>
      </w:r>
      <w:r>
        <w:instrText xml:space="preserve"> PAGEREF _Toc36055069 \h </w:instrText>
      </w:r>
      <w:r>
        <w:fldChar w:fldCharType="separate"/>
      </w:r>
      <w:r>
        <w:t>37</w:t>
      </w:r>
      <w:r>
        <w:fldChar w:fldCharType="end"/>
      </w:r>
    </w:p>
    <w:p w:rsidR="00B52494" w:rsidRPr="008A482D" w:rsidRDefault="00B52494">
      <w:pPr>
        <w:pStyle w:val="TOC3"/>
        <w:rPr>
          <w:rFonts w:ascii="Calibri" w:hAnsi="Calibri"/>
          <w:sz w:val="22"/>
          <w:szCs w:val="22"/>
          <w:lang w:eastAsia="en-GB"/>
        </w:rPr>
      </w:pPr>
      <w:r>
        <w:t>5.8.2</w:t>
      </w:r>
      <w:r w:rsidRPr="008A482D">
        <w:rPr>
          <w:rFonts w:ascii="Calibri" w:hAnsi="Calibri"/>
          <w:sz w:val="22"/>
          <w:szCs w:val="22"/>
        </w:rPr>
        <w:tab/>
      </w:r>
      <w:r>
        <w:t>S</w:t>
      </w:r>
      <w:r>
        <w:rPr>
          <w:lang w:eastAsia="ja-JP"/>
        </w:rPr>
        <w:t>GW, PGW</w:t>
      </w:r>
      <w:r>
        <w:t xml:space="preserve"> and GGSN Selection</w:t>
      </w:r>
      <w:r>
        <w:rPr>
          <w:lang w:eastAsia="ja-JP"/>
        </w:rPr>
        <w:t xml:space="preserve"> Procedure</w:t>
      </w:r>
      <w:r>
        <w:tab/>
      </w:r>
      <w:r>
        <w:fldChar w:fldCharType="begin" w:fldLock="1"/>
      </w:r>
      <w:r>
        <w:instrText xml:space="preserve"> PAGEREF _Toc36055070 \h </w:instrText>
      </w:r>
      <w:r>
        <w:fldChar w:fldCharType="separate"/>
      </w:r>
      <w:r>
        <w:t>37</w:t>
      </w:r>
      <w:r>
        <w:fldChar w:fldCharType="end"/>
      </w:r>
    </w:p>
    <w:p w:rsidR="00B52494" w:rsidRPr="008A482D" w:rsidRDefault="00B52494">
      <w:pPr>
        <w:pStyle w:val="TOC3"/>
        <w:rPr>
          <w:rFonts w:ascii="Calibri" w:hAnsi="Calibri"/>
          <w:sz w:val="22"/>
          <w:szCs w:val="22"/>
          <w:lang w:eastAsia="en-GB"/>
        </w:rPr>
      </w:pPr>
      <w:r>
        <w:t>5.8.3</w:t>
      </w:r>
      <w:r w:rsidRPr="008A482D">
        <w:rPr>
          <w:rFonts w:ascii="Calibri" w:hAnsi="Calibri"/>
          <w:sz w:val="22"/>
          <w:szCs w:val="22"/>
        </w:rPr>
        <w:tab/>
      </w:r>
      <w:r>
        <w:rPr>
          <w:lang w:eastAsia="ja-JP"/>
        </w:rPr>
        <w:t>MMEGI and Null-NRI/SGSN Group ID Retrieval Procedure</w:t>
      </w:r>
      <w:r>
        <w:tab/>
      </w:r>
      <w:r>
        <w:fldChar w:fldCharType="begin" w:fldLock="1"/>
      </w:r>
      <w:r>
        <w:instrText xml:space="preserve"> PAGEREF _Toc36055071 \h </w:instrText>
      </w:r>
      <w:r>
        <w:fldChar w:fldCharType="separate"/>
      </w:r>
      <w:r>
        <w:t>38</w:t>
      </w:r>
      <w:r>
        <w:fldChar w:fldCharType="end"/>
      </w:r>
    </w:p>
    <w:p w:rsidR="00B52494" w:rsidRPr="008A482D" w:rsidRDefault="00B52494">
      <w:pPr>
        <w:pStyle w:val="TOC3"/>
        <w:rPr>
          <w:rFonts w:ascii="Calibri" w:hAnsi="Calibri"/>
          <w:sz w:val="22"/>
          <w:szCs w:val="22"/>
          <w:lang w:eastAsia="en-GB"/>
        </w:rPr>
      </w:pPr>
      <w:r>
        <w:t>5.8.4</w:t>
      </w:r>
      <w:r w:rsidRPr="008A482D">
        <w:rPr>
          <w:rFonts w:ascii="Calibri" w:hAnsi="Calibri"/>
          <w:sz w:val="22"/>
          <w:szCs w:val="22"/>
        </w:rPr>
        <w:tab/>
      </w:r>
      <w:r>
        <w:rPr>
          <w:lang w:eastAsia="ja-JP"/>
        </w:rPr>
        <w:t>MME and SGSN Selection Procedure</w:t>
      </w:r>
      <w:r>
        <w:tab/>
      </w:r>
      <w:r>
        <w:fldChar w:fldCharType="begin" w:fldLock="1"/>
      </w:r>
      <w:r>
        <w:instrText xml:space="preserve"> PAGEREF _Toc36055072 \h </w:instrText>
      </w:r>
      <w:r>
        <w:fldChar w:fldCharType="separate"/>
      </w:r>
      <w:r>
        <w:t>39</w:t>
      </w:r>
      <w:r>
        <w:fldChar w:fldCharType="end"/>
      </w:r>
    </w:p>
    <w:p w:rsidR="00B52494" w:rsidRPr="008A482D" w:rsidRDefault="00B52494">
      <w:pPr>
        <w:pStyle w:val="TOC2"/>
        <w:rPr>
          <w:rFonts w:ascii="Calibri" w:hAnsi="Calibri"/>
          <w:sz w:val="22"/>
          <w:szCs w:val="22"/>
          <w:lang w:eastAsia="en-GB"/>
        </w:rPr>
      </w:pPr>
      <w:r w:rsidRPr="00B52494">
        <w:t>5.9</w:t>
      </w:r>
      <w:r w:rsidRPr="008A482D">
        <w:rPr>
          <w:rFonts w:ascii="Calibri" w:hAnsi="Calibri"/>
          <w:sz w:val="22"/>
          <w:szCs w:val="22"/>
        </w:rPr>
        <w:tab/>
      </w:r>
      <w:r>
        <w:t>Procedures to support Cellular Internet of Things</w:t>
      </w:r>
      <w:r>
        <w:tab/>
      </w:r>
      <w:r>
        <w:fldChar w:fldCharType="begin" w:fldLock="1"/>
      </w:r>
      <w:r>
        <w:instrText xml:space="preserve"> PAGEREF _Toc36055073 \h </w:instrText>
      </w:r>
      <w:r>
        <w:fldChar w:fldCharType="separate"/>
      </w:r>
      <w:r>
        <w:t>39</w:t>
      </w:r>
      <w:r>
        <w:fldChar w:fldCharType="end"/>
      </w:r>
    </w:p>
    <w:p w:rsidR="00B52494" w:rsidRPr="008A482D" w:rsidRDefault="00B52494">
      <w:pPr>
        <w:pStyle w:val="TOC3"/>
        <w:rPr>
          <w:rFonts w:ascii="Calibri" w:hAnsi="Calibri"/>
          <w:sz w:val="22"/>
          <w:szCs w:val="22"/>
          <w:lang w:eastAsia="en-GB"/>
        </w:rPr>
      </w:pPr>
      <w:r>
        <w:t>5.9.1</w:t>
      </w:r>
      <w:r w:rsidRPr="008A482D">
        <w:rPr>
          <w:rFonts w:ascii="Calibri" w:hAnsi="Calibri"/>
          <w:sz w:val="22"/>
          <w:szCs w:val="22"/>
          <w:lang w:eastAsia="en-GB"/>
        </w:rPr>
        <w:tab/>
      </w:r>
      <w:r>
        <w:t>DCN based solution</w:t>
      </w:r>
      <w:r>
        <w:tab/>
      </w:r>
      <w:r>
        <w:fldChar w:fldCharType="begin" w:fldLock="1"/>
      </w:r>
      <w:r>
        <w:instrText xml:space="preserve"> PAGEREF _Toc36055074 \h </w:instrText>
      </w:r>
      <w:r>
        <w:fldChar w:fldCharType="separate"/>
      </w:r>
      <w:r>
        <w:t>39</w:t>
      </w:r>
      <w:r>
        <w:fldChar w:fldCharType="end"/>
      </w:r>
    </w:p>
    <w:p w:rsidR="00B52494" w:rsidRPr="008A482D" w:rsidRDefault="00B52494">
      <w:pPr>
        <w:pStyle w:val="TOC3"/>
        <w:rPr>
          <w:rFonts w:ascii="Calibri" w:hAnsi="Calibri"/>
          <w:sz w:val="22"/>
          <w:szCs w:val="22"/>
          <w:lang w:eastAsia="en-GB"/>
        </w:rPr>
      </w:pPr>
      <w:r>
        <w:t>5.9.2</w:t>
      </w:r>
      <w:r w:rsidRPr="008A482D">
        <w:rPr>
          <w:rFonts w:ascii="Calibri" w:hAnsi="Calibri"/>
          <w:sz w:val="22"/>
          <w:szCs w:val="22"/>
          <w:lang w:eastAsia="en-GB"/>
        </w:rPr>
        <w:tab/>
      </w:r>
      <w:r>
        <w:t>Alternative solution</w:t>
      </w:r>
      <w:r>
        <w:tab/>
      </w:r>
      <w:r>
        <w:fldChar w:fldCharType="begin" w:fldLock="1"/>
      </w:r>
      <w:r>
        <w:instrText xml:space="preserve"> PAGEREF _Toc36055075 \h </w:instrText>
      </w:r>
      <w:r>
        <w:fldChar w:fldCharType="separate"/>
      </w:r>
      <w:r>
        <w:t>39</w:t>
      </w:r>
      <w:r>
        <w:fldChar w:fldCharType="end"/>
      </w:r>
    </w:p>
    <w:p w:rsidR="00B52494" w:rsidRPr="008A482D" w:rsidRDefault="00B52494">
      <w:pPr>
        <w:pStyle w:val="TOC2"/>
        <w:rPr>
          <w:rFonts w:ascii="Calibri" w:hAnsi="Calibri"/>
          <w:sz w:val="22"/>
          <w:szCs w:val="22"/>
          <w:lang w:eastAsia="en-GB"/>
        </w:rPr>
      </w:pPr>
      <w:r w:rsidRPr="00B52494">
        <w:t>5.10 Procedures for Discovering and Selecting an SGW-U</w:t>
      </w:r>
      <w:r w:rsidRPr="00B52494">
        <w:tab/>
      </w:r>
      <w:r>
        <w:fldChar w:fldCharType="begin" w:fldLock="1"/>
      </w:r>
      <w:r>
        <w:instrText xml:space="preserve"> PAGEREF _Toc36055076 \h </w:instrText>
      </w:r>
      <w:r>
        <w:fldChar w:fldCharType="separate"/>
      </w:r>
      <w:r>
        <w:t>40</w:t>
      </w:r>
      <w:r>
        <w:fldChar w:fldCharType="end"/>
      </w:r>
    </w:p>
    <w:p w:rsidR="00B52494" w:rsidRPr="008A482D" w:rsidRDefault="00B52494">
      <w:pPr>
        <w:pStyle w:val="TOC2"/>
        <w:rPr>
          <w:rFonts w:ascii="Calibri" w:hAnsi="Calibri"/>
          <w:sz w:val="22"/>
          <w:szCs w:val="22"/>
          <w:lang w:eastAsia="en-GB"/>
        </w:rPr>
      </w:pPr>
      <w:r w:rsidRPr="00B52494">
        <w:t>5.11 Procedures for Discovering and Selecting PGW-U</w:t>
      </w:r>
      <w:r w:rsidRPr="00B52494">
        <w:tab/>
      </w:r>
      <w:r>
        <w:fldChar w:fldCharType="begin" w:fldLock="1"/>
      </w:r>
      <w:r>
        <w:instrText xml:space="preserve"> PAGEREF _Toc36055077 \h </w:instrText>
      </w:r>
      <w:r>
        <w:fldChar w:fldCharType="separate"/>
      </w:r>
      <w:r>
        <w:t>41</w:t>
      </w:r>
      <w:r>
        <w:fldChar w:fldCharType="end"/>
      </w:r>
    </w:p>
    <w:p w:rsidR="00B52494" w:rsidRPr="008A482D" w:rsidRDefault="00B52494">
      <w:pPr>
        <w:pStyle w:val="TOC2"/>
        <w:rPr>
          <w:rFonts w:ascii="Calibri" w:hAnsi="Calibri"/>
          <w:sz w:val="22"/>
          <w:szCs w:val="22"/>
          <w:lang w:eastAsia="en-GB"/>
        </w:rPr>
      </w:pPr>
      <w:r>
        <w:t>5.12</w:t>
      </w:r>
      <w:r w:rsidRPr="008A482D">
        <w:rPr>
          <w:rFonts w:ascii="Calibri" w:hAnsi="Calibri"/>
          <w:sz w:val="22"/>
          <w:szCs w:val="22"/>
          <w:lang w:eastAsia="en-GB"/>
        </w:rPr>
        <w:tab/>
      </w:r>
      <w:r>
        <w:t>Procedures to select a node supporting a particular network capability</w:t>
      </w:r>
      <w:r>
        <w:tab/>
      </w:r>
      <w:r>
        <w:fldChar w:fldCharType="begin" w:fldLock="1"/>
      </w:r>
      <w:r>
        <w:instrText xml:space="preserve"> PAGEREF _Toc36055078 \h </w:instrText>
      </w:r>
      <w:r>
        <w:fldChar w:fldCharType="separate"/>
      </w:r>
      <w:r>
        <w:t>41</w:t>
      </w:r>
      <w:r>
        <w:fldChar w:fldCharType="end"/>
      </w:r>
    </w:p>
    <w:p w:rsidR="00B52494" w:rsidRPr="008A482D" w:rsidRDefault="00B52494">
      <w:pPr>
        <w:pStyle w:val="TOC3"/>
        <w:rPr>
          <w:rFonts w:ascii="Calibri" w:hAnsi="Calibri"/>
          <w:sz w:val="22"/>
          <w:szCs w:val="22"/>
          <w:lang w:eastAsia="en-GB"/>
        </w:rPr>
      </w:pPr>
      <w:r w:rsidRPr="00B52494">
        <w:t>5.12.1</w:t>
      </w:r>
      <w:r w:rsidRPr="008A482D">
        <w:rPr>
          <w:rFonts w:ascii="Calibri" w:hAnsi="Calibri"/>
          <w:sz w:val="22"/>
          <w:szCs w:val="22"/>
        </w:rPr>
        <w:tab/>
      </w:r>
      <w:r>
        <w:t>General principles</w:t>
      </w:r>
      <w:r>
        <w:tab/>
      </w:r>
      <w:r>
        <w:fldChar w:fldCharType="begin" w:fldLock="1"/>
      </w:r>
      <w:r>
        <w:instrText xml:space="preserve"> PAGEREF _Toc36055079 \h </w:instrText>
      </w:r>
      <w:r>
        <w:fldChar w:fldCharType="separate"/>
      </w:r>
      <w:r>
        <w:t>41</w:t>
      </w:r>
      <w:r>
        <w:fldChar w:fldCharType="end"/>
      </w:r>
    </w:p>
    <w:p w:rsidR="00B52494" w:rsidRPr="008A482D" w:rsidRDefault="00B52494">
      <w:pPr>
        <w:pStyle w:val="TOC4"/>
        <w:rPr>
          <w:rFonts w:ascii="Calibri" w:hAnsi="Calibri"/>
          <w:sz w:val="22"/>
          <w:szCs w:val="22"/>
          <w:lang w:eastAsia="en-GB"/>
        </w:rPr>
      </w:pPr>
      <w:r>
        <w:t>5.12.1.1</w:t>
      </w:r>
      <w:r w:rsidRPr="008A482D">
        <w:rPr>
          <w:rFonts w:ascii="Calibri" w:hAnsi="Calibri"/>
          <w:sz w:val="22"/>
          <w:szCs w:val="22"/>
          <w:lang w:eastAsia="en-GB"/>
        </w:rPr>
        <w:tab/>
      </w:r>
      <w:r>
        <w:t>General</w:t>
      </w:r>
      <w:r>
        <w:tab/>
      </w:r>
      <w:r>
        <w:fldChar w:fldCharType="begin" w:fldLock="1"/>
      </w:r>
      <w:r>
        <w:instrText xml:space="preserve"> PAGEREF _Toc36055080 \h </w:instrText>
      </w:r>
      <w:r>
        <w:fldChar w:fldCharType="separate"/>
      </w:r>
      <w:r>
        <w:t>41</w:t>
      </w:r>
      <w:r>
        <w:fldChar w:fldCharType="end"/>
      </w:r>
    </w:p>
    <w:p w:rsidR="00B52494" w:rsidRPr="008A482D" w:rsidRDefault="00B52494">
      <w:pPr>
        <w:pStyle w:val="TOC4"/>
        <w:rPr>
          <w:rFonts w:ascii="Calibri" w:hAnsi="Calibri"/>
          <w:sz w:val="22"/>
          <w:szCs w:val="22"/>
          <w:lang w:eastAsia="en-GB"/>
        </w:rPr>
      </w:pPr>
      <w:r>
        <w:t>5.12.1.2</w:t>
      </w:r>
      <w:r w:rsidRPr="008A482D">
        <w:rPr>
          <w:rFonts w:ascii="Calibri" w:hAnsi="Calibri"/>
          <w:sz w:val="22"/>
          <w:szCs w:val="22"/>
        </w:rPr>
        <w:tab/>
      </w:r>
      <w:r>
        <w:t>Selecting a node supporting a particular network capability within a Dedidated Core Network</w:t>
      </w:r>
      <w:r>
        <w:tab/>
      </w:r>
      <w:r>
        <w:fldChar w:fldCharType="begin" w:fldLock="1"/>
      </w:r>
      <w:r>
        <w:instrText xml:space="preserve"> PAGEREF _Toc36055081 \h </w:instrText>
      </w:r>
      <w:r>
        <w:fldChar w:fldCharType="separate"/>
      </w:r>
      <w:r>
        <w:t>42</w:t>
      </w:r>
      <w:r>
        <w:fldChar w:fldCharType="end"/>
      </w:r>
    </w:p>
    <w:p w:rsidR="00B52494" w:rsidRPr="008A482D" w:rsidRDefault="00B52494">
      <w:pPr>
        <w:pStyle w:val="TOC4"/>
        <w:rPr>
          <w:rFonts w:ascii="Calibri" w:hAnsi="Calibri"/>
          <w:sz w:val="22"/>
          <w:szCs w:val="22"/>
          <w:lang w:eastAsia="en-GB"/>
        </w:rPr>
      </w:pPr>
      <w:r>
        <w:t>5.12.1.3</w:t>
      </w:r>
      <w:r w:rsidRPr="008A482D">
        <w:rPr>
          <w:rFonts w:ascii="Calibri" w:hAnsi="Calibri"/>
          <w:sz w:val="22"/>
          <w:szCs w:val="22"/>
        </w:rPr>
        <w:tab/>
      </w:r>
      <w:r>
        <w:t>Selecting an S</w:t>
      </w:r>
      <w:r>
        <w:rPr>
          <w:lang w:eastAsia="ja-JP"/>
        </w:rPr>
        <w:t>GW or</w:t>
      </w:r>
      <w:r>
        <w:rPr>
          <w:lang w:eastAsia="zh-CN"/>
        </w:rPr>
        <w:t xml:space="preserve"> </w:t>
      </w:r>
      <w:r>
        <w:rPr>
          <w:lang w:eastAsia="ja-JP"/>
        </w:rPr>
        <w:t>PGW supporting a particular network capability</w:t>
      </w:r>
      <w:r>
        <w:tab/>
      </w:r>
      <w:r>
        <w:fldChar w:fldCharType="begin" w:fldLock="1"/>
      </w:r>
      <w:r>
        <w:instrText xml:space="preserve"> PAGEREF _Toc36055082 \h </w:instrText>
      </w:r>
      <w:r>
        <w:fldChar w:fldCharType="separate"/>
      </w:r>
      <w:r>
        <w:t>43</w:t>
      </w:r>
      <w:r>
        <w:fldChar w:fldCharType="end"/>
      </w:r>
    </w:p>
    <w:p w:rsidR="00B52494" w:rsidRPr="008A482D" w:rsidRDefault="00B52494">
      <w:pPr>
        <w:pStyle w:val="TOC3"/>
        <w:rPr>
          <w:rFonts w:ascii="Calibri" w:hAnsi="Calibri"/>
          <w:sz w:val="22"/>
          <w:szCs w:val="22"/>
          <w:lang w:eastAsia="en-GB"/>
        </w:rPr>
      </w:pPr>
      <w:r w:rsidRPr="00B52494">
        <w:t>5.12.2</w:t>
      </w:r>
      <w:r w:rsidRPr="008A482D">
        <w:rPr>
          <w:rFonts w:ascii="Calibri" w:hAnsi="Calibri"/>
          <w:sz w:val="22"/>
          <w:szCs w:val="22"/>
        </w:rPr>
        <w:tab/>
      </w:r>
      <w:r>
        <w:t>Procedures to support Dual Connectivity with NR</w:t>
      </w:r>
      <w:r>
        <w:tab/>
      </w:r>
      <w:r>
        <w:fldChar w:fldCharType="begin" w:fldLock="1"/>
      </w:r>
      <w:r>
        <w:instrText xml:space="preserve"> PAGEREF _Toc36055083 \h </w:instrText>
      </w:r>
      <w:r>
        <w:fldChar w:fldCharType="separate"/>
      </w:r>
      <w:r>
        <w:t>43</w:t>
      </w:r>
      <w:r>
        <w:fldChar w:fldCharType="end"/>
      </w:r>
    </w:p>
    <w:p w:rsidR="00B52494" w:rsidRPr="008A482D" w:rsidRDefault="00B52494">
      <w:pPr>
        <w:pStyle w:val="TOC4"/>
        <w:rPr>
          <w:rFonts w:ascii="Calibri" w:hAnsi="Calibri"/>
          <w:sz w:val="22"/>
          <w:szCs w:val="22"/>
          <w:lang w:eastAsia="en-GB"/>
        </w:rPr>
      </w:pPr>
      <w:r>
        <w:t>5.12.2.1</w:t>
      </w:r>
      <w:r w:rsidRPr="008A482D">
        <w:rPr>
          <w:rFonts w:ascii="Calibri" w:hAnsi="Calibri"/>
          <w:sz w:val="22"/>
          <w:szCs w:val="22"/>
        </w:rPr>
        <w:tab/>
      </w:r>
      <w:r>
        <w:t>General</w:t>
      </w:r>
      <w:r>
        <w:tab/>
      </w:r>
      <w:r>
        <w:fldChar w:fldCharType="begin" w:fldLock="1"/>
      </w:r>
      <w:r>
        <w:instrText xml:space="preserve"> PAGEREF _Toc36055084 \h </w:instrText>
      </w:r>
      <w:r>
        <w:fldChar w:fldCharType="separate"/>
      </w:r>
      <w:r>
        <w:t>43</w:t>
      </w:r>
      <w:r>
        <w:fldChar w:fldCharType="end"/>
      </w:r>
    </w:p>
    <w:p w:rsidR="00B52494" w:rsidRPr="008A482D" w:rsidRDefault="00B52494">
      <w:pPr>
        <w:pStyle w:val="TOC3"/>
        <w:rPr>
          <w:rFonts w:ascii="Calibri" w:hAnsi="Calibri"/>
          <w:sz w:val="22"/>
          <w:szCs w:val="22"/>
          <w:lang w:eastAsia="en-GB"/>
        </w:rPr>
      </w:pPr>
      <w:r w:rsidRPr="00B52494">
        <w:t>5.12.3</w:t>
      </w:r>
      <w:r w:rsidRPr="008A482D">
        <w:rPr>
          <w:rFonts w:ascii="Calibri" w:hAnsi="Calibri"/>
          <w:sz w:val="22"/>
          <w:szCs w:val="22"/>
        </w:rPr>
        <w:tab/>
      </w:r>
      <w:r>
        <w:t>Procedures to support interworking with 5GC</w:t>
      </w:r>
      <w:r>
        <w:tab/>
      </w:r>
      <w:r>
        <w:fldChar w:fldCharType="begin" w:fldLock="1"/>
      </w:r>
      <w:r>
        <w:instrText xml:space="preserve"> PAGEREF _Toc36055085 \h </w:instrText>
      </w:r>
      <w:r>
        <w:fldChar w:fldCharType="separate"/>
      </w:r>
      <w:r>
        <w:t>43</w:t>
      </w:r>
      <w:r>
        <w:fldChar w:fldCharType="end"/>
      </w:r>
    </w:p>
    <w:p w:rsidR="00B52494" w:rsidRPr="008A482D" w:rsidRDefault="00B52494">
      <w:pPr>
        <w:pStyle w:val="TOC4"/>
        <w:rPr>
          <w:rFonts w:ascii="Calibri" w:hAnsi="Calibri"/>
          <w:sz w:val="22"/>
          <w:szCs w:val="22"/>
          <w:lang w:eastAsia="en-GB"/>
        </w:rPr>
      </w:pPr>
      <w:r>
        <w:t>5.12.3.1</w:t>
      </w:r>
      <w:r w:rsidRPr="008A482D">
        <w:rPr>
          <w:rFonts w:ascii="Calibri" w:hAnsi="Calibri"/>
          <w:sz w:val="22"/>
          <w:szCs w:val="22"/>
        </w:rPr>
        <w:tab/>
      </w:r>
      <w:r>
        <w:t>General</w:t>
      </w:r>
      <w:r>
        <w:tab/>
      </w:r>
      <w:r>
        <w:fldChar w:fldCharType="begin" w:fldLock="1"/>
      </w:r>
      <w:r>
        <w:instrText xml:space="preserve"> PAGEREF _Toc36055086 \h </w:instrText>
      </w:r>
      <w:r>
        <w:fldChar w:fldCharType="separate"/>
      </w:r>
      <w:r>
        <w:t>43</w:t>
      </w:r>
      <w:r>
        <w:fldChar w:fldCharType="end"/>
      </w:r>
    </w:p>
    <w:p w:rsidR="00B52494" w:rsidRPr="008A482D" w:rsidRDefault="00B52494">
      <w:pPr>
        <w:pStyle w:val="TOC4"/>
        <w:rPr>
          <w:rFonts w:ascii="Calibri" w:hAnsi="Calibri"/>
          <w:sz w:val="22"/>
          <w:szCs w:val="22"/>
          <w:lang w:eastAsia="en-GB"/>
        </w:rPr>
      </w:pPr>
      <w:r>
        <w:t>5.12.3.2</w:t>
      </w:r>
      <w:r w:rsidRPr="008A482D">
        <w:rPr>
          <w:rFonts w:ascii="Calibri" w:hAnsi="Calibri"/>
          <w:sz w:val="22"/>
          <w:szCs w:val="22"/>
        </w:rPr>
        <w:tab/>
      </w:r>
      <w:r>
        <w:t>PGW-C/SMF selection</w:t>
      </w:r>
      <w:r>
        <w:tab/>
      </w:r>
      <w:r>
        <w:fldChar w:fldCharType="begin" w:fldLock="1"/>
      </w:r>
      <w:r>
        <w:instrText xml:space="preserve"> PAGEREF _Toc36055087 \h </w:instrText>
      </w:r>
      <w:r>
        <w:fldChar w:fldCharType="separate"/>
      </w:r>
      <w:r>
        <w:t>44</w:t>
      </w:r>
      <w:r>
        <w:fldChar w:fldCharType="end"/>
      </w:r>
    </w:p>
    <w:p w:rsidR="00B52494" w:rsidRPr="008A482D" w:rsidRDefault="00B52494">
      <w:pPr>
        <w:pStyle w:val="TOC4"/>
        <w:rPr>
          <w:rFonts w:ascii="Calibri" w:hAnsi="Calibri"/>
          <w:sz w:val="22"/>
          <w:szCs w:val="22"/>
          <w:lang w:eastAsia="en-GB"/>
        </w:rPr>
      </w:pPr>
      <w:r>
        <w:t>5.12.3.3</w:t>
      </w:r>
      <w:r w:rsidRPr="008A482D">
        <w:rPr>
          <w:rFonts w:ascii="Calibri" w:hAnsi="Calibri"/>
          <w:sz w:val="22"/>
          <w:szCs w:val="22"/>
        </w:rPr>
        <w:tab/>
      </w:r>
      <w:r>
        <w:t>PGW-U/UPF selection</w:t>
      </w:r>
      <w:r>
        <w:tab/>
      </w:r>
      <w:r>
        <w:fldChar w:fldCharType="begin" w:fldLock="1"/>
      </w:r>
      <w:r>
        <w:instrText xml:space="preserve"> PAGEREF _Toc36055088 \h </w:instrText>
      </w:r>
      <w:r>
        <w:fldChar w:fldCharType="separate"/>
      </w:r>
      <w:r>
        <w:t>44</w:t>
      </w:r>
      <w:r>
        <w:fldChar w:fldCharType="end"/>
      </w:r>
    </w:p>
    <w:p w:rsidR="00B52494" w:rsidRPr="008A482D" w:rsidRDefault="00B52494">
      <w:pPr>
        <w:pStyle w:val="TOC2"/>
        <w:rPr>
          <w:rFonts w:ascii="Calibri" w:hAnsi="Calibri"/>
          <w:sz w:val="22"/>
          <w:szCs w:val="22"/>
          <w:lang w:eastAsia="en-GB"/>
        </w:rPr>
      </w:pPr>
      <w:r w:rsidRPr="00B52494">
        <w:t>5.13</w:t>
      </w:r>
      <w:r w:rsidRPr="008A482D">
        <w:rPr>
          <w:rFonts w:ascii="Calibri" w:hAnsi="Calibri"/>
          <w:sz w:val="22"/>
          <w:szCs w:val="22"/>
        </w:rPr>
        <w:tab/>
      </w:r>
      <w:r>
        <w:t>Procedures to support Ethernet PDN Connection in EPS</w:t>
      </w:r>
      <w:r>
        <w:tab/>
      </w:r>
      <w:r>
        <w:fldChar w:fldCharType="begin" w:fldLock="1"/>
      </w:r>
      <w:r>
        <w:instrText xml:space="preserve"> PAGEREF _Toc36055089 \h </w:instrText>
      </w:r>
      <w:r>
        <w:fldChar w:fldCharType="separate"/>
      </w:r>
      <w:r>
        <w:t>44</w:t>
      </w:r>
      <w:r>
        <w:fldChar w:fldCharType="end"/>
      </w:r>
    </w:p>
    <w:p w:rsidR="00B52494" w:rsidRPr="008A482D" w:rsidRDefault="00B52494">
      <w:pPr>
        <w:pStyle w:val="TOC3"/>
        <w:rPr>
          <w:rFonts w:ascii="Calibri" w:hAnsi="Calibri"/>
          <w:sz w:val="22"/>
          <w:szCs w:val="22"/>
          <w:lang w:eastAsia="en-GB"/>
        </w:rPr>
      </w:pPr>
      <w:r>
        <w:t>5.13.1</w:t>
      </w:r>
      <w:r w:rsidRPr="008A482D">
        <w:rPr>
          <w:rFonts w:ascii="Calibri" w:hAnsi="Calibri"/>
          <w:sz w:val="22"/>
          <w:szCs w:val="22"/>
          <w:lang w:eastAsia="en-GB"/>
        </w:rPr>
        <w:tab/>
      </w:r>
      <w:r>
        <w:t>DCN based solution</w:t>
      </w:r>
      <w:r>
        <w:tab/>
      </w:r>
      <w:r>
        <w:fldChar w:fldCharType="begin" w:fldLock="1"/>
      </w:r>
      <w:r>
        <w:instrText xml:space="preserve"> PAGEREF _Toc36055090 \h </w:instrText>
      </w:r>
      <w:r>
        <w:fldChar w:fldCharType="separate"/>
      </w:r>
      <w:r>
        <w:t>44</w:t>
      </w:r>
      <w:r>
        <w:fldChar w:fldCharType="end"/>
      </w:r>
    </w:p>
    <w:p w:rsidR="00B52494" w:rsidRPr="008A482D" w:rsidRDefault="00B52494">
      <w:pPr>
        <w:pStyle w:val="TOC3"/>
        <w:rPr>
          <w:rFonts w:ascii="Calibri" w:hAnsi="Calibri"/>
          <w:sz w:val="22"/>
          <w:szCs w:val="22"/>
          <w:lang w:eastAsia="en-GB"/>
        </w:rPr>
      </w:pPr>
      <w:r>
        <w:t>5.13.2</w:t>
      </w:r>
      <w:r w:rsidRPr="008A482D">
        <w:rPr>
          <w:rFonts w:ascii="Calibri" w:hAnsi="Calibri"/>
          <w:sz w:val="22"/>
          <w:szCs w:val="22"/>
        </w:rPr>
        <w:tab/>
      </w:r>
      <w:r>
        <w:t>Network Capability based solution</w:t>
      </w:r>
      <w:r>
        <w:tab/>
      </w:r>
      <w:r>
        <w:fldChar w:fldCharType="begin" w:fldLock="1"/>
      </w:r>
      <w:r>
        <w:instrText xml:space="preserve"> PAGEREF _Toc36055091 \h </w:instrText>
      </w:r>
      <w:r>
        <w:fldChar w:fldCharType="separate"/>
      </w:r>
      <w:r>
        <w:t>44</w:t>
      </w:r>
      <w:r>
        <w:fldChar w:fldCharType="end"/>
      </w:r>
    </w:p>
    <w:p w:rsidR="00B52494" w:rsidRPr="008A482D" w:rsidRDefault="00B52494">
      <w:pPr>
        <w:pStyle w:val="TOC3"/>
        <w:rPr>
          <w:rFonts w:ascii="Calibri" w:hAnsi="Calibri"/>
          <w:sz w:val="22"/>
          <w:szCs w:val="22"/>
          <w:lang w:eastAsia="en-GB"/>
        </w:rPr>
      </w:pPr>
      <w:r>
        <w:t>5.13.3</w:t>
      </w:r>
      <w:r w:rsidRPr="008A482D">
        <w:rPr>
          <w:rFonts w:ascii="Calibri" w:hAnsi="Calibri"/>
          <w:sz w:val="22"/>
          <w:szCs w:val="22"/>
          <w:lang w:eastAsia="en-GB"/>
        </w:rPr>
        <w:tab/>
      </w:r>
      <w:r>
        <w:t>Alternative solutions</w:t>
      </w:r>
      <w:r>
        <w:tab/>
      </w:r>
      <w:r>
        <w:fldChar w:fldCharType="begin" w:fldLock="1"/>
      </w:r>
      <w:r>
        <w:instrText xml:space="preserve"> PAGEREF _Toc36055092 \h </w:instrText>
      </w:r>
      <w:r>
        <w:fldChar w:fldCharType="separate"/>
      </w:r>
      <w:r>
        <w:t>45</w:t>
      </w:r>
      <w:r>
        <w:fldChar w:fldCharType="end"/>
      </w:r>
    </w:p>
    <w:p w:rsidR="00B52494" w:rsidRPr="008A482D" w:rsidRDefault="00B52494">
      <w:pPr>
        <w:pStyle w:val="TOC2"/>
        <w:rPr>
          <w:rFonts w:ascii="Calibri" w:hAnsi="Calibri"/>
          <w:sz w:val="22"/>
          <w:szCs w:val="22"/>
          <w:lang w:eastAsia="en-GB"/>
        </w:rPr>
      </w:pPr>
      <w:r w:rsidRPr="00B52494">
        <w:t>5.14 Procedures for Discovering and Selecting a UCMF</w:t>
      </w:r>
      <w:r w:rsidRPr="00B52494">
        <w:tab/>
      </w:r>
      <w:r>
        <w:fldChar w:fldCharType="begin" w:fldLock="1"/>
      </w:r>
      <w:r>
        <w:instrText xml:space="preserve"> PAGEREF _Toc36055093 \h </w:instrText>
      </w:r>
      <w:r>
        <w:fldChar w:fldCharType="separate"/>
      </w:r>
      <w:r>
        <w:t>45</w:t>
      </w:r>
      <w:r>
        <w:fldChar w:fldCharType="end"/>
      </w:r>
    </w:p>
    <w:p w:rsidR="00B52494" w:rsidRPr="008A482D" w:rsidRDefault="00B52494">
      <w:pPr>
        <w:pStyle w:val="TOC2"/>
        <w:rPr>
          <w:rFonts w:ascii="Calibri" w:hAnsi="Calibri"/>
          <w:sz w:val="22"/>
          <w:szCs w:val="22"/>
          <w:lang w:eastAsia="en-GB"/>
        </w:rPr>
      </w:pPr>
      <w:r>
        <w:t>6</w:t>
      </w:r>
      <w:r w:rsidRPr="008A482D">
        <w:rPr>
          <w:rFonts w:ascii="Calibri" w:hAnsi="Calibri"/>
          <w:sz w:val="22"/>
          <w:szCs w:val="22"/>
          <w:lang w:eastAsia="en-GB"/>
        </w:rPr>
        <w:tab/>
      </w:r>
      <w:r>
        <w:t>Procedures for OAM System Node Discovery</w:t>
      </w:r>
      <w:r>
        <w:tab/>
      </w:r>
      <w:r>
        <w:fldChar w:fldCharType="begin" w:fldLock="1"/>
      </w:r>
      <w:r>
        <w:instrText xml:space="preserve"> PAGEREF _Toc36055094 \h </w:instrText>
      </w:r>
      <w:r>
        <w:fldChar w:fldCharType="separate"/>
      </w:r>
      <w:r>
        <w:t>45</w:t>
      </w:r>
      <w:r>
        <w:fldChar w:fldCharType="end"/>
      </w:r>
    </w:p>
    <w:p w:rsidR="00B52494" w:rsidRPr="008A482D" w:rsidRDefault="00B52494">
      <w:pPr>
        <w:pStyle w:val="TOC2"/>
        <w:rPr>
          <w:rFonts w:ascii="Calibri" w:hAnsi="Calibri"/>
          <w:sz w:val="22"/>
          <w:szCs w:val="22"/>
          <w:lang w:eastAsia="en-GB"/>
        </w:rPr>
      </w:pPr>
      <w:r w:rsidRPr="00B52494">
        <w:t>6.1</w:t>
      </w:r>
      <w:r w:rsidRPr="008A482D">
        <w:rPr>
          <w:rFonts w:ascii="Calibri" w:hAnsi="Calibri"/>
          <w:sz w:val="22"/>
          <w:szCs w:val="22"/>
          <w:lang w:eastAsia="en-GB"/>
        </w:rPr>
        <w:tab/>
      </w:r>
      <w:r w:rsidRPr="00E01AC9">
        <w:rPr>
          <w:lang w:val="en-US"/>
        </w:rPr>
        <w:t>Procedures for Relay Node OAM System Discovery</w:t>
      </w:r>
      <w:r>
        <w:tab/>
      </w:r>
      <w:r>
        <w:fldChar w:fldCharType="begin" w:fldLock="1"/>
      </w:r>
      <w:r>
        <w:instrText xml:space="preserve"> PAGEREF _Toc36055095 \h </w:instrText>
      </w:r>
      <w:r>
        <w:fldChar w:fldCharType="separate"/>
      </w:r>
      <w:r>
        <w:t>45</w:t>
      </w:r>
      <w:r>
        <w:fldChar w:fldCharType="end"/>
      </w:r>
    </w:p>
    <w:p w:rsidR="00B52494" w:rsidRPr="008A482D" w:rsidRDefault="00B52494">
      <w:pPr>
        <w:pStyle w:val="TOC3"/>
        <w:rPr>
          <w:rFonts w:ascii="Calibri" w:hAnsi="Calibri"/>
          <w:sz w:val="22"/>
          <w:szCs w:val="22"/>
          <w:lang w:eastAsia="en-GB"/>
        </w:rPr>
      </w:pPr>
      <w:r w:rsidRPr="00B52494">
        <w:t>6.1.1</w:t>
      </w:r>
      <w:r w:rsidRPr="008A482D">
        <w:rPr>
          <w:rFonts w:ascii="Calibri" w:hAnsi="Calibri"/>
          <w:sz w:val="22"/>
          <w:szCs w:val="22"/>
          <w:lang w:eastAsia="en-GB"/>
        </w:rPr>
        <w:tab/>
      </w:r>
      <w:r>
        <w:t>General</w:t>
      </w:r>
      <w:r>
        <w:tab/>
      </w:r>
      <w:r>
        <w:fldChar w:fldCharType="begin" w:fldLock="1"/>
      </w:r>
      <w:r>
        <w:instrText xml:space="preserve"> PAGEREF _Toc36055096 \h </w:instrText>
      </w:r>
      <w:r>
        <w:fldChar w:fldCharType="separate"/>
      </w:r>
      <w:r>
        <w:t>45</w:t>
      </w:r>
      <w:r>
        <w:fldChar w:fldCharType="end"/>
      </w:r>
    </w:p>
    <w:p w:rsidR="00B52494" w:rsidRPr="008A482D" w:rsidRDefault="00B52494">
      <w:pPr>
        <w:pStyle w:val="TOC3"/>
        <w:rPr>
          <w:rFonts w:ascii="Calibri" w:hAnsi="Calibri"/>
          <w:sz w:val="22"/>
          <w:szCs w:val="22"/>
          <w:lang w:eastAsia="en-GB"/>
        </w:rPr>
      </w:pPr>
      <w:r>
        <w:t>6.1.2</w:t>
      </w:r>
      <w:r w:rsidRPr="008A482D">
        <w:rPr>
          <w:rFonts w:ascii="Calibri" w:hAnsi="Calibri"/>
          <w:sz w:val="22"/>
          <w:szCs w:val="22"/>
          <w:lang w:eastAsia="en-GB"/>
        </w:rPr>
        <w:tab/>
      </w:r>
      <w:r>
        <w:t>OAM System Selection based on Type Allocation Code</w:t>
      </w:r>
      <w:r>
        <w:tab/>
      </w:r>
      <w:r>
        <w:fldChar w:fldCharType="begin" w:fldLock="1"/>
      </w:r>
      <w:r>
        <w:instrText xml:space="preserve"> PAGEREF _Toc36055097 \h </w:instrText>
      </w:r>
      <w:r>
        <w:fldChar w:fldCharType="separate"/>
      </w:r>
      <w:r>
        <w:t>45</w:t>
      </w:r>
      <w:r>
        <w:fldChar w:fldCharType="end"/>
      </w:r>
    </w:p>
    <w:p w:rsidR="00B52494" w:rsidRPr="008A482D" w:rsidRDefault="00B52494">
      <w:pPr>
        <w:pStyle w:val="TOC1"/>
        <w:rPr>
          <w:rFonts w:ascii="Calibri" w:hAnsi="Calibri"/>
          <w:szCs w:val="22"/>
          <w:lang w:eastAsia="en-GB"/>
        </w:rPr>
      </w:pPr>
      <w:r w:rsidRPr="00B52494">
        <w:t>7</w:t>
      </w:r>
      <w:r w:rsidRPr="008A482D">
        <w:rPr>
          <w:rFonts w:ascii="Calibri" w:hAnsi="Calibri"/>
          <w:szCs w:val="22"/>
          <w:lang w:eastAsia="en-GB"/>
        </w:rPr>
        <w:tab/>
      </w:r>
      <w:r w:rsidRPr="00E01AC9">
        <w:rPr>
          <w:lang w:val="en-US"/>
        </w:rPr>
        <w:t>Procedures for NF Discovery in 5G System</w:t>
      </w:r>
      <w:r>
        <w:tab/>
      </w:r>
      <w:r>
        <w:fldChar w:fldCharType="begin" w:fldLock="1"/>
      </w:r>
      <w:r>
        <w:instrText xml:space="preserve"> PAGEREF _Toc36055098 \h </w:instrText>
      </w:r>
      <w:r>
        <w:fldChar w:fldCharType="separate"/>
      </w:r>
      <w:r>
        <w:t>46</w:t>
      </w:r>
      <w:r>
        <w:fldChar w:fldCharType="end"/>
      </w:r>
    </w:p>
    <w:p w:rsidR="00B52494" w:rsidRPr="008A482D" w:rsidRDefault="00B52494">
      <w:pPr>
        <w:pStyle w:val="TOC2"/>
        <w:rPr>
          <w:rFonts w:ascii="Calibri" w:hAnsi="Calibri"/>
          <w:sz w:val="22"/>
          <w:szCs w:val="22"/>
          <w:lang w:eastAsia="en-GB"/>
        </w:rPr>
      </w:pPr>
      <w:r w:rsidRPr="00B52494">
        <w:t>7.1</w:t>
      </w:r>
      <w:r w:rsidRPr="008A482D">
        <w:rPr>
          <w:rFonts w:ascii="Calibri" w:hAnsi="Calibri"/>
          <w:sz w:val="22"/>
          <w:szCs w:val="22"/>
          <w:lang w:eastAsia="en-GB"/>
        </w:rPr>
        <w:tab/>
      </w:r>
      <w:r w:rsidRPr="00E01AC9">
        <w:rPr>
          <w:lang w:val="en-US"/>
        </w:rPr>
        <w:t>General</w:t>
      </w:r>
      <w:r>
        <w:tab/>
      </w:r>
      <w:r>
        <w:fldChar w:fldCharType="begin" w:fldLock="1"/>
      </w:r>
      <w:r>
        <w:instrText xml:space="preserve"> PAGEREF _Toc36055099 \h </w:instrText>
      </w:r>
      <w:r>
        <w:fldChar w:fldCharType="separate"/>
      </w:r>
      <w:r>
        <w:t>46</w:t>
      </w:r>
      <w:r>
        <w:fldChar w:fldCharType="end"/>
      </w:r>
    </w:p>
    <w:p w:rsidR="00B52494" w:rsidRPr="008A482D" w:rsidRDefault="00B52494">
      <w:pPr>
        <w:pStyle w:val="TOC2"/>
        <w:rPr>
          <w:rFonts w:ascii="Calibri" w:hAnsi="Calibri"/>
          <w:sz w:val="22"/>
          <w:szCs w:val="22"/>
          <w:lang w:eastAsia="en-GB"/>
        </w:rPr>
      </w:pPr>
      <w:r w:rsidRPr="00B52494">
        <w:t>7.2</w:t>
      </w:r>
      <w:r w:rsidRPr="008A482D">
        <w:rPr>
          <w:rFonts w:ascii="Calibri" w:hAnsi="Calibri"/>
          <w:sz w:val="22"/>
          <w:szCs w:val="22"/>
          <w:lang w:eastAsia="en-GB"/>
        </w:rPr>
        <w:tab/>
      </w:r>
      <w:r w:rsidRPr="00E01AC9">
        <w:rPr>
          <w:lang w:val="en-US"/>
        </w:rPr>
        <w:t>Procedure for AMF Discovery by 5G-AN</w:t>
      </w:r>
      <w:r>
        <w:tab/>
      </w:r>
      <w:r>
        <w:fldChar w:fldCharType="begin" w:fldLock="1"/>
      </w:r>
      <w:r>
        <w:instrText xml:space="preserve"> PAGEREF _Toc36055100 \h </w:instrText>
      </w:r>
      <w:r>
        <w:fldChar w:fldCharType="separate"/>
      </w:r>
      <w:r>
        <w:t>46</w:t>
      </w:r>
      <w:r>
        <w:fldChar w:fldCharType="end"/>
      </w:r>
    </w:p>
    <w:p w:rsidR="00B52494" w:rsidRPr="008A482D" w:rsidRDefault="00B52494" w:rsidP="00B52494">
      <w:pPr>
        <w:pStyle w:val="TOC8"/>
        <w:tabs>
          <w:tab w:val="right" w:leader="dot" w:pos="9639"/>
        </w:tabs>
        <w:rPr>
          <w:rFonts w:ascii="Calibri" w:hAnsi="Calibri"/>
          <w:b w:val="0"/>
          <w:szCs w:val="22"/>
          <w:lang w:eastAsia="en-GB"/>
        </w:rPr>
      </w:pPr>
      <w:r>
        <w:t>Annex A (Informative):</w:t>
      </w:r>
      <w:r>
        <w:tab/>
        <w:t>Examples</w:t>
      </w:r>
      <w:r>
        <w:tab/>
      </w:r>
      <w:r>
        <w:fldChar w:fldCharType="begin" w:fldLock="1"/>
      </w:r>
      <w:r>
        <w:instrText xml:space="preserve"> PAGEREF _Toc36055101 \h </w:instrText>
      </w:r>
      <w:r>
        <w:fldChar w:fldCharType="separate"/>
      </w:r>
      <w:r>
        <w:t>47</w:t>
      </w:r>
      <w:r>
        <w:fldChar w:fldCharType="end"/>
      </w:r>
    </w:p>
    <w:p w:rsidR="00B52494" w:rsidRPr="008A482D" w:rsidRDefault="00B52494">
      <w:pPr>
        <w:pStyle w:val="TOC2"/>
        <w:rPr>
          <w:rFonts w:ascii="Calibri" w:hAnsi="Calibri"/>
          <w:sz w:val="22"/>
          <w:szCs w:val="22"/>
          <w:lang w:eastAsia="en-GB"/>
        </w:rPr>
      </w:pPr>
      <w:r w:rsidRPr="00B52494">
        <w:t>A.1</w:t>
      </w:r>
      <w:r w:rsidRPr="008A482D">
        <w:rPr>
          <w:rFonts w:ascii="Calibri" w:hAnsi="Calibri"/>
          <w:sz w:val="22"/>
          <w:szCs w:val="22"/>
          <w:lang w:eastAsia="en-GB"/>
        </w:rPr>
        <w:tab/>
      </w:r>
      <w:r w:rsidRPr="00E01AC9">
        <w:rPr>
          <w:lang w:val="en-US"/>
        </w:rPr>
        <w:t>Introduction</w:t>
      </w:r>
      <w:r>
        <w:tab/>
      </w:r>
      <w:r>
        <w:fldChar w:fldCharType="begin" w:fldLock="1"/>
      </w:r>
      <w:r>
        <w:instrText xml:space="preserve"> PAGEREF _Toc36055102 \h </w:instrText>
      </w:r>
      <w:r>
        <w:fldChar w:fldCharType="separate"/>
      </w:r>
      <w:r>
        <w:t>47</w:t>
      </w:r>
      <w:r>
        <w:fldChar w:fldCharType="end"/>
      </w:r>
    </w:p>
    <w:p w:rsidR="00B52494" w:rsidRPr="008A482D" w:rsidRDefault="00B52494">
      <w:pPr>
        <w:pStyle w:val="TOC2"/>
        <w:rPr>
          <w:rFonts w:ascii="Calibri" w:hAnsi="Calibri"/>
          <w:sz w:val="22"/>
          <w:szCs w:val="22"/>
          <w:lang w:eastAsia="en-GB"/>
        </w:rPr>
      </w:pPr>
      <w:r w:rsidRPr="00B52494">
        <w:t>A.2</w:t>
      </w:r>
      <w:r w:rsidRPr="008A482D">
        <w:rPr>
          <w:rFonts w:ascii="Calibri" w:hAnsi="Calibri"/>
          <w:sz w:val="22"/>
          <w:szCs w:val="22"/>
          <w:lang w:eastAsia="en-GB"/>
        </w:rPr>
        <w:tab/>
      </w:r>
      <w:r w:rsidRPr="00E01AC9">
        <w:rPr>
          <w:lang w:val="en-US"/>
        </w:rPr>
        <w:t>Preconditions</w:t>
      </w:r>
      <w:r>
        <w:tab/>
      </w:r>
      <w:r>
        <w:fldChar w:fldCharType="begin" w:fldLock="1"/>
      </w:r>
      <w:r>
        <w:instrText xml:space="preserve"> PAGEREF _Toc36055103 \h </w:instrText>
      </w:r>
      <w:r>
        <w:fldChar w:fldCharType="separate"/>
      </w:r>
      <w:r>
        <w:t>47</w:t>
      </w:r>
      <w:r>
        <w:fldChar w:fldCharType="end"/>
      </w:r>
    </w:p>
    <w:p w:rsidR="00B52494" w:rsidRPr="008A482D" w:rsidRDefault="00B52494">
      <w:pPr>
        <w:pStyle w:val="TOC2"/>
        <w:rPr>
          <w:rFonts w:ascii="Calibri" w:hAnsi="Calibri"/>
          <w:sz w:val="22"/>
          <w:szCs w:val="22"/>
          <w:lang w:eastAsia="en-GB"/>
        </w:rPr>
      </w:pPr>
      <w:r w:rsidRPr="00B52494">
        <w:t>A.3</w:t>
      </w:r>
      <w:r w:rsidRPr="008A482D">
        <w:rPr>
          <w:rFonts w:ascii="Calibri" w:hAnsi="Calibri"/>
          <w:sz w:val="22"/>
          <w:szCs w:val="22"/>
          <w:lang w:eastAsia="en-GB"/>
        </w:rPr>
        <w:tab/>
      </w:r>
      <w:r w:rsidRPr="00E01AC9">
        <w:rPr>
          <w:lang w:val="en-US"/>
        </w:rPr>
        <w:t>Collocated Simple LTE Example</w:t>
      </w:r>
      <w:r>
        <w:tab/>
      </w:r>
      <w:r>
        <w:fldChar w:fldCharType="begin" w:fldLock="1"/>
      </w:r>
      <w:r>
        <w:instrText xml:space="preserve"> PAGEREF _Toc36055104 \h </w:instrText>
      </w:r>
      <w:r>
        <w:fldChar w:fldCharType="separate"/>
      </w:r>
      <w:r>
        <w:t>47</w:t>
      </w:r>
      <w:r>
        <w:fldChar w:fldCharType="end"/>
      </w:r>
    </w:p>
    <w:p w:rsidR="00B52494" w:rsidRPr="008A482D" w:rsidRDefault="00B52494">
      <w:pPr>
        <w:pStyle w:val="TOC3"/>
        <w:rPr>
          <w:rFonts w:ascii="Calibri" w:hAnsi="Calibri"/>
          <w:sz w:val="22"/>
          <w:szCs w:val="22"/>
          <w:lang w:eastAsia="en-GB"/>
        </w:rPr>
      </w:pPr>
      <w:r w:rsidRPr="00B52494">
        <w:t>A.3.1</w:t>
      </w:r>
      <w:r w:rsidRPr="008A482D">
        <w:rPr>
          <w:rFonts w:ascii="Calibri" w:hAnsi="Calibri"/>
          <w:sz w:val="22"/>
          <w:szCs w:val="22"/>
          <w:lang w:eastAsia="en-GB"/>
        </w:rPr>
        <w:tab/>
      </w:r>
      <w:r w:rsidRPr="00E01AC9">
        <w:rPr>
          <w:lang w:val="en-US"/>
        </w:rPr>
        <w:t>Network description</w:t>
      </w:r>
      <w:r>
        <w:tab/>
      </w:r>
      <w:r>
        <w:fldChar w:fldCharType="begin" w:fldLock="1"/>
      </w:r>
      <w:r>
        <w:instrText xml:space="preserve"> PAGEREF _Toc36055105 \h </w:instrText>
      </w:r>
      <w:r>
        <w:fldChar w:fldCharType="separate"/>
      </w:r>
      <w:r>
        <w:t>47</w:t>
      </w:r>
      <w:r>
        <w:fldChar w:fldCharType="end"/>
      </w:r>
    </w:p>
    <w:p w:rsidR="00B52494" w:rsidRPr="008A482D" w:rsidRDefault="00B52494">
      <w:pPr>
        <w:pStyle w:val="TOC3"/>
        <w:rPr>
          <w:rFonts w:ascii="Calibri" w:hAnsi="Calibri"/>
          <w:sz w:val="22"/>
          <w:szCs w:val="22"/>
          <w:lang w:eastAsia="en-GB"/>
        </w:rPr>
      </w:pPr>
      <w:r w:rsidRPr="00B52494">
        <w:t>A. 3.2</w:t>
      </w:r>
      <w:r w:rsidRPr="008A482D">
        <w:rPr>
          <w:rFonts w:ascii="Calibri" w:hAnsi="Calibri"/>
          <w:sz w:val="22"/>
          <w:szCs w:val="22"/>
          <w:lang w:eastAsia="en-GB"/>
        </w:rPr>
        <w:tab/>
      </w:r>
      <w:r w:rsidRPr="00E01AC9">
        <w:rPr>
          <w:lang w:val="en-US"/>
        </w:rPr>
        <w:t>Master file for "Collocated Simple LTE Example"</w:t>
      </w:r>
      <w:r>
        <w:tab/>
      </w:r>
      <w:r>
        <w:fldChar w:fldCharType="begin" w:fldLock="1"/>
      </w:r>
      <w:r>
        <w:instrText xml:space="preserve"> PAGEREF _Toc36055106 \h </w:instrText>
      </w:r>
      <w:r>
        <w:fldChar w:fldCharType="separate"/>
      </w:r>
      <w:r>
        <w:t>48</w:t>
      </w:r>
      <w:r>
        <w:fldChar w:fldCharType="end"/>
      </w:r>
    </w:p>
    <w:p w:rsidR="00B52494" w:rsidRPr="008A482D" w:rsidRDefault="00B52494">
      <w:pPr>
        <w:pStyle w:val="TOC3"/>
        <w:rPr>
          <w:rFonts w:ascii="Calibri" w:hAnsi="Calibri"/>
          <w:sz w:val="22"/>
          <w:szCs w:val="22"/>
          <w:lang w:eastAsia="en-GB"/>
        </w:rPr>
      </w:pPr>
      <w:r w:rsidRPr="00B52494">
        <w:t>A. 3.3</w:t>
      </w:r>
      <w:r w:rsidRPr="008A482D">
        <w:rPr>
          <w:rFonts w:ascii="Calibri" w:hAnsi="Calibri"/>
          <w:sz w:val="22"/>
          <w:szCs w:val="22"/>
          <w:lang w:eastAsia="en-GB"/>
        </w:rPr>
        <w:tab/>
      </w:r>
      <w:r w:rsidRPr="00E01AC9">
        <w:rPr>
          <w:lang w:val="en-US"/>
        </w:rPr>
        <w:t>SOA and NS records</w:t>
      </w:r>
      <w:r>
        <w:tab/>
      </w:r>
      <w:r>
        <w:fldChar w:fldCharType="begin" w:fldLock="1"/>
      </w:r>
      <w:r>
        <w:instrText xml:space="preserve"> PAGEREF _Toc36055107 \h </w:instrText>
      </w:r>
      <w:r>
        <w:fldChar w:fldCharType="separate"/>
      </w:r>
      <w:r>
        <w:t>48</w:t>
      </w:r>
      <w:r>
        <w:fldChar w:fldCharType="end"/>
      </w:r>
    </w:p>
    <w:p w:rsidR="00B52494" w:rsidRPr="008A482D" w:rsidRDefault="00B52494">
      <w:pPr>
        <w:pStyle w:val="TOC3"/>
        <w:rPr>
          <w:rFonts w:ascii="Calibri" w:hAnsi="Calibri"/>
          <w:sz w:val="22"/>
          <w:szCs w:val="22"/>
          <w:lang w:eastAsia="en-GB"/>
        </w:rPr>
      </w:pPr>
      <w:r w:rsidRPr="00B52494">
        <w:t>A. 3.4</w:t>
      </w:r>
      <w:r w:rsidRPr="008A482D">
        <w:rPr>
          <w:rFonts w:ascii="Calibri" w:hAnsi="Calibri"/>
          <w:sz w:val="22"/>
          <w:szCs w:val="22"/>
          <w:lang w:eastAsia="en-GB"/>
        </w:rPr>
        <w:tab/>
      </w:r>
      <w:r w:rsidRPr="00E01AC9">
        <w:rPr>
          <w:lang w:val="en-US"/>
        </w:rPr>
        <w:t>MME file for "Collocated Simple LTE Example"</w:t>
      </w:r>
      <w:r>
        <w:tab/>
      </w:r>
      <w:r>
        <w:fldChar w:fldCharType="begin" w:fldLock="1"/>
      </w:r>
      <w:r>
        <w:instrText xml:space="preserve"> PAGEREF _Toc36055108 \h </w:instrText>
      </w:r>
      <w:r>
        <w:fldChar w:fldCharType="separate"/>
      </w:r>
      <w:r>
        <w:t>49</w:t>
      </w:r>
      <w:r>
        <w:fldChar w:fldCharType="end"/>
      </w:r>
    </w:p>
    <w:p w:rsidR="00B52494" w:rsidRPr="008A482D" w:rsidRDefault="00B52494">
      <w:pPr>
        <w:pStyle w:val="TOC3"/>
        <w:rPr>
          <w:rFonts w:ascii="Calibri" w:hAnsi="Calibri"/>
          <w:sz w:val="22"/>
          <w:szCs w:val="22"/>
          <w:lang w:eastAsia="en-GB"/>
        </w:rPr>
      </w:pPr>
      <w:r w:rsidRPr="00B52494">
        <w:t>A. 3.5</w:t>
      </w:r>
      <w:r w:rsidRPr="008A482D">
        <w:rPr>
          <w:rFonts w:ascii="Calibri" w:hAnsi="Calibri"/>
          <w:sz w:val="22"/>
          <w:szCs w:val="22"/>
          <w:lang w:eastAsia="en-GB"/>
        </w:rPr>
        <w:tab/>
      </w:r>
      <w:r w:rsidRPr="00E01AC9">
        <w:rPr>
          <w:lang w:val="en-US"/>
        </w:rPr>
        <w:t>APN file for "Collocated Simple LTE Example"</w:t>
      </w:r>
      <w:r>
        <w:tab/>
      </w:r>
      <w:r>
        <w:fldChar w:fldCharType="begin" w:fldLock="1"/>
      </w:r>
      <w:r>
        <w:instrText xml:space="preserve"> PAGEREF _Toc36055109 \h </w:instrText>
      </w:r>
      <w:r>
        <w:fldChar w:fldCharType="separate"/>
      </w:r>
      <w:r>
        <w:t>51</w:t>
      </w:r>
      <w:r>
        <w:fldChar w:fldCharType="end"/>
      </w:r>
    </w:p>
    <w:p w:rsidR="00B52494" w:rsidRPr="008A482D" w:rsidRDefault="00B52494">
      <w:pPr>
        <w:pStyle w:val="TOC3"/>
        <w:rPr>
          <w:rFonts w:ascii="Calibri" w:hAnsi="Calibri"/>
          <w:sz w:val="22"/>
          <w:szCs w:val="22"/>
          <w:lang w:eastAsia="en-GB"/>
        </w:rPr>
      </w:pPr>
      <w:r w:rsidRPr="00B52494">
        <w:lastRenderedPageBreak/>
        <w:t>A. 3.6</w:t>
      </w:r>
      <w:r w:rsidRPr="008A482D">
        <w:rPr>
          <w:rFonts w:ascii="Calibri" w:hAnsi="Calibri"/>
          <w:sz w:val="22"/>
          <w:szCs w:val="22"/>
          <w:lang w:eastAsia="en-GB"/>
        </w:rPr>
        <w:tab/>
      </w:r>
      <w:r w:rsidRPr="00E01AC9">
        <w:rPr>
          <w:lang w:val="en-US"/>
        </w:rPr>
        <w:t>PGW/SGW node file for "Collocated Simple LTE Example"</w:t>
      </w:r>
      <w:r>
        <w:tab/>
      </w:r>
      <w:r>
        <w:fldChar w:fldCharType="begin" w:fldLock="1"/>
      </w:r>
      <w:r>
        <w:instrText xml:space="preserve"> PAGEREF _Toc36055110 \h </w:instrText>
      </w:r>
      <w:r>
        <w:fldChar w:fldCharType="separate"/>
      </w:r>
      <w:r>
        <w:t>51</w:t>
      </w:r>
      <w:r>
        <w:fldChar w:fldCharType="end"/>
      </w:r>
    </w:p>
    <w:p w:rsidR="00B52494" w:rsidRPr="008A482D" w:rsidRDefault="00B52494">
      <w:pPr>
        <w:pStyle w:val="TOC3"/>
        <w:rPr>
          <w:rFonts w:ascii="Calibri" w:hAnsi="Calibri"/>
          <w:sz w:val="22"/>
          <w:szCs w:val="22"/>
          <w:lang w:eastAsia="en-GB"/>
        </w:rPr>
      </w:pPr>
      <w:r w:rsidRPr="00B52494">
        <w:t>A. 3.7</w:t>
      </w:r>
      <w:r w:rsidRPr="008A482D">
        <w:rPr>
          <w:rFonts w:ascii="Calibri" w:hAnsi="Calibri"/>
          <w:sz w:val="22"/>
          <w:szCs w:val="22"/>
          <w:lang w:eastAsia="en-GB"/>
        </w:rPr>
        <w:tab/>
      </w:r>
      <w:r w:rsidRPr="00E01AC9">
        <w:rPr>
          <w:lang w:val="en-US"/>
        </w:rPr>
        <w:t>TAI/TAC file for "Collocated Simple LTE Example"</w:t>
      </w:r>
      <w:r>
        <w:tab/>
      </w:r>
      <w:r>
        <w:fldChar w:fldCharType="begin" w:fldLock="1"/>
      </w:r>
      <w:r>
        <w:instrText xml:space="preserve"> PAGEREF _Toc36055111 \h </w:instrText>
      </w:r>
      <w:r>
        <w:fldChar w:fldCharType="separate"/>
      </w:r>
      <w:r>
        <w:t>53</w:t>
      </w:r>
      <w:r>
        <w:fldChar w:fldCharType="end"/>
      </w:r>
    </w:p>
    <w:p w:rsidR="00B52494" w:rsidRPr="008A482D" w:rsidRDefault="00B52494">
      <w:pPr>
        <w:pStyle w:val="TOC3"/>
        <w:rPr>
          <w:rFonts w:ascii="Calibri" w:hAnsi="Calibri"/>
          <w:sz w:val="22"/>
          <w:szCs w:val="22"/>
          <w:lang w:eastAsia="en-GB"/>
        </w:rPr>
      </w:pPr>
      <w:r w:rsidRPr="00B52494">
        <w:t>A. 3.8</w:t>
      </w:r>
      <w:r w:rsidRPr="008A482D">
        <w:rPr>
          <w:rFonts w:ascii="Calibri" w:hAnsi="Calibri"/>
          <w:sz w:val="22"/>
          <w:szCs w:val="22"/>
          <w:lang w:eastAsia="en-GB"/>
        </w:rPr>
        <w:tab/>
      </w:r>
      <w:r w:rsidRPr="00E01AC9">
        <w:rPr>
          <w:lang w:val="en-US"/>
        </w:rPr>
        <w:t>MME lookup based on GUTI for "Simple LTE Example"</w:t>
      </w:r>
      <w:r>
        <w:tab/>
      </w:r>
      <w:r>
        <w:fldChar w:fldCharType="begin" w:fldLock="1"/>
      </w:r>
      <w:r>
        <w:instrText xml:space="preserve"> PAGEREF _Toc36055112 \h </w:instrText>
      </w:r>
      <w:r>
        <w:fldChar w:fldCharType="separate"/>
      </w:r>
      <w:r>
        <w:t>55</w:t>
      </w:r>
      <w:r>
        <w:fldChar w:fldCharType="end"/>
      </w:r>
    </w:p>
    <w:p w:rsidR="00B52494" w:rsidRPr="008A482D" w:rsidRDefault="00B52494">
      <w:pPr>
        <w:pStyle w:val="TOC3"/>
        <w:rPr>
          <w:rFonts w:ascii="Calibri" w:hAnsi="Calibri"/>
          <w:sz w:val="22"/>
          <w:szCs w:val="22"/>
          <w:lang w:eastAsia="en-GB"/>
        </w:rPr>
      </w:pPr>
      <w:r w:rsidRPr="00B52494">
        <w:t>A. 3.9</w:t>
      </w:r>
      <w:r w:rsidRPr="008A482D">
        <w:rPr>
          <w:rFonts w:ascii="Calibri" w:hAnsi="Calibri"/>
          <w:sz w:val="22"/>
          <w:szCs w:val="22"/>
          <w:lang w:eastAsia="en-GB"/>
        </w:rPr>
        <w:tab/>
      </w:r>
      <w:r w:rsidRPr="00E01AC9">
        <w:rPr>
          <w:lang w:val="en-US"/>
        </w:rPr>
        <w:t>APN lookup for "Simple LTE Example" (i.e. PGW candidate list)</w:t>
      </w:r>
      <w:r>
        <w:tab/>
      </w:r>
      <w:r>
        <w:fldChar w:fldCharType="begin" w:fldLock="1"/>
      </w:r>
      <w:r>
        <w:instrText xml:space="preserve"> PAGEREF _Toc36055113 \h </w:instrText>
      </w:r>
      <w:r>
        <w:fldChar w:fldCharType="separate"/>
      </w:r>
      <w:r>
        <w:t>56</w:t>
      </w:r>
      <w:r>
        <w:fldChar w:fldCharType="end"/>
      </w:r>
    </w:p>
    <w:p w:rsidR="00B52494" w:rsidRPr="008A482D" w:rsidRDefault="00B52494">
      <w:pPr>
        <w:pStyle w:val="TOC3"/>
        <w:rPr>
          <w:rFonts w:ascii="Calibri" w:hAnsi="Calibri"/>
          <w:sz w:val="22"/>
          <w:szCs w:val="22"/>
          <w:lang w:eastAsia="en-GB"/>
        </w:rPr>
      </w:pPr>
      <w:r w:rsidRPr="00B52494">
        <w:t>A. 3.10</w:t>
      </w:r>
      <w:r w:rsidRPr="008A482D">
        <w:rPr>
          <w:rFonts w:ascii="Calibri" w:hAnsi="Calibri"/>
          <w:sz w:val="22"/>
          <w:szCs w:val="22"/>
          <w:lang w:eastAsia="en-GB"/>
        </w:rPr>
        <w:tab/>
      </w:r>
      <w:r w:rsidRPr="00E01AC9">
        <w:rPr>
          <w:lang w:val="en-US"/>
        </w:rPr>
        <w:t>TAI lookup for "Simple LTE Example" (i.e. SGW candidate list)</w:t>
      </w:r>
      <w:r>
        <w:tab/>
      </w:r>
      <w:r>
        <w:fldChar w:fldCharType="begin" w:fldLock="1"/>
      </w:r>
      <w:r>
        <w:instrText xml:space="preserve"> PAGEREF _Toc36055114 \h </w:instrText>
      </w:r>
      <w:r>
        <w:fldChar w:fldCharType="separate"/>
      </w:r>
      <w:r>
        <w:t>58</w:t>
      </w:r>
      <w:r>
        <w:fldChar w:fldCharType="end"/>
      </w:r>
    </w:p>
    <w:p w:rsidR="00B52494" w:rsidRPr="008A482D" w:rsidRDefault="00B52494">
      <w:pPr>
        <w:pStyle w:val="TOC3"/>
        <w:rPr>
          <w:rFonts w:ascii="Calibri" w:hAnsi="Calibri"/>
          <w:sz w:val="22"/>
          <w:szCs w:val="22"/>
          <w:lang w:eastAsia="en-GB"/>
        </w:rPr>
      </w:pPr>
      <w:r w:rsidRPr="00B52494">
        <w:t>A. 3.11</w:t>
      </w:r>
      <w:r w:rsidRPr="008A482D">
        <w:rPr>
          <w:rFonts w:ascii="Calibri" w:hAnsi="Calibri"/>
          <w:sz w:val="22"/>
          <w:szCs w:val="22"/>
          <w:lang w:eastAsia="en-GB"/>
        </w:rPr>
        <w:tab/>
      </w:r>
      <w:r w:rsidRPr="00E01AC9">
        <w:rPr>
          <w:lang w:val="en-US"/>
        </w:rPr>
        <w:t>Finding the collocated SGW and PGW together</w:t>
      </w:r>
      <w:r>
        <w:tab/>
      </w:r>
      <w:r>
        <w:fldChar w:fldCharType="begin" w:fldLock="1"/>
      </w:r>
      <w:r>
        <w:instrText xml:space="preserve"> PAGEREF _Toc36055115 \h </w:instrText>
      </w:r>
      <w:r>
        <w:fldChar w:fldCharType="separate"/>
      </w:r>
      <w:r>
        <w:t>60</w:t>
      </w:r>
      <w:r>
        <w:fldChar w:fldCharType="end"/>
      </w:r>
    </w:p>
    <w:p w:rsidR="00B52494" w:rsidRPr="008A482D" w:rsidRDefault="00B52494">
      <w:pPr>
        <w:pStyle w:val="TOC3"/>
        <w:rPr>
          <w:rFonts w:ascii="Calibri" w:hAnsi="Calibri"/>
          <w:sz w:val="22"/>
          <w:szCs w:val="22"/>
          <w:lang w:eastAsia="en-GB"/>
        </w:rPr>
      </w:pPr>
      <w:r w:rsidRPr="00B52494">
        <w:t>A. 3.12</w:t>
      </w:r>
      <w:r w:rsidRPr="008A482D">
        <w:rPr>
          <w:rFonts w:ascii="Calibri" w:hAnsi="Calibri"/>
          <w:sz w:val="22"/>
          <w:szCs w:val="22"/>
          <w:lang w:eastAsia="en-GB"/>
        </w:rPr>
        <w:tab/>
      </w:r>
      <w:r w:rsidRPr="00E01AC9">
        <w:rPr>
          <w:lang w:val="en-US"/>
        </w:rPr>
        <w:t>S11 lookup by SGW canonical node name</w:t>
      </w:r>
      <w:r>
        <w:tab/>
      </w:r>
      <w:r>
        <w:fldChar w:fldCharType="begin" w:fldLock="1"/>
      </w:r>
      <w:r>
        <w:instrText xml:space="preserve"> PAGEREF _Toc36055116 \h </w:instrText>
      </w:r>
      <w:r>
        <w:fldChar w:fldCharType="separate"/>
      </w:r>
      <w:r>
        <w:t>61</w:t>
      </w:r>
      <w:r>
        <w:fldChar w:fldCharType="end"/>
      </w:r>
    </w:p>
    <w:p w:rsidR="00B52494" w:rsidRPr="008A482D" w:rsidRDefault="00B52494">
      <w:pPr>
        <w:pStyle w:val="TOC3"/>
        <w:rPr>
          <w:rFonts w:ascii="Calibri" w:hAnsi="Calibri"/>
          <w:sz w:val="22"/>
          <w:szCs w:val="22"/>
          <w:lang w:eastAsia="en-GB"/>
        </w:rPr>
      </w:pPr>
      <w:r w:rsidRPr="00B52494">
        <w:t>A. 3.13</w:t>
      </w:r>
      <w:r w:rsidRPr="008A482D">
        <w:rPr>
          <w:rFonts w:ascii="Calibri" w:hAnsi="Calibri"/>
          <w:sz w:val="22"/>
          <w:szCs w:val="22"/>
          <w:lang w:eastAsia="en-GB"/>
        </w:rPr>
        <w:tab/>
      </w:r>
      <w:r w:rsidRPr="00E01AC9">
        <w:rPr>
          <w:lang w:val="en-US"/>
        </w:rPr>
        <w:t>TAI lookup for "Colocation Simple LTE Example" (i.e. MME candidate list)</w:t>
      </w:r>
      <w:r>
        <w:tab/>
      </w:r>
      <w:r>
        <w:fldChar w:fldCharType="begin" w:fldLock="1"/>
      </w:r>
      <w:r>
        <w:instrText xml:space="preserve"> PAGEREF _Toc36055117 \h </w:instrText>
      </w:r>
      <w:r>
        <w:fldChar w:fldCharType="separate"/>
      </w:r>
      <w:r>
        <w:t>62</w:t>
      </w:r>
      <w:r>
        <w:fldChar w:fldCharType="end"/>
      </w:r>
    </w:p>
    <w:p w:rsidR="00B52494" w:rsidRPr="008A482D" w:rsidRDefault="00B52494">
      <w:pPr>
        <w:pStyle w:val="TOC2"/>
        <w:rPr>
          <w:rFonts w:ascii="Calibri" w:hAnsi="Calibri"/>
          <w:sz w:val="22"/>
          <w:szCs w:val="22"/>
          <w:lang w:eastAsia="en-GB"/>
        </w:rPr>
      </w:pPr>
      <w:r w:rsidRPr="00B52494">
        <w:t>A.4</w:t>
      </w:r>
      <w:r w:rsidRPr="008A482D">
        <w:rPr>
          <w:rFonts w:ascii="Calibri" w:hAnsi="Calibri"/>
          <w:sz w:val="22"/>
          <w:szCs w:val="22"/>
          <w:lang w:eastAsia="en-GB"/>
        </w:rPr>
        <w:tab/>
      </w:r>
      <w:r w:rsidRPr="00E01AC9">
        <w:rPr>
          <w:lang w:val="en-US"/>
        </w:rPr>
        <w:t>LTE Example with Dedicated Core Network</w:t>
      </w:r>
      <w:r>
        <w:tab/>
      </w:r>
      <w:r>
        <w:fldChar w:fldCharType="begin" w:fldLock="1"/>
      </w:r>
      <w:r>
        <w:instrText xml:space="preserve"> PAGEREF _Toc36055118 \h </w:instrText>
      </w:r>
      <w:r>
        <w:fldChar w:fldCharType="separate"/>
      </w:r>
      <w:r>
        <w:t>63</w:t>
      </w:r>
      <w:r>
        <w:fldChar w:fldCharType="end"/>
      </w:r>
    </w:p>
    <w:p w:rsidR="00B52494" w:rsidRPr="008A482D" w:rsidRDefault="00B52494">
      <w:pPr>
        <w:pStyle w:val="TOC3"/>
        <w:rPr>
          <w:rFonts w:ascii="Calibri" w:hAnsi="Calibri"/>
          <w:sz w:val="22"/>
          <w:szCs w:val="22"/>
          <w:lang w:eastAsia="en-GB"/>
        </w:rPr>
      </w:pPr>
      <w:r w:rsidRPr="00B52494">
        <w:t>A.</w:t>
      </w:r>
      <w:r w:rsidRPr="00B52494">
        <w:rPr>
          <w:lang w:eastAsia="ja-JP"/>
        </w:rPr>
        <w:t>4</w:t>
      </w:r>
      <w:r w:rsidRPr="00B52494">
        <w:t>.</w:t>
      </w:r>
      <w:r w:rsidRPr="00B52494">
        <w:rPr>
          <w:lang w:eastAsia="ja-JP"/>
        </w:rPr>
        <w:t>1</w:t>
      </w:r>
      <w:r w:rsidRPr="008A482D">
        <w:rPr>
          <w:rFonts w:ascii="Calibri" w:hAnsi="Calibri"/>
          <w:sz w:val="22"/>
          <w:szCs w:val="22"/>
          <w:lang w:eastAsia="en-GB"/>
        </w:rPr>
        <w:tab/>
      </w:r>
      <w:r w:rsidRPr="00E01AC9">
        <w:rPr>
          <w:lang w:val="en-US" w:eastAsia="ja-JP"/>
        </w:rPr>
        <w:t>General</w:t>
      </w:r>
      <w:r>
        <w:tab/>
      </w:r>
      <w:r>
        <w:fldChar w:fldCharType="begin" w:fldLock="1"/>
      </w:r>
      <w:r>
        <w:instrText xml:space="preserve"> PAGEREF _Toc36055119 \h </w:instrText>
      </w:r>
      <w:r>
        <w:fldChar w:fldCharType="separate"/>
      </w:r>
      <w:r>
        <w:t>63</w:t>
      </w:r>
      <w:r>
        <w:fldChar w:fldCharType="end"/>
      </w:r>
    </w:p>
    <w:p w:rsidR="00B52494" w:rsidRPr="008A482D" w:rsidRDefault="00B52494">
      <w:pPr>
        <w:pStyle w:val="TOC3"/>
        <w:rPr>
          <w:rFonts w:ascii="Calibri" w:hAnsi="Calibri"/>
          <w:sz w:val="22"/>
          <w:szCs w:val="22"/>
          <w:lang w:eastAsia="en-GB"/>
        </w:rPr>
      </w:pPr>
      <w:r w:rsidRPr="00B52494">
        <w:t>A.</w:t>
      </w:r>
      <w:r w:rsidRPr="00B52494">
        <w:rPr>
          <w:lang w:eastAsia="ja-JP"/>
        </w:rPr>
        <w:t>4</w:t>
      </w:r>
      <w:r w:rsidRPr="00B52494">
        <w:t>.</w:t>
      </w:r>
      <w:r w:rsidRPr="00B52494">
        <w:rPr>
          <w:lang w:eastAsia="ja-JP"/>
        </w:rPr>
        <w:t>2</w:t>
      </w:r>
      <w:r w:rsidRPr="008A482D">
        <w:rPr>
          <w:rFonts w:ascii="Calibri" w:hAnsi="Calibri"/>
          <w:sz w:val="22"/>
          <w:szCs w:val="22"/>
          <w:lang w:eastAsia="en-GB"/>
        </w:rPr>
        <w:tab/>
      </w:r>
      <w:r w:rsidRPr="00E01AC9">
        <w:rPr>
          <w:lang w:val="en-US"/>
        </w:rPr>
        <w:t xml:space="preserve">APN file for </w:t>
      </w:r>
      <w:r w:rsidRPr="00E01AC9">
        <w:rPr>
          <w:lang w:val="en-US" w:eastAsia="ja-JP"/>
        </w:rPr>
        <w:t>DCN</w:t>
      </w:r>
      <w:r>
        <w:tab/>
      </w:r>
      <w:r>
        <w:fldChar w:fldCharType="begin" w:fldLock="1"/>
      </w:r>
      <w:r>
        <w:instrText xml:space="preserve"> PAGEREF _Toc36055120 \h </w:instrText>
      </w:r>
      <w:r>
        <w:fldChar w:fldCharType="separate"/>
      </w:r>
      <w:r>
        <w:t>63</w:t>
      </w:r>
      <w:r>
        <w:fldChar w:fldCharType="end"/>
      </w:r>
    </w:p>
    <w:p w:rsidR="00B52494" w:rsidRPr="008A482D" w:rsidRDefault="00B52494">
      <w:pPr>
        <w:pStyle w:val="TOC3"/>
        <w:rPr>
          <w:rFonts w:ascii="Calibri" w:hAnsi="Calibri"/>
          <w:sz w:val="22"/>
          <w:szCs w:val="22"/>
          <w:lang w:eastAsia="en-GB"/>
        </w:rPr>
      </w:pPr>
      <w:r w:rsidRPr="00B52494">
        <w:t>A.</w:t>
      </w:r>
      <w:r w:rsidRPr="00B52494">
        <w:rPr>
          <w:lang w:eastAsia="ja-JP"/>
        </w:rPr>
        <w:t>4.3</w:t>
      </w:r>
      <w:r w:rsidRPr="008A482D">
        <w:rPr>
          <w:rFonts w:ascii="Calibri" w:hAnsi="Calibri"/>
          <w:sz w:val="22"/>
          <w:szCs w:val="22"/>
          <w:lang w:eastAsia="en-GB"/>
        </w:rPr>
        <w:tab/>
      </w:r>
      <w:r w:rsidRPr="00E01AC9">
        <w:rPr>
          <w:lang w:val="en-US"/>
        </w:rPr>
        <w:t>PGW/SGW node file for "Collocated Simple LTE Example"</w:t>
      </w:r>
      <w:r>
        <w:tab/>
      </w:r>
      <w:r>
        <w:fldChar w:fldCharType="begin" w:fldLock="1"/>
      </w:r>
      <w:r>
        <w:instrText xml:space="preserve"> PAGEREF _Toc36055121 \h </w:instrText>
      </w:r>
      <w:r>
        <w:fldChar w:fldCharType="separate"/>
      </w:r>
      <w:r>
        <w:t>64</w:t>
      </w:r>
      <w:r>
        <w:fldChar w:fldCharType="end"/>
      </w:r>
    </w:p>
    <w:p w:rsidR="00B52494" w:rsidRPr="008A482D" w:rsidRDefault="00B52494">
      <w:pPr>
        <w:pStyle w:val="TOC3"/>
        <w:rPr>
          <w:rFonts w:ascii="Calibri" w:hAnsi="Calibri"/>
          <w:sz w:val="22"/>
          <w:szCs w:val="22"/>
          <w:lang w:eastAsia="en-GB"/>
        </w:rPr>
      </w:pPr>
      <w:r w:rsidRPr="00B52494">
        <w:t>A.</w:t>
      </w:r>
      <w:r w:rsidRPr="00B52494">
        <w:rPr>
          <w:lang w:eastAsia="ja-JP"/>
        </w:rPr>
        <w:t>4</w:t>
      </w:r>
      <w:r w:rsidRPr="00B52494">
        <w:t>.</w:t>
      </w:r>
      <w:r w:rsidRPr="00B52494">
        <w:rPr>
          <w:lang w:eastAsia="ja-JP"/>
        </w:rPr>
        <w:t>4</w:t>
      </w:r>
      <w:r w:rsidRPr="008A482D">
        <w:rPr>
          <w:rFonts w:ascii="Calibri" w:hAnsi="Calibri"/>
          <w:sz w:val="22"/>
          <w:szCs w:val="22"/>
          <w:lang w:eastAsia="en-GB"/>
        </w:rPr>
        <w:tab/>
      </w:r>
      <w:r w:rsidRPr="00E01AC9">
        <w:rPr>
          <w:lang w:val="en-US"/>
        </w:rPr>
        <w:t xml:space="preserve">TAI/TAC file for </w:t>
      </w:r>
      <w:r w:rsidRPr="00E01AC9">
        <w:rPr>
          <w:lang w:val="en-US" w:eastAsia="ja-JP"/>
        </w:rPr>
        <w:t>DCN</w:t>
      </w:r>
      <w:r>
        <w:tab/>
      </w:r>
      <w:r>
        <w:fldChar w:fldCharType="begin" w:fldLock="1"/>
      </w:r>
      <w:r>
        <w:instrText xml:space="preserve"> PAGEREF _Toc36055122 \h </w:instrText>
      </w:r>
      <w:r>
        <w:fldChar w:fldCharType="separate"/>
      </w:r>
      <w:r>
        <w:t>64</w:t>
      </w:r>
      <w:r>
        <w:fldChar w:fldCharType="end"/>
      </w:r>
    </w:p>
    <w:p w:rsidR="00B52494" w:rsidRPr="008A482D" w:rsidRDefault="00B52494" w:rsidP="00B52494">
      <w:pPr>
        <w:pStyle w:val="TOC8"/>
        <w:tabs>
          <w:tab w:val="right" w:leader="dot" w:pos="9639"/>
        </w:tabs>
        <w:rPr>
          <w:rFonts w:ascii="Calibri" w:hAnsi="Calibri"/>
          <w:b w:val="0"/>
          <w:szCs w:val="22"/>
          <w:lang w:eastAsia="en-GB"/>
        </w:rPr>
      </w:pPr>
      <w:r>
        <w:t>Annex B (Normative):</w:t>
      </w:r>
      <w:r>
        <w:tab/>
        <w:t>DNS procedures clarifications</w:t>
      </w:r>
      <w:r>
        <w:tab/>
      </w:r>
      <w:r>
        <w:fldChar w:fldCharType="begin" w:fldLock="1"/>
      </w:r>
      <w:r>
        <w:instrText xml:space="preserve"> PAGEREF _Toc36055123 \h </w:instrText>
      </w:r>
      <w:r>
        <w:fldChar w:fldCharType="separate"/>
      </w:r>
      <w:r>
        <w:t>66</w:t>
      </w:r>
      <w:r>
        <w:fldChar w:fldCharType="end"/>
      </w:r>
    </w:p>
    <w:p w:rsidR="00B52494" w:rsidRPr="008A482D" w:rsidRDefault="00B52494">
      <w:pPr>
        <w:pStyle w:val="TOC1"/>
        <w:rPr>
          <w:rFonts w:ascii="Calibri" w:hAnsi="Calibri"/>
          <w:szCs w:val="22"/>
          <w:lang w:eastAsia="en-GB"/>
        </w:rPr>
      </w:pPr>
      <w:r w:rsidRPr="00B52494">
        <w:t>B.1</w:t>
      </w:r>
      <w:r w:rsidRPr="008A482D">
        <w:rPr>
          <w:rFonts w:ascii="Calibri" w:hAnsi="Calibri"/>
          <w:szCs w:val="22"/>
          <w:lang w:eastAsia="en-GB"/>
        </w:rPr>
        <w:tab/>
      </w:r>
      <w:r w:rsidRPr="00E01AC9">
        <w:rPr>
          <w:lang w:val="en-US"/>
        </w:rPr>
        <w:t>DNS RFC procedures general clarifications</w:t>
      </w:r>
      <w:r>
        <w:tab/>
      </w:r>
      <w:r>
        <w:fldChar w:fldCharType="begin" w:fldLock="1"/>
      </w:r>
      <w:r>
        <w:instrText xml:space="preserve"> PAGEREF _Toc36055124 \h </w:instrText>
      </w:r>
      <w:r>
        <w:fldChar w:fldCharType="separate"/>
      </w:r>
      <w:r>
        <w:t>66</w:t>
      </w:r>
      <w:r>
        <w:fldChar w:fldCharType="end"/>
      </w:r>
    </w:p>
    <w:p w:rsidR="00B52494" w:rsidRPr="008A482D" w:rsidRDefault="00B52494">
      <w:pPr>
        <w:pStyle w:val="TOC1"/>
        <w:rPr>
          <w:rFonts w:ascii="Calibri" w:hAnsi="Calibri"/>
          <w:szCs w:val="22"/>
          <w:lang w:eastAsia="en-GB"/>
        </w:rPr>
      </w:pPr>
      <w:r w:rsidRPr="00B52494">
        <w:t>B.2</w:t>
      </w:r>
      <w:r w:rsidRPr="008A482D">
        <w:rPr>
          <w:rFonts w:ascii="Calibri" w:hAnsi="Calibri"/>
          <w:szCs w:val="22"/>
          <w:lang w:eastAsia="en-GB"/>
        </w:rPr>
        <w:tab/>
      </w:r>
      <w:r w:rsidRPr="00E01AC9">
        <w:rPr>
          <w:lang w:val="en-US"/>
        </w:rPr>
        <w:t>DNS procedures 3GPP clarifications on S-NAPTR</w:t>
      </w:r>
      <w:r>
        <w:tab/>
      </w:r>
      <w:r>
        <w:fldChar w:fldCharType="begin" w:fldLock="1"/>
      </w:r>
      <w:r>
        <w:instrText xml:space="preserve"> PAGEREF _Toc36055125 \h </w:instrText>
      </w:r>
      <w:r>
        <w:fldChar w:fldCharType="separate"/>
      </w:r>
      <w:r>
        <w:t>66</w:t>
      </w:r>
      <w:r>
        <w:fldChar w:fldCharType="end"/>
      </w:r>
    </w:p>
    <w:p w:rsidR="00B52494" w:rsidRPr="008A482D" w:rsidRDefault="00B52494">
      <w:pPr>
        <w:pStyle w:val="TOC1"/>
        <w:rPr>
          <w:rFonts w:ascii="Calibri" w:hAnsi="Calibri"/>
          <w:szCs w:val="22"/>
          <w:lang w:eastAsia="en-GB"/>
        </w:rPr>
      </w:pPr>
      <w:r w:rsidRPr="00B52494">
        <w:t>B.</w:t>
      </w:r>
      <w:r w:rsidRPr="00B52494">
        <w:rPr>
          <w:lang w:eastAsia="ja-JP"/>
        </w:rPr>
        <w:t>3</w:t>
      </w:r>
      <w:r w:rsidRPr="008A482D">
        <w:rPr>
          <w:rFonts w:ascii="Calibri" w:hAnsi="Calibri"/>
          <w:szCs w:val="22"/>
          <w:lang w:eastAsia="en-GB"/>
        </w:rPr>
        <w:tab/>
      </w:r>
      <w:r w:rsidRPr="00E01AC9">
        <w:rPr>
          <w:lang w:val="en-US"/>
        </w:rPr>
        <w:t>DNS procedures</w:t>
      </w:r>
      <w:r w:rsidRPr="00E01AC9">
        <w:rPr>
          <w:lang w:val="en-US" w:eastAsia="ja-JP"/>
        </w:rPr>
        <w:t xml:space="preserve"> </w:t>
      </w:r>
      <w:r w:rsidRPr="00E01AC9">
        <w:rPr>
          <w:lang w:val="en-US"/>
        </w:rPr>
        <w:t>3GPP clarifications for Dedicated Core Networks</w:t>
      </w:r>
      <w:r>
        <w:tab/>
      </w:r>
      <w:r>
        <w:fldChar w:fldCharType="begin" w:fldLock="1"/>
      </w:r>
      <w:r>
        <w:instrText xml:space="preserve"> PAGEREF _Toc36055126 \h </w:instrText>
      </w:r>
      <w:r>
        <w:fldChar w:fldCharType="separate"/>
      </w:r>
      <w:r>
        <w:t>67</w:t>
      </w:r>
      <w:r>
        <w:fldChar w:fldCharType="end"/>
      </w:r>
    </w:p>
    <w:p w:rsidR="00B52494" w:rsidRPr="008A482D" w:rsidRDefault="00B52494">
      <w:pPr>
        <w:pStyle w:val="TOC1"/>
        <w:rPr>
          <w:rFonts w:ascii="Calibri" w:hAnsi="Calibri"/>
          <w:szCs w:val="22"/>
          <w:lang w:eastAsia="en-GB"/>
        </w:rPr>
      </w:pPr>
      <w:r w:rsidRPr="00B52494">
        <w:t>B.4</w:t>
      </w:r>
      <w:r w:rsidRPr="008A482D">
        <w:rPr>
          <w:rFonts w:ascii="Calibri" w:hAnsi="Calibri"/>
          <w:szCs w:val="22"/>
          <w:lang w:eastAsia="en-GB"/>
        </w:rPr>
        <w:tab/>
      </w:r>
      <w:r w:rsidRPr="00E01AC9">
        <w:rPr>
          <w:lang w:val="en-US"/>
        </w:rPr>
        <w:t>DNS procedures</w:t>
      </w:r>
      <w:r w:rsidRPr="00E01AC9">
        <w:rPr>
          <w:lang w:val="en-US" w:eastAsia="ja-JP"/>
        </w:rPr>
        <w:t xml:space="preserve"> </w:t>
      </w:r>
      <w:r w:rsidRPr="00E01AC9">
        <w:rPr>
          <w:lang w:val="en-US"/>
        </w:rPr>
        <w:t xml:space="preserve">3GPP clarifications for </w:t>
      </w:r>
      <w:r w:rsidRPr="00E01AC9">
        <w:rPr>
          <w:lang w:val="en-US" w:eastAsia="zh-CN"/>
        </w:rPr>
        <w:t>Network Capability</w:t>
      </w:r>
      <w:r>
        <w:tab/>
      </w:r>
      <w:r>
        <w:fldChar w:fldCharType="begin" w:fldLock="1"/>
      </w:r>
      <w:r>
        <w:instrText xml:space="preserve"> PAGEREF _Toc36055127 \h </w:instrText>
      </w:r>
      <w:r>
        <w:fldChar w:fldCharType="separate"/>
      </w:r>
      <w:r>
        <w:t>67</w:t>
      </w:r>
      <w:r>
        <w:fldChar w:fldCharType="end"/>
      </w:r>
    </w:p>
    <w:p w:rsidR="00B52494" w:rsidRPr="008A482D" w:rsidRDefault="00B52494" w:rsidP="00B52494">
      <w:pPr>
        <w:pStyle w:val="TOC8"/>
        <w:tabs>
          <w:tab w:val="right" w:leader="dot" w:pos="9639"/>
        </w:tabs>
        <w:rPr>
          <w:rFonts w:ascii="Calibri" w:hAnsi="Calibri"/>
          <w:b w:val="0"/>
          <w:szCs w:val="22"/>
          <w:lang w:eastAsia="en-GB"/>
        </w:rPr>
      </w:pPr>
      <w:r w:rsidRPr="00B52494">
        <w:t>Annex C (Informative):</w:t>
      </w:r>
      <w:r>
        <w:tab/>
      </w:r>
      <w:r w:rsidRPr="00B52494">
        <w:t>DNS Pseudo-Code</w:t>
      </w:r>
      <w:r w:rsidRPr="00B52494">
        <w:tab/>
      </w:r>
      <w:r>
        <w:fldChar w:fldCharType="begin" w:fldLock="1"/>
      </w:r>
      <w:r>
        <w:instrText xml:space="preserve"> PAGEREF _Toc36055128 \h </w:instrText>
      </w:r>
      <w:r>
        <w:fldChar w:fldCharType="separate"/>
      </w:r>
      <w:r>
        <w:t>67</w:t>
      </w:r>
      <w:r>
        <w:fldChar w:fldCharType="end"/>
      </w:r>
    </w:p>
    <w:p w:rsidR="00B52494" w:rsidRPr="008A482D" w:rsidRDefault="00B52494">
      <w:pPr>
        <w:pStyle w:val="TOC1"/>
        <w:rPr>
          <w:rFonts w:ascii="Calibri" w:hAnsi="Calibri"/>
          <w:szCs w:val="22"/>
          <w:lang w:eastAsia="en-GB"/>
        </w:rPr>
      </w:pPr>
      <w:r w:rsidRPr="00B52494">
        <w:t>C.1</w:t>
      </w:r>
      <w:r w:rsidRPr="008A482D">
        <w:rPr>
          <w:rFonts w:ascii="Calibri" w:hAnsi="Calibri"/>
          <w:szCs w:val="22"/>
          <w:lang w:eastAsia="en-GB"/>
        </w:rPr>
        <w:tab/>
      </w:r>
      <w:r w:rsidRPr="00E01AC9">
        <w:rPr>
          <w:lang w:val="it-IT"/>
        </w:rPr>
        <w:t>S-NAPTR procedure base pseudo-code</w:t>
      </w:r>
      <w:r>
        <w:tab/>
      </w:r>
      <w:r>
        <w:fldChar w:fldCharType="begin" w:fldLock="1"/>
      </w:r>
      <w:r>
        <w:instrText xml:space="preserve"> PAGEREF _Toc36055129 \h </w:instrText>
      </w:r>
      <w:r>
        <w:fldChar w:fldCharType="separate"/>
      </w:r>
      <w:r>
        <w:t>67</w:t>
      </w:r>
      <w:r>
        <w:fldChar w:fldCharType="end"/>
      </w:r>
    </w:p>
    <w:p w:rsidR="00B52494" w:rsidRPr="008A482D" w:rsidRDefault="00B52494">
      <w:pPr>
        <w:pStyle w:val="TOC1"/>
        <w:rPr>
          <w:rFonts w:ascii="Calibri" w:hAnsi="Calibri"/>
          <w:szCs w:val="22"/>
          <w:lang w:eastAsia="en-GB"/>
        </w:rPr>
      </w:pPr>
      <w:r w:rsidRPr="00B52494">
        <w:t>C.2</w:t>
      </w:r>
      <w:r w:rsidRPr="008A482D">
        <w:rPr>
          <w:rFonts w:ascii="Calibri" w:hAnsi="Calibri"/>
          <w:szCs w:val="22"/>
          <w:lang w:eastAsia="en-GB"/>
        </w:rPr>
        <w:tab/>
      </w:r>
      <w:r w:rsidRPr="00E01AC9">
        <w:rPr>
          <w:lang w:val="en-US"/>
        </w:rPr>
        <w:t>S-NAPTR procedure - no topon</w:t>
      </w:r>
      <w:r>
        <w:tab/>
      </w:r>
      <w:r>
        <w:fldChar w:fldCharType="begin" w:fldLock="1"/>
      </w:r>
      <w:r>
        <w:instrText xml:space="preserve"> PAGEREF _Toc36055130 \h </w:instrText>
      </w:r>
      <w:r>
        <w:fldChar w:fldCharType="separate"/>
      </w:r>
      <w:r>
        <w:t>69</w:t>
      </w:r>
      <w:r>
        <w:fldChar w:fldCharType="end"/>
      </w:r>
    </w:p>
    <w:p w:rsidR="00B52494" w:rsidRPr="008A482D" w:rsidRDefault="00B52494">
      <w:pPr>
        <w:pStyle w:val="TOC1"/>
        <w:rPr>
          <w:rFonts w:ascii="Calibri" w:hAnsi="Calibri"/>
          <w:szCs w:val="22"/>
          <w:lang w:eastAsia="en-GB"/>
        </w:rPr>
      </w:pPr>
      <w:r w:rsidRPr="00B52494">
        <w:t>C.3</w:t>
      </w:r>
      <w:r w:rsidRPr="008A482D">
        <w:rPr>
          <w:rFonts w:ascii="Calibri" w:hAnsi="Calibri"/>
          <w:szCs w:val="22"/>
          <w:lang w:eastAsia="en-GB"/>
        </w:rPr>
        <w:tab/>
      </w:r>
      <w:r w:rsidRPr="00E01AC9">
        <w:rPr>
          <w:lang w:val="en-US"/>
        </w:rPr>
        <w:t>S-NAPTR procedure candidate list</w:t>
      </w:r>
      <w:r>
        <w:tab/>
      </w:r>
      <w:r>
        <w:fldChar w:fldCharType="begin" w:fldLock="1"/>
      </w:r>
      <w:r>
        <w:instrText xml:space="preserve"> PAGEREF _Toc36055131 \h </w:instrText>
      </w:r>
      <w:r>
        <w:fldChar w:fldCharType="separate"/>
      </w:r>
      <w:r>
        <w:t>70</w:t>
      </w:r>
      <w:r>
        <w:fldChar w:fldCharType="end"/>
      </w:r>
    </w:p>
    <w:p w:rsidR="00B52494" w:rsidRPr="008A482D" w:rsidRDefault="00B52494">
      <w:pPr>
        <w:pStyle w:val="TOC1"/>
        <w:rPr>
          <w:rFonts w:ascii="Calibri" w:hAnsi="Calibri"/>
          <w:szCs w:val="22"/>
          <w:lang w:eastAsia="en-GB"/>
        </w:rPr>
      </w:pPr>
      <w:r w:rsidRPr="00B52494">
        <w:t>C.4</w:t>
      </w:r>
      <w:r w:rsidRPr="008A482D">
        <w:rPr>
          <w:rFonts w:ascii="Calibri" w:hAnsi="Calibri"/>
          <w:szCs w:val="22"/>
          <w:lang w:eastAsia="en-GB"/>
        </w:rPr>
        <w:tab/>
      </w:r>
      <w:r w:rsidRPr="00E01AC9">
        <w:rPr>
          <w:lang w:val="en-US"/>
        </w:rPr>
        <w:t>S-NAPTR procedure pseudo-code with topon</w:t>
      </w:r>
      <w:r>
        <w:tab/>
      </w:r>
      <w:r>
        <w:fldChar w:fldCharType="begin" w:fldLock="1"/>
      </w:r>
      <w:r>
        <w:instrText xml:space="preserve"> PAGEREF _Toc36055132 \h </w:instrText>
      </w:r>
      <w:r>
        <w:fldChar w:fldCharType="separate"/>
      </w:r>
      <w:r>
        <w:t>70</w:t>
      </w:r>
      <w:r>
        <w:fldChar w:fldCharType="end"/>
      </w:r>
    </w:p>
    <w:p w:rsidR="00B52494" w:rsidRPr="008A482D" w:rsidRDefault="00B52494" w:rsidP="00B52494">
      <w:pPr>
        <w:pStyle w:val="TOC8"/>
        <w:tabs>
          <w:tab w:val="right" w:leader="dot" w:pos="9639"/>
        </w:tabs>
        <w:rPr>
          <w:rFonts w:ascii="Calibri" w:hAnsi="Calibri"/>
          <w:b w:val="0"/>
          <w:szCs w:val="22"/>
          <w:lang w:eastAsia="en-GB"/>
        </w:rPr>
      </w:pPr>
      <w:r>
        <w:t>Annex D (Informative):</w:t>
      </w:r>
      <w:r>
        <w:tab/>
        <w:t>SGSN examples</w:t>
      </w:r>
      <w:r>
        <w:tab/>
      </w:r>
      <w:r>
        <w:fldChar w:fldCharType="begin" w:fldLock="1"/>
      </w:r>
      <w:r>
        <w:instrText xml:space="preserve"> PAGEREF _Toc36055133 \h </w:instrText>
      </w:r>
      <w:r>
        <w:fldChar w:fldCharType="separate"/>
      </w:r>
      <w:r>
        <w:t>73</w:t>
      </w:r>
      <w:r>
        <w:fldChar w:fldCharType="end"/>
      </w:r>
    </w:p>
    <w:p w:rsidR="00B52494" w:rsidRPr="008A482D" w:rsidRDefault="00B52494">
      <w:pPr>
        <w:pStyle w:val="TOC2"/>
        <w:rPr>
          <w:rFonts w:ascii="Calibri" w:hAnsi="Calibri"/>
          <w:sz w:val="22"/>
          <w:szCs w:val="22"/>
          <w:lang w:eastAsia="en-GB"/>
        </w:rPr>
      </w:pPr>
      <w:r>
        <w:t>D.1</w:t>
      </w:r>
      <w:r w:rsidRPr="008A482D">
        <w:rPr>
          <w:rFonts w:ascii="Calibri" w:hAnsi="Calibri"/>
          <w:sz w:val="22"/>
          <w:szCs w:val="22"/>
          <w:lang w:eastAsia="en-GB"/>
        </w:rPr>
        <w:tab/>
      </w:r>
      <w:r>
        <w:t>Introduction</w:t>
      </w:r>
      <w:r>
        <w:tab/>
      </w:r>
      <w:r>
        <w:fldChar w:fldCharType="begin" w:fldLock="1"/>
      </w:r>
      <w:r>
        <w:instrText xml:space="preserve"> PAGEREF _Toc36055134 \h </w:instrText>
      </w:r>
      <w:r>
        <w:fldChar w:fldCharType="separate"/>
      </w:r>
      <w:r>
        <w:t>73</w:t>
      </w:r>
      <w:r>
        <w:fldChar w:fldCharType="end"/>
      </w:r>
    </w:p>
    <w:p w:rsidR="00B52494" w:rsidRPr="008A482D" w:rsidRDefault="00B52494">
      <w:pPr>
        <w:pStyle w:val="TOC2"/>
        <w:rPr>
          <w:rFonts w:ascii="Calibri" w:hAnsi="Calibri"/>
          <w:sz w:val="22"/>
          <w:szCs w:val="22"/>
          <w:lang w:eastAsia="en-GB"/>
        </w:rPr>
      </w:pPr>
      <w:r w:rsidRPr="00B52494">
        <w:t>D.2</w:t>
      </w:r>
      <w:r w:rsidRPr="008A482D">
        <w:rPr>
          <w:rFonts w:ascii="Calibri" w:hAnsi="Calibri"/>
          <w:sz w:val="22"/>
          <w:szCs w:val="22"/>
          <w:lang w:eastAsia="en-GB"/>
        </w:rPr>
        <w:tab/>
      </w:r>
      <w:r w:rsidRPr="00E01AC9">
        <w:rPr>
          <w:lang w:val="en-US"/>
        </w:rPr>
        <w:t>Preconditions</w:t>
      </w:r>
      <w:r>
        <w:tab/>
      </w:r>
      <w:r>
        <w:fldChar w:fldCharType="begin" w:fldLock="1"/>
      </w:r>
      <w:r>
        <w:instrText xml:space="preserve"> PAGEREF _Toc36055135 \h </w:instrText>
      </w:r>
      <w:r>
        <w:fldChar w:fldCharType="separate"/>
      </w:r>
      <w:r>
        <w:t>73</w:t>
      </w:r>
      <w:r>
        <w:fldChar w:fldCharType="end"/>
      </w:r>
    </w:p>
    <w:p w:rsidR="00B52494" w:rsidRPr="008A482D" w:rsidRDefault="00B52494">
      <w:pPr>
        <w:pStyle w:val="TOC2"/>
        <w:rPr>
          <w:rFonts w:ascii="Calibri" w:hAnsi="Calibri"/>
          <w:sz w:val="22"/>
          <w:szCs w:val="22"/>
          <w:lang w:eastAsia="en-GB"/>
        </w:rPr>
      </w:pPr>
      <w:r w:rsidRPr="00B52494">
        <w:t>D.3</w:t>
      </w:r>
      <w:r w:rsidRPr="008A482D">
        <w:rPr>
          <w:rFonts w:ascii="Calibri" w:hAnsi="Calibri"/>
          <w:sz w:val="22"/>
          <w:szCs w:val="22"/>
          <w:lang w:eastAsia="en-GB"/>
        </w:rPr>
        <w:tab/>
      </w:r>
      <w:r w:rsidRPr="00E01AC9">
        <w:rPr>
          <w:lang w:val="en-US"/>
        </w:rPr>
        <w:t>SGSN file</w:t>
      </w:r>
      <w:r>
        <w:tab/>
      </w:r>
      <w:r>
        <w:fldChar w:fldCharType="begin" w:fldLock="1"/>
      </w:r>
      <w:r>
        <w:instrText xml:space="preserve"> PAGEREF _Toc36055136 \h </w:instrText>
      </w:r>
      <w:r>
        <w:fldChar w:fldCharType="separate"/>
      </w:r>
      <w:r>
        <w:t>73</w:t>
      </w:r>
      <w:r>
        <w:fldChar w:fldCharType="end"/>
      </w:r>
    </w:p>
    <w:p w:rsidR="00B52494" w:rsidRPr="008A482D" w:rsidRDefault="00B52494">
      <w:pPr>
        <w:pStyle w:val="TOC2"/>
        <w:rPr>
          <w:rFonts w:ascii="Calibri" w:hAnsi="Calibri"/>
          <w:sz w:val="22"/>
          <w:szCs w:val="22"/>
          <w:lang w:eastAsia="en-GB"/>
        </w:rPr>
      </w:pPr>
      <w:r w:rsidRPr="00B52494">
        <w:t>D.</w:t>
      </w:r>
      <w:r w:rsidRPr="00B52494">
        <w:rPr>
          <w:lang w:eastAsia="ja-JP"/>
        </w:rPr>
        <w:t>4</w:t>
      </w:r>
      <w:r w:rsidRPr="008A482D">
        <w:rPr>
          <w:rFonts w:ascii="Calibri" w:hAnsi="Calibri"/>
          <w:sz w:val="22"/>
          <w:szCs w:val="22"/>
          <w:lang w:eastAsia="en-GB"/>
        </w:rPr>
        <w:tab/>
      </w:r>
      <w:r w:rsidRPr="00E01AC9">
        <w:rPr>
          <w:lang w:val="en-US" w:eastAsia="ja-JP"/>
        </w:rPr>
        <w:t>Null-NRI/</w:t>
      </w:r>
      <w:r w:rsidRPr="00E01AC9">
        <w:rPr>
          <w:lang w:val="en-US"/>
        </w:rPr>
        <w:t>SGSN</w:t>
      </w:r>
      <w:r w:rsidRPr="00E01AC9">
        <w:rPr>
          <w:lang w:val="en-US" w:eastAsia="ja-JP"/>
        </w:rPr>
        <w:t xml:space="preserve"> Group ID</w:t>
      </w:r>
      <w:r w:rsidRPr="00E01AC9">
        <w:rPr>
          <w:lang w:val="en-US"/>
        </w:rPr>
        <w:t xml:space="preserve"> file</w:t>
      </w:r>
      <w:r w:rsidRPr="00E01AC9">
        <w:rPr>
          <w:lang w:val="en-US" w:eastAsia="ja-JP"/>
        </w:rPr>
        <w:t xml:space="preserve"> for DCN</w:t>
      </w:r>
      <w:r>
        <w:tab/>
      </w:r>
      <w:r>
        <w:fldChar w:fldCharType="begin" w:fldLock="1"/>
      </w:r>
      <w:r>
        <w:instrText xml:space="preserve"> PAGEREF _Toc36055137 \h </w:instrText>
      </w:r>
      <w:r>
        <w:fldChar w:fldCharType="separate"/>
      </w:r>
      <w:r>
        <w:t>74</w:t>
      </w:r>
      <w:r>
        <w:fldChar w:fldCharType="end"/>
      </w:r>
    </w:p>
    <w:p w:rsidR="00B52494" w:rsidRPr="008A482D" w:rsidRDefault="00B52494" w:rsidP="00B52494">
      <w:pPr>
        <w:pStyle w:val="TOC8"/>
        <w:tabs>
          <w:tab w:val="right" w:leader="dot" w:pos="9639"/>
        </w:tabs>
        <w:rPr>
          <w:rFonts w:ascii="Calibri" w:hAnsi="Calibri"/>
          <w:b w:val="0"/>
          <w:szCs w:val="22"/>
          <w:lang w:eastAsia="en-GB"/>
        </w:rPr>
      </w:pPr>
      <w:r>
        <w:t>Annex E (Informative):</w:t>
      </w:r>
      <w:r>
        <w:tab/>
        <w:t>SGW/PGW selection examples using GTP-C load control</w:t>
      </w:r>
      <w:r>
        <w:tab/>
      </w:r>
      <w:r>
        <w:fldChar w:fldCharType="begin" w:fldLock="1"/>
      </w:r>
      <w:r>
        <w:instrText xml:space="preserve"> PAGEREF _Toc36055138 \h </w:instrText>
      </w:r>
      <w:r>
        <w:fldChar w:fldCharType="separate"/>
      </w:r>
      <w:r>
        <w:t>75</w:t>
      </w:r>
      <w:r>
        <w:fldChar w:fldCharType="end"/>
      </w:r>
    </w:p>
    <w:p w:rsidR="00B52494" w:rsidRPr="008A482D" w:rsidRDefault="00B52494">
      <w:pPr>
        <w:pStyle w:val="TOC2"/>
        <w:rPr>
          <w:rFonts w:ascii="Calibri" w:hAnsi="Calibri"/>
          <w:sz w:val="22"/>
          <w:szCs w:val="22"/>
          <w:lang w:eastAsia="en-GB"/>
        </w:rPr>
      </w:pPr>
      <w:r>
        <w:t>E.1</w:t>
      </w:r>
      <w:r w:rsidRPr="008A482D">
        <w:rPr>
          <w:rFonts w:ascii="Calibri" w:hAnsi="Calibri"/>
          <w:sz w:val="22"/>
          <w:szCs w:val="22"/>
          <w:lang w:eastAsia="en-GB"/>
        </w:rPr>
        <w:tab/>
      </w:r>
      <w:r>
        <w:t>PGW selection using GTP-C load control at node level</w:t>
      </w:r>
      <w:r>
        <w:tab/>
      </w:r>
      <w:r>
        <w:fldChar w:fldCharType="begin" w:fldLock="1"/>
      </w:r>
      <w:r>
        <w:instrText xml:space="preserve"> PAGEREF _Toc36055139 \h </w:instrText>
      </w:r>
      <w:r>
        <w:fldChar w:fldCharType="separate"/>
      </w:r>
      <w:r>
        <w:t>75</w:t>
      </w:r>
      <w:r>
        <w:fldChar w:fldCharType="end"/>
      </w:r>
    </w:p>
    <w:p w:rsidR="00B52494" w:rsidRPr="008A482D" w:rsidRDefault="00B52494">
      <w:pPr>
        <w:pStyle w:val="TOC2"/>
        <w:rPr>
          <w:rFonts w:ascii="Calibri" w:hAnsi="Calibri"/>
          <w:sz w:val="22"/>
          <w:szCs w:val="22"/>
          <w:lang w:eastAsia="en-GB"/>
        </w:rPr>
      </w:pPr>
      <w:r>
        <w:t>E.2</w:t>
      </w:r>
      <w:r w:rsidRPr="008A482D">
        <w:rPr>
          <w:rFonts w:ascii="Calibri" w:hAnsi="Calibri"/>
          <w:sz w:val="22"/>
          <w:szCs w:val="22"/>
          <w:lang w:eastAsia="en-GB"/>
        </w:rPr>
        <w:tab/>
      </w:r>
      <w:r>
        <w:t>PGW selection using GTP-C load control at APN level</w:t>
      </w:r>
      <w:r>
        <w:tab/>
      </w:r>
      <w:r>
        <w:fldChar w:fldCharType="begin" w:fldLock="1"/>
      </w:r>
      <w:r>
        <w:instrText xml:space="preserve"> PAGEREF _Toc36055140 \h </w:instrText>
      </w:r>
      <w:r>
        <w:fldChar w:fldCharType="separate"/>
      </w:r>
      <w:r>
        <w:t>75</w:t>
      </w:r>
      <w:r>
        <w:fldChar w:fldCharType="end"/>
      </w:r>
    </w:p>
    <w:p w:rsidR="00B52494" w:rsidRPr="008A482D" w:rsidRDefault="00B52494">
      <w:pPr>
        <w:pStyle w:val="TOC3"/>
        <w:rPr>
          <w:rFonts w:ascii="Calibri" w:hAnsi="Calibri"/>
          <w:sz w:val="22"/>
          <w:szCs w:val="22"/>
          <w:lang w:eastAsia="en-GB"/>
        </w:rPr>
      </w:pPr>
      <w:r>
        <w:t>E. 2.1</w:t>
      </w:r>
      <w:r w:rsidRPr="008A482D">
        <w:rPr>
          <w:rFonts w:ascii="Calibri" w:hAnsi="Calibri"/>
          <w:sz w:val="22"/>
          <w:szCs w:val="22"/>
          <w:lang w:eastAsia="en-GB"/>
        </w:rPr>
        <w:tab/>
      </w:r>
      <w:r w:rsidRPr="00E01AC9">
        <w:rPr>
          <w:lang w:val="en-US"/>
        </w:rPr>
        <w:t xml:space="preserve">PGW selection when </w:t>
      </w:r>
      <w:r>
        <w:t>APN load control information is available for each candidate PGW</w:t>
      </w:r>
      <w:r>
        <w:tab/>
      </w:r>
      <w:r>
        <w:fldChar w:fldCharType="begin" w:fldLock="1"/>
      </w:r>
      <w:r>
        <w:instrText xml:space="preserve"> PAGEREF _Toc36055141 \h </w:instrText>
      </w:r>
      <w:r>
        <w:fldChar w:fldCharType="separate"/>
      </w:r>
      <w:r>
        <w:t>75</w:t>
      </w:r>
      <w:r>
        <w:fldChar w:fldCharType="end"/>
      </w:r>
    </w:p>
    <w:p w:rsidR="00B52494" w:rsidRPr="008A482D" w:rsidRDefault="00B52494">
      <w:pPr>
        <w:pStyle w:val="TOC3"/>
        <w:rPr>
          <w:rFonts w:ascii="Calibri" w:hAnsi="Calibri"/>
          <w:sz w:val="22"/>
          <w:szCs w:val="22"/>
          <w:lang w:eastAsia="en-GB"/>
        </w:rPr>
      </w:pPr>
      <w:r>
        <w:t>E.2.2</w:t>
      </w:r>
      <w:r w:rsidRPr="008A482D">
        <w:rPr>
          <w:rFonts w:ascii="Calibri" w:hAnsi="Calibri"/>
          <w:sz w:val="22"/>
          <w:szCs w:val="22"/>
          <w:lang w:eastAsia="en-GB"/>
        </w:rPr>
        <w:tab/>
      </w:r>
      <w:r>
        <w:t xml:space="preserve">PGW selection </w:t>
      </w:r>
      <w:r w:rsidRPr="00E01AC9">
        <w:rPr>
          <w:lang w:val="en-US"/>
        </w:rPr>
        <w:t>when</w:t>
      </w:r>
      <w:r>
        <w:t xml:space="preserve"> </w:t>
      </w:r>
      <w:r w:rsidRPr="00E01AC9">
        <w:rPr>
          <w:lang w:val="en-US"/>
        </w:rPr>
        <w:t>APN load control information is not available for each candidate PGW</w:t>
      </w:r>
      <w:r>
        <w:tab/>
      </w:r>
      <w:r>
        <w:fldChar w:fldCharType="begin" w:fldLock="1"/>
      </w:r>
      <w:r>
        <w:instrText xml:space="preserve"> PAGEREF _Toc36055142 \h </w:instrText>
      </w:r>
      <w:r>
        <w:fldChar w:fldCharType="separate"/>
      </w:r>
      <w:r>
        <w:t>76</w:t>
      </w:r>
      <w:r>
        <w:fldChar w:fldCharType="end"/>
      </w:r>
    </w:p>
    <w:p w:rsidR="00B52494" w:rsidRPr="008A482D" w:rsidRDefault="00B52494" w:rsidP="00B52494">
      <w:pPr>
        <w:pStyle w:val="TOC8"/>
        <w:tabs>
          <w:tab w:val="right" w:leader="dot" w:pos="9639"/>
        </w:tabs>
        <w:rPr>
          <w:rFonts w:ascii="Calibri" w:hAnsi="Calibri"/>
          <w:b w:val="0"/>
          <w:szCs w:val="22"/>
          <w:lang w:eastAsia="en-GB"/>
        </w:rPr>
      </w:pPr>
      <w:r>
        <w:t>Annex F (Informative):</w:t>
      </w:r>
      <w:r>
        <w:tab/>
        <w:t>Examples for AMF Discovery by 5G AN</w:t>
      </w:r>
      <w:r>
        <w:tab/>
      </w:r>
      <w:r>
        <w:fldChar w:fldCharType="begin" w:fldLock="1"/>
      </w:r>
      <w:r>
        <w:instrText xml:space="preserve"> PAGEREF _Toc36055143 \h </w:instrText>
      </w:r>
      <w:r>
        <w:fldChar w:fldCharType="separate"/>
      </w:r>
      <w:r>
        <w:t>76</w:t>
      </w:r>
      <w:r>
        <w:fldChar w:fldCharType="end"/>
      </w:r>
    </w:p>
    <w:p w:rsidR="00B52494" w:rsidRPr="008A482D" w:rsidRDefault="00B52494">
      <w:pPr>
        <w:pStyle w:val="TOC2"/>
        <w:rPr>
          <w:rFonts w:ascii="Calibri" w:hAnsi="Calibri"/>
          <w:sz w:val="22"/>
          <w:szCs w:val="22"/>
          <w:lang w:eastAsia="en-GB"/>
        </w:rPr>
      </w:pPr>
      <w:r w:rsidRPr="00B52494">
        <w:t>F.1</w:t>
      </w:r>
      <w:r w:rsidRPr="008A482D">
        <w:rPr>
          <w:rFonts w:ascii="Calibri" w:hAnsi="Calibri"/>
          <w:sz w:val="22"/>
          <w:szCs w:val="22"/>
          <w:lang w:eastAsia="en-GB"/>
        </w:rPr>
        <w:tab/>
      </w:r>
      <w:r w:rsidRPr="00E01AC9">
        <w:rPr>
          <w:lang w:val="en-US"/>
        </w:rPr>
        <w:t>Introduction</w:t>
      </w:r>
      <w:r>
        <w:tab/>
      </w:r>
      <w:r>
        <w:fldChar w:fldCharType="begin" w:fldLock="1"/>
      </w:r>
      <w:r>
        <w:instrText xml:space="preserve"> PAGEREF _Toc36055144 \h </w:instrText>
      </w:r>
      <w:r>
        <w:fldChar w:fldCharType="separate"/>
      </w:r>
      <w:r>
        <w:t>76</w:t>
      </w:r>
      <w:r>
        <w:fldChar w:fldCharType="end"/>
      </w:r>
    </w:p>
    <w:p w:rsidR="00B52494" w:rsidRPr="008A482D" w:rsidRDefault="00B52494">
      <w:pPr>
        <w:pStyle w:val="TOC2"/>
        <w:rPr>
          <w:rFonts w:ascii="Calibri" w:hAnsi="Calibri"/>
          <w:sz w:val="22"/>
          <w:szCs w:val="22"/>
          <w:lang w:eastAsia="en-GB"/>
        </w:rPr>
      </w:pPr>
      <w:r w:rsidRPr="00B52494">
        <w:t>F.2</w:t>
      </w:r>
      <w:r w:rsidRPr="008A482D">
        <w:rPr>
          <w:rFonts w:ascii="Calibri" w:hAnsi="Calibri"/>
          <w:sz w:val="22"/>
          <w:szCs w:val="22"/>
          <w:lang w:eastAsia="en-GB"/>
        </w:rPr>
        <w:tab/>
      </w:r>
      <w:r w:rsidRPr="00E01AC9">
        <w:rPr>
          <w:lang w:val="en-US"/>
        </w:rPr>
        <w:t>Preconditions</w:t>
      </w:r>
      <w:r>
        <w:tab/>
      </w:r>
      <w:r>
        <w:fldChar w:fldCharType="begin" w:fldLock="1"/>
      </w:r>
      <w:r>
        <w:instrText xml:space="preserve"> PAGEREF _Toc36055145 \h </w:instrText>
      </w:r>
      <w:r>
        <w:fldChar w:fldCharType="separate"/>
      </w:r>
      <w:r>
        <w:t>76</w:t>
      </w:r>
      <w:r>
        <w:fldChar w:fldCharType="end"/>
      </w:r>
    </w:p>
    <w:p w:rsidR="00B52494" w:rsidRPr="008A482D" w:rsidRDefault="00B52494">
      <w:pPr>
        <w:pStyle w:val="TOC2"/>
        <w:rPr>
          <w:rFonts w:ascii="Calibri" w:hAnsi="Calibri"/>
          <w:sz w:val="22"/>
          <w:szCs w:val="22"/>
          <w:lang w:eastAsia="en-GB"/>
        </w:rPr>
      </w:pPr>
      <w:r w:rsidRPr="00B52494">
        <w:t>F.3</w:t>
      </w:r>
      <w:r w:rsidRPr="008A482D">
        <w:rPr>
          <w:rFonts w:ascii="Calibri" w:hAnsi="Calibri"/>
          <w:sz w:val="22"/>
          <w:szCs w:val="22"/>
          <w:lang w:eastAsia="en-GB"/>
        </w:rPr>
        <w:tab/>
      </w:r>
      <w:r w:rsidRPr="00E01AC9">
        <w:rPr>
          <w:lang w:val="en-US"/>
        </w:rPr>
        <w:t>Example of an AMF Region with 2 AMF Sets</w:t>
      </w:r>
      <w:r>
        <w:tab/>
      </w:r>
      <w:r>
        <w:fldChar w:fldCharType="begin" w:fldLock="1"/>
      </w:r>
      <w:r>
        <w:instrText xml:space="preserve"> PAGEREF _Toc36055146 \h </w:instrText>
      </w:r>
      <w:r>
        <w:fldChar w:fldCharType="separate"/>
      </w:r>
      <w:r>
        <w:t>76</w:t>
      </w:r>
      <w:r>
        <w:fldChar w:fldCharType="end"/>
      </w:r>
    </w:p>
    <w:p w:rsidR="00B52494" w:rsidRPr="008A482D" w:rsidRDefault="00B52494">
      <w:pPr>
        <w:pStyle w:val="TOC3"/>
        <w:rPr>
          <w:rFonts w:ascii="Calibri" w:hAnsi="Calibri"/>
          <w:sz w:val="22"/>
          <w:szCs w:val="22"/>
          <w:lang w:eastAsia="en-GB"/>
        </w:rPr>
      </w:pPr>
      <w:r w:rsidRPr="00B52494">
        <w:t>F.3.1</w:t>
      </w:r>
      <w:r w:rsidRPr="008A482D">
        <w:rPr>
          <w:rFonts w:ascii="Calibri" w:hAnsi="Calibri"/>
          <w:sz w:val="22"/>
          <w:szCs w:val="22"/>
          <w:lang w:eastAsia="en-GB"/>
        </w:rPr>
        <w:tab/>
      </w:r>
      <w:r w:rsidRPr="00E01AC9">
        <w:rPr>
          <w:lang w:val="en-US"/>
        </w:rPr>
        <w:t>Master file</w:t>
      </w:r>
      <w:r>
        <w:tab/>
      </w:r>
      <w:r>
        <w:fldChar w:fldCharType="begin" w:fldLock="1"/>
      </w:r>
      <w:r>
        <w:instrText xml:space="preserve"> PAGEREF _Toc36055147 \h </w:instrText>
      </w:r>
      <w:r>
        <w:fldChar w:fldCharType="separate"/>
      </w:r>
      <w:r>
        <w:t>76</w:t>
      </w:r>
      <w:r>
        <w:fldChar w:fldCharType="end"/>
      </w:r>
    </w:p>
    <w:p w:rsidR="00B52494" w:rsidRPr="008A482D" w:rsidRDefault="00B52494">
      <w:pPr>
        <w:pStyle w:val="TOC3"/>
        <w:rPr>
          <w:rFonts w:ascii="Calibri" w:hAnsi="Calibri"/>
          <w:sz w:val="22"/>
          <w:szCs w:val="22"/>
          <w:lang w:eastAsia="en-GB"/>
        </w:rPr>
      </w:pPr>
      <w:r w:rsidRPr="00B52494">
        <w:t>F.3.2</w:t>
      </w:r>
      <w:r w:rsidRPr="008A482D">
        <w:rPr>
          <w:rFonts w:ascii="Calibri" w:hAnsi="Calibri"/>
          <w:sz w:val="22"/>
          <w:szCs w:val="22"/>
          <w:lang w:eastAsia="en-GB"/>
        </w:rPr>
        <w:tab/>
      </w:r>
      <w:r w:rsidRPr="00E01AC9">
        <w:rPr>
          <w:lang w:val="en-US"/>
        </w:rPr>
        <w:t>SOA and NS records</w:t>
      </w:r>
      <w:r>
        <w:tab/>
      </w:r>
      <w:r>
        <w:fldChar w:fldCharType="begin" w:fldLock="1"/>
      </w:r>
      <w:r>
        <w:instrText xml:space="preserve"> PAGEREF _Toc36055148 \h </w:instrText>
      </w:r>
      <w:r>
        <w:fldChar w:fldCharType="separate"/>
      </w:r>
      <w:r>
        <w:t>77</w:t>
      </w:r>
      <w:r>
        <w:fldChar w:fldCharType="end"/>
      </w:r>
    </w:p>
    <w:p w:rsidR="00B52494" w:rsidRPr="008A482D" w:rsidRDefault="00B52494">
      <w:pPr>
        <w:pStyle w:val="TOC3"/>
        <w:rPr>
          <w:rFonts w:ascii="Calibri" w:hAnsi="Calibri"/>
          <w:sz w:val="22"/>
          <w:szCs w:val="22"/>
          <w:lang w:eastAsia="en-GB"/>
        </w:rPr>
      </w:pPr>
      <w:r w:rsidRPr="00B52494">
        <w:t>F.3.3</w:t>
      </w:r>
      <w:r w:rsidRPr="008A482D">
        <w:rPr>
          <w:rFonts w:ascii="Calibri" w:hAnsi="Calibri"/>
          <w:sz w:val="22"/>
          <w:szCs w:val="22"/>
          <w:lang w:eastAsia="en-GB"/>
        </w:rPr>
        <w:tab/>
      </w:r>
      <w:r w:rsidRPr="00E01AC9">
        <w:rPr>
          <w:lang w:val="en-US"/>
        </w:rPr>
        <w:t>AMF Set file</w:t>
      </w:r>
      <w:r>
        <w:tab/>
      </w:r>
      <w:r>
        <w:fldChar w:fldCharType="begin" w:fldLock="1"/>
      </w:r>
      <w:r>
        <w:instrText xml:space="preserve"> PAGEREF _Toc36055149 \h </w:instrText>
      </w:r>
      <w:r>
        <w:fldChar w:fldCharType="separate"/>
      </w:r>
      <w:r>
        <w:t>77</w:t>
      </w:r>
      <w:r>
        <w:fldChar w:fldCharType="end"/>
      </w:r>
    </w:p>
    <w:p w:rsidR="00B52494" w:rsidRPr="008A482D" w:rsidRDefault="00B52494" w:rsidP="00B52494">
      <w:pPr>
        <w:pStyle w:val="TOC8"/>
        <w:tabs>
          <w:tab w:val="right" w:leader="dot" w:pos="9639"/>
        </w:tabs>
        <w:rPr>
          <w:rFonts w:ascii="Calibri" w:hAnsi="Calibri"/>
          <w:b w:val="0"/>
          <w:szCs w:val="22"/>
          <w:lang w:eastAsia="en-GB"/>
        </w:rPr>
      </w:pPr>
      <w:r>
        <w:t>Annex G (Informative):</w:t>
      </w:r>
      <w:r>
        <w:tab/>
        <w:t>Change history</w:t>
      </w:r>
      <w:r>
        <w:tab/>
      </w:r>
      <w:r>
        <w:fldChar w:fldCharType="begin" w:fldLock="1"/>
      </w:r>
      <w:r>
        <w:instrText xml:space="preserve"> PAGEREF _Toc36055150 \h </w:instrText>
      </w:r>
      <w:r>
        <w:fldChar w:fldCharType="separate"/>
      </w:r>
      <w:r>
        <w:t>78</w:t>
      </w:r>
      <w:r>
        <w:fldChar w:fldCharType="end"/>
      </w:r>
    </w:p>
    <w:p w:rsidR="00080512" w:rsidRPr="004D3578" w:rsidRDefault="00B52494">
      <w:r>
        <w:rPr>
          <w:noProof/>
          <w:sz w:val="22"/>
        </w:rPr>
        <w:fldChar w:fldCharType="end"/>
      </w:r>
    </w:p>
    <w:p w:rsidR="00080512" w:rsidRDefault="00080512" w:rsidP="006E714E">
      <w:pPr>
        <w:pStyle w:val="Heading1"/>
      </w:pPr>
      <w:r w:rsidRPr="004D3578">
        <w:br w:type="page"/>
      </w:r>
      <w:bookmarkStart w:id="10" w:name="foreword"/>
      <w:bookmarkStart w:id="11" w:name="_Toc2086433"/>
      <w:bookmarkStart w:id="12" w:name="_Toc36055004"/>
      <w:bookmarkEnd w:id="10"/>
      <w:r w:rsidRPr="004D3578">
        <w:lastRenderedPageBreak/>
        <w:t>Foreword</w:t>
      </w:r>
      <w:bookmarkEnd w:id="11"/>
      <w:bookmarkEnd w:id="12"/>
    </w:p>
    <w:p w:rsidR="00080512" w:rsidRPr="004D3578" w:rsidRDefault="00080512">
      <w:r w:rsidRPr="004D3578">
        <w:t xml:space="preserve">This Technical </w:t>
      </w:r>
      <w:bookmarkStart w:id="13" w:name="spectype3"/>
      <w:r w:rsidRPr="006E714E">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B5249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B5249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B5249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B52494">
        <w:tab/>
      </w:r>
      <w:r>
        <w:t>indicates</w:t>
      </w:r>
      <w:r w:rsidR="00774DA4">
        <w:t xml:space="preserve"> that something is possible</w:t>
      </w:r>
    </w:p>
    <w:p w:rsidR="00774DA4" w:rsidRDefault="00774DA4" w:rsidP="00774DA4">
      <w:pPr>
        <w:pStyle w:val="EX"/>
      </w:pPr>
      <w:r w:rsidRPr="00774DA4">
        <w:rPr>
          <w:b/>
        </w:rPr>
        <w:t>cannot</w:t>
      </w:r>
      <w:r w:rsidR="00B5249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6E714E" w:rsidRDefault="006E714E" w:rsidP="006E714E">
      <w:pPr>
        <w:pStyle w:val="Heading1"/>
      </w:pPr>
      <w:bookmarkStart w:id="14" w:name="introduction"/>
      <w:bookmarkStart w:id="15" w:name="_Toc20214804"/>
      <w:bookmarkStart w:id="16" w:name="_Toc27753187"/>
      <w:bookmarkStart w:id="17" w:name="_Toc36055005"/>
      <w:bookmarkEnd w:id="14"/>
      <w:r>
        <w:t>1</w:t>
      </w:r>
      <w:r>
        <w:tab/>
        <w:t>Scope</w:t>
      </w:r>
      <w:bookmarkEnd w:id="15"/>
      <w:bookmarkEnd w:id="16"/>
      <w:bookmarkEnd w:id="17"/>
    </w:p>
    <w:p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rsidR="006E714E" w:rsidRDefault="006E714E" w:rsidP="006E714E">
      <w:pPr>
        <w:pStyle w:val="Heading1"/>
      </w:pPr>
      <w:bookmarkStart w:id="18" w:name="_Toc20214805"/>
      <w:bookmarkStart w:id="19" w:name="_Toc27753188"/>
      <w:bookmarkStart w:id="20" w:name="_Toc36055006"/>
      <w:r>
        <w:t>2</w:t>
      </w:r>
      <w:r>
        <w:tab/>
        <w:t>References</w:t>
      </w:r>
      <w:bookmarkEnd w:id="18"/>
      <w:bookmarkEnd w:id="19"/>
      <w:bookmarkEnd w:id="20"/>
    </w:p>
    <w:p w:rsidR="006E714E" w:rsidRDefault="006E714E" w:rsidP="006E714E">
      <w:r>
        <w:t>The following documents contain provisions which, through reference in this text, constitute provisions of the present document.</w:t>
      </w:r>
    </w:p>
    <w:p w:rsidR="006E714E" w:rsidRDefault="006E714E" w:rsidP="006E714E">
      <w:pPr>
        <w:pStyle w:val="B1"/>
      </w:pPr>
      <w:r>
        <w:t>-</w:t>
      </w:r>
      <w:r>
        <w:tab/>
        <w:t>References are either specific (identified by date of publication, edition number, version number, etc.) or non</w:t>
      </w:r>
      <w:r>
        <w:noBreakHyphen/>
        <w:t>specific.</w:t>
      </w:r>
    </w:p>
    <w:p w:rsidR="006E714E" w:rsidRDefault="006E714E" w:rsidP="006E714E">
      <w:pPr>
        <w:pStyle w:val="B1"/>
      </w:pPr>
      <w:r>
        <w:t>-</w:t>
      </w:r>
      <w:r>
        <w:tab/>
        <w:t>For a specific reference, subsequent revisions do not apply.</w:t>
      </w:r>
    </w:p>
    <w:p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6E714E" w:rsidRDefault="006E714E" w:rsidP="006E714E">
      <w:pPr>
        <w:pStyle w:val="EX"/>
        <w:rPr>
          <w:lang w:val="en-US"/>
        </w:rPr>
      </w:pPr>
      <w:r w:rsidRPr="00B26868">
        <w:rPr>
          <w:lang w:val="en-US"/>
        </w:rPr>
        <w:t>[1]</w:t>
      </w:r>
      <w:r>
        <w:rPr>
          <w:lang w:val="en-US"/>
        </w:rPr>
        <w:tab/>
      </w:r>
      <w:r w:rsidRPr="00B26868">
        <w:rPr>
          <w:lang w:val="en-US"/>
        </w:rPr>
        <w:t xml:space="preserve">3GPP TR 21.905: </w:t>
      </w:r>
      <w:r>
        <w:rPr>
          <w:lang w:val="en-US"/>
        </w:rPr>
        <w:t>"</w:t>
      </w:r>
      <w:r w:rsidRPr="00B26868">
        <w:rPr>
          <w:lang w:val="en-US"/>
        </w:rPr>
        <w:t>Vocabulary for 3GPP Specifications</w:t>
      </w:r>
      <w:r>
        <w:rPr>
          <w:lang w:val="en-US"/>
        </w:rPr>
        <w:t>"</w:t>
      </w:r>
      <w:r w:rsidRPr="00B26868">
        <w:rPr>
          <w:lang w:val="en-US"/>
        </w:rPr>
        <w:t>.</w:t>
      </w:r>
    </w:p>
    <w:p w:rsidR="006E714E" w:rsidRDefault="006E714E" w:rsidP="006E714E">
      <w:pPr>
        <w:pStyle w:val="EX"/>
        <w:rPr>
          <w:lang w:val="en-US"/>
        </w:rPr>
      </w:pPr>
      <w:r>
        <w:rPr>
          <w:lang w:val="en-US"/>
        </w:rPr>
        <w:t>[2</w:t>
      </w:r>
      <w:r w:rsidRPr="004C3678">
        <w:rPr>
          <w:lang w:val="en-US"/>
        </w:rPr>
        <w:t>]</w:t>
      </w:r>
      <w:r>
        <w:rPr>
          <w:lang w:val="en-US"/>
        </w:rPr>
        <w:tab/>
      </w:r>
      <w:r w:rsidRPr="004C3678">
        <w:rPr>
          <w:lang w:val="en-US"/>
        </w:rPr>
        <w:t>IETF RFC 1034:</w:t>
      </w:r>
      <w:r>
        <w:rPr>
          <w:lang w:val="en-US"/>
        </w:rPr>
        <w:t>"</w:t>
      </w:r>
      <w:r w:rsidRPr="004C3678">
        <w:rPr>
          <w:lang w:val="en-US"/>
        </w:rPr>
        <w:t>DOMAIN NAMES - CONCEPTS AND FACILITIES</w:t>
      </w:r>
      <w:r>
        <w:rPr>
          <w:lang w:val="en-US"/>
        </w:rPr>
        <w:t>".</w:t>
      </w:r>
    </w:p>
    <w:p w:rsidR="006E714E" w:rsidRDefault="006E714E" w:rsidP="006E714E">
      <w:pPr>
        <w:pStyle w:val="EX"/>
        <w:rPr>
          <w:lang w:val="en-US"/>
        </w:rPr>
      </w:pPr>
      <w:r w:rsidRPr="004C3678">
        <w:rPr>
          <w:lang w:val="en-US"/>
        </w:rPr>
        <w:t>[</w:t>
      </w:r>
      <w:r>
        <w:rPr>
          <w:lang w:val="en-US"/>
        </w:rPr>
        <w:t>3]</w:t>
      </w:r>
      <w:r>
        <w:rPr>
          <w:lang w:val="en-US"/>
        </w:rPr>
        <w:tab/>
      </w:r>
      <w:r w:rsidRPr="004C3678">
        <w:rPr>
          <w:lang w:val="en-US"/>
        </w:rPr>
        <w:t>IETF RFC 1035:</w:t>
      </w:r>
      <w:r>
        <w:rPr>
          <w:lang w:val="en-US"/>
        </w:rPr>
        <w:t>"</w:t>
      </w:r>
      <w:r w:rsidRPr="004C3678">
        <w:rPr>
          <w:lang w:val="en-US"/>
        </w:rPr>
        <w:t>DOMAIN NAMES - I</w:t>
      </w:r>
      <w:r>
        <w:rPr>
          <w:lang w:val="en-US"/>
        </w:rPr>
        <w:t>MPLEMENTATION AND SPECIFICATION".</w:t>
      </w:r>
    </w:p>
    <w:p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Pr="00985D24">
        <w:rPr>
          <w:rFonts w:eastAsia="PMingLiU" w:hint="eastAsia"/>
          <w:lang w:eastAsia="zh-TW"/>
        </w:rPr>
        <w:t xml:space="preserve">3GPP TS </w:t>
      </w:r>
      <w:r>
        <w:rPr>
          <w:rFonts w:hint="eastAsia"/>
          <w:lang w:eastAsia="zh-CN"/>
        </w:rPr>
        <w:t>23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rsidR="006E714E" w:rsidRDefault="006E714E" w:rsidP="006E714E">
      <w:pPr>
        <w:pStyle w:val="EX"/>
        <w:rPr>
          <w:lang w:val="en-US"/>
        </w:rPr>
      </w:pPr>
      <w:r>
        <w:rPr>
          <w:lang w:val="en-US"/>
        </w:rPr>
        <w:t>[6]</w:t>
      </w:r>
      <w:r>
        <w:rPr>
          <w:lang w:val="en-US"/>
        </w:rPr>
        <w:tab/>
        <w:t>IETF RFC 3596: "</w:t>
      </w:r>
      <w:r w:rsidRPr="0033236F">
        <w:rPr>
          <w:lang w:val="en-US"/>
        </w:rPr>
        <w:t>DNS Extensions to Support IP Version 6</w:t>
      </w:r>
      <w:r>
        <w:rPr>
          <w:lang w:val="en-US"/>
        </w:rPr>
        <w:t>".</w:t>
      </w:r>
    </w:p>
    <w:p w:rsidR="006E714E" w:rsidRDefault="006E714E" w:rsidP="006E714E">
      <w:pPr>
        <w:pStyle w:val="EX"/>
        <w:rPr>
          <w:lang w:val="en-US"/>
        </w:rPr>
      </w:pPr>
      <w:r>
        <w:rPr>
          <w:lang w:val="en-US"/>
        </w:rPr>
        <w:t>[7]</w:t>
      </w:r>
      <w:r>
        <w:rPr>
          <w:lang w:val="en-US"/>
        </w:rPr>
        <w:tab/>
        <w:t>IETF RFC 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rsidR="006E714E" w:rsidRDefault="006E714E" w:rsidP="006E714E">
      <w:pPr>
        <w:pStyle w:val="EX"/>
        <w:rPr>
          <w:lang w:val="en-US"/>
        </w:rPr>
      </w:pPr>
      <w:r>
        <w:rPr>
          <w:lang w:val="en-US"/>
        </w:rPr>
        <w:t>[8]</w:t>
      </w:r>
      <w:r>
        <w:rPr>
          <w:lang w:val="en-US"/>
        </w:rPr>
        <w:tab/>
        <w:t>IETF RFC 2782: "</w:t>
      </w:r>
      <w:r w:rsidRPr="008E4E4A">
        <w:rPr>
          <w:lang w:val="en-US"/>
        </w:rPr>
        <w:t>A DNS RR for specifying the location of services (DNS SRV)</w:t>
      </w:r>
      <w:r>
        <w:rPr>
          <w:lang w:val="en-US"/>
        </w:rPr>
        <w:t>".</w:t>
      </w:r>
    </w:p>
    <w:p w:rsidR="006E714E" w:rsidRDefault="006E714E" w:rsidP="006E714E">
      <w:pPr>
        <w:pStyle w:val="EX"/>
        <w:rPr>
          <w:lang w:val="en-US"/>
        </w:rPr>
      </w:pPr>
      <w:r>
        <w:rPr>
          <w:lang w:val="en-US"/>
        </w:rPr>
        <w:t>[9]</w:t>
      </w:r>
      <w:r>
        <w:rPr>
          <w:lang w:val="en-US"/>
        </w:rPr>
        <w:tab/>
      </w:r>
      <w:r w:rsidRPr="00CE4140">
        <w:rPr>
          <w:lang w:val="en-US"/>
        </w:rPr>
        <w:t xml:space="preserve">IETF RFC 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rsidR="006E714E" w:rsidRDefault="006E714E" w:rsidP="006E714E">
      <w:pPr>
        <w:pStyle w:val="EX"/>
        <w:rPr>
          <w:lang w:val="en-US"/>
        </w:rPr>
      </w:pPr>
      <w:r>
        <w:rPr>
          <w:lang w:val="en-US"/>
        </w:rPr>
        <w:t>[10]</w:t>
      </w:r>
      <w:r>
        <w:rPr>
          <w:lang w:val="en-US"/>
        </w:rPr>
        <w:tab/>
      </w:r>
      <w:r w:rsidRPr="00CE4140">
        <w:rPr>
          <w:lang w:val="en-US"/>
        </w:rPr>
        <w:t xml:space="preserve">IETF RFC 3401: </w:t>
      </w:r>
      <w:r>
        <w:rPr>
          <w:lang w:val="en-US"/>
        </w:rPr>
        <w:t>"</w:t>
      </w:r>
      <w:r w:rsidRPr="00CE4140">
        <w:rPr>
          <w:lang w:val="en-US"/>
        </w:rPr>
        <w:t>Dynamic Delegation Discovery System (DDDS) Part One: The Comprehensive DDDS</w:t>
      </w:r>
      <w:r>
        <w:rPr>
          <w:lang w:val="en-US"/>
        </w:rPr>
        <w:t>"</w:t>
      </w:r>
      <w:r w:rsidRPr="00CE4140">
        <w:rPr>
          <w:lang w:val="en-US"/>
        </w:rPr>
        <w:t>.</w:t>
      </w:r>
    </w:p>
    <w:p w:rsidR="006E714E" w:rsidRDefault="006E714E" w:rsidP="006E714E">
      <w:pPr>
        <w:pStyle w:val="EX"/>
      </w:pPr>
      <w:r>
        <w:t>[11]</w:t>
      </w:r>
      <w:r>
        <w:tab/>
      </w:r>
      <w:r w:rsidRPr="002E721C">
        <w:t>3GPP T</w:t>
      </w:r>
      <w:r w:rsidRPr="002E721C">
        <w:rPr>
          <w:rFonts w:hint="eastAsia"/>
        </w:rPr>
        <w:t>S</w:t>
      </w:r>
      <w:r w:rsidRPr="002E721C">
        <w:t xml:space="preserve"> 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rsidR="006E714E" w:rsidRPr="0098720C" w:rsidRDefault="006E714E" w:rsidP="006E714E">
      <w:pPr>
        <w:pStyle w:val="EX"/>
        <w:rPr>
          <w:lang w:val="sv-SE"/>
        </w:rPr>
      </w:pPr>
      <w:r w:rsidRPr="0098720C">
        <w:rPr>
          <w:lang w:val="sv-SE"/>
        </w:rPr>
        <w:t>[12]</w:t>
      </w:r>
      <w:r w:rsidRPr="0098720C">
        <w:rPr>
          <w:lang w:val="sv-SE"/>
        </w:rPr>
        <w:tab/>
        <w:t>3GPP TS 25.413: "UTRAN Iu interface RANAP signalling".</w:t>
      </w:r>
    </w:p>
    <w:p w:rsidR="006E714E" w:rsidRDefault="006E714E" w:rsidP="006E714E">
      <w:pPr>
        <w:pStyle w:val="EX"/>
      </w:pPr>
      <w:r>
        <w:rPr>
          <w:lang w:val="en-US"/>
        </w:rPr>
        <w:lastRenderedPageBreak/>
        <w:t>[13]</w:t>
      </w:r>
      <w:r>
        <w:rPr>
          <w:lang w:val="en-US"/>
        </w:rPr>
        <w:tab/>
        <w:t>IETF RFC 2671: "</w:t>
      </w:r>
      <w:r>
        <w:t>Extension Mechanisms for DNS (EDNS0)".</w:t>
      </w:r>
    </w:p>
    <w:p w:rsidR="006E714E" w:rsidRDefault="006E714E" w:rsidP="006E714E">
      <w:pPr>
        <w:pStyle w:val="EX"/>
        <w:rPr>
          <w:lang w:val="en-US"/>
        </w:rPr>
      </w:pPr>
      <w:r>
        <w:t>[14]</w:t>
      </w:r>
      <w:r>
        <w:tab/>
      </w:r>
      <w:r>
        <w:rPr>
          <w:lang w:val="en-US"/>
        </w:rPr>
        <w:t>IETF RFC 3402: "Dynamic Delegation Discovery System (DDDS) Part Two: The Algorithm".</w:t>
      </w:r>
    </w:p>
    <w:p w:rsidR="006E714E" w:rsidRPr="00476E15" w:rsidRDefault="006E714E" w:rsidP="006E714E">
      <w:pPr>
        <w:pStyle w:val="EX"/>
      </w:pPr>
      <w:r>
        <w:t>[15]</w:t>
      </w:r>
      <w:r>
        <w:tab/>
      </w:r>
      <w:r w:rsidRPr="00F0513B">
        <w:t>IETF RFC 2308: "</w:t>
      </w:r>
      <w:r w:rsidRPr="00F0513B">
        <w:rPr>
          <w:bCs/>
        </w:rPr>
        <w:t>Negative Caching of DNS Queries (DNS NCACHE)</w:t>
      </w:r>
      <w:r w:rsidRPr="00F0513B">
        <w:t>".</w:t>
      </w:r>
    </w:p>
    <w:p w:rsidR="006E714E" w:rsidRPr="00476E15" w:rsidRDefault="006E714E" w:rsidP="006E714E">
      <w:pPr>
        <w:pStyle w:val="EX"/>
      </w:pPr>
      <w:r>
        <w:t>[16]</w:t>
      </w:r>
      <w:r>
        <w:tab/>
        <w:t>IETF RFC 3330</w:t>
      </w:r>
      <w:r w:rsidRPr="00F0513B">
        <w:t>: "</w:t>
      </w:r>
      <w:r>
        <w:rPr>
          <w:bCs/>
        </w:rPr>
        <w:t>Special Use IPv4 Addresses</w:t>
      </w:r>
      <w:r w:rsidRPr="00F0513B">
        <w:t>".</w:t>
      </w:r>
    </w:p>
    <w:p w:rsidR="006E714E" w:rsidRDefault="006E714E" w:rsidP="006E714E">
      <w:pPr>
        <w:pStyle w:val="EX"/>
        <w:rPr>
          <w:lang w:val="en-US"/>
        </w:rPr>
      </w:pPr>
      <w:r>
        <w:t>[17]</w:t>
      </w:r>
      <w:r>
        <w:tab/>
      </w:r>
      <w:r w:rsidRPr="00F0513B">
        <w:t xml:space="preserve">IETF RFC </w:t>
      </w:r>
      <w:r>
        <w:t>3849</w:t>
      </w:r>
      <w:r w:rsidRPr="00F0513B">
        <w:t>: "</w:t>
      </w:r>
      <w:r>
        <w:rPr>
          <w:bCs/>
        </w:rPr>
        <w:t>IPv6 Address Prefix Reserved for Documentation</w:t>
      </w:r>
      <w:r w:rsidRPr="00F0513B">
        <w:t>".</w:t>
      </w:r>
    </w:p>
    <w:p w:rsidR="006E714E" w:rsidRDefault="006E714E" w:rsidP="006E714E">
      <w:pPr>
        <w:pStyle w:val="EX"/>
        <w:rPr>
          <w:lang w:eastAsia="zh-CN"/>
        </w:rPr>
      </w:pPr>
      <w:r>
        <w:t>[18]</w:t>
      </w:r>
      <w:r>
        <w:tab/>
        <w:t xml:space="preserve">3GPP </w:t>
      </w:r>
      <w:r w:rsidRPr="002E721C">
        <w:t>T</w:t>
      </w:r>
      <w:r w:rsidRPr="002E721C">
        <w:rPr>
          <w:rFonts w:hint="eastAsia"/>
        </w:rPr>
        <w:t>S</w:t>
      </w:r>
      <w:r w:rsidRPr="002E721C">
        <w:t xml:space="preserve"> 2</w:t>
      </w:r>
      <w:r w:rsidRPr="002E721C">
        <w:rPr>
          <w:rFonts w:hint="eastAsia"/>
        </w:rPr>
        <w:t>3</w:t>
      </w:r>
      <w:r w:rsidRPr="002E721C">
        <w:t>.</w:t>
      </w:r>
      <w:r>
        <w:t>060</w:t>
      </w:r>
      <w:r w:rsidRPr="002E721C">
        <w:t xml:space="preserve">: </w:t>
      </w:r>
      <w:r>
        <w:t>"General Packet Radio Service (GPRS); Service Description; Stage 2".</w:t>
      </w:r>
    </w:p>
    <w:p w:rsidR="006E714E" w:rsidRDefault="006E714E" w:rsidP="006E714E">
      <w:pPr>
        <w:pStyle w:val="EX"/>
      </w:pPr>
      <w:r>
        <w:t>[</w:t>
      </w:r>
      <w:r>
        <w:rPr>
          <w:lang w:eastAsia="zh-CN"/>
        </w:rPr>
        <w:t>19</w:t>
      </w:r>
      <w:r>
        <w:t>]</w:t>
      </w:r>
      <w:r>
        <w:tab/>
        <w:t xml:space="preserve">3GPP </w:t>
      </w:r>
      <w:r w:rsidRPr="002E721C">
        <w:t>T</w:t>
      </w:r>
      <w:r w:rsidRPr="002E721C">
        <w:rPr>
          <w:rFonts w:hint="eastAsia"/>
        </w:rPr>
        <w:t>S</w:t>
      </w:r>
      <w:r w:rsidRPr="002E721C">
        <w:t xml:space="preserve"> </w:t>
      </w:r>
      <w:r>
        <w:rPr>
          <w:rFonts w:hint="eastAsia"/>
          <w:lang w:eastAsia="zh-CN"/>
        </w:rPr>
        <w:t>36</w:t>
      </w:r>
      <w:r w:rsidRPr="002E721C">
        <w:t>.</w:t>
      </w:r>
      <w:r>
        <w:rPr>
          <w:rFonts w:hint="eastAsia"/>
          <w:lang w:eastAsia="zh-CN"/>
        </w:rPr>
        <w:t>413</w:t>
      </w:r>
      <w:r w:rsidRPr="002E721C">
        <w:t xml:space="preserve">: </w:t>
      </w:r>
      <w:r>
        <w:t>"Evolved Universal Terrestrial Access Network (E-UTRAN); S1 Application Protocol (S1AP)".</w:t>
      </w:r>
    </w:p>
    <w:p w:rsidR="006E714E" w:rsidRDefault="006E714E" w:rsidP="006E714E">
      <w:pPr>
        <w:pStyle w:val="EX"/>
      </w:pPr>
      <w:r>
        <w:t>[20]</w:t>
      </w:r>
      <w:r>
        <w:tab/>
        <w:t>3GPP TS 23.216: "</w:t>
      </w:r>
      <w:r w:rsidRPr="00404983">
        <w:t>Single Radi</w:t>
      </w:r>
      <w:r>
        <w:t>o Voice Call Continuity (SRVCC)".</w:t>
      </w:r>
    </w:p>
    <w:p w:rsidR="006E714E" w:rsidRDefault="006E714E" w:rsidP="006E714E">
      <w:pPr>
        <w:pStyle w:val="EX"/>
        <w:rPr>
          <w:noProof/>
        </w:rPr>
      </w:pPr>
      <w:r>
        <w:rPr>
          <w:noProof/>
        </w:rPr>
        <w:t>[21]</w:t>
      </w:r>
      <w:r w:rsidRPr="00D90C24">
        <w:rPr>
          <w:noProof/>
        </w:rPr>
        <w:tab/>
        <w:t>3GPP TS 36.413: "Evolved Universal Terrestrial Radio Access Network (E-UTRAN); S1 Application Protocol (S1AP)".</w:t>
      </w:r>
    </w:p>
    <w:p w:rsidR="006E714E" w:rsidRDefault="006E714E" w:rsidP="006E714E">
      <w:pPr>
        <w:pStyle w:val="EX"/>
      </w:pPr>
      <w:r w:rsidRPr="00027A9C">
        <w:t>[</w:t>
      </w:r>
      <w:r>
        <w:t>22</w:t>
      </w:r>
      <w:r w:rsidRPr="00027A9C">
        <w:t>]</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rsidR="006E714E" w:rsidRDefault="006E714E" w:rsidP="006E714E">
      <w:pPr>
        <w:pStyle w:val="EX"/>
      </w:pPr>
      <w:bookmarkStart w:id="21"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rsidR="006E714E" w:rsidRDefault="006E714E" w:rsidP="006E714E">
      <w:pPr>
        <w:pStyle w:val="EX"/>
      </w:pPr>
      <w:r>
        <w:t>[29]</w:t>
      </w:r>
      <w:r w:rsidRPr="005E4D39">
        <w:tab/>
        <w:t>3GPP</w:t>
      </w:r>
      <w:r>
        <w:t> </w:t>
      </w:r>
      <w:r w:rsidRPr="005E4D39">
        <w:t>TS</w:t>
      </w:r>
      <w:r>
        <w:t> </w:t>
      </w:r>
      <w:r w:rsidRPr="005E4D39">
        <w:t>23.502: "Procedures for the 5G System; Stage 2".</w:t>
      </w:r>
    </w:p>
    <w:p w:rsidR="006E714E" w:rsidRPr="005E4D39" w:rsidRDefault="006E714E" w:rsidP="006E714E">
      <w:pPr>
        <w:pStyle w:val="EX"/>
      </w:pPr>
      <w:r>
        <w:t>[30]</w:t>
      </w:r>
      <w:r>
        <w:tab/>
        <w:t xml:space="preserve">3GPP TS 29.273: </w:t>
      </w:r>
      <w:r w:rsidRPr="00532A69">
        <w:t>"</w:t>
      </w:r>
      <w:r w:rsidRPr="00292A1B">
        <w:t>Evolved Packet System (EPS); 3GPP EPS AAA interfaces</w:t>
      </w:r>
      <w:r w:rsidRPr="00532A69">
        <w:t>"</w:t>
      </w:r>
      <w:r>
        <w:t>.</w:t>
      </w:r>
    </w:p>
    <w:p w:rsidR="006E714E" w:rsidRPr="00B26868" w:rsidRDefault="006E714E" w:rsidP="006E714E">
      <w:pPr>
        <w:pStyle w:val="Heading1"/>
        <w:rPr>
          <w:lang w:val="en-US"/>
        </w:rPr>
      </w:pPr>
      <w:bookmarkStart w:id="22" w:name="_Toc20214806"/>
      <w:bookmarkStart w:id="23" w:name="_Toc27753189"/>
      <w:bookmarkStart w:id="24" w:name="_Toc36055007"/>
      <w:r w:rsidRPr="00B26868">
        <w:rPr>
          <w:lang w:val="en-US"/>
        </w:rPr>
        <w:t>3</w:t>
      </w:r>
      <w:r w:rsidRPr="00B26868">
        <w:rPr>
          <w:lang w:val="en-US"/>
        </w:rPr>
        <w:tab/>
        <w:t>Definitions, symbols and abbreviations</w:t>
      </w:r>
      <w:bookmarkEnd w:id="22"/>
      <w:bookmarkEnd w:id="23"/>
      <w:bookmarkEnd w:id="24"/>
    </w:p>
    <w:p w:rsidR="006E714E" w:rsidRPr="00B26868" w:rsidRDefault="006E714E" w:rsidP="006E714E">
      <w:pPr>
        <w:pStyle w:val="Heading2"/>
        <w:rPr>
          <w:lang w:val="en-US"/>
        </w:rPr>
      </w:pPr>
      <w:bookmarkStart w:id="25" w:name="_Toc20214807"/>
      <w:bookmarkStart w:id="26" w:name="_Toc27753190"/>
      <w:bookmarkStart w:id="27" w:name="_Toc36055008"/>
      <w:r w:rsidRPr="00B26868">
        <w:rPr>
          <w:lang w:val="en-US"/>
        </w:rPr>
        <w:t>3.1</w:t>
      </w:r>
      <w:r w:rsidRPr="00B26868">
        <w:rPr>
          <w:lang w:val="en-US"/>
        </w:rPr>
        <w:tab/>
        <w:t>Definitions</w:t>
      </w:r>
      <w:bookmarkEnd w:id="25"/>
      <w:bookmarkEnd w:id="26"/>
      <w:bookmarkEnd w:id="27"/>
    </w:p>
    <w:p w:rsidR="006E714E" w:rsidRDefault="006E714E" w:rsidP="006E714E">
      <w:pPr>
        <w:rPr>
          <w:lang w:val="en-US"/>
        </w:rPr>
      </w:pPr>
      <w:r w:rsidRPr="00B26868">
        <w:rPr>
          <w:lang w:val="en-US"/>
        </w:rPr>
        <w:t xml:space="preserve">For the purposes of the present document, the terms and definitions given in </w:t>
      </w:r>
      <w:r>
        <w:rPr>
          <w:lang w:val="en-US"/>
        </w:rPr>
        <w:t xml:space="preserve">3GPP </w:t>
      </w:r>
      <w:r w:rsidRPr="00B26868">
        <w:rPr>
          <w:lang w:val="en-US"/>
        </w:rPr>
        <w:t xml:space="preserve">TR 21.905 [1] and the following apply. A term defined in the present document takes precedence over the definition of the same term, if any, in </w:t>
      </w:r>
      <w:r>
        <w:rPr>
          <w:lang w:val="en-US"/>
        </w:rPr>
        <w:t xml:space="preserve">3GPP </w:t>
      </w:r>
      <w:r w:rsidRPr="00B26868">
        <w:rPr>
          <w:lang w:val="en-US"/>
        </w:rPr>
        <w:t>TR 21.905 [1].</w:t>
      </w:r>
    </w:p>
    <w:p w:rsidR="006E714E" w:rsidRDefault="006E714E" w:rsidP="006E714E">
      <w:pPr>
        <w:rPr>
          <w:lang w:val="en-US"/>
        </w:rPr>
      </w:pPr>
      <w:r>
        <w:rPr>
          <w:lang w:val="en-US"/>
        </w:rPr>
        <w:t>Domain Name System as defined in IETF RFC 1034 [2], IETF RFC 1035[3], and as used in 3GPP in 3GPP TS 23.003 [4] and GSMA PRD IR.67 [5]</w:t>
      </w:r>
      <w:r w:rsidRPr="00267DBB">
        <w:rPr>
          <w:lang w:val="en-US"/>
        </w:rPr>
        <w:t xml:space="preserve"> </w:t>
      </w:r>
    </w:p>
    <w:p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rsidR="006E714E" w:rsidRDefault="006E714E" w:rsidP="006E714E">
      <w:pPr>
        <w:rPr>
          <w:lang w:val="en-US"/>
        </w:rPr>
      </w:pPr>
      <w:r>
        <w:rPr>
          <w:lang w:val="en-US"/>
        </w:rPr>
        <w:t xml:space="preserve">The term "S4-SGSN" refers to a Release-8 SGSN that has at least one set of S4/S3/S16 interfaces enabled. </w:t>
      </w:r>
    </w:p>
    <w:p w:rsidR="006E714E" w:rsidRDefault="006E714E" w:rsidP="006E714E">
      <w:pPr>
        <w:rPr>
          <w:lang w:val="en-US"/>
        </w:rPr>
      </w:pPr>
      <w:r>
        <w:rPr>
          <w:lang w:val="en-US"/>
        </w:rPr>
        <w:lastRenderedPageBreak/>
        <w:t>The term "Release 8 SGSN supporting only Gn/Gp" refers to a Release 8 or later SGSN that either explicitly does not support S4 interfaces or all S4/S3/S16 interfaces are disabled due to operator policy. Such a node cannot use an SGW but can use a collocated PGW/GGSN. See 3GPP TS 23.401 [11] Annex D for use cases.</w:t>
      </w:r>
    </w:p>
    <w:p w:rsidR="006E714E" w:rsidRPr="00B26868" w:rsidRDefault="006E714E" w:rsidP="006E714E">
      <w:pPr>
        <w:rPr>
          <w:lang w:val="en-US"/>
        </w:rPr>
      </w:pPr>
      <w:r>
        <w:rPr>
          <w:lang w:val="en-US"/>
        </w:rPr>
        <w:t>The term "Release-8 SGSN" applies to either case.</w:t>
      </w:r>
    </w:p>
    <w:p w:rsidR="006E714E" w:rsidRPr="00B26868" w:rsidRDefault="006E714E" w:rsidP="006E714E">
      <w:pPr>
        <w:pStyle w:val="Heading2"/>
        <w:rPr>
          <w:lang w:val="en-US"/>
        </w:rPr>
      </w:pPr>
      <w:bookmarkStart w:id="28" w:name="_Toc20214808"/>
      <w:bookmarkStart w:id="29" w:name="_Toc27753191"/>
      <w:bookmarkStart w:id="30" w:name="_Toc36055009"/>
      <w:r w:rsidRPr="00B26868">
        <w:rPr>
          <w:lang w:val="en-US"/>
        </w:rPr>
        <w:t>3.</w:t>
      </w:r>
      <w:r>
        <w:rPr>
          <w:lang w:val="en-US"/>
        </w:rPr>
        <w:t>2</w:t>
      </w:r>
      <w:r w:rsidRPr="00B26868">
        <w:rPr>
          <w:lang w:val="en-US"/>
        </w:rPr>
        <w:tab/>
        <w:t>Abbreviations</w:t>
      </w:r>
      <w:bookmarkEnd w:id="28"/>
      <w:bookmarkEnd w:id="29"/>
      <w:bookmarkEnd w:id="30"/>
    </w:p>
    <w:p w:rsidR="006E714E" w:rsidRDefault="006E714E" w:rsidP="006E714E">
      <w:pPr>
        <w:rPr>
          <w:lang w:val="en-US"/>
        </w:rPr>
      </w:pPr>
      <w:r w:rsidRPr="00B26868">
        <w:rPr>
          <w:lang w:val="en-US"/>
        </w:rPr>
        <w:t xml:space="preserve">For the purposes of the present document, the abbreviations given in </w:t>
      </w:r>
      <w:r>
        <w:rPr>
          <w:lang w:val="en-US"/>
        </w:rPr>
        <w:t xml:space="preserve">3GPP </w:t>
      </w:r>
      <w:r w:rsidRPr="00B26868">
        <w:rPr>
          <w:lang w:val="en-US"/>
        </w:rPr>
        <w:t xml:space="preserve">TR 21.905[1] and the following apply. An abbreviation defined in the present document takes precedence over the definition of the same abbreviation, if any, in </w:t>
      </w:r>
      <w:r>
        <w:rPr>
          <w:lang w:val="en-US"/>
        </w:rPr>
        <w:t xml:space="preserve">3GPP </w:t>
      </w:r>
      <w:r w:rsidRPr="00B26868">
        <w:rPr>
          <w:lang w:val="en-US"/>
        </w:rPr>
        <w:t xml:space="preserve">TR 21.905 [1]. </w:t>
      </w:r>
    </w:p>
    <w:p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rsidR="006E714E" w:rsidRDefault="006E714E" w:rsidP="006E714E">
      <w:pPr>
        <w:pStyle w:val="EW"/>
        <w:rPr>
          <w:lang w:val="en-US"/>
        </w:rPr>
      </w:pPr>
      <w:r>
        <w:rPr>
          <w:lang w:val="en-US"/>
        </w:rPr>
        <w:t>DDDS</w:t>
      </w:r>
      <w:r>
        <w:rPr>
          <w:lang w:val="en-US"/>
        </w:rPr>
        <w:tab/>
      </w:r>
      <w:r w:rsidRPr="006F3880">
        <w:rPr>
          <w:lang w:val="en-US"/>
        </w:rPr>
        <w:t>Dynamic Delegation Discovery Service</w:t>
      </w:r>
    </w:p>
    <w:p w:rsidR="006E714E" w:rsidRDefault="006E714E" w:rsidP="006E714E">
      <w:pPr>
        <w:pStyle w:val="EW"/>
        <w:rPr>
          <w:lang w:val="en-US"/>
        </w:rPr>
      </w:pPr>
      <w:r>
        <w:rPr>
          <w:lang w:val="en-US"/>
        </w:rPr>
        <w:t>DNS</w:t>
      </w:r>
      <w:r>
        <w:rPr>
          <w:lang w:val="en-US"/>
        </w:rPr>
        <w:tab/>
        <w:t>Domain Name System</w:t>
      </w:r>
    </w:p>
    <w:p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rsidR="006E714E" w:rsidRDefault="006E714E" w:rsidP="006E714E">
      <w:pPr>
        <w:pStyle w:val="EW"/>
        <w:rPr>
          <w:lang w:eastAsia="zh-CN"/>
        </w:rPr>
      </w:pPr>
      <w:r>
        <w:rPr>
          <w:rFonts w:hint="eastAsia"/>
          <w:lang w:eastAsia="zh-CN"/>
        </w:rPr>
        <w:t>eHRPD</w:t>
      </w:r>
      <w:r>
        <w:rPr>
          <w:rFonts w:hint="eastAsia"/>
          <w:lang w:eastAsia="zh-CN"/>
        </w:rPr>
        <w:tab/>
        <w:t>evolved High Rate Packet Data</w:t>
      </w:r>
    </w:p>
    <w:p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rsidR="006E714E" w:rsidRPr="002F12CE" w:rsidRDefault="006E714E" w:rsidP="006E714E">
      <w:pPr>
        <w:pStyle w:val="EW"/>
        <w:rPr>
          <w:lang w:val="en-US"/>
        </w:rPr>
      </w:pPr>
      <w:r w:rsidRPr="002F12CE">
        <w:rPr>
          <w:lang w:val="en-US"/>
        </w:rPr>
        <w:t>GUTI</w:t>
      </w:r>
      <w:r>
        <w:rPr>
          <w:lang w:val="en-US"/>
        </w:rPr>
        <w:tab/>
      </w:r>
      <w:r>
        <w:t>Globally Unique Temporary Identity</w:t>
      </w:r>
    </w:p>
    <w:p w:rsidR="006E714E" w:rsidRDefault="006E714E" w:rsidP="006E714E">
      <w:pPr>
        <w:pStyle w:val="EW"/>
        <w:rPr>
          <w:lang w:val="en-US" w:eastAsia="zh-CN"/>
        </w:rPr>
      </w:pPr>
      <w:r>
        <w:rPr>
          <w:rFonts w:hint="eastAsia"/>
          <w:lang w:eastAsia="zh-CN"/>
        </w:rPr>
        <w:t>HSGW</w:t>
      </w:r>
      <w:r>
        <w:rPr>
          <w:rFonts w:hint="eastAsia"/>
          <w:lang w:eastAsia="zh-CN"/>
        </w:rPr>
        <w:tab/>
        <w:t>eHRPD Serving Gateway</w:t>
      </w:r>
    </w:p>
    <w:p w:rsidR="006E714E" w:rsidRDefault="006E714E" w:rsidP="006E714E">
      <w:pPr>
        <w:pStyle w:val="EW"/>
        <w:rPr>
          <w:lang w:eastAsia="zh-CN"/>
        </w:rPr>
      </w:pPr>
      <w:r>
        <w:rPr>
          <w:rFonts w:hint="eastAsia"/>
          <w:lang w:eastAsia="zh-CN"/>
        </w:rPr>
        <w:t>LGW</w:t>
      </w:r>
      <w:r>
        <w:rPr>
          <w:rFonts w:hint="eastAsia"/>
          <w:lang w:eastAsia="zh-CN"/>
        </w:rPr>
        <w:tab/>
        <w:t>Local Gateway</w:t>
      </w:r>
    </w:p>
    <w:p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rsidR="006E714E" w:rsidRPr="00676DAA" w:rsidRDefault="006E714E" w:rsidP="006E714E">
      <w:pPr>
        <w:pStyle w:val="EW"/>
        <w:rPr>
          <w:lang w:eastAsia="zh-CN"/>
        </w:rPr>
      </w:pPr>
      <w:r>
        <w:t>SIPTO</w:t>
      </w:r>
      <w:r>
        <w:tab/>
        <w:t>Selected IP Traffic Offload</w:t>
      </w:r>
    </w:p>
    <w:p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rsidR="006E714E" w:rsidRDefault="006E714E" w:rsidP="006E714E">
      <w:pPr>
        <w:pStyle w:val="EW"/>
        <w:rPr>
          <w:lang w:val="en-US"/>
        </w:rPr>
      </w:pPr>
      <w:r w:rsidRPr="002F12CE">
        <w:rPr>
          <w:lang w:val="en-US"/>
        </w:rPr>
        <w:t>TAU</w:t>
      </w:r>
      <w:r>
        <w:rPr>
          <w:lang w:val="en-US"/>
        </w:rPr>
        <w:tab/>
      </w:r>
      <w:r w:rsidRPr="002F12CE">
        <w:rPr>
          <w:lang w:val="en-US"/>
        </w:rPr>
        <w:t>Tracking Area Update</w:t>
      </w:r>
      <w:r w:rsidRPr="00421943">
        <w:rPr>
          <w:lang w:val="en-US"/>
        </w:rPr>
        <w:t xml:space="preserve"> </w:t>
      </w:r>
    </w:p>
    <w:p w:rsidR="006E714E" w:rsidRDefault="006E714E" w:rsidP="006E714E">
      <w:pPr>
        <w:pStyle w:val="EW"/>
        <w:rPr>
          <w:lang w:val="en-US"/>
        </w:rPr>
      </w:pPr>
      <w:r w:rsidRPr="00F21967">
        <w:t>TWAN</w:t>
      </w:r>
      <w:r w:rsidRPr="00F21967">
        <w:tab/>
        <w:t>Trusted WLAN Access Network</w:t>
      </w:r>
      <w:r>
        <w:rPr>
          <w:lang w:val="en-US"/>
        </w:rPr>
        <w:br/>
      </w:r>
    </w:p>
    <w:p w:rsidR="006E714E" w:rsidRPr="00B26868" w:rsidRDefault="006E714E" w:rsidP="006E714E">
      <w:pPr>
        <w:pStyle w:val="Heading1"/>
        <w:rPr>
          <w:lang w:val="en-US"/>
        </w:rPr>
      </w:pPr>
      <w:bookmarkStart w:id="31" w:name="_Toc20214809"/>
      <w:bookmarkStart w:id="32" w:name="_Toc27753192"/>
      <w:bookmarkStart w:id="33" w:name="_Toc36055010"/>
      <w:r>
        <w:rPr>
          <w:lang w:val="en-US"/>
        </w:rPr>
        <w:t>4</w:t>
      </w:r>
      <w:r w:rsidRPr="00B26868">
        <w:rPr>
          <w:lang w:val="en-US"/>
        </w:rPr>
        <w:tab/>
      </w:r>
      <w:r>
        <w:rPr>
          <w:lang w:val="en-US"/>
        </w:rPr>
        <w:t>General DNS Based Node Selection Description</w:t>
      </w:r>
      <w:bookmarkEnd w:id="31"/>
      <w:bookmarkEnd w:id="32"/>
      <w:bookmarkEnd w:id="33"/>
    </w:p>
    <w:p w:rsidR="006E714E" w:rsidRPr="00B26868" w:rsidRDefault="006E714E" w:rsidP="006E714E">
      <w:pPr>
        <w:pStyle w:val="Heading2"/>
        <w:rPr>
          <w:lang w:val="en-US"/>
        </w:rPr>
      </w:pPr>
      <w:bookmarkStart w:id="34" w:name="_Toc20214810"/>
      <w:bookmarkStart w:id="35" w:name="_Toc27753193"/>
      <w:bookmarkStart w:id="36" w:name="_Toc36055011"/>
      <w:r>
        <w:rPr>
          <w:lang w:val="en-US"/>
        </w:rPr>
        <w:t>4</w:t>
      </w:r>
      <w:r w:rsidRPr="00B26868">
        <w:rPr>
          <w:lang w:val="en-US"/>
        </w:rPr>
        <w:t>.1</w:t>
      </w:r>
      <w:r w:rsidRPr="00B26868">
        <w:rPr>
          <w:lang w:val="en-US"/>
        </w:rPr>
        <w:tab/>
      </w:r>
      <w:r>
        <w:rPr>
          <w:lang w:val="en-US"/>
        </w:rPr>
        <w:t>Resource Records</w:t>
      </w:r>
      <w:bookmarkEnd w:id="34"/>
      <w:bookmarkEnd w:id="35"/>
      <w:bookmarkEnd w:id="36"/>
    </w:p>
    <w:p w:rsidR="006E714E" w:rsidRDefault="006E714E" w:rsidP="006E714E">
      <w:pPr>
        <w:pStyle w:val="Heading3"/>
        <w:rPr>
          <w:lang w:val="en-US"/>
        </w:rPr>
      </w:pPr>
      <w:bookmarkStart w:id="37" w:name="_Toc20214811"/>
      <w:bookmarkStart w:id="38" w:name="_Toc27753194"/>
      <w:bookmarkStart w:id="39" w:name="_Toc36055012"/>
      <w:r>
        <w:rPr>
          <w:lang w:val="en-US"/>
        </w:rPr>
        <w:t>4.1.1</w:t>
      </w:r>
      <w:r>
        <w:rPr>
          <w:lang w:val="en-US"/>
        </w:rPr>
        <w:tab/>
        <w:t>A and AAAA</w:t>
      </w:r>
      <w:bookmarkEnd w:id="37"/>
      <w:bookmarkEnd w:id="38"/>
      <w:bookmarkEnd w:id="39"/>
    </w:p>
    <w:p w:rsidR="006E714E" w:rsidRDefault="006E714E" w:rsidP="006E714E">
      <w:pPr>
        <w:rPr>
          <w:lang w:val="en-US"/>
        </w:rPr>
      </w:pPr>
      <w:r>
        <w:rPr>
          <w:lang w:val="en-US"/>
        </w:rPr>
        <w:t>The A resource record is used to define IPv4 host address corresponding to fully qualified name of the host as defined in IETF RFC 1035 [3]. The AAAA resource record is used to define IPv6 host address corresponding to fully qualified name of the host as defined in IETF RFC 3596 [6].</w:t>
      </w:r>
    </w:p>
    <w:p w:rsidR="006E714E" w:rsidRDefault="006E714E" w:rsidP="006E714E">
      <w:pPr>
        <w:rPr>
          <w:lang w:val="en-US"/>
        </w:rPr>
      </w:pPr>
      <w:r>
        <w:rPr>
          <w:lang w:val="en-US"/>
        </w:rPr>
        <w:t xml:space="preserve">It should be noted that </w:t>
      </w:r>
      <w:r>
        <w:t xml:space="preserve">in DNS A or AAAA record names, in general, represent a host and its "equivalent" interface. Host names, in general, cannot be used as node names. A node may need to have more than one host name for the simple reason that it can have multiple interfaces for different purposes. </w:t>
      </w:r>
    </w:p>
    <w:p w:rsidR="006E714E" w:rsidRDefault="006E714E" w:rsidP="006E714E">
      <w:pPr>
        <w:pStyle w:val="Heading3"/>
        <w:rPr>
          <w:lang w:val="en-US"/>
        </w:rPr>
      </w:pPr>
      <w:bookmarkStart w:id="40" w:name="_Toc20214812"/>
      <w:bookmarkStart w:id="41" w:name="_Toc27753195"/>
      <w:bookmarkStart w:id="42" w:name="_Toc36055013"/>
      <w:r>
        <w:rPr>
          <w:lang w:val="en-US"/>
        </w:rPr>
        <w:t>4.1.2</w:t>
      </w:r>
      <w:r>
        <w:rPr>
          <w:lang w:val="en-US"/>
        </w:rPr>
        <w:tab/>
        <w:t>NAPTR</w:t>
      </w:r>
      <w:bookmarkEnd w:id="40"/>
      <w:bookmarkEnd w:id="41"/>
      <w:bookmarkEnd w:id="42"/>
    </w:p>
    <w:p w:rsidR="006E714E" w:rsidRPr="000D35C4" w:rsidRDefault="006E714E" w:rsidP="006E714E">
      <w:pPr>
        <w:rPr>
          <w:lang w:val="en-US"/>
        </w:rPr>
      </w:pPr>
      <w:r>
        <w:rPr>
          <w:lang w:val="en-US"/>
        </w:rPr>
        <w:t xml:space="preserve">The NAPTR resource record is defined in IETF RFC 3403 [7]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rsidR="006E714E" w:rsidRDefault="006E714E" w:rsidP="006E714E">
      <w:pPr>
        <w:rPr>
          <w:lang w:val="en-US"/>
        </w:rPr>
      </w:pPr>
      <w:r>
        <w:rPr>
          <w:lang w:val="en-US"/>
        </w:rPr>
        <w:t xml:space="preserve">The S-NAPTR procedure i.e., the "Straightforward-NAPTR" procedure, is defined in IETF RFC 3958 [9] and describes a Dynamic </w:t>
      </w:r>
      <w:r w:rsidRPr="001A0ECF">
        <w:rPr>
          <w:lang w:val="en-US"/>
        </w:rPr>
        <w:t>Delegation Discovery System</w:t>
      </w:r>
      <w:r>
        <w:rPr>
          <w:lang w:val="en-US"/>
        </w:rPr>
        <w:t xml:space="preserve"> (DDDS) [10]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SRV (see IETF RFC 2782 [8])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IETF RFC 3403 [7] NAPTR usage are procedural and are limited only to the resolver. The S-NAPTR use of the NAPTR resource record is exactly the same as defined in IETF RFC 3403 [7] from the DNS server and DNS infrastructure point of view. Additional information on S-NAPTR usage is provided in Annex B and Annex C.</w:t>
      </w:r>
      <w:r w:rsidRPr="00191ED4">
        <w:rPr>
          <w:lang w:val="en-US"/>
        </w:rPr>
        <w:t xml:space="preserve"> </w:t>
      </w:r>
    </w:p>
    <w:p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IETF RFC 2782 [7].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rsidR="006E714E" w:rsidRDefault="006E714E" w:rsidP="006E714E">
      <w:pPr>
        <w:pStyle w:val="Heading3"/>
        <w:rPr>
          <w:lang w:val="en-US"/>
        </w:rPr>
      </w:pPr>
      <w:bookmarkStart w:id="43" w:name="_Toc20214813"/>
      <w:bookmarkStart w:id="44" w:name="_Toc27753196"/>
      <w:bookmarkStart w:id="45" w:name="_Toc36055014"/>
      <w:r>
        <w:rPr>
          <w:lang w:val="en-US"/>
        </w:rPr>
        <w:t>4.1.3</w:t>
      </w:r>
      <w:r>
        <w:rPr>
          <w:lang w:val="en-US"/>
        </w:rPr>
        <w:tab/>
        <w:t>SRV</w:t>
      </w:r>
      <w:bookmarkEnd w:id="43"/>
      <w:bookmarkEnd w:id="44"/>
      <w:bookmarkEnd w:id="45"/>
    </w:p>
    <w:p w:rsidR="006E714E" w:rsidRPr="00532902" w:rsidRDefault="006E714E" w:rsidP="006E714E">
      <w:pPr>
        <w:rPr>
          <w:lang w:val="en-US"/>
        </w:rPr>
      </w:pPr>
      <w:r>
        <w:rPr>
          <w:lang w:val="en-US"/>
        </w:rPr>
        <w:t xml:space="preserve">The </w:t>
      </w:r>
      <w:r w:rsidRPr="009A16C9">
        <w:rPr>
          <w:lang w:val="en-US"/>
        </w:rPr>
        <w:t xml:space="preserve">SRV </w:t>
      </w:r>
      <w:r>
        <w:rPr>
          <w:lang w:val="en-US"/>
        </w:rPr>
        <w:t>resource record is defined in IETF RFC 2782 [8]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rsidR="006E714E" w:rsidRPr="00B26868" w:rsidRDefault="006E714E" w:rsidP="006E714E">
      <w:pPr>
        <w:pStyle w:val="Heading2"/>
        <w:rPr>
          <w:lang w:val="en-US"/>
        </w:rPr>
      </w:pPr>
      <w:bookmarkStart w:id="46" w:name="_Toc20214814"/>
      <w:bookmarkStart w:id="47" w:name="_Toc27753197"/>
      <w:bookmarkStart w:id="48" w:name="_Toc36055015"/>
      <w:r>
        <w:rPr>
          <w:lang w:val="en-US"/>
        </w:rPr>
        <w:t>4</w:t>
      </w:r>
      <w:r w:rsidRPr="00B26868">
        <w:rPr>
          <w:lang w:val="en-US"/>
        </w:rPr>
        <w:t>.</w:t>
      </w:r>
      <w:r>
        <w:rPr>
          <w:lang w:val="en-US"/>
        </w:rPr>
        <w:t>2</w:t>
      </w:r>
      <w:r w:rsidRPr="00B26868">
        <w:rPr>
          <w:lang w:val="en-US"/>
        </w:rPr>
        <w:tab/>
      </w:r>
      <w:r>
        <w:rPr>
          <w:lang w:val="en-US"/>
        </w:rPr>
        <w:t>Selecting Domain Names</w:t>
      </w:r>
      <w:bookmarkEnd w:id="46"/>
      <w:bookmarkEnd w:id="47"/>
      <w:bookmarkEnd w:id="48"/>
    </w:p>
    <w:p w:rsidR="006E714E" w:rsidRDefault="006E714E" w:rsidP="006E714E">
      <w:pPr>
        <w:rPr>
          <w:lang w:val="en-US"/>
        </w:rPr>
      </w:pPr>
      <w:r>
        <w:rPr>
          <w:lang w:val="en-US"/>
        </w:rPr>
        <w:t>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etc) and corresponding NAPTR records. The authoritative DNS server for a given domain shall provision at least the EPC node names that may be exposed to the inter-operator roaming interfaces.</w:t>
      </w:r>
    </w:p>
    <w:p w:rsidR="006E714E" w:rsidRPr="00B26868" w:rsidRDefault="006E714E" w:rsidP="006E714E">
      <w:pPr>
        <w:pStyle w:val="Heading2"/>
        <w:rPr>
          <w:lang w:val="en-US"/>
        </w:rPr>
      </w:pPr>
      <w:bookmarkStart w:id="49" w:name="_Toc20214815"/>
      <w:bookmarkStart w:id="50" w:name="_Toc27753198"/>
      <w:bookmarkStart w:id="51" w:name="_Toc36055016"/>
      <w:r>
        <w:rPr>
          <w:lang w:val="en-US"/>
        </w:rPr>
        <w:t>4</w:t>
      </w:r>
      <w:r w:rsidRPr="00B26868">
        <w:rPr>
          <w:lang w:val="en-US"/>
        </w:rPr>
        <w:t>.</w:t>
      </w:r>
      <w:r>
        <w:rPr>
          <w:lang w:val="en-US"/>
        </w:rPr>
        <w:t>3</w:t>
      </w:r>
      <w:r w:rsidRPr="00B26868">
        <w:rPr>
          <w:lang w:val="en-US"/>
        </w:rPr>
        <w:tab/>
      </w:r>
      <w:r>
        <w:rPr>
          <w:lang w:val="en-US"/>
        </w:rPr>
        <w:t>Identifying Nodes, Services and Protocols</w:t>
      </w:r>
      <w:bookmarkEnd w:id="49"/>
      <w:bookmarkEnd w:id="50"/>
      <w:bookmarkEnd w:id="51"/>
    </w:p>
    <w:p w:rsidR="006E714E" w:rsidRDefault="006E714E" w:rsidP="006E714E">
      <w:pPr>
        <w:pStyle w:val="Heading3"/>
      </w:pPr>
      <w:bookmarkStart w:id="52" w:name="_Ref196127354"/>
      <w:bookmarkStart w:id="53" w:name="_Toc20214816"/>
      <w:bookmarkStart w:id="54" w:name="_Toc27753199"/>
      <w:bookmarkStart w:id="55" w:name="_Toc36055017"/>
      <w:r>
        <w:t>4.3.1</w:t>
      </w:r>
      <w:r>
        <w:tab/>
        <w:t>IETF RFC 3958 Service and Protocol service names for 3GPP</w:t>
      </w:r>
      <w:bookmarkEnd w:id="52"/>
      <w:bookmarkEnd w:id="53"/>
      <w:bookmarkEnd w:id="54"/>
      <w:bookmarkEnd w:id="55"/>
    </w:p>
    <w:p w:rsidR="006E714E" w:rsidRDefault="006E714E" w:rsidP="006E714E">
      <w:r>
        <w:t xml:space="preserve">Service and protocol service names for the S-NAPTR procedure shall be used </w:t>
      </w:r>
      <w:r w:rsidRPr="007F1FB9">
        <w:t>in a</w:t>
      </w:r>
      <w:r>
        <w:t>ccordance with 3GPP TS 23.003 [4</w:t>
      </w:r>
      <w:r w:rsidRPr="007F1FB9">
        <w:t xml:space="preserve">], </w:t>
      </w:r>
      <w:r>
        <w:t>clause 19.4.3.</w:t>
      </w:r>
    </w:p>
    <w:p w:rsidR="006E714E" w:rsidRDefault="006E714E" w:rsidP="006E714E">
      <w:pPr>
        <w:pStyle w:val="Heading3"/>
      </w:pPr>
      <w:bookmarkStart w:id="56" w:name="_Toc20214817"/>
      <w:bookmarkStart w:id="57" w:name="_Toc27753200"/>
      <w:bookmarkStart w:id="58" w:name="_Toc36055018"/>
      <w:r>
        <w:t>4.3.2</w:t>
      </w:r>
      <w:r>
        <w:tab/>
        <w:t>Identification of canonical node names</w:t>
      </w:r>
      <w:bookmarkEnd w:id="56"/>
      <w:bookmarkEnd w:id="57"/>
      <w:bookmarkEnd w:id="58"/>
    </w:p>
    <w:p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rsidR="006E714E" w:rsidRDefault="006E714E" w:rsidP="006E714E">
      <w:r>
        <w:t>Instead of creating new DNS records to map a host name to a node name this specification defines how host names shall be constructed and used in S-NAPTR procedure within 3GPP EPC.</w:t>
      </w:r>
    </w:p>
    <w:p w:rsidR="006E714E" w:rsidRDefault="006E714E" w:rsidP="006E714E">
      <w:r>
        <w:t>The host names shall have form:</w:t>
      </w:r>
    </w:p>
    <w:p w:rsidR="006E714E" w:rsidRDefault="006E714E" w:rsidP="006E714E">
      <w:pPr>
        <w:jc w:val="center"/>
      </w:pPr>
      <w:r>
        <w:t xml:space="preserve">&lt;"topon" | "topoff"&gt; . &lt;single-label-interface-name&gt; . </w:t>
      </w:r>
      <w:r w:rsidRPr="00F218CC">
        <w:t>&lt;canonical-node-name&gt;</w:t>
      </w:r>
    </w:p>
    <w:p w:rsidR="006E714E" w:rsidRDefault="006E714E" w:rsidP="006E714E">
      <w:r>
        <w:t>Where the first label is "topon" or "topoff" to indicate whether or not collocated and topologically close node selection shall be preferred, "single-label-interface-name" is a single label used to name a specific interface on a node (e.g. Eth-0, S8, vip, board3), "canonical-node-name" is a the canonical node name of a specific node. A node shall have exactly one canonical node name so a host name always includes the unique canonical node name of the node.Hence, when comparing the host name FQDNs to find out whether the nodes are actually the same, the first two labels of the host name FQDN shall be ignored.</w:t>
      </w:r>
    </w:p>
    <w:p w:rsidR="006E714E" w:rsidRDefault="006E714E" w:rsidP="006E714E">
      <w:pPr>
        <w:pStyle w:val="NO"/>
      </w:pPr>
      <w:r>
        <w:t>NOTE 1:</w:t>
      </w:r>
      <w:r>
        <w:tab/>
        <w:t xml:space="preserve">The canonical node name is not related to canonical name in the CNAME DNS record. </w:t>
      </w:r>
    </w:p>
    <w:p w:rsidR="006E714E" w:rsidRDefault="006E714E" w:rsidP="006E714E">
      <w:r>
        <w:t>When using host names with "topon"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rsidR="006E714E" w:rsidRDefault="006E714E" w:rsidP="006E714E">
      <w:r>
        <w:t>The following list contains examples of domain names where canonical node names are in bold:</w:t>
      </w:r>
    </w:p>
    <w:p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rsidR="006E714E"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r w:rsidRPr="00AB5C8D">
        <w:rPr>
          <w:rFonts w:ascii="Times New Roman Bold" w:hAnsi="Times New Roman Bold" w:cs="Times New Roman Bold"/>
        </w:rPr>
        <w:t xml:space="preserve"> </w:t>
      </w:r>
    </w:p>
    <w:p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rsidR="006E714E"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 xml:space="preserve">example.net" subnetwork.) </w:t>
      </w:r>
    </w:p>
    <w:p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rsidR="006E714E" w:rsidRDefault="006E714E" w:rsidP="006E714E">
      <w:r>
        <w:t>The topologically aware naming restriction (i.e. the format above using "topon" or "topoff")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rsidR="006E714E" w:rsidRDefault="006E714E" w:rsidP="006E714E">
      <w:r>
        <w:t xml:space="preserve">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 </w:t>
      </w:r>
    </w:p>
    <w:p w:rsidR="006E714E" w:rsidRDefault="006E714E" w:rsidP="006E714E">
      <w:r>
        <w:t>During DNS provisioning for the S-NAPTR procedure the operator is free to add another layer of indirection using a CNAME record (see clause 6.6.2 of IETF RFC 1034 [2]).</w:t>
      </w:r>
    </w:p>
    <w:p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"topon", is of second highest importance.</w:t>
      </w:r>
      <w:r w:rsidRPr="00EE21F3">
        <w:t xml:space="preserve"> </w:t>
      </w:r>
      <w:r>
        <w:t xml:space="preserve">Then finally the ordering obtained by the S-NAPTR output . When collocation and topological ordering applies, collocated sets of nodes have highest importance, then sets of nodes with "topon" and the most labels in their common suffix, then sets of nodes with "topon" and second most number of labels and so on until we reach non-colocated nodes with "topoff"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"topon" label interacts with S-NAPTR ordering is provided in Annex C.4.</w:t>
      </w:r>
    </w:p>
    <w:p w:rsidR="006E714E" w:rsidRDefault="006E714E" w:rsidP="006E714E">
      <w:pPr>
        <w:pStyle w:val="Heading3"/>
      </w:pPr>
      <w:bookmarkStart w:id="59" w:name="_Toc20214818"/>
      <w:bookmarkStart w:id="60" w:name="_Toc27753201"/>
      <w:bookmarkStart w:id="61" w:name="_Toc36055019"/>
      <w:r>
        <w:t>4.3.3</w:t>
      </w:r>
      <w:r>
        <w:tab/>
        <w:t>Services from node names or other FQDN identifying a service</w:t>
      </w:r>
      <w:bookmarkEnd w:id="59"/>
      <w:bookmarkEnd w:id="60"/>
      <w:bookmarkEnd w:id="61"/>
    </w:p>
    <w:p w:rsidR="006E714E" w:rsidRPr="00BB79E8" w:rsidRDefault="006E714E" w:rsidP="006E714E">
      <w:pPr>
        <w:pStyle w:val="Heading4"/>
      </w:pPr>
      <w:bookmarkStart w:id="62" w:name="_Toc20214819"/>
      <w:bookmarkStart w:id="63" w:name="_Toc27753202"/>
      <w:bookmarkStart w:id="64" w:name="_Toc36055020"/>
      <w:r>
        <w:t>4.3.3.1</w:t>
      </w:r>
      <w:r>
        <w:tab/>
        <w:t>General</w:t>
      </w:r>
      <w:bookmarkEnd w:id="62"/>
      <w:bookmarkEnd w:id="63"/>
      <w:bookmarkEnd w:id="64"/>
    </w:p>
    <w:p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rsidR="006E714E" w:rsidRDefault="006E714E" w:rsidP="006E714E">
      <w:pPr>
        <w:pStyle w:val="Heading4"/>
        <w:tabs>
          <w:tab w:val="left" w:pos="1425"/>
        </w:tabs>
        <w:ind w:left="1425" w:hanging="1425"/>
      </w:pPr>
      <w:bookmarkStart w:id="65" w:name="_Toc20214820"/>
      <w:bookmarkStart w:id="66" w:name="_Toc27753203"/>
      <w:bookmarkStart w:id="67" w:name="_Toc36055021"/>
      <w:r>
        <w:t>4.3.3.2</w:t>
      </w:r>
      <w:r>
        <w:tab/>
        <w:t>Procedure</w:t>
      </w:r>
      <w:bookmarkEnd w:id="65"/>
      <w:bookmarkEnd w:id="66"/>
      <w:bookmarkEnd w:id="67"/>
    </w:p>
    <w:p w:rsidR="006E714E" w:rsidRPr="001C0046" w:rsidRDefault="006E714E" w:rsidP="006E714E">
      <w:pPr>
        <w:pStyle w:val="Heading5"/>
      </w:pPr>
      <w:bookmarkStart w:id="68" w:name="_Toc20214821"/>
      <w:bookmarkStart w:id="69" w:name="_Toc27753204"/>
      <w:bookmarkStart w:id="70" w:name="_Toc36055022"/>
      <w:r>
        <w:t>4.3.3.2.1</w:t>
      </w:r>
      <w:r>
        <w:tab/>
        <w:t>S-NAPTR Procedure - General</w:t>
      </w:r>
      <w:bookmarkEnd w:id="68"/>
      <w:bookmarkEnd w:id="69"/>
      <w:bookmarkEnd w:id="70"/>
    </w:p>
    <w:p w:rsidR="006E714E" w:rsidRDefault="006E714E" w:rsidP="006E714E">
      <w:r>
        <w:t xml:space="preserve">These procedures are employed when any core network node has the FQDN of an entity and needs to find one or more services at that entity. </w:t>
      </w:r>
    </w:p>
    <w:p w:rsidR="006E714E"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 xml:space="preserve">NAPTR procedure. Note that a node can have more than one name, i.e. an alias, but there shall be only one canonical node name for a node. (CNAME records are a way to create aliases for the canonical node name or any other FQDN as per IETF RFC 1034 [2]) </w:t>
      </w:r>
    </w:p>
    <w:p w:rsidR="006E714E" w:rsidRDefault="006E714E" w:rsidP="006E714E">
      <w:r>
        <w:t>The S-NAPTR procedure requires that DNS NAPTR records shall be consistently provisioned as described in IETF RFC 3958 [9].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rsidR="006E714E" w:rsidRDefault="006E714E" w:rsidP="006E714E">
      <w:r>
        <w:t xml:space="preserve">A DNS resolver that intends to use the S-NAPTR procedure shall use the FQDN of the node or a specified FQDN identifier of a service as the Application-Unique String. If all protocols are desired, then the resolver simply runs the S-NAPTR procedure as if all protocols match. </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r w:rsidRPr="001C0046">
        <w:t xml:space="preserve"> </w:t>
      </w:r>
    </w:p>
    <w:p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rsidR="006E714E" w:rsidRDefault="006E714E" w:rsidP="006E714E">
      <w:pPr>
        <w:pStyle w:val="Heading5"/>
      </w:pPr>
      <w:bookmarkStart w:id="71" w:name="_Toc20214822"/>
      <w:bookmarkStart w:id="72" w:name="_Toc27753205"/>
      <w:bookmarkStart w:id="73" w:name="_Toc36055023"/>
      <w:r>
        <w:lastRenderedPageBreak/>
        <w:t>4.3.3.2.2</w:t>
      </w:r>
      <w:r>
        <w:tab/>
        <w:t>S-NAPTR Procedure for a canonical node name</w:t>
      </w:r>
      <w:bookmarkEnd w:id="71"/>
      <w:bookmarkEnd w:id="72"/>
      <w:bookmarkEnd w:id="73"/>
    </w:p>
    <w:p w:rsidR="006E714E" w:rsidRDefault="006E714E" w:rsidP="006E714E">
      <w:r>
        <w:t>One very important special case is S-NAPTR based on a node's canonical node name.</w:t>
      </w:r>
    </w:p>
    <w:p w:rsidR="006E714E" w:rsidRDefault="006E714E" w:rsidP="006E714E">
      <w:r>
        <w:t>Operators shall provision NAPTR records for all enabled interfaces of a node that are explicitly listed in clause 19.4.3 of 3GPP TS 23.003 [4</w:t>
      </w:r>
      <w:r w:rsidRPr="007F1FB9">
        <w:t>]</w:t>
      </w:r>
      <w:r>
        <w:t xml:space="preserve"> at the FQDN of the node's unique canonical node name. </w:t>
      </w:r>
    </w:p>
    <w:p w:rsidR="006E714E" w:rsidRDefault="006E714E" w:rsidP="006E714E">
      <w:pPr>
        <w:pStyle w:val="NO"/>
      </w:pPr>
      <w:r>
        <w:t>NOTE 1:</w:t>
      </w:r>
      <w:r>
        <w:tab/>
        <w:t>Exception to this rule: The NAPTR records for x-3gpp-mme: x- s1-mme and x-3gpp-sgw:x-s1-u from clause 19.4.3 of 3GPP TS 23.003 [4</w:t>
      </w:r>
      <w:r w:rsidRPr="007F1FB9">
        <w:t>]</w:t>
      </w:r>
      <w:r>
        <w:t xml:space="preserve"> are to be considered entirely optional in this release of 3GPP.</w:t>
      </w:r>
    </w:p>
    <w:p w:rsidR="006E714E" w:rsidRDefault="006E714E" w:rsidP="006E714E">
      <w:r>
        <w:t>With such provisioning by an operator a DNS resolver can at any time use the S-NAPTR procedure with a valid canonical node name to find all interfaces and protocols supported by that node that are listed in clause 19.4.3 of 3GPP TS 23.003 [4</w:t>
      </w:r>
      <w:r w:rsidRPr="007F1FB9">
        <w:t>]</w:t>
      </w:r>
      <w:r>
        <w:t>. This includes interfaces of co-located functions that might not be easily discovered by other means.</w:t>
      </w:r>
    </w:p>
    <w:p w:rsidR="006E714E" w:rsidRDefault="006E714E" w:rsidP="006E714E">
      <w:pPr>
        <w:pStyle w:val="NO"/>
      </w:pPr>
      <w:r>
        <w:t>NOTE 2:</w:t>
      </w:r>
      <w:r>
        <w:tab/>
        <w:t xml:space="preserve">The remaining clauses within clause 4.3.3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 </w:t>
      </w:r>
    </w:p>
    <w:p w:rsidR="006E714E" w:rsidRDefault="006E714E" w:rsidP="006E714E">
      <w:pPr>
        <w:pStyle w:val="Heading4"/>
      </w:pPr>
      <w:bookmarkStart w:id="74" w:name="_Toc20214823"/>
      <w:bookmarkStart w:id="75" w:name="_Toc27753206"/>
      <w:bookmarkStart w:id="76" w:name="_Toc36055024"/>
      <w:r>
        <w:t>4.3.3.3</w:t>
      </w:r>
      <w:r>
        <w:tab/>
        <w:t>Services of a PGW from PGW node name (or</w:t>
      </w:r>
      <w:r w:rsidRPr="001C0046">
        <w:t xml:space="preserve"> </w:t>
      </w:r>
      <w:r>
        <w:t>collocated</w:t>
      </w:r>
      <w:r w:rsidRPr="001C0046">
        <w:t xml:space="preserve"> </w:t>
      </w:r>
      <w:r>
        <w:t>PGW/GGSN)</w:t>
      </w:r>
      <w:bookmarkEnd w:id="74"/>
      <w:bookmarkEnd w:id="75"/>
      <w:bookmarkEnd w:id="76"/>
    </w:p>
    <w:p w:rsidR="006E714E" w:rsidRDefault="006E714E" w:rsidP="006E714E">
      <w:r>
        <w:t xml:space="preserve">A UE with both a 3GPP access capability and non-3GPP access capability can roam in and out of the 3GPP network while maintaining the same PDN connection. </w:t>
      </w:r>
    </w:p>
    <w:p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rsidR="006E714E" w:rsidRDefault="006E714E" w:rsidP="006E714E">
      <w:r>
        <w:t xml:space="preserve">If the PGW node name employed by the operator is the PGW canonical node </w:t>
      </w:r>
      <w:r>
        <w:rPr>
          <w:rFonts w:hint="eastAsia"/>
          <w:lang w:eastAsia="zh-CN"/>
        </w:rPr>
        <w:t xml:space="preserve">name </w:t>
      </w:r>
      <w:r>
        <w:t>then see clause 4.3.3.2 for provisioning.</w:t>
      </w:r>
      <w:r w:rsidRPr="001C0046">
        <w:t xml:space="preserve"> </w:t>
      </w:r>
    </w:p>
    <w:p w:rsidR="006E714E" w:rsidRDefault="006E714E" w:rsidP="006E714E">
      <w:r>
        <w:t>If the PGW node name employed by the operator is not the PGW canonical node name then the operators shall provision at least the NAPTR records for S5 and S8 interfaces of a PGW node (see clause 19.4.3 of 3GPP TS 23.003 [4</w:t>
      </w:r>
      <w:r w:rsidRPr="007F1FB9">
        <w:t>]</w:t>
      </w:r>
      <w:r>
        <w:t xml:space="preserve">) at that PGW node name. If the GGSN function is co-located then the NAPTR records for the Gn/Gp interfaces of the collocated PGW/GGSN shall be included as well. Only interfaces that exist and are allowed by the operator policy need be included. </w:t>
      </w:r>
    </w:p>
    <w:p w:rsidR="006E714E" w:rsidRDefault="006E714E" w:rsidP="006E714E">
      <w:pPr>
        <w:pStyle w:val="NO"/>
      </w:pPr>
      <w:r>
        <w:t>NOTE 1:</w:t>
      </w:r>
      <w:r>
        <w:tab/>
        <w:t>The PGW node name in HSS/AAA may or may not be the PGW's canonical node name if the PGW's FQDN was placed in the HSS/AAA from a non-3GPP source.</w:t>
      </w:r>
    </w:p>
    <w:p w:rsidR="006E714E" w:rsidRDefault="006E714E" w:rsidP="006E714E">
      <w:r>
        <w:t xml:space="preserve">To resolve the allowed PMIPv6 interfaces the S-NAPTR procedure shall be used with the "Service Parameters" of </w:t>
      </w:r>
    </w:p>
    <w:p w:rsidR="006E714E" w:rsidRPr="00F66D72" w:rsidRDefault="006E714E" w:rsidP="006E714E">
      <w:pPr>
        <w:jc w:val="center"/>
        <w:rPr>
          <w:lang w:val="nl-NL"/>
        </w:rPr>
      </w:pPr>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p w:rsidR="006E714E" w:rsidRDefault="006E714E" w:rsidP="006E714E">
      <w:r>
        <w:t>as defined in clause 19.4.3 of 3GPP TS 23.003 [4</w:t>
      </w:r>
      <w:r w:rsidRPr="007F1FB9">
        <w:t>],</w:t>
      </w:r>
      <w:r>
        <w:t xml:space="preserve"> and the Application-Unique String set to the FQDN of the PGW or collocated PGW/GGSN node. </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6E714E" w:rsidRDefault="006E714E" w:rsidP="006E714E">
      <w:r>
        <w:t>For a more explicit example, an operator might provision a PGW name at:</w:t>
      </w:r>
    </w:p>
    <w:p w:rsidR="006E714E" w:rsidRDefault="006E714E" w:rsidP="006E714E">
      <w:pPr>
        <w:jc w:val="center"/>
      </w:pPr>
      <w:r>
        <w:t>gw1.pgw.node.</w:t>
      </w:r>
      <w:r w:rsidRPr="00EE2D71">
        <w:t>epc.mn</w:t>
      </w:r>
      <w:r>
        <w:t>c&lt;MNC&gt;.mcc&lt;MCC&gt;.3gppnetwork.org</w:t>
      </w:r>
    </w:p>
    <w:p w:rsidR="006E714E" w:rsidRDefault="006E714E" w:rsidP="006E714E">
      <w:r>
        <w:t xml:space="preserve">Similarly for the GTPv2 interfaces the S-NAPTR procedure shall use "Service Parameters" of </w:t>
      </w:r>
    </w:p>
    <w:p w:rsidR="006E714E" w:rsidRPr="00F66D72" w:rsidRDefault="006E714E" w:rsidP="006E714E">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p w:rsidR="006E714E" w:rsidRDefault="006E714E" w:rsidP="006E714E">
      <w:r>
        <w:lastRenderedPageBreak/>
        <w:t>as defined in clause 19.4.3 of 3GPP TS 23.003 [4</w:t>
      </w:r>
      <w:r w:rsidRPr="007F1FB9">
        <w:t xml:space="preserve">], </w:t>
      </w:r>
      <w:r>
        <w:t>and the Application-Unique String set to the FQDN of the specific PGW or</w:t>
      </w:r>
      <w:r w:rsidRPr="00EE2E20">
        <w:t xml:space="preserve"> </w:t>
      </w:r>
      <w:r>
        <w:t>collocated</w:t>
      </w:r>
      <w:r w:rsidRPr="00EE2E20">
        <w:t xml:space="preserve"> </w:t>
      </w:r>
      <w:r>
        <w:t xml:space="preserve">PGW/GGSN node. </w:t>
      </w:r>
    </w:p>
    <w:p w:rsidR="006E714E" w:rsidRDefault="006E714E" w:rsidP="006E714E">
      <w:r>
        <w:t xml:space="preserve">Similarly for the GTPv1 Gn/Gp interfaces the S-NAPTR procedure shall use "Service Parameters" of </w:t>
      </w:r>
    </w:p>
    <w:p w:rsidR="006E714E" w:rsidRPr="00F66D72" w:rsidRDefault="006E714E" w:rsidP="006E714E">
      <w:pPr>
        <w:jc w:val="center"/>
        <w:rPr>
          <w:lang w:val="nl-NL"/>
        </w:rPr>
      </w:pPr>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p w:rsidR="006E714E" w:rsidRDefault="006E714E" w:rsidP="006E714E">
      <w:pPr>
        <w:rPr>
          <w:lang w:val="nl-NL"/>
        </w:rPr>
      </w:pPr>
      <w:r>
        <w:t>as defined in clause 19.4.3 of 3GPP TS 23.003 [4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 xml:space="preserve">"x-3gpp-ggsn:x-gp" represent a GGSN that does not have a PGW co-located. </w:t>
      </w:r>
    </w:p>
    <w:p w:rsidR="006E714E" w:rsidRDefault="006E714E" w:rsidP="006E714E">
      <w:r>
        <w:t xml:space="preserve">Similarly for the Home Agent functionality of a PGW the S-NAPTR procedure shall use "Service Parameters" of </w:t>
      </w:r>
    </w:p>
    <w:p w:rsidR="006E714E" w:rsidRPr="00F66D72" w:rsidRDefault="006E714E" w:rsidP="006E714E">
      <w:pPr>
        <w:jc w:val="center"/>
        <w:rPr>
          <w:lang w:val="nl-NL"/>
        </w:rPr>
      </w:pPr>
      <w:r>
        <w:rPr>
          <w:lang w:val="nl-NL"/>
        </w:rPr>
        <w:t>"</w:t>
      </w:r>
      <w:r w:rsidRPr="00F66D72">
        <w:rPr>
          <w:lang w:val="nl-NL"/>
        </w:rPr>
        <w:t>x-3gpp-pgw:x-s</w:t>
      </w:r>
      <w:r>
        <w:rPr>
          <w:lang w:val="nl-NL"/>
        </w:rPr>
        <w:t>2c-dsmip"</w:t>
      </w:r>
    </w:p>
    <w:p w:rsidR="006E714E" w:rsidRDefault="006E714E" w:rsidP="006E714E">
      <w:pPr>
        <w:rPr>
          <w:lang w:eastAsia="zh-CN"/>
        </w:rPr>
      </w:pPr>
      <w:r>
        <w:t>as defined in clause 19.4.3 of 3GPP TS 23.003 [4</w:t>
      </w:r>
      <w:r w:rsidRPr="007F1FB9">
        <w:t xml:space="preserve">], </w:t>
      </w:r>
      <w:r>
        <w:t xml:space="preserve">and the Application-Unique String set to the FQDN of the specific PGW. </w:t>
      </w:r>
    </w:p>
    <w:p w:rsidR="006E714E"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 xml:space="preserve">the S-NAPTR procedure shall use "Service Parameters" of </w:t>
      </w:r>
    </w:p>
    <w:p w:rsidR="006E714E" w:rsidRPr="00F66D72" w:rsidRDefault="006E714E" w:rsidP="006E714E">
      <w:pPr>
        <w:jc w:val="center"/>
        <w:rPr>
          <w:lang w:val="nl-NL" w:eastAsia="zh-CN"/>
        </w:rPr>
      </w:pPr>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p w:rsidR="006E714E" w:rsidRPr="002B2B19" w:rsidRDefault="006E714E" w:rsidP="006E714E">
      <w:pPr>
        <w:rPr>
          <w:lang w:eastAsia="zh-CN"/>
        </w:rPr>
      </w:pPr>
      <w:r>
        <w:t xml:space="preserve">as defined in clause </w:t>
      </w:r>
      <w:smartTag w:uri="urn:schemas-microsoft-com:office:smarttags" w:element="chsdate">
        <w:smartTagPr>
          <w:attr w:name="IsROCDate" w:val="False"/>
          <w:attr w:name="IsLunarDate" w:val="False"/>
          <w:attr w:name="Day" w:val="30"/>
          <w:attr w:name="Month" w:val="12"/>
          <w:attr w:name="Year" w:val="1899"/>
        </w:smartTagPr>
        <w:r>
          <w:t>19.4.3</w:t>
        </w:r>
      </w:smartTag>
      <w:r>
        <w:t xml:space="preserve"> of 3GPP TS 23.003 [4</w:t>
      </w:r>
      <w:r w:rsidRPr="007F1FB9">
        <w:t xml:space="preserve">], </w:t>
      </w:r>
      <w:r>
        <w:t xml:space="preserve">and the Application-Unique String set to the FQDN of the specific PGW. </w:t>
      </w:r>
    </w:p>
    <w:p w:rsidR="006E714E" w:rsidRDefault="006E714E" w:rsidP="006E714E">
      <w:r>
        <w:t xml:space="preserve">Similarly for the </w:t>
      </w:r>
      <w:r>
        <w:rPr>
          <w:rFonts w:hint="eastAsia"/>
          <w:lang w:eastAsia="zh-CN"/>
        </w:rPr>
        <w:t xml:space="preserve">S2b interface </w:t>
      </w:r>
      <w:r>
        <w:t xml:space="preserve">the S-NAPTR procedure shall use "Service Parameters" of </w:t>
      </w:r>
    </w:p>
    <w:p w:rsidR="006E714E" w:rsidRPr="00F66D72" w:rsidRDefault="006E714E" w:rsidP="006E714E">
      <w:pPr>
        <w:jc w:val="center"/>
        <w:rPr>
          <w:lang w:val="nl-NL" w:eastAsia="zh-CN"/>
        </w:rPr>
      </w:pPr>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p w:rsidR="006E714E" w:rsidRPr="002B2B19" w:rsidRDefault="006E714E" w:rsidP="006E714E">
      <w:pPr>
        <w:rPr>
          <w:lang w:eastAsia="zh-CN"/>
        </w:rPr>
      </w:pPr>
      <w:r>
        <w:t xml:space="preserve">as defined in clause </w:t>
      </w:r>
      <w:smartTag w:uri="urn:schemas-microsoft-com:office:smarttags" w:element="chsdate">
        <w:smartTagPr>
          <w:attr w:name="Year" w:val="1899"/>
          <w:attr w:name="Month" w:val="12"/>
          <w:attr w:name="Day" w:val="30"/>
          <w:attr w:name="IsLunarDate" w:val="False"/>
          <w:attr w:name="IsROCDate" w:val="False"/>
        </w:smartTagPr>
        <w:r>
          <w:t>19.4.3</w:t>
        </w:r>
      </w:smartTag>
      <w:r>
        <w:t xml:space="preserve"> of 3GPP TS 23.003 [4</w:t>
      </w:r>
      <w:r w:rsidRPr="007F1FB9">
        <w:t xml:space="preserve">], </w:t>
      </w:r>
      <w:r>
        <w:t xml:space="preserve">and the Application-Unique String set to the FQDN of the specific PGW. </w:t>
      </w:r>
    </w:p>
    <w:p w:rsidR="006E714E" w:rsidRDefault="006E714E" w:rsidP="006E714E">
      <w:r>
        <w:t>Additional requirements to support DCN are specified in clause 5.8</w:t>
      </w:r>
      <w:r>
        <w:rPr>
          <w:rFonts w:hint="eastAsia"/>
          <w:lang w:eastAsia="ja-JP"/>
        </w:rPr>
        <w:t>.</w:t>
      </w:r>
      <w:r>
        <w:t>It is also possible for the DNS resolver to leave "Service Parameters" unspecified in the S-NAPTR procedure in order to identify all interfaces for all supported services and protocols.</w:t>
      </w:r>
      <w:r w:rsidRPr="00EE2E20">
        <w:t xml:space="preserve"> </w:t>
      </w:r>
    </w:p>
    <w:p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rsidR="006E714E" w:rsidRDefault="006E714E" w:rsidP="006E714E">
      <w:pPr>
        <w:pStyle w:val="Heading4"/>
      </w:pPr>
      <w:bookmarkStart w:id="77" w:name="_Toc20214824"/>
      <w:bookmarkStart w:id="78" w:name="_Toc27753207"/>
      <w:bookmarkStart w:id="79" w:name="_Toc36055025"/>
      <w:r>
        <w:t>4.3.3.4</w:t>
      </w:r>
      <w:r>
        <w:tab/>
        <w:t>Services of a MME from MME node name (or GUTI or 5G-GUTI)</w:t>
      </w:r>
      <w:bookmarkEnd w:id="77"/>
      <w:bookmarkEnd w:id="78"/>
      <w:bookmarkEnd w:id="79"/>
    </w:p>
    <w:p w:rsidR="006E714E" w:rsidRDefault="006E714E" w:rsidP="006E714E">
      <w:r>
        <w:t>There are procedures when:</w:t>
      </w:r>
    </w:p>
    <w:p w:rsidR="006E714E" w:rsidRDefault="006E714E" w:rsidP="006E714E">
      <w:pPr>
        <w:pStyle w:val="B1"/>
      </w:pPr>
      <w:r>
        <w:t>-</w:t>
      </w:r>
      <w:r>
        <w:tab/>
        <w:t>the old MME must be contacted by the new AMF, MME or S4 SGSN (a Release-8 SGSN supporting only Gn/Gp may also optionally use this procedure);</w:t>
      </w:r>
    </w:p>
    <w:p w:rsidR="006E714E" w:rsidRDefault="006E714E" w:rsidP="006E714E">
      <w:pPr>
        <w:pStyle w:val="B1"/>
      </w:pPr>
      <w:r>
        <w:t>-</w:t>
      </w:r>
      <w:r>
        <w:tab/>
        <w:t xml:space="preserve">the old AMF must be contacted by the new MME. </w:t>
      </w:r>
    </w:p>
    <w:p w:rsidR="006E714E" w:rsidRDefault="006E714E" w:rsidP="006E714E">
      <w:r>
        <w:t xml:space="preserve">The primary use case is context transfer. </w:t>
      </w:r>
    </w:p>
    <w:p w:rsidR="006E714E" w:rsidRDefault="006E714E" w:rsidP="006E714E">
      <w:r>
        <w:t>The 3GPP defined MME node FQDN shall be constructed as defined in clause 19.4.2.4 of 3GPP TS 23.003 [4</w:t>
      </w:r>
      <w:r w:rsidRPr="007F1FB9">
        <w:t>]</w:t>
      </w:r>
      <w:r>
        <w:t xml:space="preserve"> where the needed data can be obtained from the UE's old GUTI (or mapped from old P-TMSI and old RAI see clause 4.3.3.5 for more details, or mapped from the 5G-GUTI). The 3GPP defined MME node FQDN is either the canonical node name itself or an alias of the MME's canonical node name (the operator is free to choose the canonical node name).</w:t>
      </w:r>
    </w:p>
    <w:p w:rsidR="006E714E" w:rsidRPr="00880BDB" w:rsidRDefault="006E714E" w:rsidP="006E714E">
      <w:r>
        <w:t>If the MME node name employed by the operator is the 3GPP defined MME node FQDN then see clause 4.3.3.2 for provisioning.</w:t>
      </w:r>
    </w:p>
    <w:p w:rsidR="006E714E"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 xml:space="preserve">Gn/Gp is supported. </w:t>
      </w:r>
    </w:p>
    <w:p w:rsidR="006E714E" w:rsidRDefault="006E714E" w:rsidP="006E714E">
      <w:r>
        <w:rPr>
          <w:noProof/>
        </w:rPr>
        <w:t>So, for example, for an MME or AMF to find all S10 interfaces of an MME based on the old GUTI or 5G-GUTI, the</w:t>
      </w:r>
      <w:r>
        <w:t xml:space="preserve"> S-NAPTR procedure shall be prefixed with "Service Parameters" of </w:t>
      </w:r>
    </w:p>
    <w:p w:rsidR="006E714E" w:rsidRPr="005A214C" w:rsidRDefault="006E714E" w:rsidP="006E714E">
      <w:pPr>
        <w:jc w:val="center"/>
      </w:pPr>
      <w:r w:rsidRPr="005A214C">
        <w:lastRenderedPageBreak/>
        <w:t xml:space="preserve">"x-3gpp-mme:x-s10" </w:t>
      </w:r>
    </w:p>
    <w:p w:rsidR="006E714E" w:rsidRDefault="006E714E" w:rsidP="006E714E">
      <w:r w:rsidRPr="00444F3D">
        <w:t xml:space="preserve">and set the Application-Unique String to the FQDN </w:t>
      </w:r>
      <w:r>
        <w:t>as defined in clause 19.4.2.4 of 3GPP TS 23.003 [4</w:t>
      </w:r>
      <w:r w:rsidRPr="007F1FB9">
        <w:t xml:space="preserve">], </w:t>
      </w:r>
      <w:r>
        <w:t>with the initial query targeted at 3GPP defined MME node FQDN.</w:t>
      </w:r>
    </w:p>
    <w:p w:rsidR="006E714E" w:rsidRDefault="006E714E" w:rsidP="006E714E">
      <w:r>
        <w:t xml:space="preserve">Similarly, </w:t>
      </w:r>
      <w:r>
        <w:rPr>
          <w:noProof/>
        </w:rPr>
        <w:t>for example, for an MME to find all N26 interfaces of an AMF based on the old GUTI, the</w:t>
      </w:r>
      <w:r>
        <w:t xml:space="preserve"> S-NAPTR procedure shall be prefixed with "Service Parameters" of </w:t>
      </w:r>
    </w:p>
    <w:p w:rsidR="006E714E" w:rsidRPr="005A214C" w:rsidRDefault="006E714E" w:rsidP="006E714E">
      <w:pPr>
        <w:jc w:val="center"/>
      </w:pPr>
      <w:r w:rsidRPr="005A214C">
        <w:t xml:space="preserve">"x-3gpp-mme:x-s10" </w:t>
      </w:r>
    </w:p>
    <w:p w:rsidR="006E714E" w:rsidRDefault="006E714E" w:rsidP="006E714E">
      <w:r w:rsidRPr="00444F3D">
        <w:t xml:space="preserve">and set the Application-Unique String to the FQDN </w:t>
      </w:r>
      <w:r>
        <w:t>as defined in clause 19.4.2.4 of 3GPP TS 23.003 [4</w:t>
      </w:r>
      <w:r w:rsidRPr="007F1FB9">
        <w:t xml:space="preserve">], </w:t>
      </w:r>
      <w:r>
        <w:t>with the initial query targeted at 3GPP defined MME node FQDN.</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6E714E"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r w:rsidRPr="00592BE0">
        <w:t xml:space="preserve"> </w:t>
      </w:r>
    </w:p>
    <w:p w:rsidR="006E714E" w:rsidRPr="00592BE0" w:rsidRDefault="006E714E" w:rsidP="006E714E">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rsidR="006E714E" w:rsidRDefault="006E714E" w:rsidP="006E714E">
      <w:pPr>
        <w:rPr>
          <w:noProof/>
        </w:rPr>
      </w:pPr>
      <w:r>
        <w:rPr>
          <w:noProof/>
        </w:rPr>
        <w:t>To find all MME related services of an MME based on the MME's canonical node name, the</w:t>
      </w:r>
      <w:r>
        <w:t xml:space="preserve"> S-NAPTR procedure shall be prefixed with "Service Parameters" of </w:t>
      </w:r>
    </w:p>
    <w:p w:rsidR="006E714E" w:rsidRPr="00EC5607" w:rsidRDefault="006E714E" w:rsidP="006E714E">
      <w:pPr>
        <w:jc w:val="center"/>
        <w:rPr>
          <w:lang w:val="fr-FR"/>
        </w:rPr>
      </w:pPr>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 xml:space="preserve">x-gp", </w:t>
      </w:r>
    </w:p>
    <w:p w:rsidR="006E714E" w:rsidRDefault="006E714E" w:rsidP="006E714E">
      <w:r w:rsidRPr="00444F3D">
        <w:t xml:space="preserve">and set the Application-Unique String to the </w:t>
      </w:r>
      <w:r>
        <w:rPr>
          <w:noProof/>
        </w:rPr>
        <w:t>MME's canonical node name</w:t>
      </w:r>
      <w:r>
        <w:t>.</w:t>
      </w:r>
    </w:p>
    <w:p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rsidR="006E714E" w:rsidRDefault="006E714E" w:rsidP="006E714E">
      <w:pPr>
        <w:pStyle w:val="NO"/>
      </w:pPr>
      <w:r>
        <w:t>NOTE 1:</w:t>
      </w:r>
      <w:r>
        <w:tab/>
        <w:t xml:space="preserve">The services based on MME canonical node name can return services not starting with x-3gpp-mme since the MME node might, for example, have a co-located SGSN. </w:t>
      </w:r>
    </w:p>
    <w:p w:rsidR="006E714E" w:rsidRDefault="006E714E" w:rsidP="006E714E">
      <w:pPr>
        <w:pStyle w:val="NO"/>
        <w:rPr>
          <w:noProof/>
        </w:rPr>
      </w:pPr>
      <w:r>
        <w:t>NOTE 2:</w:t>
      </w:r>
      <w:r>
        <w:tab/>
        <w:t>The above procedures for discovering and selecting an AMF are identical to the procedures specified for discovering and selecting an MME; they can be used by MMEs not upgraded to support the procedure specified in clause 4.3.3.8</w:t>
      </w:r>
      <w:r>
        <w:rPr>
          <w:noProof/>
        </w:rPr>
        <w:t>. In this case, AMFs are provisioned in DNS as MMEs, following the mapping rules specified for EPS interworking with 5GS in clause 2.10.2 of 3GPP TS 23.003 [4], and the code space between AMF Region ID and MMEGI needs to be coordinated.</w:t>
      </w:r>
    </w:p>
    <w:p w:rsidR="006E714E" w:rsidRDefault="006E714E" w:rsidP="006E714E">
      <w:pPr>
        <w:pStyle w:val="Heading4"/>
      </w:pPr>
      <w:bookmarkStart w:id="80" w:name="_Toc20214825"/>
      <w:bookmarkStart w:id="81" w:name="_Toc27753208"/>
      <w:bookmarkStart w:id="82" w:name="_Toc36055026"/>
      <w:r>
        <w:t>4.3.3.5</w:t>
      </w:r>
      <w:r>
        <w:tab/>
        <w:t>Services of an SGSN from a P-TMSI</w:t>
      </w:r>
      <w:bookmarkEnd w:id="80"/>
      <w:bookmarkEnd w:id="81"/>
      <w:bookmarkEnd w:id="82"/>
    </w:p>
    <w:p w:rsidR="006E714E" w:rsidRDefault="006E714E" w:rsidP="006E714E">
      <w:r>
        <w:t>There are procedures where the source SGSN must be contacted by the target MME or a target S4-SGSN. A Release 8 SGSN supporting only Gn/Gp may also optionally use this procedure.</w:t>
      </w:r>
    </w:p>
    <w:p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TMSI to a derived GUTI using the procedure in 3GPP TS 23.003 [4] clause 2.8.2and referred to in Annex H of 3GPP TS 23.401 [11].</w:t>
      </w:r>
    </w:p>
    <w:p w:rsidR="006E714E" w:rsidRDefault="006E714E" w:rsidP="006E714E">
      <w:r>
        <w:t>The targetMME or a target S4-SGSN extracts the source's NRI, RAC, LAC, MNC and MCC from the P</w:t>
      </w:r>
      <w:r>
        <w:noBreakHyphen/>
        <w:t>TMSI (or GUTI based on the procedure described in 3GPP TS 23.003 [4] clause 2.8.2).</w:t>
      </w:r>
    </w:p>
    <w:p w:rsidR="006E714E" w:rsidRDefault="006E714E" w:rsidP="006E714E">
      <w:r>
        <w:t>The FQDN based on NRI, RAC, LAC, MNC and MCC as defined in 3GPP TS 23.003 [4</w:t>
      </w:r>
      <w:r w:rsidRPr="007F1FB9">
        <w:t>]</w:t>
      </w:r>
      <w:r>
        <w:t xml:space="preserve"> clause 19.4.2.6 is denoted in this specification as the NRI-RAI FQDN.</w:t>
      </w:r>
    </w:p>
    <w:p w:rsidR="006E714E" w:rsidRDefault="006E714E" w:rsidP="006E714E">
      <w:r>
        <w:t>If the SGSN canonical node name employed by the operator is the NRI-RAI FQDN then see clause 4.3.3.2 for provisioning.</w:t>
      </w:r>
    </w:p>
    <w:p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rsidR="006E714E" w:rsidRDefault="006E714E" w:rsidP="006E714E">
      <w:r>
        <w:rPr>
          <w:noProof/>
        </w:rPr>
        <w:t>T</w:t>
      </w:r>
      <w:r>
        <w:t xml:space="preserve">he S-NAPTR procedure for finding the old SGSN services and interfaces </w:t>
      </w:r>
      <w:r>
        <w:rPr>
          <w:noProof/>
        </w:rPr>
        <w:t>from the P</w:t>
      </w:r>
      <w:r>
        <w:rPr>
          <w:noProof/>
        </w:rPr>
        <w:noBreakHyphen/>
        <w:t xml:space="preserve">TMSI </w:t>
      </w:r>
      <w:r>
        <w:t xml:space="preserve">is started with "Service Parameters" of </w:t>
      </w:r>
    </w:p>
    <w:p w:rsidR="006E714E" w:rsidRPr="00526380" w:rsidRDefault="006E714E" w:rsidP="006E714E">
      <w:pPr>
        <w:jc w:val="center"/>
      </w:pPr>
      <w:r>
        <w:t>"x-3gpp-sgsn:x-gn",</w:t>
      </w:r>
      <w:r w:rsidRPr="003D6341">
        <w:t xml:space="preserve"> </w:t>
      </w:r>
      <w:r>
        <w:t>"x-3gpp-sgsn:x-gp", "x-3gpp-sgsn:x-s3", "x-3gpp-sgsn:x-</w:t>
      </w:r>
      <w:r w:rsidRPr="00EE2E20">
        <w:t xml:space="preserve"> </w:t>
      </w:r>
      <w:r>
        <w:t>s16"</w:t>
      </w:r>
    </w:p>
    <w:p w:rsidR="006E714E" w:rsidRDefault="006E714E" w:rsidP="006E714E">
      <w:r>
        <w:t>as defined in 3GPP TS 23.003 [4] and setting the Application-Unique String to the NRI-RAI FQDN based on NRI, RAC, LAC, MNC and MCC as defined in 3GPP TS 23.003 [4</w:t>
      </w:r>
      <w:r w:rsidRPr="007F1FB9">
        <w:t>]</w:t>
      </w:r>
      <w:r>
        <w:t xml:space="preserve"> clause 19.4.2.6:</w:t>
      </w:r>
    </w:p>
    <w:p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rsidR="006E714E" w:rsidRDefault="006E714E" w:rsidP="006E714E">
      <w:pPr>
        <w:pStyle w:val="NO"/>
      </w:pPr>
      <w:r>
        <w:t>NOTE 2:</w:t>
      </w:r>
      <w:r>
        <w:tab/>
        <w:t>Service Parameters are logically limited to those supported by the target node that is performing the search for the source SGSN. So for example, a target Release-8 SGSN supporting only Gn/Gp would employ "x-3gpp-sgsn:x-gn" and</w:t>
      </w:r>
      <w:r w:rsidRPr="003D6341">
        <w:t xml:space="preserve"> </w:t>
      </w:r>
      <w:r>
        <w:t>"x-3gpp-sgsn:x-gp". An S4-SGSN only supporting S4/S3/S16 would employ "x-3gpp-sgsn:x-s3", "x-3gpp-sgsn:x-s16". A target MME would employ "x-3gpp-sgsn:x-s3" and may additionally include "x-3gpp-sgsn:x-gn" and "x-3gpp-sgsn:x-gp", to support the procedures in Annex D of 3GPP TS 23.401 [11].</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6E714E" w:rsidRDefault="006E714E" w:rsidP="006E714E">
      <w:pPr>
        <w:pStyle w:val="NO"/>
      </w:pPr>
      <w:r>
        <w:t>NOTE 3:</w:t>
      </w:r>
      <w:r>
        <w:tab/>
        <w:t>The services based on canonical node name can return services not starting with x-3gpp-sgsn since the SGSN node might, for example, have a co-located MME.</w:t>
      </w:r>
    </w:p>
    <w:p w:rsidR="006E714E" w:rsidRDefault="006E714E" w:rsidP="006E714E">
      <w:r>
        <w:t>For a pre-Release-8 target node i.e. a UE moving from eUTRAN to pre-Release-8 UTRAN/GERAN the UE will provide a derived P-TMSI based on a GUTI (See Annex H of 3GPP TS 23.401 [11]). As a result the source MME or Release-8 SGSN looks like a pre-Release-8 SGSN to a pre-Release-8 target node. For pre-Release</w:t>
      </w:r>
      <w:r>
        <w:noBreakHyphen/>
        <w:t>8 compatibility operators would continue to provision A/AAAA records as described in Annex C.1 of 3GPP TS 23.003 [4] for the corresponding Gn/Gp interfaces regardless of whether the source SGSN is pre-Release-8 or not.</w:t>
      </w:r>
    </w:p>
    <w:p w:rsidR="006E714E" w:rsidRDefault="006E714E" w:rsidP="006E714E">
      <w:pPr>
        <w:pStyle w:val="NO"/>
      </w:pPr>
      <w:r>
        <w:t>NOTE 4:</w:t>
      </w:r>
      <w:r>
        <w:tab/>
        <w:t>Gn/Gp interfaces are provisioned redundantly for both ".gprs" and ".3gppnetwork.org" top level domains during the transition to Release-8 to allow a gradual forward migration to 3ggpnetwork.org while still supporting existing pre-Release</w:t>
      </w:r>
      <w:r>
        <w:noBreakHyphen/>
        <w:t>8 usage.</w:t>
      </w:r>
    </w:p>
    <w:p w:rsidR="006E714E" w:rsidRDefault="006E714E" w:rsidP="006E714E">
      <w:pPr>
        <w:pStyle w:val="Heading4"/>
      </w:pPr>
      <w:bookmarkStart w:id="83" w:name="_Toc20214826"/>
      <w:bookmarkStart w:id="84" w:name="_Toc27753209"/>
      <w:bookmarkStart w:id="85" w:name="_Toc36055027"/>
      <w:r>
        <w:t>4.3.3.6</w:t>
      </w:r>
      <w:r>
        <w:tab/>
        <w:t>Services of an SGW from SGW canonical node name</w:t>
      </w:r>
      <w:bookmarkEnd w:id="83"/>
      <w:bookmarkEnd w:id="84"/>
      <w:bookmarkEnd w:id="85"/>
    </w:p>
    <w:p w:rsidR="006E714E" w:rsidRDefault="006E714E" w:rsidP="006E714E">
      <w:r>
        <w:t>An MME or S4-SGSN may need to find SGW interfaces on a SGW based solely on SGW's canonical node name. The most common use cases are:</w:t>
      </w:r>
    </w:p>
    <w:p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clause 5.2).</w:t>
      </w:r>
    </w:p>
    <w:p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clause 5.2).</w:t>
      </w:r>
    </w:p>
    <w:p w:rsidR="006E714E" w:rsidRDefault="006E714E" w:rsidP="006E714E">
      <w:pPr>
        <w:pStyle w:val="B1"/>
      </w:pPr>
      <w:r>
        <w:t>-</w:t>
      </w:r>
      <w:r>
        <w:tab/>
        <w:t>Finding if an SGW node has PGW interfaces from an SGW node name (both SGW and PGW functions would be listed under one canonical node name for co-located PGW/SGW).</w:t>
      </w:r>
    </w:p>
    <w:p w:rsidR="006E714E" w:rsidRDefault="006E714E" w:rsidP="006E714E">
      <w:r>
        <w:t>See clause 4.3.3.2 for DNS provisioning of the canonical node name records.</w:t>
      </w:r>
    </w:p>
    <w:p w:rsidR="006E714E" w:rsidRDefault="006E714E" w:rsidP="006E714E">
      <w:r>
        <w:t xml:space="preserve">For LTE initial attach cases, the S11 interface is initially unknown by an MME. The S5/S8 interface and the SGW hostname will be selected by procedures in clause 5. The MME will obtain SGW S11 interfaces from the SGW canonical node name. The S-NAPTR procedure shall use "Service Parameter" of </w:t>
      </w:r>
    </w:p>
    <w:p w:rsidR="006E714E" w:rsidRPr="00F66D72" w:rsidRDefault="006E714E" w:rsidP="006E714E">
      <w:pPr>
        <w:jc w:val="center"/>
        <w:rPr>
          <w:lang w:val="nl-NL"/>
        </w:rPr>
      </w:pPr>
      <w:r>
        <w:rPr>
          <w:lang w:val="nl-NL"/>
        </w:rPr>
        <w:t>"</w:t>
      </w:r>
      <w:r w:rsidRPr="00F66D72">
        <w:rPr>
          <w:lang w:val="nl-NL"/>
        </w:rPr>
        <w:t>x-3gpp-</w:t>
      </w:r>
      <w:r>
        <w:rPr>
          <w:lang w:val="nl-NL"/>
        </w:rPr>
        <w:t>s</w:t>
      </w:r>
      <w:r w:rsidRPr="00F66D72">
        <w:rPr>
          <w:lang w:val="nl-NL"/>
        </w:rPr>
        <w:t>gw:x-</w:t>
      </w:r>
      <w:r>
        <w:rPr>
          <w:lang w:val="nl-NL"/>
        </w:rPr>
        <w:t>11"</w:t>
      </w:r>
    </w:p>
    <w:p w:rsidR="006E714E" w:rsidRDefault="006E714E" w:rsidP="006E714E">
      <w:r>
        <w:t>as defined in clause 19.4.3 of 3GPP TS 23.003 [4</w:t>
      </w:r>
      <w:r w:rsidRPr="007F1FB9">
        <w:t xml:space="preserve">], </w:t>
      </w:r>
      <w:r>
        <w:t>and the Application-Unique String set to the canonical node name of the specific SGW node to find the available S11 interfaces</w:t>
      </w:r>
    </w:p>
    <w:p w:rsidR="006E714E" w:rsidRDefault="006E714E" w:rsidP="006E714E">
      <w:r>
        <w:lastRenderedPageBreak/>
        <w:t xml:space="preserve">The S-NAPTR procedure logically outputs a list of host names each with a service, protocol, port and a list of IPv4 and IPv6 addresses. This is a "candidate" list of services and interfaces of that SGW (see Annex C.2 for a more detailed description of a candidate list). </w:t>
      </w:r>
    </w:p>
    <w:p w:rsidR="006E714E" w:rsidRDefault="006E714E" w:rsidP="006E714E">
      <w:r>
        <w:t>For example, an operator might provision an SGW name at:</w:t>
      </w:r>
    </w:p>
    <w:p w:rsidR="006E714E" w:rsidRDefault="006E714E" w:rsidP="006E714E">
      <w:pPr>
        <w:jc w:val="center"/>
      </w:pPr>
      <w:r>
        <w:t>gw21.sgw.node.</w:t>
      </w:r>
      <w:r w:rsidRPr="00EE2D71">
        <w:t>epc.mn</w:t>
      </w:r>
      <w:r>
        <w:t>c&lt;MNC&gt;.mcc&lt;MCC&gt;.3gppnetwork.org</w:t>
      </w:r>
    </w:p>
    <w:p w:rsidR="006E714E" w:rsidRDefault="006E714E" w:rsidP="006E714E">
      <w:r>
        <w:t>Similarly, for GERAN/UTRAN initial attach cases the S4-SGSN will need to obtain the SGW S4 interface after procedures in clause 5 select the S5/S8 interface and SGW hostname. The only change from the MME case is the "Service Parameter" of</w:t>
      </w:r>
    </w:p>
    <w:p w:rsidR="006E714E" w:rsidRPr="00F66D72" w:rsidRDefault="006E714E" w:rsidP="006E714E">
      <w:pPr>
        <w:jc w:val="center"/>
        <w:rPr>
          <w:lang w:val="nl-NL"/>
        </w:rPr>
      </w:pPr>
      <w:r>
        <w:rPr>
          <w:lang w:val="nl-NL"/>
        </w:rPr>
        <w:t>"</w:t>
      </w:r>
      <w:r w:rsidRPr="00F66D72">
        <w:rPr>
          <w:lang w:val="nl-NL"/>
        </w:rPr>
        <w:t>x-3gpp-</w:t>
      </w:r>
      <w:r>
        <w:rPr>
          <w:lang w:val="nl-NL"/>
        </w:rPr>
        <w:t>s</w:t>
      </w:r>
      <w:r w:rsidRPr="00F66D72">
        <w:rPr>
          <w:lang w:val="nl-NL"/>
        </w:rPr>
        <w:t>gw:x-</w:t>
      </w:r>
      <w:r>
        <w:rPr>
          <w:lang w:val="nl-NL"/>
        </w:rPr>
        <w:t>s4"</w:t>
      </w:r>
    </w:p>
    <w:p w:rsidR="006E714E" w:rsidRDefault="006E714E" w:rsidP="006E714E">
      <w:r>
        <w:t xml:space="preserve">is employed. </w:t>
      </w:r>
    </w:p>
    <w:p w:rsidR="006E714E" w:rsidRDefault="006E714E" w:rsidP="006E714E">
      <w:r>
        <w:t>In cases where a new PDN connection is added to an existing SGW the available SGW S5/S8 interfaces are commonly needed.</w:t>
      </w:r>
    </w:p>
    <w:p w:rsidR="006E714E" w:rsidRDefault="006E714E" w:rsidP="006E714E">
      <w:r>
        <w:t>To resolve the allowed SGW PMIPv6 interfaces the S-NAPTR procedure shall be used with the "Service Parameters" of</w:t>
      </w:r>
    </w:p>
    <w:p w:rsidR="006E714E" w:rsidRPr="00F66D72" w:rsidRDefault="006E714E" w:rsidP="006E714E">
      <w:pPr>
        <w:jc w:val="center"/>
        <w:rPr>
          <w:lang w:val="nl-NL"/>
        </w:rPr>
      </w:pPr>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p w:rsidR="006E714E" w:rsidRDefault="006E714E" w:rsidP="006E714E">
      <w:r>
        <w:t>as defined in clause 19.4.3 of 3GPP TS 23.003 [4</w:t>
      </w:r>
      <w:r w:rsidRPr="007F1FB9">
        <w:t>],</w:t>
      </w:r>
      <w:r>
        <w:t xml:space="preserve"> and the Application-Unique String set to the canonical node name of the specific SGW node</w:t>
      </w:r>
    </w:p>
    <w:p w:rsidR="006E714E" w:rsidRDefault="006E714E" w:rsidP="006E714E">
      <w:r>
        <w:t xml:space="preserve">Similarly for the S5/S8 GTP interfaces the S-NAPTR procedure shall use "Service Parameters" of </w:t>
      </w:r>
    </w:p>
    <w:p w:rsidR="006E714E" w:rsidRPr="00F66D72" w:rsidRDefault="006E714E" w:rsidP="006E714E">
      <w:pPr>
        <w:jc w:val="center"/>
        <w:rPr>
          <w:lang w:val="nl-NL"/>
        </w:rPr>
      </w:pPr>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p w:rsidR="006E714E" w:rsidRDefault="006E714E" w:rsidP="006E714E">
      <w:r>
        <w:t>as defined in clause 19.4.3 of 3GPP TS 23.003 [4</w:t>
      </w:r>
      <w:r w:rsidRPr="007F1FB9">
        <w:t xml:space="preserve">], </w:t>
      </w:r>
      <w:r>
        <w:t>and the Application-Unique String set to the FQDN of the specific SGW node.</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It is also possible to combine the "Service Parameters" in the S-NAPTR or to leave "Service Parameters" as logically unspecified initially in the S-NAPTR procedure in order to identify all interfaces for all 3GPP TS 29.303 supported protocols of the node.</w:t>
      </w:r>
    </w:p>
    <w:p w:rsidR="006E714E" w:rsidRDefault="006E714E" w:rsidP="006E714E">
      <w:pPr>
        <w:pStyle w:val="NO"/>
      </w:pPr>
      <w:r>
        <w:t>NOTE 1:</w:t>
      </w:r>
      <w:r>
        <w:tab/>
        <w:t>The services based on canonical node name can return services not starting with x-3gpp-sgw since the SGW node might, for example, have a co-located PGW.</w:t>
      </w:r>
    </w:p>
    <w:p w:rsidR="006E714E" w:rsidRDefault="006E714E" w:rsidP="006E714E">
      <w:pPr>
        <w:pStyle w:val="Heading4"/>
      </w:pPr>
      <w:bookmarkStart w:id="86" w:name="_Toc20214827"/>
      <w:bookmarkStart w:id="87" w:name="_Toc27753210"/>
      <w:bookmarkStart w:id="88" w:name="_Toc36055028"/>
      <w:r>
        <w:t>4.3.3.7</w:t>
      </w:r>
      <w:r>
        <w:tab/>
        <w:t xml:space="preserve">Services of an MSC Server from </w:t>
      </w:r>
      <w:r w:rsidRPr="00791EBE">
        <w:t>MSC Server canonical node name</w:t>
      </w:r>
      <w:bookmarkEnd w:id="86"/>
      <w:bookmarkEnd w:id="87"/>
      <w:bookmarkEnd w:id="88"/>
    </w:p>
    <w:p w:rsidR="006E714E" w:rsidRDefault="006E714E" w:rsidP="006E714E">
      <w:r>
        <w:t>During the SRVCC operations (see 3GPP TS 23.216 [20]), an MME or an SGSN may need to find the MSC Server Sv interface based on MSC Server canonical node name. The most common use cases are:</w:t>
      </w:r>
    </w:p>
    <w:p w:rsidR="006E714E" w:rsidRDefault="006E714E" w:rsidP="006E714E">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rsidR="006E714E" w:rsidRDefault="006E714E" w:rsidP="006E714E">
      <w:r>
        <w:t>See clause 4.3.3.2 for DNS provisioning of the canonical node name records.</w:t>
      </w:r>
    </w:p>
    <w:p w:rsidR="006E714E" w:rsidRDefault="006E714E" w:rsidP="006E714E">
      <w:r>
        <w:t xml:space="preserve">To find the MSC server services under the MSC server node name, the operator shall at least provision the "Service Parameter" of </w:t>
      </w:r>
    </w:p>
    <w:p w:rsidR="006E714E" w:rsidRDefault="006E714E" w:rsidP="006E714E">
      <w:pPr>
        <w:jc w:val="center"/>
        <w:rPr>
          <w:lang w:val="nl-NL"/>
        </w:rPr>
      </w:pPr>
      <w:r>
        <w:rPr>
          <w:lang w:val="nl-NL"/>
        </w:rPr>
        <w:t>"</w:t>
      </w:r>
      <w:r w:rsidRPr="00F66D72">
        <w:rPr>
          <w:lang w:val="nl-NL"/>
        </w:rPr>
        <w:t>x-3gpp-</w:t>
      </w:r>
      <w:r>
        <w:rPr>
          <w:lang w:val="nl-NL"/>
        </w:rPr>
        <w:t>msc</w:t>
      </w:r>
      <w:r w:rsidRPr="00F66D72">
        <w:rPr>
          <w:lang w:val="nl-NL"/>
        </w:rPr>
        <w:t>:x-</w:t>
      </w:r>
      <w:r>
        <w:rPr>
          <w:lang w:val="nl-NL"/>
        </w:rPr>
        <w:t>sv"</w:t>
      </w:r>
    </w:p>
    <w:p w:rsidR="006E714E" w:rsidRDefault="006E714E" w:rsidP="006E714E">
      <w:pPr>
        <w:pStyle w:val="Heading4"/>
      </w:pPr>
      <w:bookmarkStart w:id="89" w:name="_Toc20214828"/>
      <w:bookmarkStart w:id="90" w:name="_Toc27753211"/>
      <w:bookmarkStart w:id="91" w:name="_Toc36055029"/>
      <w:r>
        <w:t>4.3.3.8</w:t>
      </w:r>
      <w:r>
        <w:tab/>
        <w:t>Services of an AMF from AMF instance name (or 5G-GUTI)</w:t>
      </w:r>
      <w:bookmarkEnd w:id="89"/>
      <w:bookmarkEnd w:id="90"/>
      <w:bookmarkEnd w:id="91"/>
    </w:p>
    <w:p w:rsidR="006E714E" w:rsidRDefault="006E714E" w:rsidP="006E714E">
      <w:r>
        <w:t xml:space="preserve">During a 5GS to EPS Idle mode mobility using N26 interface (see clause 4.11.1.3.2 of 3GPP TS 23.502 [29]), the MME needs to contact the old AMF for contexts transfer.  </w:t>
      </w:r>
    </w:p>
    <w:p w:rsidR="006E714E" w:rsidRDefault="006E714E" w:rsidP="006E714E">
      <w:r>
        <w:t xml:space="preserve">The 3GPP defined AMF </w:t>
      </w:r>
      <w:bookmarkStart w:id="92" w:name="_Hlk529437943"/>
      <w:r>
        <w:t>instance</w:t>
      </w:r>
      <w:bookmarkEnd w:id="92"/>
      <w:r>
        <w:t xml:space="preserve"> FQDN shall be constructed as defined in clause 28.3.2.8 of 3GPP TS 23.003 [4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rsidR="006E714E" w:rsidRPr="00880BDB" w:rsidRDefault="006E714E" w:rsidP="006E714E">
      <w:r>
        <w:t>If the AMF node name employed by the operator is the 3GPP defined AMF instance FQDN then see clause 4.3.3.2 for provisioning.</w:t>
      </w:r>
    </w:p>
    <w:p w:rsidR="006E714E"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 xml:space="preserve">. </w:t>
      </w:r>
    </w:p>
    <w:p w:rsidR="006E714E" w:rsidRDefault="006E714E" w:rsidP="006E714E">
      <w:r>
        <w:rPr>
          <w:noProof/>
        </w:rPr>
        <w:t>So, for example, for an MME to find all N26 interfaces of an AMF based on the old GUTI, the</w:t>
      </w:r>
      <w:r>
        <w:t xml:space="preserve"> S-NAPTR procedure shall be prefixed with "Service Parameters" of </w:t>
      </w:r>
    </w:p>
    <w:p w:rsidR="006E714E" w:rsidRPr="005A214C" w:rsidRDefault="006E714E" w:rsidP="006E714E">
      <w:pPr>
        <w:jc w:val="center"/>
      </w:pPr>
      <w:r w:rsidRPr="005A214C">
        <w:t>"x-3gpp-</w:t>
      </w:r>
      <w:r>
        <w:t>amf</w:t>
      </w:r>
      <w:r w:rsidRPr="005A214C">
        <w:t>:x-</w:t>
      </w:r>
      <w:r>
        <w:t>n26</w:t>
      </w:r>
      <w:r w:rsidRPr="005A214C">
        <w:t xml:space="preserve">" </w:t>
      </w:r>
    </w:p>
    <w:p w:rsidR="006E714E" w:rsidRDefault="006E714E" w:rsidP="006E714E">
      <w:r w:rsidRPr="00444F3D">
        <w:t xml:space="preserve">and set the Application-Unique String to the FQDN </w:t>
      </w:r>
      <w:r>
        <w:t>as defined in clause 28.3.2.8 of 3GPP TS 23.003 [4</w:t>
      </w:r>
      <w:r w:rsidRPr="007F1FB9">
        <w:t xml:space="preserve">], </w:t>
      </w:r>
      <w:r>
        <w:t>with the initial query targeted at 3GPP defined AMF instance FQDN.</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6E714E"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 xml:space="preserve">. </w:t>
      </w:r>
    </w:p>
    <w:p w:rsidR="006E714E" w:rsidRDefault="006E714E" w:rsidP="006E714E">
      <w:pPr>
        <w:pStyle w:val="Heading1"/>
        <w:rPr>
          <w:lang w:val="en-US"/>
        </w:rPr>
      </w:pPr>
      <w:bookmarkStart w:id="93" w:name="_Toc20214829"/>
      <w:bookmarkStart w:id="94" w:name="_Toc27753212"/>
      <w:bookmarkStart w:id="95" w:name="_Toc36055030"/>
      <w:r>
        <w:rPr>
          <w:lang w:val="en-US"/>
        </w:rPr>
        <w:t>4A</w:t>
      </w:r>
      <w:r w:rsidRPr="00B26868">
        <w:rPr>
          <w:lang w:val="en-US"/>
        </w:rPr>
        <w:tab/>
      </w:r>
      <w:r>
        <w:rPr>
          <w:lang w:val="en-US"/>
        </w:rPr>
        <w:t>SGW/PGW selection using GTP-C load control</w:t>
      </w:r>
      <w:bookmarkEnd w:id="93"/>
      <w:bookmarkEnd w:id="94"/>
      <w:bookmarkEnd w:id="95"/>
    </w:p>
    <w:p w:rsidR="006E714E" w:rsidRDefault="006E714E" w:rsidP="006E714E">
      <w:pPr>
        <w:pStyle w:val="Heading2"/>
        <w:rPr>
          <w:lang w:val="en-US"/>
        </w:rPr>
      </w:pPr>
      <w:bookmarkStart w:id="96" w:name="_Toc20214830"/>
      <w:bookmarkStart w:id="97" w:name="_Toc27753213"/>
      <w:bookmarkStart w:id="98" w:name="_Toc36055031"/>
      <w:r>
        <w:rPr>
          <w:lang w:val="en-US"/>
        </w:rPr>
        <w:t>4A</w:t>
      </w:r>
      <w:r w:rsidRPr="00B26868">
        <w:rPr>
          <w:lang w:val="en-US"/>
        </w:rPr>
        <w:t>.</w:t>
      </w:r>
      <w:r>
        <w:rPr>
          <w:lang w:val="en-US"/>
        </w:rPr>
        <w:t>1</w:t>
      </w:r>
      <w:r w:rsidRPr="00B26868">
        <w:rPr>
          <w:lang w:val="en-US"/>
        </w:rPr>
        <w:tab/>
      </w:r>
      <w:r>
        <w:rPr>
          <w:lang w:val="en-US"/>
        </w:rPr>
        <w:t>General</w:t>
      </w:r>
      <w:bookmarkEnd w:id="96"/>
      <w:bookmarkEnd w:id="97"/>
      <w:bookmarkEnd w:id="98"/>
    </w:p>
    <w:p w:rsidR="006E714E" w:rsidRDefault="006E714E" w:rsidP="006E714E">
      <w:pPr>
        <w:rPr>
          <w:lang w:val="en-US"/>
        </w:rPr>
      </w:pPr>
      <w:r>
        <w:rPr>
          <w:lang w:val="en-US"/>
        </w:rPr>
        <w:t xml:space="preserve">The nodes responsible for the SGW or PGW selection (i.e. the MME, S4-SGSN, TWAN or ePDG) shall apply the additions specified in this clause, if GTP-C load control is supported and enabled (see clause 12.2 of 3GPP TS 29.274 [23]). </w:t>
      </w:r>
    </w:p>
    <w:p w:rsidR="006E714E" w:rsidRDefault="006E714E" w:rsidP="006E714E">
      <w:r>
        <w:t>GTP-C load control allows for the advertising of load information at node level (i.e. the SGW or PGW load) or at APN level (for a PGW only) and selecting the target node (i.e. the SGW or PGW) based on this information.</w:t>
      </w:r>
      <w:r w:rsidRPr="000F08DA">
        <w:t xml:space="preserve"> </w:t>
      </w:r>
    </w:p>
    <w:p w:rsidR="006E714E" w:rsidRDefault="006E714E" w:rsidP="006E714E">
      <w:r>
        <w:t xml:space="preserve">The nodes responsible for the SGW or PGW selection shall take into account the load control information reported via GTP-C signalling and shall implement a SGW or PGW selection logic according to the principles specified in the following clauses. </w:t>
      </w:r>
    </w:p>
    <w:p w:rsidR="006E714E" w:rsidRDefault="006E714E" w:rsidP="006E714E">
      <w:pPr>
        <w:pStyle w:val="NO"/>
      </w:pPr>
      <w:r>
        <w:t>NOTE:</w:t>
      </w:r>
      <w:r>
        <w:tab/>
        <w:t>The exact algorithm used at the node performing the SGW or PGW selection, as per the aforementioned requirements, is implementation specific.</w:t>
      </w:r>
    </w:p>
    <w:p w:rsidR="006E714E" w:rsidRDefault="006E714E" w:rsidP="006E714E">
      <w:pPr>
        <w:pStyle w:val="Heading2"/>
        <w:rPr>
          <w:lang w:val="en-US"/>
        </w:rPr>
      </w:pPr>
      <w:bookmarkStart w:id="99" w:name="_Toc20214831"/>
      <w:bookmarkStart w:id="100" w:name="_Toc27753214"/>
      <w:bookmarkStart w:id="101" w:name="_Toc36055032"/>
      <w:r>
        <w:rPr>
          <w:lang w:val="en-US"/>
        </w:rPr>
        <w:t>4A.2</w:t>
      </w:r>
      <w:r w:rsidRPr="00B26868">
        <w:rPr>
          <w:lang w:val="en-US"/>
        </w:rPr>
        <w:tab/>
      </w:r>
      <w:r>
        <w:rPr>
          <w:lang w:val="en-US"/>
        </w:rPr>
        <w:t>Node-level load control</w:t>
      </w:r>
      <w:bookmarkEnd w:id="99"/>
      <w:bookmarkEnd w:id="100"/>
      <w:bookmarkEnd w:id="101"/>
    </w:p>
    <w:p w:rsidR="006E714E" w:rsidRDefault="006E714E" w:rsidP="006E714E">
      <w:r>
        <w:t xml:space="preserve">This clause specifies the extensions to the SGW or PGW selection procedures which shall be supported when GTP-C load control is supported and enabled at node level. </w:t>
      </w:r>
    </w:p>
    <w:p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rsidR="006E714E" w:rsidRDefault="006E714E" w:rsidP="006E714E">
      <w:r>
        <w:t xml:space="preserve">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 </w:t>
      </w:r>
    </w:p>
    <w:p w:rsidR="006E714E" w:rsidRDefault="006E714E" w:rsidP="006E714E">
      <w:r>
        <w:t xml:space="preserve">The criteria for ordering the candidate list of target nodes shall be as specified in clause 4.3.2,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r>
        <w:rPr>
          <w:u w:val="single"/>
          <w:lang w:val="en-US"/>
        </w:rPr>
        <w:t xml:space="preserve"> </w:t>
      </w:r>
    </w:p>
    <w:p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rsidR="006E714E" w:rsidRDefault="006E714E" w:rsidP="006E714E">
      <w:pPr>
        <w:pStyle w:val="ListBullet5"/>
        <w:ind w:left="284" w:firstLine="0"/>
      </w:pPr>
      <w:r>
        <w:t>1)</w:t>
      </w:r>
      <w:r>
        <w:tab/>
        <w:t>The selecting node shall calculate the effective available load of each candidate target nodes,</w:t>
      </w:r>
      <w:r w:rsidRPr="00A27C1D">
        <w:t xml:space="preserve"> </w:t>
      </w:r>
      <w:r>
        <w:t xml:space="preserve">considering the current available load and the DNS weight-factor of the target node as follows: </w:t>
      </w:r>
    </w:p>
    <w:p w:rsidR="006E714E" w:rsidRDefault="006E714E" w:rsidP="006E714E">
      <w:pPr>
        <w:pStyle w:val="B2"/>
      </w:pPr>
      <w:r>
        <w:t>TNode-effective-available-load = (100 – TNode-load-metric)% X TNode-weight-factor</w:t>
      </w:r>
    </w:p>
    <w:p w:rsidR="006E714E" w:rsidRDefault="006E714E" w:rsidP="006E714E">
      <w:pPr>
        <w:pStyle w:val="B1"/>
      </w:pPr>
      <w:r>
        <w:t>2)</w:t>
      </w:r>
      <w:r>
        <w:tab/>
        <w:t>The selecting node shall then calculate the relative available load of each candidate target node,</w:t>
      </w:r>
      <w:r w:rsidRPr="00A27C1D">
        <w:t xml:space="preserve"> </w:t>
      </w:r>
      <w:r>
        <w:t xml:space="preserve">representing the effective-available-load of the target node, as compared to the effective-available-load of all the other candidate target nodes as follows: </w:t>
      </w:r>
    </w:p>
    <w:p w:rsidR="006E714E" w:rsidRDefault="006E714E" w:rsidP="006E714E">
      <w:pPr>
        <w:pStyle w:val="B2"/>
      </w:pPr>
      <w:r>
        <w:t>TNode-relative-available-load = (TNode-effective-available-load / sum-of-effective-available-load-of-all-the-nodes-in-TNodeList) X 100%</w:t>
      </w:r>
    </w:p>
    <w:p w:rsidR="006E714E" w:rsidRDefault="006E714E" w:rsidP="006E714E">
      <w:pPr>
        <w:pStyle w:val="ListBullet5"/>
        <w:ind w:left="284" w:firstLine="0"/>
      </w:pPr>
      <w:r>
        <w:t>3)</w:t>
      </w:r>
      <w:r>
        <w:tab/>
        <w:t xml:space="preserve">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 </w:t>
      </w:r>
    </w:p>
    <w:p w:rsidR="006E714E" w:rsidRDefault="006E714E" w:rsidP="006E714E">
      <w:r>
        <w:t>The selecting node shall assume the following in the calculations above:</w:t>
      </w:r>
    </w:p>
    <w:p w:rsidR="006E714E"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 xml:space="preserve">; </w:t>
      </w:r>
    </w:p>
    <w:p w:rsidR="006E714E" w:rsidRDefault="006E714E" w:rsidP="006E714E">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rsidR="006E714E" w:rsidRDefault="006E714E" w:rsidP="006E714E">
      <w:r>
        <w:t>Annex E.1 provides an example illustrating these principles.</w:t>
      </w:r>
    </w:p>
    <w:p w:rsidR="006E714E" w:rsidRDefault="006E714E" w:rsidP="006E714E">
      <w:r>
        <w:t xml:space="preserve">When using GTP-C load control, the DNS should not be provisioned with a mix of NAPTR records with an "s" flag and with an "a" flag for a given FQDN. </w:t>
      </w:r>
    </w:p>
    <w:p w:rsidR="006E714E" w:rsidRDefault="006E714E" w:rsidP="006E714E">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rsidR="006E714E" w:rsidRDefault="006E714E" w:rsidP="006E714E">
      <w:pPr>
        <w:pStyle w:val="Heading2"/>
      </w:pPr>
      <w:bookmarkStart w:id="102" w:name="_Toc20214832"/>
      <w:bookmarkStart w:id="103" w:name="_Toc27753215"/>
      <w:bookmarkStart w:id="104" w:name="_Toc36055033"/>
      <w:r>
        <w:t>4A</w:t>
      </w:r>
      <w:r w:rsidRPr="00B26868">
        <w:t>.</w:t>
      </w:r>
      <w:r w:rsidRPr="00652390">
        <w:t>3</w:t>
      </w:r>
      <w:r w:rsidRPr="00B26868">
        <w:tab/>
      </w:r>
      <w:r>
        <w:t>APN-level load control</w:t>
      </w:r>
      <w:bookmarkEnd w:id="102"/>
      <w:bookmarkEnd w:id="103"/>
      <w:bookmarkEnd w:id="104"/>
    </w:p>
    <w:p w:rsidR="006E714E" w:rsidRDefault="006E714E" w:rsidP="006E714E">
      <w:r>
        <w:t>This clause specifies the extensions to the PGW selection procedures which shall be supported when GTP-C load control is supported and enabled at node level and APN level.</w:t>
      </w:r>
    </w:p>
    <w:p w:rsidR="006E714E" w:rsidRDefault="006E714E" w:rsidP="006E714E">
      <w:r>
        <w:t>A PGW may report the following APN load control information for a given APN via GTP-C signalling (see clause 12.2.4 of 3GPP TS 29.274 [23]):</w:t>
      </w:r>
    </w:p>
    <w:p w:rsidR="006E714E"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r>
        <w:t xml:space="preserve"> </w:t>
      </w:r>
    </w:p>
    <w:p w:rsidR="006E714E"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 </w:t>
      </w:r>
    </w:p>
    <w:p w:rsidR="006E714E" w:rsidRDefault="006E714E" w:rsidP="006E714E">
      <w:r>
        <w:t>The selecting node shall calculate the TNode APN weight factor of each candidate target node, considering the TNode APN relative capacity and the TNode weight factor as follows:</w:t>
      </w:r>
    </w:p>
    <w:p w:rsidR="006E714E" w:rsidRDefault="006E714E" w:rsidP="006E714E">
      <w:pPr>
        <w:pStyle w:val="B1"/>
      </w:pPr>
      <w:r>
        <w:t>TNode-APN-weight-factor = TNode-weight-factor X TNode-APN-relative-capacity.</w:t>
      </w:r>
    </w:p>
    <w:p w:rsidR="006E714E" w:rsidRDefault="006E714E" w:rsidP="006E714E">
      <w:r>
        <w:t>The node performing the PGW selection shall then apply the principles and assumption specified in clause 4A.1 with the following additions or modifications:</w:t>
      </w:r>
    </w:p>
    <w:p w:rsidR="006E714E"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r>
        <w:t xml:space="preserve"> </w:t>
      </w:r>
    </w:p>
    <w:p w:rsidR="006E714E" w:rsidRPr="000C2639" w:rsidRDefault="006E714E" w:rsidP="006E714E">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rsidR="006E714E" w:rsidRDefault="006E714E" w:rsidP="006E714E">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rsidR="006E714E" w:rsidRDefault="006E714E" w:rsidP="006E714E">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 xml:space="preserve">x": </w:t>
      </w:r>
    </w:p>
    <w:p w:rsidR="006E714E" w:rsidRPr="00A23505" w:rsidRDefault="006E714E" w:rsidP="006E714E">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 xml:space="preserve">PGW </w:t>
      </w:r>
    </w:p>
    <w:p w:rsidR="006E714E" w:rsidRPr="000C2639" w:rsidRDefault="006E714E" w:rsidP="006E714E">
      <w:pPr>
        <w:pStyle w:val="B2"/>
      </w:pPr>
      <w:r w:rsidRPr="000C2639">
        <w:t>TNode-</w:t>
      </w:r>
      <w:r>
        <w:t>APNx-load-metric = {</w:t>
      </w:r>
      <w:r w:rsidRPr="000C2639">
        <w:t>TNode</w:t>
      </w:r>
      <w:r>
        <w:t>-load-metric – sum of [for each APNs in APNn (</w:t>
      </w:r>
      <w:r w:rsidRPr="000C2639">
        <w:t>TNode-</w:t>
      </w:r>
      <w:r>
        <w:t xml:space="preserve">APN-load-metric X </w:t>
      </w:r>
      <w:r w:rsidRPr="000C2639">
        <w:t>TNode-</w:t>
      </w:r>
      <w:r>
        <w:t>APN-</w:t>
      </w:r>
      <w:r w:rsidRPr="000C2639">
        <w:t>relative-capacity</w:t>
      </w:r>
      <w:r>
        <w:t>) / 100]} / {100 – sum of [</w:t>
      </w:r>
      <w:r w:rsidRPr="000C2639">
        <w:t>TNode-APN-relative-capacity</w:t>
      </w:r>
      <w:r>
        <w:t xml:space="preserve"> of each APNs in APNn]) / 100}</w:t>
      </w:r>
    </w:p>
    <w:p w:rsidR="006E714E" w:rsidRPr="00064EBC" w:rsidRDefault="006E714E" w:rsidP="006E714E">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 [for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 xml:space="preserve">-capacity X (100 – sum of [ </w:t>
      </w:r>
      <w:r w:rsidRPr="00726C2D">
        <w:t>TNode-APN-relative-capacity</w:t>
      </w:r>
      <w:r>
        <w:t xml:space="preserve"> of each APNs in APNn) / 100</w:t>
      </w:r>
    </w:p>
    <w:p w:rsidR="006E714E"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 xml:space="preserve">: </w:t>
      </w:r>
    </w:p>
    <w:p w:rsidR="006E714E" w:rsidRPr="00A23505" w:rsidRDefault="006E714E" w:rsidP="006E714E">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 xml:space="preserve">100 </w:t>
      </w:r>
    </w:p>
    <w:p w:rsidR="006E714E" w:rsidRPr="00726C2D" w:rsidRDefault="006E714E" w:rsidP="006E714E">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rsidR="006E714E" w:rsidRPr="00BF1C2C" w:rsidRDefault="006E714E" w:rsidP="006E714E"/>
    <w:p w:rsidR="006E714E" w:rsidRDefault="006E714E" w:rsidP="006E714E">
      <w:r>
        <w:t>Annex E.2 provides examples illustrating these principles.</w:t>
      </w:r>
    </w:p>
    <w:p w:rsidR="006E714E" w:rsidRPr="00B26868" w:rsidRDefault="006E714E" w:rsidP="006E714E">
      <w:pPr>
        <w:pStyle w:val="Heading1"/>
        <w:rPr>
          <w:lang w:val="en-US"/>
        </w:rPr>
      </w:pPr>
      <w:bookmarkStart w:id="105" w:name="_Toc20214833"/>
      <w:bookmarkStart w:id="106" w:name="_Toc27753216"/>
      <w:bookmarkStart w:id="107" w:name="_Toc36055034"/>
      <w:r>
        <w:rPr>
          <w:lang w:val="en-US"/>
        </w:rPr>
        <w:t>5</w:t>
      </w:r>
      <w:r w:rsidRPr="00B26868">
        <w:rPr>
          <w:lang w:val="en-US"/>
        </w:rPr>
        <w:tab/>
        <w:t>Procedures for EPC Node Discovery and Selection</w:t>
      </w:r>
      <w:bookmarkEnd w:id="105"/>
      <w:bookmarkEnd w:id="106"/>
      <w:bookmarkEnd w:id="107"/>
    </w:p>
    <w:p w:rsidR="006E714E" w:rsidRPr="00B26868" w:rsidRDefault="006E714E" w:rsidP="006E714E">
      <w:pPr>
        <w:pStyle w:val="Heading2"/>
        <w:rPr>
          <w:lang w:val="en-US"/>
        </w:rPr>
      </w:pPr>
      <w:bookmarkStart w:id="108" w:name="_Toc20214834"/>
      <w:bookmarkStart w:id="109" w:name="_Toc27753217"/>
      <w:bookmarkStart w:id="110" w:name="_Toc36055035"/>
      <w:r>
        <w:rPr>
          <w:lang w:val="en-US"/>
        </w:rPr>
        <w:t>5</w:t>
      </w:r>
      <w:r w:rsidRPr="00B26868">
        <w:rPr>
          <w:lang w:val="en-US"/>
        </w:rPr>
        <w:t>.1</w:t>
      </w:r>
      <w:r w:rsidRPr="00B26868">
        <w:rPr>
          <w:lang w:val="en-US"/>
        </w:rPr>
        <w:tab/>
        <w:t>Procedures for Discovering and Selecting a PGW</w:t>
      </w:r>
      <w:bookmarkEnd w:id="108"/>
      <w:bookmarkEnd w:id="109"/>
      <w:bookmarkEnd w:id="110"/>
    </w:p>
    <w:p w:rsidR="006E714E" w:rsidRPr="00B26868" w:rsidRDefault="006E714E" w:rsidP="006E714E">
      <w:pPr>
        <w:pStyle w:val="Heading3"/>
        <w:rPr>
          <w:lang w:val="en-US"/>
        </w:rPr>
      </w:pPr>
      <w:bookmarkStart w:id="111" w:name="_Toc20214835"/>
      <w:bookmarkStart w:id="112" w:name="_Toc27753218"/>
      <w:bookmarkStart w:id="113" w:name="_Toc36055036"/>
      <w:r>
        <w:rPr>
          <w:lang w:val="en-US"/>
        </w:rPr>
        <w:t>5</w:t>
      </w:r>
      <w:r w:rsidRPr="00B26868">
        <w:rPr>
          <w:lang w:val="en-US"/>
        </w:rPr>
        <w:t>.1</w:t>
      </w:r>
      <w:r>
        <w:rPr>
          <w:lang w:val="en-US"/>
        </w:rPr>
        <w:t>.1</w:t>
      </w:r>
      <w:r w:rsidRPr="00B26868">
        <w:rPr>
          <w:lang w:val="en-US"/>
        </w:rPr>
        <w:tab/>
      </w:r>
      <w:r>
        <w:rPr>
          <w:lang w:val="en-US"/>
        </w:rPr>
        <w:t>Discovering a PGW for a 3GPP Access</w:t>
      </w:r>
      <w:bookmarkEnd w:id="111"/>
      <w:bookmarkEnd w:id="112"/>
      <w:bookmarkEnd w:id="113"/>
    </w:p>
    <w:p w:rsidR="006E714E" w:rsidRPr="00DF1D6F" w:rsidRDefault="006E714E" w:rsidP="006E714E">
      <w:pPr>
        <w:pStyle w:val="Heading4"/>
        <w:rPr>
          <w:lang w:val="en-US"/>
        </w:rPr>
      </w:pPr>
      <w:bookmarkStart w:id="114" w:name="_Toc20214836"/>
      <w:bookmarkStart w:id="115" w:name="_Toc27753219"/>
      <w:bookmarkStart w:id="116" w:name="_Toc36055037"/>
      <w:r>
        <w:rPr>
          <w:lang w:val="en-US"/>
        </w:rPr>
        <w:t>5.1</w:t>
      </w:r>
      <w:r w:rsidRPr="00B26868">
        <w:rPr>
          <w:lang w:val="en-US"/>
        </w:rPr>
        <w:t>.1</w:t>
      </w:r>
      <w:r>
        <w:rPr>
          <w:lang w:val="en-US"/>
        </w:rPr>
        <w:t>.1</w:t>
      </w:r>
      <w:r w:rsidRPr="00B26868">
        <w:rPr>
          <w:lang w:val="en-US"/>
        </w:rPr>
        <w:tab/>
      </w:r>
      <w:r>
        <w:rPr>
          <w:lang w:val="en-US"/>
        </w:rPr>
        <w:t>General</w:t>
      </w:r>
      <w:bookmarkEnd w:id="114"/>
      <w:bookmarkEnd w:id="115"/>
      <w:bookmarkEnd w:id="116"/>
    </w:p>
    <w:p w:rsidR="006E714E" w:rsidRDefault="006E714E" w:rsidP="006E714E">
      <w:r>
        <w:t>The procedures here give a list of possible PGWs and their interfaces that serve a particular APN. This is very similar to the existing function that resolves the GGSN IP address based on an APN.</w:t>
      </w:r>
    </w:p>
    <w:p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PTO above RAN enabled APN. See clause 5.6.</w:t>
      </w:r>
    </w:p>
    <w:p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rsidR="006E714E" w:rsidRDefault="006E714E" w:rsidP="006E714E">
      <w:r>
        <w:lastRenderedPageBreak/>
        <w:t>The operator shall provision the authoritative DNS server(s) responsible for the APN</w:t>
      </w:r>
      <w:r>
        <w:noBreakHyphen/>
        <w:t>FQDN, including all derivatives used by the operator in the APN</w:t>
      </w:r>
      <w:r>
        <w:noBreakHyphen/>
        <w:t>OI replacement field (as defined in 3GPP TS 23.060 [18] and 3GPP TS 23.401 [11])with NAPTR records for the given APN-FQDN and corresponding PGWs under the APN-FQDN.</w:t>
      </w:r>
    </w:p>
    <w:p w:rsidR="006E714E" w:rsidRDefault="006E714E" w:rsidP="006E714E">
      <w:r>
        <w:t>See clause 19.4.2.2 of 3GPP TS 23.003 [4</w:t>
      </w:r>
      <w:r w:rsidRPr="007F1FB9">
        <w:t>]</w:t>
      </w:r>
      <w:r>
        <w:t>.</w:t>
      </w:r>
      <w:r w:rsidRPr="00EE21F3">
        <w:t xml:space="preserve"> </w:t>
      </w:r>
    </w:p>
    <w:p w:rsidR="006E714E" w:rsidRDefault="006E714E" w:rsidP="006E714E">
      <w:r>
        <w:t>The above format is used in DNS for use in DNS queries by S4-SGSN and MME to networks with DNS provisioned to Release-8. A Release-8 SGSN only supporting Gn/Gp may also optionally use this procedure.</w:t>
      </w:r>
    </w:p>
    <w:p w:rsidR="006E714E" w:rsidRDefault="006E714E" w:rsidP="006E714E">
      <w:r>
        <w:t xml:space="preserve">The DNS records provisioned at that location are NAPTR records and include all S5/S8 and Gn/Gp interfaces for PGW, GGSN, and collocated PGW/GGSN that are intended to be used for that APN. </w:t>
      </w:r>
    </w:p>
    <w:p w:rsidR="006E714E" w:rsidRDefault="006E714E" w:rsidP="006E714E">
      <w:r>
        <w:t>The pre-Release-8 format APN as specified in clause 9.1 of 3GPP TS 23.003 [4] is still used in pre-Release-8 SGSN DNS queries and continues to be used as a fallback in Release-8 SGSN for discovering Gn/Gp interfaces.</w:t>
      </w:r>
    </w:p>
    <w:p w:rsidR="006E714E" w:rsidRDefault="006E714E" w:rsidP="006E714E">
      <w:r>
        <w:t>The DNS records provisioned at that location are A and/or AAAA records but only for the Gn/Gp interfaces of a standalone GGSN or collocated PGW/GGSN.</w:t>
      </w:r>
    </w:p>
    <w:p w:rsidR="006E714E" w:rsidRDefault="006E714E" w:rsidP="006E714E">
      <w:r>
        <w:t>The APN-FQDN is derived from the APN where the APN is typically in the legacy format of "&lt;APN</w:t>
      </w:r>
      <w:r>
        <w:noBreakHyphen/>
        <w:t>NI&gt;.</w:t>
      </w:r>
      <w:r w:rsidRPr="00EE2D71">
        <w:t>mn</w:t>
      </w:r>
      <w:r>
        <w:t xml:space="preserve">c&lt;MNC&gt;.mcc&lt;MCC&gt;.gprs" as specified in clause </w:t>
      </w:r>
      <w:r w:rsidRPr="001B4C83">
        <w:t>9.1of</w:t>
      </w:r>
      <w:r>
        <w:t xml:space="preserve"> 3GPP TS 23.003 [4].</w:t>
      </w:r>
    </w:p>
    <w:p w:rsidR="006E714E" w:rsidRDefault="006E714E" w:rsidP="006E714E">
      <w:pPr>
        <w:pStyle w:val="NO"/>
      </w:pPr>
      <w:r>
        <w:t>NOTE 2:</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rsidR="006E714E" w:rsidRDefault="006E714E" w:rsidP="006E714E">
      <w:r>
        <w:t>The APN received by the EPC node discovery function for 3GPP accesses, is always of the form of an APN-NI part and operator part. It is the output from Annex A of 3GPP TS 23.060 [18], which is exactly three labels with last label "gprs".</w:t>
      </w:r>
    </w:p>
    <w:p w:rsidR="006E714E" w:rsidRDefault="006E714E" w:rsidP="006E714E">
      <w:r w:rsidRPr="00610732">
        <w:t>If the APN is constructed using the default APN-OI or using the APN-OI Replacement field (as defined in 3GPP TS 23.060 [</w:t>
      </w:r>
      <w:r>
        <w:t>18</w:t>
      </w:r>
      <w:r w:rsidRPr="00610732">
        <w:t>] and 3GPP TS 23.401 [</w:t>
      </w:r>
      <w:r>
        <w:t>11</w:t>
      </w:r>
      <w:r w:rsidRPr="00610732">
        <w:t xml:space="preserve">]), then the APN-FQDN shall be obtained from the APN as specified in </w:t>
      </w:r>
      <w:r>
        <w:t>clause</w:t>
      </w:r>
      <w:r w:rsidRPr="00610732">
        <w:t xml:space="preserve"> 19.4.2.2.1 of 3GPP TS 23.003 [4], otherwise the APN is considered to be invalid and cannot be used.</w:t>
      </w:r>
    </w:p>
    <w:p w:rsidR="006E714E" w:rsidRDefault="006E714E" w:rsidP="006E714E">
      <w:r>
        <w:t>In Annex A of 3GPP TS 23.060 [18] the SDL diagram refers to a "DNS interrogation" succeeding or failing which is the only DNS interaction. This is clarified as follows:</w:t>
      </w:r>
    </w:p>
    <w:p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rsidR="006E714E" w:rsidRDefault="006E714E" w:rsidP="006E714E">
      <w:r>
        <w:t xml:space="preserve">For the legacy procedures defined in Annex A of 3GPP TS 23.060 [18]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r w:rsidRPr="000C2639">
        <w:t xml:space="preserve"> </w:t>
      </w:r>
    </w:p>
    <w:p w:rsidR="006E714E" w:rsidRPr="008A232D" w:rsidRDefault="006E714E" w:rsidP="006E714E">
      <w:r>
        <w:rPr>
          <w:lang w:val="en-US"/>
        </w:rPr>
        <w:t>The nodes responsible for the PGW selection (i.e. the MME or S4-SGSN) shall apply the additions specified in clause 4A, if GTP-C load control is supported and enabled.</w:t>
      </w:r>
    </w:p>
    <w:p w:rsidR="006E714E" w:rsidRPr="00DF1D6F" w:rsidRDefault="006E714E" w:rsidP="006E714E">
      <w:pPr>
        <w:pStyle w:val="Heading4"/>
        <w:rPr>
          <w:lang w:val="en-US"/>
        </w:rPr>
      </w:pPr>
      <w:bookmarkStart w:id="117" w:name="_Toc20214837"/>
      <w:bookmarkStart w:id="118" w:name="_Toc27753220"/>
      <w:bookmarkStart w:id="119" w:name="_Toc36055038"/>
      <w:r>
        <w:t>5.1</w:t>
      </w:r>
      <w:r w:rsidRPr="00B26868">
        <w:rPr>
          <w:lang w:val="en-US"/>
        </w:rPr>
        <w:t>.1</w:t>
      </w:r>
      <w:r>
        <w:rPr>
          <w:lang w:val="en-US"/>
        </w:rPr>
        <w:t>.2</w:t>
      </w:r>
      <w:r w:rsidRPr="00B26868">
        <w:rPr>
          <w:lang w:val="en-US"/>
        </w:rPr>
        <w:tab/>
      </w:r>
      <w:r>
        <w:rPr>
          <w:lang w:val="en-US"/>
        </w:rPr>
        <w:t>Discovering a PGW or collocated PGW/GGSN for a 3GPP Access - S8/Gp roaming case existing PDN</w:t>
      </w:r>
      <w:bookmarkEnd w:id="117"/>
      <w:bookmarkEnd w:id="118"/>
      <w:bookmarkEnd w:id="119"/>
    </w:p>
    <w:p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rsidR="006E714E" w:rsidRDefault="006E714E" w:rsidP="006E714E">
      <w:r>
        <w:t>Operators shall provision NAPTR records for each APN-FQDN that allows roaming with at least "Service Parameters" of</w:t>
      </w:r>
    </w:p>
    <w:p w:rsidR="006E714E" w:rsidRPr="00526380" w:rsidRDefault="006E714E" w:rsidP="006E714E">
      <w:pPr>
        <w:jc w:val="center"/>
      </w:pPr>
      <w:r>
        <w:t>"x-3gpp-pgw:x-s8-gtp", "x-3gpp-pgw:x-s8-pmip",</w:t>
      </w:r>
      <w:r w:rsidRPr="005D0178">
        <w:t xml:space="preserve"> </w:t>
      </w:r>
      <w:r>
        <w:t>"x-3gpp-ggsn:x-gp", "x-3gpp-pgw:x-gp"</w:t>
      </w:r>
    </w:p>
    <w:p w:rsidR="006E714E" w:rsidRDefault="006E714E" w:rsidP="006E714E">
      <w:r>
        <w:t>for each such supported interface of that type.</w:t>
      </w:r>
    </w:p>
    <w:p w:rsidR="006E714E" w:rsidRDefault="006E714E" w:rsidP="006E714E">
      <w:r>
        <w:t>The S-NAPTR procedure, employed by the MME or S4-SGSN, to discover all S8interfaces shall use "Service Parameters" of</w:t>
      </w:r>
    </w:p>
    <w:p w:rsidR="006E714E" w:rsidRPr="00526380" w:rsidRDefault="006E714E" w:rsidP="006E714E">
      <w:pPr>
        <w:jc w:val="center"/>
      </w:pPr>
      <w:r>
        <w:t>"x-3gpp-pgw:x-s8-gtp", "x-3gpp-pgw:x-s8-pmip""</w:t>
      </w:r>
    </w:p>
    <w:p w:rsidR="006E714E" w:rsidRDefault="006E714E" w:rsidP="006E714E">
      <w:r>
        <w:lastRenderedPageBreak/>
        <w:t>as defined in clause 19.4.3 of 3GPP TS 23.003 [4</w:t>
      </w:r>
      <w:r w:rsidRPr="007F1FB9">
        <w:t xml:space="preserve">], </w:t>
      </w:r>
      <w:r>
        <w:t>and set the Application-Unique String to the APN FQDN as defined in clause 19.4.2.2 of 3GPP TS 23.003 [4</w:t>
      </w:r>
      <w:r w:rsidRPr="007F1FB9">
        <w:t>]</w:t>
      </w:r>
      <w:r>
        <w:t>. The "Service Parameter" of "x-3gpp-pgw:x-gp" shall be included if the MME or S4-SGSN wishes to potentially bias towards a collocated PGW/GGSN.</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rsidR="006E714E" w:rsidRDefault="006E714E" w:rsidP="006E714E">
      <w:r>
        <w:t>The above procedure shall be used by the MME or S4-SGSN to select the PGW or collocated PGW/GGSN.</w:t>
      </w:r>
    </w:p>
    <w:p w:rsidR="006E714E" w:rsidRDefault="006E714E" w:rsidP="006E714E">
      <w:pPr>
        <w:pStyle w:val="NO"/>
      </w:pPr>
      <w:r>
        <w:t>NOTE 1:</w:t>
      </w:r>
      <w:r>
        <w:tab/>
        <w:t xml:space="preserve">When an LTE capable terminal is in GERAN/UTRAN access, the S4-SGSN might wish to preferentially select a node with both Gp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Gp interface host name and S8 interface host name. </w:t>
      </w:r>
    </w:p>
    <w:p w:rsidR="006E714E"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r w:rsidRPr="00EE21F3">
        <w:t xml:space="preserve"> </w:t>
      </w:r>
    </w:p>
    <w:p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rsidR="006E714E" w:rsidRDefault="006E714E" w:rsidP="006E714E">
      <w:pPr>
        <w:pStyle w:val="NO"/>
      </w:pPr>
      <w:r>
        <w:t>NOTE 2:</w:t>
      </w:r>
      <w:r>
        <w:tab/>
      </w:r>
      <w:r w:rsidRPr="005B1308">
        <w:t>Contrary to the non-roaming case, in the roaming case the domain name of the SGW interface selected does not influence the PGW selection.</w:t>
      </w:r>
    </w:p>
    <w:p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rsidR="006E714E" w:rsidRDefault="006E714E" w:rsidP="006E714E">
      <w:pPr>
        <w:pStyle w:val="NO"/>
      </w:pPr>
      <w:r>
        <w:t>NOTE 3:</w:t>
      </w:r>
      <w:r>
        <w:tab/>
        <w:t>In this release of 3GPP only standard ports are used.</w:t>
      </w:r>
    </w:p>
    <w:p w:rsidR="006E714E" w:rsidRDefault="006E714E" w:rsidP="006E714E">
      <w:r>
        <w:t xml:space="preserve">3GPP TS 23.401 [11] currently indicates only one of PMIP or GTPv2 will be used based on roaming agreements so the above query would actually not require both </w:t>
      </w:r>
      <w:r w:rsidRPr="00915D24">
        <w:rPr>
          <w:i/>
        </w:rPr>
        <w:t>gtp</w:t>
      </w:r>
      <w:r>
        <w:t xml:space="preserve"> and </w:t>
      </w:r>
      <w:r w:rsidRPr="00915D24">
        <w:rPr>
          <w:i/>
        </w:rPr>
        <w:t>pmip</w:t>
      </w:r>
      <w:r>
        <w:t>. The operator could use the order field in the NAPTR records to accomplish an optional fallback to the other protocol type.</w:t>
      </w:r>
      <w:r w:rsidRPr="00B5087B">
        <w:t xml:space="preserve"> </w:t>
      </w:r>
    </w:p>
    <w:p w:rsidR="006E714E" w:rsidRDefault="006E714E" w:rsidP="006E714E">
      <w:r>
        <w:t xml:space="preserve">Use cases where a SGW needs to be selected are covered in clause 5.2. However, since Gn/Gp access bypasses SGW selection completely both for subsequent PDP context activations and initial attach we note that special case here. </w:t>
      </w:r>
    </w:p>
    <w:p w:rsidR="006E714E" w:rsidRDefault="006E714E" w:rsidP="006E714E">
      <w:r>
        <w:t>If the UE is in GERAN or UTRAN access and the Release 8 SGSN supports Gp, but not S4, the procedure above is modified as follows. The "Service Parameters" shall be</w:t>
      </w:r>
    </w:p>
    <w:p w:rsidR="006E714E" w:rsidRDefault="006E714E" w:rsidP="006E714E">
      <w:pPr>
        <w:jc w:val="center"/>
      </w:pPr>
      <w:r>
        <w:t xml:space="preserve">"x-3gpp-pgw:x-gp" , "x-3gpp-ggsn:x-gp" </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 </w:t>
      </w:r>
    </w:p>
    <w:p w:rsidR="006E714E" w:rsidRDefault="006E714E" w:rsidP="006E714E">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6E714E" w:rsidRPr="00DF1D6F" w:rsidRDefault="006E714E" w:rsidP="006E714E">
      <w:pPr>
        <w:pStyle w:val="Heading4"/>
        <w:rPr>
          <w:lang w:val="en-US"/>
        </w:rPr>
      </w:pPr>
      <w:bookmarkStart w:id="120" w:name="_Toc20214838"/>
      <w:bookmarkStart w:id="121" w:name="_Toc27753221"/>
      <w:bookmarkStart w:id="122" w:name="_Toc36055039"/>
      <w:r>
        <w:t>5.1</w:t>
      </w:r>
      <w:r>
        <w:rPr>
          <w:lang w:val="en-US"/>
        </w:rPr>
        <w:t>.1.3</w:t>
      </w:r>
      <w:r w:rsidRPr="00B26868">
        <w:rPr>
          <w:lang w:val="en-US"/>
        </w:rPr>
        <w:tab/>
      </w:r>
      <w:r>
        <w:rPr>
          <w:lang w:val="en-US"/>
        </w:rPr>
        <w:t>Discovering a PGW or collocated PGW/GGSN for a 3GPP Access - S5/Gn intra-operator existing PDN</w:t>
      </w:r>
      <w:bookmarkEnd w:id="120"/>
      <w:bookmarkEnd w:id="121"/>
      <w:bookmarkEnd w:id="122"/>
    </w:p>
    <w:p w:rsidR="006E714E" w:rsidRDefault="006E714E" w:rsidP="006E714E">
      <w:r>
        <w:t>Operators shall provision NAPTR records for each APN-FQDN for use within their network with at least "Service Parameters" of</w:t>
      </w:r>
    </w:p>
    <w:p w:rsidR="006E714E" w:rsidRPr="00526380" w:rsidRDefault="006E714E" w:rsidP="006E714E">
      <w:pPr>
        <w:jc w:val="center"/>
      </w:pPr>
      <w:r>
        <w:lastRenderedPageBreak/>
        <w:t>"x-3gpp-pgw:x-s5-gtp", "x-3gpp-pgw:x-s5-pmip",</w:t>
      </w:r>
      <w:r w:rsidRPr="005D0178">
        <w:t xml:space="preserve"> </w:t>
      </w:r>
      <w:r>
        <w:t>"x-3gpp-ggsn:x-gn", "x-3gpp-pgw:x-gn"</w:t>
      </w:r>
    </w:p>
    <w:p w:rsidR="006E714E" w:rsidRDefault="006E714E" w:rsidP="006E714E">
      <w:r>
        <w:t>for each such supported interface of that type.</w:t>
      </w:r>
    </w:p>
    <w:p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rsidR="006E714E" w:rsidRDefault="006E714E" w:rsidP="006E714E">
      <w:r>
        <w:t>The S-NAPTR procedure, employed by the MME or S4-SGSN to discover S5 interfaces shall use "Service Parameters" of</w:t>
      </w:r>
    </w:p>
    <w:p w:rsidR="006E714E" w:rsidRPr="00526380" w:rsidRDefault="006E714E" w:rsidP="006E714E">
      <w:pPr>
        <w:jc w:val="center"/>
      </w:pPr>
      <w:r>
        <w:t>"x-3gpp-pgw:x-s5-gtp", "x-3gpp-pgw:x-s5-pmip"</w:t>
      </w:r>
    </w:p>
    <w:p w:rsidR="006E714E" w:rsidRDefault="006E714E" w:rsidP="006E714E">
      <w:r>
        <w:t>as defined in clause 19.4.3 of 3GPP TS 23.003 [4</w:t>
      </w:r>
      <w:r w:rsidRPr="007F1FB9">
        <w:t xml:space="preserve">], </w:t>
      </w:r>
      <w:r>
        <w:t>and set the Application-Unique String to the APN FQDN as defined in clause 19.4.2.2 of 3GPP TS 23.003 [4</w:t>
      </w:r>
      <w:r w:rsidRPr="007F1FB9">
        <w:t>]</w:t>
      </w:r>
      <w:r>
        <w:t>. The "Service Parameter" of "x-3gpp-pgw:x-gn" shall be included if the MME or S4-SGSN wishes to potentially bias towards a collocated PGW/GGSN.</w:t>
      </w:r>
    </w:p>
    <w:p w:rsidR="006E714E" w:rsidRPr="00661220"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The S-NAPTR procedure logically outputs a list of host names each with a service, protocol, port and a list of </w:t>
      </w:r>
      <w:r w:rsidRPr="00574EE1">
        <w:t>can</w:t>
      </w:r>
      <w:r>
        <w:t xml:space="preserve">didate IPv4 and IPv6 addresses. This is a "candidate" list of PGW or collocated PGW/GGSN for that APN (see Annex C.2 for an informative description of a candidate list and Annex B for the S-NAPTR procedure). </w:t>
      </w:r>
    </w:p>
    <w:p w:rsidR="006E714E" w:rsidRDefault="006E714E" w:rsidP="006E714E">
      <w:r>
        <w:t>Collocation and topological ordering between the PGW and SGW applies in this case.</w:t>
      </w:r>
    </w:p>
    <w:p w:rsidR="006E714E" w:rsidRDefault="006E714E" w:rsidP="006E714E">
      <w:r>
        <w:t xml:space="preserve">If the existing SGW hostname has "topoff" then the candidate list of PGW shall be used in the order given to try to contact a PGW, after moving any colocated SGW/PGW to the front of the candidate list while maintaining relative order within that set. </w:t>
      </w:r>
    </w:p>
    <w:p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rsidR="006E714E" w:rsidRDefault="006E714E" w:rsidP="006E714E">
      <w:r>
        <w:t>If the existing SGW hostname has "topon" the two candidate lists shall be used in the procedure in Annex C.4 with the PGW as "A" and the SGW as "B". Annex C.4 results in a list of PGW to try in order.</w:t>
      </w:r>
    </w:p>
    <w:p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rsidR="006E714E" w:rsidRPr="00EE2D71" w:rsidRDefault="006E714E" w:rsidP="006E714E">
      <w:pPr>
        <w:pStyle w:val="NO"/>
      </w:pPr>
      <w:r>
        <w:t>NOTE 1:</w:t>
      </w:r>
      <w:r>
        <w:tab/>
        <w:t>In this release of 3GPP only standard ports are used.</w:t>
      </w:r>
    </w:p>
    <w:p w:rsidR="006E714E" w:rsidRDefault="006E714E" w:rsidP="006E714E">
      <w:r>
        <w:t xml:space="preserve">Use cases where a SGW needs to be selected are covered in clause 5.2 and clause 5.3. However, since Gn/Gp access bypasses SGW selection completely both for subsequent PDP context activations and initial attach we note that special case here. </w:t>
      </w:r>
    </w:p>
    <w:p w:rsidR="006E714E" w:rsidRDefault="006E714E" w:rsidP="006E714E">
      <w:r>
        <w:t>If the UE is in GERAN or UTRAN access and the Release 8 SGSN supports Gn, but not S4, the procedure above is modified as follows. The "Service Parameters" shall be</w:t>
      </w:r>
    </w:p>
    <w:p w:rsidR="006E714E" w:rsidRDefault="006E714E" w:rsidP="006E714E">
      <w:pPr>
        <w:jc w:val="center"/>
      </w:pPr>
      <w:r>
        <w:t xml:space="preserve">"x-3gpp-pgw:x-gn" , "x-3gpp-ggsn:x-gn" </w:t>
      </w:r>
    </w:p>
    <w:p w:rsidR="006E714E" w:rsidRDefault="006E714E" w:rsidP="006E714E">
      <w:pPr>
        <w:rPr>
          <w:lang w:eastAsia="zh-CN"/>
        </w:rPr>
      </w:pPr>
      <w:r>
        <w:t>Additional requirements to support DCN are specified in clause 5.8</w:t>
      </w:r>
      <w:r>
        <w:rPr>
          <w:rFonts w:hint="eastAsia"/>
          <w:lang w:eastAsia="ja-JP"/>
        </w:rPr>
        <w:t>.</w:t>
      </w:r>
    </w:p>
    <w:p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clause </w:t>
      </w:r>
      <w:smartTag w:uri="urn:schemas-microsoft-com:office:smarttags" w:element="chsdate">
        <w:smartTagPr>
          <w:attr w:name="IsROCDate" w:val="False"/>
          <w:attr w:name="IsLunarDate" w:val="False"/>
          <w:attr w:name="Day" w:val="30"/>
          <w:attr w:name="Month" w:val="12"/>
          <w:attr w:name="Year" w:val="1899"/>
        </w:smartTagPr>
        <w:r>
          <w:rPr>
            <w:lang w:eastAsia="zh-CN"/>
          </w:rPr>
          <w:t>5.5.2</w:t>
        </w:r>
      </w:smartTag>
      <w:r>
        <w:rPr>
          <w:lang w:eastAsia="zh-CN"/>
        </w:rPr>
        <w:t xml:space="preserve"> or the RNC-ID FQDN as specified in clause 19.4.2.7 of 3GPP TS 23.003 [4]</w:t>
      </w:r>
      <w:r w:rsidRPr="00EE0772">
        <w:rPr>
          <w:lang w:eastAsia="zh-CN"/>
        </w:rPr>
        <w:t xml:space="preserve"> </w:t>
      </w:r>
      <w:r>
        <w:rPr>
          <w:lang w:eastAsia="zh-CN"/>
        </w:rPr>
        <w:t>. See clause 5.6.</w:t>
      </w:r>
    </w:p>
    <w:p w:rsidR="006E714E" w:rsidRDefault="006E714E" w:rsidP="006E714E">
      <w:r>
        <w:t xml:space="preserve">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Gn interface host name and S5 interface host name. If that is the case the PGW/GGSN nodes should be moved to the front of the candidate list but otherwise retaining the same relative order. The rest of the procedure is the same as above. </w:t>
      </w:r>
    </w:p>
    <w:p w:rsidR="006E714E" w:rsidRPr="00B75367" w:rsidRDefault="006E714E" w:rsidP="006E714E">
      <w:pPr>
        <w:rPr>
          <w:lang w:val="en-US"/>
        </w:rPr>
      </w:pPr>
      <w:r>
        <w:lastRenderedPageBreak/>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Pr="00B75367">
        <w:rPr>
          <w:lang w:val="en-US"/>
        </w:rPr>
        <w:t>.</w:t>
      </w:r>
    </w:p>
    <w:p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Pr>
          <w:lang w:val="en-US"/>
        </w:rPr>
        <w:t>clause</w:t>
      </w:r>
      <w:r w:rsidRPr="00B75367">
        <w:rPr>
          <w:lang w:val="en-US"/>
        </w:rPr>
        <w:t xml:space="preserve"> 4.2.2 in 3GPP TS 23.401 [11]).</w:t>
      </w:r>
    </w:p>
    <w:p w:rsidR="006E714E" w:rsidRPr="00BB53CA" w:rsidRDefault="006E714E" w:rsidP="006E714E">
      <w:pPr>
        <w:pStyle w:val="Heading4"/>
      </w:pPr>
      <w:bookmarkStart w:id="123" w:name="_Toc20214839"/>
      <w:bookmarkStart w:id="124" w:name="_Toc27753222"/>
      <w:bookmarkStart w:id="125" w:name="_Toc36055040"/>
      <w:r w:rsidRPr="00BB53CA">
        <w:t>5.1.1.4</w:t>
      </w:r>
      <w:r w:rsidRPr="00BB53CA">
        <w:tab/>
        <w:t>Discovering a PGW</w:t>
      </w:r>
      <w:r>
        <w:t>, collocated PGW/GGSN or GGSN</w:t>
      </w:r>
      <w:r w:rsidRPr="00BB53CA">
        <w:t xml:space="preserve"> for a 3GPP Access - S5/Gn intra-operator initial attach</w:t>
      </w:r>
      <w:bookmarkEnd w:id="123"/>
      <w:bookmarkEnd w:id="124"/>
      <w:bookmarkEnd w:id="125"/>
    </w:p>
    <w:p w:rsidR="006E714E" w:rsidRDefault="006E714E" w:rsidP="006E714E">
      <w:r>
        <w:t>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clause 5.3.</w:t>
      </w:r>
      <w:r w:rsidRPr="00B5087B">
        <w:t xml:space="preserve"> </w:t>
      </w:r>
    </w:p>
    <w:p w:rsidR="006E714E" w:rsidRDefault="006E714E" w:rsidP="006E714E">
      <w:r>
        <w:t>The discovery and selection procedures for a Release-8 SGSN selecting a Gn interface for PDP context creation are in clause 5.1.1.3.</w:t>
      </w:r>
    </w:p>
    <w:p w:rsidR="006E714E" w:rsidRDefault="006E714E" w:rsidP="006E714E">
      <w:pPr>
        <w:pStyle w:val="Heading3"/>
        <w:rPr>
          <w:lang w:val="en-US"/>
        </w:rPr>
      </w:pPr>
      <w:bookmarkStart w:id="126" w:name="_Toc20214840"/>
      <w:bookmarkStart w:id="127" w:name="_Toc27753223"/>
      <w:bookmarkStart w:id="128" w:name="_Toc36055041"/>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End w:id="126"/>
      <w:bookmarkEnd w:id="127"/>
      <w:bookmarkEnd w:id="128"/>
      <w:r>
        <w:rPr>
          <w:lang w:val="en-US"/>
        </w:rPr>
        <w:t xml:space="preserve"> </w:t>
      </w:r>
    </w:p>
    <w:p w:rsidR="006E714E" w:rsidRPr="00BB53CA" w:rsidRDefault="006E714E" w:rsidP="006E714E">
      <w:pPr>
        <w:pStyle w:val="Heading4"/>
      </w:pPr>
      <w:bookmarkStart w:id="129" w:name="_Toc20214841"/>
      <w:bookmarkStart w:id="130" w:name="_Toc27753224"/>
      <w:bookmarkStart w:id="131" w:name="_Toc36055042"/>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129"/>
      <w:bookmarkEnd w:id="130"/>
      <w:bookmarkEnd w:id="131"/>
    </w:p>
    <w:p w:rsidR="006E714E" w:rsidRDefault="006E714E" w:rsidP="006E714E">
      <w:r>
        <w:t>The MAG functionality or TWAN within the trusted non-3GPP IP access or the e</w:t>
      </w:r>
      <w:r w:rsidDel="00266086">
        <w:t>-</w:t>
      </w:r>
      <w:r>
        <w:t>PDG shall use the S-NAPTR</w:t>
      </w:r>
      <w:r>
        <w:rPr>
          <w:lang w:val="en-US"/>
        </w:rPr>
        <w:t xml:space="preserve"> </w:t>
      </w:r>
      <w:r>
        <w:t>procedure with "Service Parameters" of</w:t>
      </w:r>
    </w:p>
    <w:p w:rsidR="006E714E" w:rsidRPr="00526380" w:rsidRDefault="006E714E" w:rsidP="006E714E">
      <w:pPr>
        <w:pStyle w:val="B1"/>
      </w:pPr>
      <w:r>
        <w:tab/>
        <w:t>"x-3gpp-pgw:x-s2a-pmip", "x</w:t>
      </w:r>
      <w:bookmarkStart w:id="132" w:name="OLE_LINK5"/>
      <w:bookmarkStart w:id="133" w:name="OLE_LINK6"/>
      <w:r>
        <w:t>-3gpp-pgw:x-s2b-pmip</w:t>
      </w:r>
      <w:bookmarkEnd w:id="132"/>
      <w:bookmarkEnd w:id="133"/>
      <w:r>
        <w:t>",</w:t>
      </w:r>
      <w:r w:rsidRPr="005D0178">
        <w:t xml:space="preserve"> </w:t>
      </w:r>
      <w:r>
        <w:t>"x-3gpp-pgw:x-s2a-mipv4"</w:t>
      </w:r>
      <w:r>
        <w:rPr>
          <w:rFonts w:hint="eastAsia"/>
          <w:lang w:eastAsia="zh-CN"/>
        </w:rPr>
        <w:t>,</w:t>
      </w:r>
      <w:r>
        <w:t>"</w:t>
      </w:r>
      <w:r>
        <w:rPr>
          <w:rFonts w:hint="eastAsia"/>
          <w:lang w:eastAsia="zh-CN"/>
        </w:rPr>
        <w:t>x-3gpp-pgw:x-s2b-gtp</w:t>
      </w:r>
      <w:r>
        <w:t xml:space="preserve">", </w:t>
      </w:r>
      <w:r>
        <w:br/>
        <w:t xml:space="preserve">"x-3gpp-pgw:x-s2a-gtp" </w:t>
      </w:r>
    </w:p>
    <w:p w:rsidR="006E714E" w:rsidRDefault="006E714E" w:rsidP="006E714E">
      <w:r>
        <w:t>and the APN-FQDN as the Application-Unique String.</w:t>
      </w:r>
    </w:p>
    <w:p w:rsidR="006E714E" w:rsidRPr="00EE2D71" w:rsidRDefault="006E714E" w:rsidP="006E714E">
      <w:pPr>
        <w:jc w:val="center"/>
      </w:pPr>
      <w:r w:rsidRPr="00EE2D71">
        <w:t xml:space="preserve">&lt;APN-NI&gt;.apn.epc.mnc&lt;MNC&gt;.mcc&lt;MCC&gt;.3gppnetwork.org </w:t>
      </w:r>
    </w:p>
    <w:p w:rsidR="006E714E" w:rsidRDefault="006E714E" w:rsidP="006E714E">
      <w:r>
        <w:t xml:space="preserve">See clause </w:t>
      </w:r>
      <w:smartTag w:uri="urn:schemas-microsoft-com:office:smarttags" w:element="chsdate">
        <w:smartTagPr>
          <w:attr w:name="Year" w:val="1899"/>
          <w:attr w:name="Month" w:val="12"/>
          <w:attr w:name="Day" w:val="30"/>
          <w:attr w:name="IsLunarDate" w:val="False"/>
          <w:attr w:name="IsROCDate" w:val="False"/>
        </w:smartTagPr>
        <w:r>
          <w:t>19.4.2</w:t>
        </w:r>
      </w:smartTag>
      <w:r>
        <w:t>.2 of 3GPP TS 23.003 [4</w:t>
      </w:r>
      <w:r w:rsidRPr="007F1FB9">
        <w:t>]</w:t>
      </w:r>
      <w:r>
        <w:t>.</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6E714E" w:rsidRDefault="006E714E" w:rsidP="006E714E">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ePDG</w:t>
      </w:r>
      <w:r>
        <w:t xml:space="preserve"> so it can be accessed on a PDN basis.</w:t>
      </w:r>
      <w:r w:rsidRPr="000C2639">
        <w:t xml:space="preserve"> </w:t>
      </w:r>
    </w:p>
    <w:p w:rsidR="006E714E" w:rsidRDefault="006E714E" w:rsidP="006E714E">
      <w:r>
        <w:rPr>
          <w:lang w:val="en-US"/>
        </w:rPr>
        <w:t>The nodes responsible for the PGW selection (i.e. the TWAN or ePDG) shall apply the additions specified in clause 4A, if GTP-C load control is supported and enabled.</w:t>
      </w:r>
    </w:p>
    <w:p w:rsidR="006E714E" w:rsidRDefault="006E714E" w:rsidP="006E714E">
      <w:pPr>
        <w:pStyle w:val="Heading4"/>
      </w:pPr>
      <w:bookmarkStart w:id="134" w:name="_Toc20214842"/>
      <w:bookmarkStart w:id="135" w:name="_Toc27753225"/>
      <w:bookmarkStart w:id="136" w:name="_Toc36055043"/>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134"/>
      <w:bookmarkEnd w:id="135"/>
      <w:bookmarkEnd w:id="136"/>
      <w:r>
        <w:t xml:space="preserve"> </w:t>
      </w:r>
    </w:p>
    <w:p w:rsidR="006E714E" w:rsidRDefault="006E714E" w:rsidP="006E714E">
      <w:r>
        <w:t>The MAG functionality within the trusted non-3GPP IP access or the e</w:t>
      </w:r>
      <w:r w:rsidDel="00266086">
        <w:t>-</w:t>
      </w:r>
      <w:r>
        <w:t>PDG shall use the S-NAPTR procedure with the "Service Parameters" of</w:t>
      </w:r>
    </w:p>
    <w:p w:rsidR="006E714E" w:rsidRDefault="006E714E" w:rsidP="006E714E">
      <w:pPr>
        <w:jc w:val="center"/>
      </w:pPr>
      <w:r>
        <w:t>"x-3gpp-pgw:x-s2a-pmip", "x-3gpp-pgw:x-s2b-pmip"</w:t>
      </w:r>
    </w:p>
    <w:p w:rsidR="006E714E" w:rsidRDefault="006E714E" w:rsidP="006E714E">
      <w:r>
        <w:t>and the APN-FQDN as the Application-Unique String.</w:t>
      </w:r>
    </w:p>
    <w:p w:rsidR="006E714E" w:rsidRPr="00EE2D71" w:rsidRDefault="006E714E" w:rsidP="006E714E">
      <w:pPr>
        <w:jc w:val="center"/>
      </w:pPr>
      <w:r w:rsidRPr="00EE2D71">
        <w:t xml:space="preserve">&lt;APN-NI&gt;.apn.epc.mnc&lt;MNC&gt;.mcc&lt;MCC&gt;.3gppnetwork.org </w:t>
      </w:r>
    </w:p>
    <w:p w:rsidR="006E714E" w:rsidRDefault="006E714E" w:rsidP="006E714E">
      <w:r>
        <w:t xml:space="preserve">See clause </w:t>
      </w:r>
      <w:smartTag w:uri="urn:schemas-microsoft-com:office:smarttags" w:element="chsdate">
        <w:smartTagPr>
          <w:attr w:name="Year" w:val="1899"/>
          <w:attr w:name="Month" w:val="12"/>
          <w:attr w:name="Day" w:val="30"/>
          <w:attr w:name="IsLunarDate" w:val="False"/>
          <w:attr w:name="IsROCDate" w:val="False"/>
        </w:smartTagPr>
        <w:r>
          <w:t>19.4.2</w:t>
        </w:r>
      </w:smartTag>
      <w:r>
        <w:t>.2 of 3GPP TS 23.003 [4</w:t>
      </w:r>
      <w:r w:rsidRPr="007F1FB9">
        <w:t>]</w:t>
      </w:r>
      <w:r>
        <w:t>.</w:t>
      </w:r>
    </w:p>
    <w:p w:rsidR="006E714E" w:rsidRDefault="006E714E" w:rsidP="006E714E">
      <w:r>
        <w:lastRenderedPageBreak/>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6E714E" w:rsidRDefault="006E714E" w:rsidP="006E714E">
      <w:r>
        <w:t>The MAG selects a PGW based on the protocol type (GTP v/s PMIPv6) supported over the S5/</w:t>
      </w:r>
      <w:r w:rsidDel="00266086">
        <w:t xml:space="preserve"> </w:t>
      </w:r>
      <w:r>
        <w:t>S8 interface based on information received over STa and SWm interfaces.</w:t>
      </w:r>
    </w:p>
    <w:p w:rsidR="006E714E" w:rsidRDefault="006E714E" w:rsidP="006E714E">
      <w:r>
        <w:t>The PGW and SGW cannot be collocated in this case since the SGW and PGW are in different operator networks.</w:t>
      </w:r>
    </w:p>
    <w:p w:rsidR="006E714E" w:rsidRDefault="006E714E" w:rsidP="006E714E">
      <w:r>
        <w:t>The DNS records in the order returned are then used to contact the PGW node.</w:t>
      </w:r>
      <w:r w:rsidRPr="000C2639">
        <w:t xml:space="preserve"> </w:t>
      </w:r>
    </w:p>
    <w:p w:rsidR="006E714E" w:rsidRDefault="006E714E" w:rsidP="006E714E">
      <w:r>
        <w:rPr>
          <w:lang w:val="en-US"/>
        </w:rPr>
        <w:t>The nodes responsible for the PGW selection (i.e. the TWAN or ePDG) shall apply the additions specified in clause 4A, if GTP-C load control is supported and enabled.</w:t>
      </w:r>
    </w:p>
    <w:p w:rsidR="006E714E" w:rsidRDefault="006E714E" w:rsidP="006E714E">
      <w:pPr>
        <w:pStyle w:val="Heading3"/>
        <w:rPr>
          <w:lang w:val="en-US"/>
        </w:rPr>
      </w:pPr>
      <w:bookmarkStart w:id="137" w:name="_Toc20214843"/>
      <w:bookmarkStart w:id="138" w:name="_Toc27753226"/>
      <w:bookmarkStart w:id="139" w:name="_Toc36055044"/>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137"/>
      <w:bookmarkEnd w:id="138"/>
      <w:bookmarkEnd w:id="139"/>
    </w:p>
    <w:p w:rsidR="006E714E" w:rsidRPr="00BB53CA" w:rsidRDefault="006E714E" w:rsidP="006E714E">
      <w:pPr>
        <w:pStyle w:val="Heading4"/>
      </w:pPr>
      <w:bookmarkStart w:id="140" w:name="_Toc20214844"/>
      <w:bookmarkStart w:id="141" w:name="_Toc27753227"/>
      <w:bookmarkStart w:id="142" w:name="_Toc36055045"/>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140"/>
      <w:bookmarkEnd w:id="141"/>
      <w:bookmarkEnd w:id="142"/>
      <w:r>
        <w:t xml:space="preserve"> </w:t>
      </w:r>
    </w:p>
    <w:p w:rsidR="006E714E" w:rsidRDefault="006E714E" w:rsidP="006E714E">
      <w:r>
        <w:t>This clause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rsidR="006E714E" w:rsidRPr="00526380" w:rsidRDefault="006E714E" w:rsidP="006E714E">
      <w:pPr>
        <w:jc w:val="center"/>
      </w:pPr>
      <w:r>
        <w:t xml:space="preserve">"x-3gpp-pgw:x-s2c-dsmip" </w:t>
      </w:r>
    </w:p>
    <w:p w:rsidR="006E714E" w:rsidRDefault="006E714E" w:rsidP="006E714E">
      <w:r>
        <w:t>as defined in clause 19.4.3 of 3GPP TS 23.003 [4</w:t>
      </w:r>
      <w:r w:rsidRPr="007F1FB9">
        <w:t xml:space="preserve">], </w:t>
      </w:r>
      <w:r>
        <w:t>and the Application-Unique String set to the FQDN of the specific PGW.</w:t>
      </w:r>
    </w:p>
    <w:p w:rsidR="006E714E" w:rsidRPr="00C95F01" w:rsidRDefault="006E714E" w:rsidP="006E714E">
      <w:r>
        <w:rPr>
          <w:lang w:val="en-US"/>
        </w:rPr>
        <w:t>The nodes responsible for the PGW selection (i.e. the TWAN or ePDG) shall apply the additions specified in clause 4A, if GTP-C load control is supported and enabled.</w:t>
      </w:r>
    </w:p>
    <w:p w:rsidR="006E714E" w:rsidRDefault="006E714E" w:rsidP="006E714E">
      <w:pPr>
        <w:pStyle w:val="Heading2"/>
        <w:rPr>
          <w:lang w:val="en-US"/>
        </w:rPr>
      </w:pPr>
      <w:bookmarkStart w:id="143" w:name="_Toc20214845"/>
      <w:bookmarkStart w:id="144" w:name="_Toc27753228"/>
      <w:bookmarkStart w:id="145" w:name="_Toc36055046"/>
      <w:r>
        <w:rPr>
          <w:lang w:val="en-US"/>
        </w:rPr>
        <w:t>5</w:t>
      </w:r>
      <w:r w:rsidRPr="00B26868">
        <w:rPr>
          <w:lang w:val="en-US"/>
        </w:rPr>
        <w:t>.2</w:t>
      </w:r>
      <w:r>
        <w:rPr>
          <w:lang w:val="en-US"/>
        </w:rPr>
        <w:tab/>
      </w:r>
      <w:r w:rsidRPr="00B26868">
        <w:rPr>
          <w:lang w:val="en-US"/>
        </w:rPr>
        <w:t>Procedures for Discovering and Selecting a SGW</w:t>
      </w:r>
      <w:bookmarkEnd w:id="143"/>
      <w:bookmarkEnd w:id="144"/>
      <w:bookmarkEnd w:id="145"/>
    </w:p>
    <w:p w:rsidR="006E714E" w:rsidRDefault="006E714E" w:rsidP="006E714E">
      <w:pPr>
        <w:pStyle w:val="Heading3"/>
        <w:rPr>
          <w:lang w:val="en-US"/>
        </w:rPr>
      </w:pPr>
      <w:bookmarkStart w:id="146" w:name="_Toc20214846"/>
      <w:bookmarkStart w:id="147" w:name="_Toc27753229"/>
      <w:bookmarkStart w:id="148" w:name="_Toc36055047"/>
      <w:r>
        <w:rPr>
          <w:lang w:val="en-US"/>
        </w:rPr>
        <w:t>5.2.1</w:t>
      </w:r>
      <w:r>
        <w:rPr>
          <w:lang w:val="en-US"/>
        </w:rPr>
        <w:tab/>
        <w:t>General</w:t>
      </w:r>
      <w:bookmarkEnd w:id="146"/>
      <w:bookmarkEnd w:id="147"/>
      <w:bookmarkEnd w:id="148"/>
    </w:p>
    <w:p w:rsidR="006E714E" w:rsidRDefault="006E714E" w:rsidP="006E714E">
      <w:r>
        <w:t>These procedures are employed when an SGW needs to be selected by an EPC core node and a PGW has already been selected. In particular for the tracking area update procedure with SGW change.</w:t>
      </w:r>
    </w:p>
    <w:p w:rsidR="006E714E" w:rsidRDefault="006E714E" w:rsidP="006E714E">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The MME shall construct the TAI FQDN as defined in clause 19.4.2.3 of 3GPP TS 23.003 [4</w:t>
      </w:r>
      <w:r w:rsidRPr="007F1FB9">
        <w:t>]</w:t>
      </w:r>
      <w:r>
        <w:rPr>
          <w:rFonts w:hint="eastAsia"/>
          <w:lang w:eastAsia="zh-CN"/>
        </w:rPr>
        <w:t xml:space="preserve"> and the MME shall construct the eNodeB-ID FQDN as </w:t>
      </w:r>
      <w:r>
        <w:t>defined in clause 19.4.2.10 of 3GPP TS 23.003 [4</w:t>
      </w:r>
      <w:r w:rsidRPr="007F1FB9">
        <w:t>]</w:t>
      </w:r>
      <w:r>
        <w:t>.</w:t>
      </w:r>
      <w:r w:rsidRPr="002808A5">
        <w:t xml:space="preserve"> </w:t>
      </w:r>
    </w:p>
    <w:p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MME shall contruct the </w:t>
      </w:r>
      <w:r>
        <w:t xml:space="preserve">TAI FQDN as defined in clause </w:t>
      </w:r>
      <w:smartTag w:uri="urn:schemas-microsoft-com:office:smarttags" w:element="State">
        <w:smartTagPr>
          <w:attr w:name="IsROCDate" w:val="False"/>
          <w:attr w:name="IsLunarDate" w:val="False"/>
          <w:attr w:name="Day" w:val="30"/>
          <w:attr w:name="Month" w:val="12"/>
          <w:attr w:name="Year" w:val="1899"/>
        </w:smartTagPr>
        <w:r>
          <w:t>19.4.2</w:t>
        </w:r>
      </w:smartTag>
      <w:r>
        <w:t>.3 of 3GPP TS 23.003 [4</w:t>
      </w:r>
      <w:r w:rsidRPr="007F1FB9">
        <w:t>]</w:t>
      </w:r>
      <w:r>
        <w:t xml:space="preserve"> and eNodeB</w:t>
      </w:r>
      <w:r>
        <w:rPr>
          <w:rFonts w:hint="eastAsia"/>
          <w:lang w:eastAsia="zh-CN"/>
        </w:rPr>
        <w:t>-ID</w:t>
      </w:r>
      <w:r>
        <w:t xml:space="preserve"> FQDN as defined in clause 19.4.2.10 of 3GPP TS 23.003 [4</w:t>
      </w:r>
      <w:r w:rsidRPr="007F1FB9">
        <w:t>]</w:t>
      </w:r>
      <w:r>
        <w:rPr>
          <w:rFonts w:hint="eastAsia"/>
          <w:lang w:eastAsia="zh-CN"/>
        </w:rPr>
        <w:t>.</w:t>
      </w:r>
    </w:p>
    <w:p w:rsidR="006E714E" w:rsidRDefault="006E714E" w:rsidP="006E714E">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 </w:t>
      </w:r>
    </w:p>
    <w:p w:rsidR="006E714E" w:rsidRPr="00526380" w:rsidRDefault="006E714E" w:rsidP="006E714E">
      <w:pPr>
        <w:jc w:val="center"/>
      </w:pPr>
      <w:r>
        <w:t>"x-3gpp-sgw:x-s8-gtp", "x-3gpp-sgw:x-s8-pmip", "x-3gpp-sgw:x-s5-gtp", "x-3gpp-sgw:x-s5-pmip"</w:t>
      </w:r>
    </w:p>
    <w:p w:rsidR="006E714E" w:rsidDel="00253595" w:rsidRDefault="006E714E" w:rsidP="006E714E">
      <w:r>
        <w:t>where additional "Service Parameters" may be included optionally.</w:t>
      </w:r>
      <w:r w:rsidRPr="002808A5" w:rsidDel="00253595">
        <w:t xml:space="preserve"> </w:t>
      </w:r>
    </w:p>
    <w:p w:rsidR="006E714E" w:rsidRDefault="006E714E" w:rsidP="006E714E">
      <w:r>
        <w:t>Additional requirements to support DCN are specified in clause 5.8</w:t>
      </w:r>
      <w:r>
        <w:rPr>
          <w:rFonts w:hint="eastAsia"/>
          <w:lang w:eastAsia="ja-JP"/>
        </w:rPr>
        <w:t>.</w:t>
      </w:r>
    </w:p>
    <w:p w:rsidR="006E714E" w:rsidRDefault="006E714E" w:rsidP="006E714E">
      <w:pPr>
        <w:rPr>
          <w:lang w:eastAsia="ja-JP"/>
        </w:rPr>
      </w:pPr>
      <w:r>
        <w:t>For each RAI</w:t>
      </w:r>
      <w:r>
        <w:rPr>
          <w:lang w:eastAsia="zh-CN"/>
        </w:rPr>
        <w:t>/RNC-ID</w:t>
      </w:r>
      <w:r>
        <w:t xml:space="preserve"> value that is served by a S4-SGSN the same records would be provisioned under the RAI FQDN (see clause 5.5.2 for the RAI FQDN)</w:t>
      </w:r>
      <w:r>
        <w:rPr>
          <w:lang w:eastAsia="zh-CN"/>
        </w:rPr>
        <w:t xml:space="preserve"> or the RNC-ID FQDN (see clause 19.4.2.7 of 3GPP TS 23.003 [4] for the RNC-ID FQDN)</w:t>
      </w:r>
      <w:r>
        <w:t>.</w:t>
      </w:r>
    </w:p>
    <w:p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/eNodeB-ID FQDN</w:t>
      </w:r>
      <w:r>
        <w:t xml:space="preserve"> as the Application-Unique String.</w:t>
      </w:r>
    </w:p>
    <w:p w:rsidR="006E714E" w:rsidRDefault="006E714E" w:rsidP="006E714E">
      <w:r>
        <w:lastRenderedPageBreak/>
        <w:t>For the purposes of this document the NAPTR record-set at that location will be called the TAI</w:t>
      </w:r>
      <w:r>
        <w:rPr>
          <w:lang w:eastAsia="zh-CN"/>
        </w:rPr>
        <w:t>/eNodeB-ID</w:t>
      </w:r>
      <w:r>
        <w:t xml:space="preserve"> NAPTR record-set.</w:t>
      </w:r>
    </w:p>
    <w:p w:rsidR="006E714E" w:rsidRDefault="006E714E" w:rsidP="006E714E">
      <w:r>
        <w:t>The MME selects the S11 interface of the SGW from the SGW's canonical node record (see clause 4.3.3) if it is not obtained from the TAI</w:t>
      </w:r>
      <w:r>
        <w:rPr>
          <w:lang w:eastAsia="zh-CN"/>
        </w:rPr>
        <w:t>/eNodeB-ID</w:t>
      </w:r>
      <w:r>
        <w:t xml:space="preserve"> records.</w:t>
      </w:r>
    </w:p>
    <w:p w:rsidR="006E714E" w:rsidRDefault="006E714E" w:rsidP="006E714E">
      <w:pPr>
        <w:pStyle w:val="NO"/>
      </w:pPr>
      <w:r>
        <w:t>NOTE:</w:t>
      </w:r>
      <w:r>
        <w:tab/>
        <w:t>If an operator does not use the "a" and "s" flags in the TAI</w:t>
      </w:r>
      <w:r>
        <w:rPr>
          <w:lang w:eastAsia="zh-CN"/>
        </w:rPr>
        <w:t>/eNodeB-ID</w:t>
      </w:r>
      <w:r>
        <w:t xml:space="preserve"> NAPTR records (i.e. they use the "" flag) and they are using SGW service areas it is strongly recommended that the TAI</w:t>
      </w:r>
      <w:r>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rsidR="006E714E" w:rsidRDefault="006E714E" w:rsidP="006E714E">
      <w:r>
        <w:rPr>
          <w:noProof/>
        </w:rPr>
        <w:t xml:space="preserve">For the case of an S4-SGSN making the SGW selection the </w:t>
      </w:r>
      <w:r>
        <w:t xml:space="preserve">RAI FQDN (see clause 5.5.2) </w:t>
      </w:r>
      <w:r>
        <w:rPr>
          <w:lang w:eastAsia="zh-CN"/>
        </w:rPr>
        <w:t>or the RNC-ID FQDN (see clause 19.4.2.7 of 3GPP TS 23.003 [4]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The S4-SGSN selects the S4 interface of the SGW from the SGW's canonical node record (see clause 4.3.3) if it is not obtained from the RAI</w:t>
      </w:r>
      <w:r>
        <w:rPr>
          <w:lang w:eastAsia="zh-CN"/>
        </w:rPr>
        <w:t xml:space="preserve">/RNC-ID </w:t>
      </w:r>
      <w:r>
        <w:t>records.</w:t>
      </w:r>
    </w:p>
    <w:p w:rsidR="006E714E" w:rsidRDefault="006E714E" w:rsidP="006E714E">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r w:rsidRPr="000C2639">
        <w:t xml:space="preserve"> </w:t>
      </w:r>
    </w:p>
    <w:p w:rsidR="006E714E" w:rsidRPr="00C95F01" w:rsidRDefault="006E714E" w:rsidP="006E714E">
      <w:pPr>
        <w:rPr>
          <w:lang w:val="en-US"/>
        </w:rPr>
      </w:pPr>
      <w:r>
        <w:rPr>
          <w:lang w:val="en-US"/>
        </w:rPr>
        <w:t>The nodes responsible for the SGW selection (i.e. the MME or S4-SGSN) shall apply the additions specified in clause 4A, if GTP-C load control is supported and enabled.</w:t>
      </w:r>
    </w:p>
    <w:p w:rsidR="006E714E" w:rsidRDefault="006E714E" w:rsidP="006E714E">
      <w:pPr>
        <w:pStyle w:val="Heading3"/>
      </w:pPr>
      <w:bookmarkStart w:id="149" w:name="_Toc20214847"/>
      <w:bookmarkStart w:id="150" w:name="_Toc27753230"/>
      <w:bookmarkStart w:id="151" w:name="_Toc36055048"/>
      <w:r>
        <w:t>5.2.2</w:t>
      </w:r>
      <w:r>
        <w:tab/>
        <w:t>SGW Selection during TAU or RAU with SGW change - 3GPP roaming case</w:t>
      </w:r>
      <w:bookmarkEnd w:id="149"/>
      <w:bookmarkEnd w:id="150"/>
      <w:bookmarkEnd w:id="151"/>
      <w:r>
        <w:t xml:space="preserve"> </w:t>
      </w:r>
    </w:p>
    <w:p w:rsidR="006E714E" w:rsidRDefault="006E714E" w:rsidP="006E714E">
      <w:r>
        <w:t xml:space="preserve">For the roaming case the type of protocol (PMIP vs. GTP) is chosen based on a roaming agreement according to 3GPP TS 23.401 [11]. The MME shall therefore use the S-NAPTR procedure with "Service Parameters" of </w:t>
      </w:r>
    </w:p>
    <w:p w:rsidR="006E714E" w:rsidRDefault="006E714E" w:rsidP="006E714E">
      <w:pPr>
        <w:jc w:val="center"/>
      </w:pPr>
      <w:r>
        <w:t>"x-3gpp-sgw:x-s8-gtp" or "x-3gpp-sgw:x-s8-pmip"</w:t>
      </w:r>
    </w:p>
    <w:p w:rsidR="006E714E" w:rsidRPr="00526380" w:rsidRDefault="006E714E" w:rsidP="006E714E">
      <w:pPr>
        <w:jc w:val="center"/>
      </w:pPr>
      <w:r>
        <w:t>Additional requirements to support DCN are specified in clause 5.8</w:t>
      </w:r>
      <w:r>
        <w:rPr>
          <w:rFonts w:hint="eastAsia"/>
          <w:lang w:eastAsia="ja-JP"/>
        </w:rPr>
        <w:t>.</w:t>
      </w:r>
      <w:r>
        <w:t>(based on whetherGTP</w:t>
      </w:r>
      <w:r w:rsidRPr="00B5087B">
        <w:t xml:space="preserve"> </w:t>
      </w:r>
      <w:r>
        <w:t>v2 or PMIPv6</w:t>
      </w:r>
      <w:r w:rsidRPr="00B5087B">
        <w:t xml:space="preserve"> </w:t>
      </w:r>
      <w:r>
        <w:t xml:space="preserve">is used for the current PDN connection) </w:t>
      </w:r>
    </w:p>
    <w:p w:rsidR="006E714E" w:rsidRDefault="006E714E" w:rsidP="006E714E">
      <w:r>
        <w:t>as defined in clause 19.4.3 of 3GPP TS 23.003 [4</w:t>
      </w:r>
      <w:r w:rsidRPr="007F1FB9">
        <w:t xml:space="preserve">], </w:t>
      </w:r>
      <w:r>
        <w:t>and possibly restricted based ona roaming agreement to use only GTPv2 or PMIPv6</w:t>
      </w:r>
      <w:r>
        <w:rPr>
          <w:lang w:eastAsia="zh-CN"/>
        </w:rPr>
        <w:t xml:space="preserve"> </w:t>
      </w:r>
      <w:r>
        <w:t>and set the Application-Unique String to the TAI FQDN as defined in clause 19.4.2.3 of 3GPP TS 23.003 [4</w:t>
      </w:r>
      <w:r w:rsidRPr="007F1FB9">
        <w:t>]</w:t>
      </w:r>
      <w:r>
        <w:rPr>
          <w:lang w:eastAsia="zh-CN"/>
        </w:rPr>
        <w:t xml:space="preserve"> or the eNodeB-ID FQDN as defined in clause 19.4.2.10 of 3GPP TS 23.003 [4]</w:t>
      </w:r>
      <w:r>
        <w:t>.</w:t>
      </w:r>
    </w:p>
    <w:p w:rsidR="006E714E" w:rsidRDefault="006E714E" w:rsidP="006E714E">
      <w:r>
        <w:t>The S-NAPTR procedure logically outputs a list of host names each with a service, protocol, port and a list of IPv4 and IPv6 addresses. This is a "candidate" list of SGW for that TAI</w:t>
      </w:r>
      <w:r>
        <w:rPr>
          <w:lang w:eastAsia="zh-CN"/>
        </w:rPr>
        <w:t>/eNodeB-ID</w:t>
      </w:r>
      <w:r>
        <w:t xml:space="preserve"> (see Annex B for S-NAPTR procedure and see Annex C.2 for an informative description of a candidate list).</w:t>
      </w:r>
    </w:p>
    <w:p w:rsidR="006E714E" w:rsidRDefault="006E714E" w:rsidP="006E714E">
      <w:r>
        <w:t>If the first choice protocol (PMIP or GTPv2) fails the second choice MAY be tried subject to the operators' roaming agreements.</w:t>
      </w:r>
      <w:r w:rsidRPr="00B5087B">
        <w:t xml:space="preserve"> </w:t>
      </w:r>
    </w:p>
    <w:p w:rsidR="006E714E" w:rsidRDefault="006E714E" w:rsidP="006E714E">
      <w:r>
        <w:t>Neither collocation of PGW and SGW nor topological ordering rules apply in this case.</w:t>
      </w:r>
    </w:p>
    <w:p w:rsidR="006E714E" w:rsidRDefault="006E714E" w:rsidP="006E714E">
      <w:r>
        <w:t xml:space="preserve">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 </w:t>
      </w:r>
    </w:p>
    <w:p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rsidR="006E714E" w:rsidRDefault="006E714E" w:rsidP="006E714E">
      <w:r>
        <w:t xml:space="preserve">Once an SGW is successfully contacted the selected SGW host name, selected SGW IP address, selected port (if non-standard) and selected protocol type (GTPv2 vs. PMIP - which is unchanged here) shall be stored in the MME so it can be accessed on a PDN basis. </w:t>
      </w:r>
    </w:p>
    <w:p w:rsidR="006E714E" w:rsidRDefault="006E714E" w:rsidP="006E714E">
      <w:pPr>
        <w:pStyle w:val="NO"/>
      </w:pPr>
      <w:r>
        <w:t>NOTE 1:</w:t>
      </w:r>
      <w:r>
        <w:tab/>
        <w:t>In this release of 3GPP only standard ports are used.</w:t>
      </w:r>
    </w:p>
    <w:p w:rsidR="006E714E" w:rsidRDefault="006E714E" w:rsidP="006E714E">
      <w:r>
        <w:rPr>
          <w:noProof/>
        </w:rPr>
        <w:lastRenderedPageBreak/>
        <w:t xml:space="preserve">For the case of an S4-SGSN making the SGW selection the </w:t>
      </w:r>
      <w:r>
        <w:t>RAI FQDN (see clause 5.5.2)</w:t>
      </w:r>
      <w:r>
        <w:rPr>
          <w:lang w:eastAsia="zh-CN"/>
        </w:rPr>
        <w:t xml:space="preserve"> or the RNC-ID FQDN (see clause 19.4.2.7 of 3GPP TS 23.003 [4]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clause 4.3.3) if it is not obtained from the RAI</w:t>
      </w:r>
      <w:r>
        <w:rPr>
          <w:lang w:eastAsia="zh-CN"/>
        </w:rPr>
        <w:t>/RNC-ID</w:t>
      </w:r>
      <w:r>
        <w:t xml:space="preserve"> records.</w:t>
      </w:r>
    </w:p>
    <w:p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rsidR="006E714E" w:rsidRDefault="006E714E" w:rsidP="006E714E">
      <w:pPr>
        <w:pStyle w:val="Heading3"/>
      </w:pPr>
      <w:bookmarkStart w:id="152" w:name="_Toc20214848"/>
      <w:bookmarkStart w:id="153" w:name="_Toc27753231"/>
      <w:bookmarkStart w:id="154" w:name="_Toc36055049"/>
      <w:r>
        <w:t>5.2.3</w:t>
      </w:r>
      <w:r>
        <w:tab/>
        <w:t>SGW Selection during TAU or RAU with SGW change - non-roaming case</w:t>
      </w:r>
      <w:bookmarkEnd w:id="152"/>
      <w:bookmarkEnd w:id="153"/>
      <w:bookmarkEnd w:id="154"/>
    </w:p>
    <w:p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rsidR="006E714E" w:rsidRDefault="006E714E" w:rsidP="006E714E">
      <w:r>
        <w:t xml:space="preserve">For the non-roaming case the S-NAPTR procedure shall be initiated with "Service Parameters" of </w:t>
      </w:r>
    </w:p>
    <w:p w:rsidR="006E714E" w:rsidRDefault="006E714E" w:rsidP="006E714E">
      <w:pPr>
        <w:jc w:val="center"/>
      </w:pPr>
      <w:r>
        <w:t>"x-3gpp-sgw:x-s5-gtp" and/or "x-3gpp-sgw:x-s5-pmip"</w:t>
      </w:r>
    </w:p>
    <w:p w:rsidR="006E714E" w:rsidRDefault="006E714E" w:rsidP="006E714E">
      <w:pPr>
        <w:jc w:val="center"/>
      </w:pPr>
      <w:r>
        <w:t>Additional requirements to support DCN are specified in clause 5.8</w:t>
      </w:r>
      <w:r>
        <w:rPr>
          <w:rFonts w:hint="eastAsia"/>
          <w:lang w:eastAsia="ja-JP"/>
        </w:rPr>
        <w:t>.</w:t>
      </w:r>
      <w:r>
        <w:t xml:space="preserve">(based on whether GTPv2 or PMIPv6 is used for the current PDN connection) </w:t>
      </w:r>
    </w:p>
    <w:p w:rsidR="006E714E" w:rsidRDefault="006E714E" w:rsidP="006E714E">
      <w:r>
        <w:t>as defined in clause 19.4.3 of 3GPP TS 23.003 [4</w:t>
      </w:r>
      <w:r w:rsidRPr="007F1FB9">
        <w:t xml:space="preserve">], </w:t>
      </w:r>
      <w:r>
        <w:t>and set the Application-Unique String to the TAI FQDN as defined in clause 19.4.2.3 of 3GPP TS 23.003 [4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clause 19.4.2.10 of 3GPP TS 23.003 [4</w:t>
      </w:r>
      <w:r w:rsidRPr="007F1FB9">
        <w:t>]</w:t>
      </w:r>
      <w:r>
        <w:rPr>
          <w:rFonts w:hint="eastAsia"/>
          <w:lang w:eastAsia="zh-CN"/>
        </w:rPr>
        <w:t xml:space="preserve"> </w:t>
      </w:r>
      <w:r>
        <w:t>as an operator specific deployment option</w:t>
      </w:r>
      <w:r>
        <w:rPr>
          <w:rFonts w:hint="eastAsia"/>
          <w:lang w:eastAsia="zh-CN"/>
        </w:rPr>
        <w:t>.</w:t>
      </w:r>
    </w:p>
    <w:p w:rsidR="006E714E"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 </w:t>
      </w:r>
    </w:p>
    <w:p w:rsidR="006E714E" w:rsidRDefault="006E714E" w:rsidP="006E714E">
      <w:r>
        <w:t>Collocation of PGW and SGW</w:t>
      </w:r>
      <w:r w:rsidRPr="00B5087B">
        <w:t xml:space="preserve"> </w:t>
      </w:r>
      <w:r>
        <w:t>and topological ordering rules both apply in this case.If the existing PGW hostname for the PDN has "topoff" then the "candidate" list of SGW would be used in the order given to try to contact a SGW after moving the PGW with the same SGW node name to the front of the list keeping relative order.</w:t>
      </w:r>
    </w:p>
    <w:p w:rsidR="006E714E" w:rsidRDefault="006E714E" w:rsidP="006E714E">
      <w:r>
        <w:t>If the existing PGW hostname has "topon" the two candidate lists shall be used in the procedure in Annex C.4 with the SGW as "A" and the PGW as "B". Annex C.4 results in a list of SGW to try in order.</w:t>
      </w:r>
      <w:r w:rsidRPr="00B5087B">
        <w:t xml:space="preserve"> </w:t>
      </w:r>
    </w:p>
    <w:p w:rsidR="006E714E" w:rsidRDefault="006E714E" w:rsidP="006E714E">
      <w:r>
        <w:t xml:space="preserve">The present clause to this point implicitly assumes only one PDN connection is currently employed by a UE which may not be the case with multiple PDN connections for the same UE. </w:t>
      </w:r>
    </w:p>
    <w:p w:rsidR="006E714E" w:rsidRDefault="006E714E" w:rsidP="006E714E">
      <w:r>
        <w:t xml:space="preserve">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 </w:t>
      </w:r>
    </w:p>
    <w:p w:rsidR="006E714E" w:rsidRDefault="006E714E" w:rsidP="006E714E">
      <w:r>
        <w:t xml:space="preserve">After this point it is a matter of operator policy or vendor implementation which PDN or PDNs (and hence their corresponding PGW canonical node names) are used for selecting the corresponding best SGW interface. </w:t>
      </w:r>
    </w:p>
    <w:p w:rsidR="006E714E" w:rsidRDefault="006E714E" w:rsidP="006E714E">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rsidR="006E714E" w:rsidRDefault="006E714E" w:rsidP="006E714E">
      <w:r>
        <w:t>Once an SGW is successfully contacted the selected SGW host name, SGW IP address used, port (if non-standard) and selected type (GTP vs PMIP) shall be stored in the MME so it can be accessed on a PDN basis.</w:t>
      </w:r>
    </w:p>
    <w:p w:rsidR="006E714E" w:rsidRDefault="006E714E" w:rsidP="006E714E">
      <w:pPr>
        <w:pStyle w:val="NO"/>
      </w:pPr>
      <w:r>
        <w:t>NOTE 2:</w:t>
      </w:r>
      <w:r>
        <w:tab/>
        <w:t>In this release of 3GPP only standard ports are used.</w:t>
      </w:r>
    </w:p>
    <w:p w:rsidR="006E714E" w:rsidRDefault="006E714E" w:rsidP="006E714E">
      <w:r>
        <w:rPr>
          <w:noProof/>
        </w:rPr>
        <w:lastRenderedPageBreak/>
        <w:t xml:space="preserve">For the case of an S4-SGSN making the SGW selection the </w:t>
      </w:r>
      <w:r>
        <w:t>RAI FQDN (see clause 5.5.2) is used or as an operator deployment option the Application-Unique-String may</w:t>
      </w:r>
      <w:r>
        <w:rPr>
          <w:rFonts w:hint="eastAsia"/>
          <w:lang w:eastAsia="zh-CN"/>
        </w:rPr>
        <w:t xml:space="preserve"> </w:t>
      </w:r>
      <w:r>
        <w:t>be set to the</w:t>
      </w:r>
      <w:r w:rsidRPr="007C6C91">
        <w:t xml:space="preserve"> </w:t>
      </w:r>
      <w:r>
        <w:t>RNC-ID FQDN as defined in clause 19.4.2.7 of 3GPP TS 23.003 [4]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The S4-SGSN selects the S4 interface of the SGW from the SGW's canonical node record (see clause 4.3.3) if it is not obtained from the RAI or RNC-ID records.</w:t>
      </w:r>
    </w:p>
    <w:p w:rsidR="006E714E"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r w:rsidRPr="004C556E">
        <w:t xml:space="preserve"> </w:t>
      </w:r>
    </w:p>
    <w:p w:rsidR="006E714E" w:rsidRDefault="006E714E" w:rsidP="006E714E">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rsidR="006E714E" w:rsidRDefault="006E714E" w:rsidP="006E714E">
      <w:pPr>
        <w:pStyle w:val="Heading3"/>
        <w:rPr>
          <w:lang w:eastAsia="zh-CN"/>
        </w:rPr>
      </w:pPr>
      <w:bookmarkStart w:id="155" w:name="_Toc20214849"/>
      <w:bookmarkStart w:id="156" w:name="_Toc27753232"/>
      <w:bookmarkStart w:id="157" w:name="_Toc36055050"/>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155"/>
      <w:bookmarkEnd w:id="156"/>
      <w:bookmarkEnd w:id="157"/>
    </w:p>
    <w:p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clause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5.2.2</w:t>
        </w:r>
      </w:smartTag>
      <w:r>
        <w:rPr>
          <w:rFonts w:hint="eastAsia"/>
          <w:lang w:val="en-US" w:eastAsia="zh-CN"/>
        </w:rPr>
        <w:t xml:space="preserve"> for roaming case, and is same as clause 5.2.3 for non-roaming case.</w:t>
      </w:r>
    </w:p>
    <w:p w:rsidR="006E714E" w:rsidRDefault="006E714E" w:rsidP="006E714E">
      <w:pPr>
        <w:pStyle w:val="Heading2"/>
        <w:tabs>
          <w:tab w:val="left" w:pos="1140"/>
        </w:tabs>
        <w:ind w:left="1140" w:hanging="1140"/>
        <w:rPr>
          <w:lang w:val="en-US"/>
        </w:rPr>
      </w:pPr>
      <w:bookmarkStart w:id="158" w:name="_Toc20214850"/>
      <w:bookmarkStart w:id="159" w:name="_Toc27753233"/>
      <w:bookmarkStart w:id="160" w:name="_Toc36055051"/>
      <w:r>
        <w:rPr>
          <w:lang w:val="en-US"/>
        </w:rPr>
        <w:t>5.3</w:t>
      </w:r>
      <w:r>
        <w:rPr>
          <w:lang w:val="en-US"/>
        </w:rPr>
        <w:tab/>
      </w:r>
      <w:r w:rsidRPr="00B26868">
        <w:rPr>
          <w:lang w:val="en-US"/>
        </w:rPr>
        <w:t xml:space="preserve">Procedures for Discovering and Selecting a </w:t>
      </w:r>
      <w:r>
        <w:rPr>
          <w:lang w:val="en-US"/>
        </w:rPr>
        <w:t xml:space="preserve">PGW and </w:t>
      </w:r>
      <w:r w:rsidRPr="00B26868">
        <w:rPr>
          <w:lang w:val="en-US"/>
        </w:rPr>
        <w:t>SGW</w:t>
      </w:r>
      <w:bookmarkEnd w:id="158"/>
      <w:bookmarkEnd w:id="159"/>
      <w:bookmarkEnd w:id="160"/>
    </w:p>
    <w:p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3GPP TS 36.413 [</w:t>
      </w:r>
      <w:r>
        <w:rPr>
          <w:lang w:eastAsia="zh-CN"/>
        </w:rPr>
        <w:t>19</w:t>
      </w:r>
      <w:r>
        <w:rPr>
          <w:rFonts w:hint="eastAsia"/>
          <w:lang w:eastAsia="zh-CN"/>
        </w:rPr>
        <w:t>] and 3GPP TS 25.413 [12]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rsidR="006E714E" w:rsidRPr="0041541A" w:rsidRDefault="006E714E" w:rsidP="006E714E">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t>clause</w:t>
      </w:r>
      <w:r w:rsidRPr="0041541A">
        <w:t xml:space="preserve"> 19.4.2.11 of 3GPP TS 23.003 [4].</w:t>
      </w:r>
    </w:p>
    <w:p w:rsidR="006E714E" w:rsidRDefault="006E714E" w:rsidP="006E714E">
      <w:r>
        <w:t xml:space="preserve">The selected SGW shall serve the UE's </w:t>
      </w:r>
      <w:r>
        <w:rPr>
          <w:rFonts w:hint="eastAsia"/>
          <w:lang w:eastAsia="zh-CN"/>
        </w:rPr>
        <w:t>TAI</w:t>
      </w:r>
      <w:r>
        <w:rPr>
          <w:lang w:eastAsia="zh-CN"/>
        </w:rPr>
        <w:t>/eNodeB-ID</w:t>
      </w:r>
      <w:r>
        <w:t>. During the attach procedure the MME receives the TAI value</w:t>
      </w:r>
      <w:r w:rsidRPr="004C556E">
        <w:t xml:space="preserve"> </w:t>
      </w:r>
      <w:r>
        <w:t>and eNodeB</w:t>
      </w:r>
      <w:r>
        <w:rPr>
          <w:rFonts w:hint="eastAsia"/>
          <w:lang w:eastAsia="zh-CN"/>
        </w:rPr>
        <w:t>-</w:t>
      </w:r>
      <w:r>
        <w:t>ID</w:t>
      </w:r>
      <w:r>
        <w:rPr>
          <w:rFonts w:hint="eastAsia"/>
          <w:lang w:eastAsia="zh-CN"/>
        </w:rPr>
        <w:t xml:space="preserve"> which is derived from the ECGI</w:t>
      </w:r>
      <w:r>
        <w:t xml:space="preserve">. The S-NAPTR procedure to obtain a list of "candidate" SGW shall be used with "Service Parameters" of </w:t>
      </w:r>
    </w:p>
    <w:p w:rsidR="006E714E" w:rsidRPr="00F66D72" w:rsidRDefault="006E714E" w:rsidP="006E714E">
      <w:pPr>
        <w:jc w:val="center"/>
        <w:rPr>
          <w:lang w:val="nl-NL"/>
        </w:rPr>
      </w:pPr>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r w:rsidRPr="00F66D72">
        <w:rPr>
          <w:lang w:val="nl-NL"/>
        </w:rPr>
        <w:t xml:space="preserve"> </w:t>
      </w:r>
    </w:p>
    <w:p w:rsidR="006E714E" w:rsidRDefault="006E714E" w:rsidP="006E714E">
      <w:r>
        <w:t>Additional requirements to support DCN are specified in clause 5.8</w:t>
      </w:r>
      <w:r>
        <w:rPr>
          <w:rFonts w:hint="eastAsia"/>
          <w:lang w:eastAsia="ja-JP"/>
        </w:rPr>
        <w:t>.</w:t>
      </w:r>
      <w:r>
        <w:t>as defined in clause 19.4.3 of 3GPP TS 23.003 [4</w:t>
      </w:r>
      <w:r w:rsidRPr="007F1FB9">
        <w:t xml:space="preserve">], </w:t>
      </w:r>
      <w:r>
        <w:t>and set the Application-Unique String set to the TAI FQDN as defined in clause 19.4.2.3 of 3GPP TS 23.003 [4</w:t>
      </w:r>
      <w:r w:rsidRPr="007F1FB9">
        <w:t>]</w:t>
      </w:r>
      <w:r>
        <w:t xml:space="preserve"> or as an operator specific deployment option the Application-Unique-String may be set to the</w:t>
      </w:r>
      <w:r>
        <w:rPr>
          <w:rFonts w:hint="eastAsia"/>
          <w:lang w:eastAsia="zh-CN"/>
        </w:rPr>
        <w:t xml:space="preserve"> </w:t>
      </w:r>
      <w:r>
        <w:t>eNodeB</w:t>
      </w:r>
      <w:r>
        <w:rPr>
          <w:rFonts w:hint="eastAsia"/>
          <w:lang w:eastAsia="zh-CN"/>
        </w:rPr>
        <w:t>-ID</w:t>
      </w:r>
      <w:r>
        <w:t xml:space="preserve"> FQDN as defined in clause 19.4.2.10 of 3GPP TS 23.003 [4</w:t>
      </w:r>
      <w:r w:rsidRPr="007F1FB9">
        <w:t>]</w:t>
      </w:r>
      <w:r>
        <w:t>.</w:t>
      </w:r>
      <w:r w:rsidRPr="0041541A">
        <w:t xml:space="preserve"> For SIPTO at the Local Network with stand-alone GW the Local Home Network ID as defined in </w:t>
      </w:r>
      <w:r>
        <w:t>clause</w:t>
      </w:r>
      <w:r w:rsidRPr="0041541A">
        <w:t xml:space="preserve"> 19.4.2.11 of 3GPP TS 23.003 [4] shall be used to select the SGW</w:t>
      </w:r>
      <w:r w:rsidRPr="0041541A">
        <w:rPr>
          <w:noProof/>
        </w:rPr>
        <w:t>.</w:t>
      </w:r>
    </w:p>
    <w:p w:rsidR="006E714E"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/eNodeB-ID</w:t>
      </w:r>
      <w:r>
        <w:t xml:space="preserve"> (see Annex B for S-NAPTR procedure and see Annex C.2 for an informativedescription of the candidate list). </w:t>
      </w:r>
    </w:p>
    <w:p w:rsidR="006E714E" w:rsidRDefault="006E714E" w:rsidP="006E714E">
      <w:r>
        <w:t>The list of "candidate" PGW is obtained as follows:</w:t>
      </w:r>
    </w:p>
    <w:p w:rsidR="006E714E" w:rsidRDefault="006E714E" w:rsidP="006E714E">
      <w:r>
        <w:t xml:space="preserve">The S-NAPTR procedure to get the list of "candidate" PGW shall use "Service Parameters" of </w:t>
      </w:r>
    </w:p>
    <w:p w:rsidR="006E714E" w:rsidRPr="00F66D72" w:rsidRDefault="006E714E" w:rsidP="006E714E">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p w:rsidR="006E714E" w:rsidRDefault="006E714E" w:rsidP="006E714E">
      <w:pPr>
        <w:rPr>
          <w:lang w:eastAsia="ja-JP"/>
        </w:rPr>
      </w:pPr>
      <w:r>
        <w:t>Additional requirements to support DCN are specified in clause 5.8</w:t>
      </w:r>
      <w:r>
        <w:rPr>
          <w:rFonts w:hint="eastAsia"/>
          <w:lang w:eastAsia="ja-JP"/>
        </w:rPr>
        <w:t>.</w:t>
      </w:r>
    </w:p>
    <w:p w:rsidR="006E714E" w:rsidRPr="00C95F01" w:rsidRDefault="006E714E" w:rsidP="006E714E">
      <w:r>
        <w:lastRenderedPageBreak/>
        <w:t>as defined in clause 19.4.3 of 3GPP TS 23.003 [4</w:t>
      </w:r>
      <w:r w:rsidRPr="007F1FB9">
        <w:t xml:space="preserve">], </w:t>
      </w:r>
      <w:r>
        <w:t>and the Application-Unique String set to the APN FQDN as defined in clause 19.4.2.2 of 3GPP TS 23.003 [4</w:t>
      </w:r>
      <w:r w:rsidRPr="007F1FB9">
        <w:t>]</w:t>
      </w:r>
      <w:r>
        <w:t>.</w:t>
      </w:r>
    </w:p>
    <w:p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rsidR="006E714E" w:rsidDel="00442811" w:rsidRDefault="006E714E" w:rsidP="006E714E">
      <w:r>
        <w:t>The two candidate lists shall be used in the procedure described in Annex C.4 with the SGW as an "A" node type and the PGW as a "B" node type in the procedure.</w:t>
      </w:r>
    </w:p>
    <w:p w:rsidR="006E714E"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r w:rsidRPr="002808A5">
        <w:t xml:space="preserve"> </w:t>
      </w:r>
    </w:p>
    <w:p w:rsidR="006E714E" w:rsidRDefault="006E714E" w:rsidP="006E714E">
      <w:r>
        <w:t xml:space="preserve">The MME selects the S11 interface of the SGW from the SGW's canonical node record (see clause 4.3.3) if it is not obtained from the TAI records. </w:t>
      </w:r>
    </w:p>
    <w:p w:rsidR="006E714E" w:rsidRDefault="006E714E" w:rsidP="006E714E">
      <w:pPr>
        <w:pStyle w:val="NO"/>
      </w:pPr>
      <w:r>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rsidR="006E714E" w:rsidRPr="00C95F01" w:rsidRDefault="006E714E" w:rsidP="006E714E">
      <w:r>
        <w:t>Once the SGW has successfully been contacted, the selected SGW host name, the used SGW IP address, the port number and the selected protocol type shall be stored in the MME or S4-SGSN per PDN.</w:t>
      </w:r>
    </w:p>
    <w:p w:rsidR="006E714E" w:rsidRDefault="006E714E" w:rsidP="006E714E">
      <w:r>
        <w:t>Once the PGW has successfully been contacted, the selected PGW host name, the used PGW IP address, the port number and the selected protocol type shall be stored in the MME or S4-SGSN per PDN.</w:t>
      </w:r>
    </w:p>
    <w:p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clause </w:t>
      </w:r>
      <w:smartTag w:uri="urn:schemas-microsoft-com:office:smarttags" w:element="chsdate">
        <w:smartTagPr>
          <w:attr w:name="Year" w:val="1899"/>
          <w:attr w:name="Month" w:val="12"/>
          <w:attr w:name="Day" w:val="30"/>
          <w:attr w:name="IsLunarDate" w:val="False"/>
          <w:attr w:name="IsROCDate" w:val="False"/>
        </w:smartTagPr>
        <w:r>
          <w:t>19.4.2</w:t>
        </w:r>
      </w:smartTag>
      <w:r>
        <w:t>.7 of 3GPP TS 23.003 [4] instead of the TAI FQDN</w:t>
      </w:r>
      <w:r>
        <w:rPr>
          <w:rFonts w:hint="eastAsia"/>
          <w:lang w:eastAsia="zh-CN"/>
        </w:rPr>
        <w:t>/eNodeB-ID FQDN</w:t>
      </w:r>
      <w:r>
        <w:t xml:space="preserve"> to select the SGW </w:t>
      </w:r>
      <w:r>
        <w:rPr>
          <w:noProof/>
        </w:rPr>
        <w:t xml:space="preserve">but is otherwise the same as an MME doing the selection. </w:t>
      </w:r>
      <w:r>
        <w:t>The S4-SGSN selects the S4 interface of the SGW from the SGW's canonical node record (see clause 4.3.3) if it is not obtained from the RAI or RNC-ID records.</w:t>
      </w:r>
    </w:p>
    <w:p w:rsidR="006E714E" w:rsidRPr="00476E15" w:rsidRDefault="006E714E" w:rsidP="006E714E">
      <w:pPr>
        <w:rPr>
          <w:noProof/>
        </w:rPr>
      </w:pPr>
      <w:r>
        <w:rPr>
          <w:lang w:val="en-US"/>
        </w:rPr>
        <w:t>The nodes responsible for the SGW and PGW selection (i.e. the MME or S4-SGSN) shall apply the additions specified in clause 4A, if GTP-C load control is supported and enabled.</w:t>
      </w:r>
    </w:p>
    <w:p w:rsidR="006E714E" w:rsidRPr="00B26868" w:rsidRDefault="006E714E" w:rsidP="006E714E">
      <w:pPr>
        <w:pStyle w:val="Heading2"/>
        <w:rPr>
          <w:lang w:val="en-US"/>
        </w:rPr>
      </w:pPr>
      <w:bookmarkStart w:id="161" w:name="_Toc20214851"/>
      <w:bookmarkStart w:id="162" w:name="_Toc27753234"/>
      <w:bookmarkStart w:id="163" w:name="_Toc36055052"/>
      <w:r>
        <w:rPr>
          <w:lang w:val="en-US"/>
        </w:rPr>
        <w:t>5.4</w:t>
      </w:r>
      <w:r w:rsidRPr="00B26868">
        <w:rPr>
          <w:lang w:val="en-US"/>
        </w:rPr>
        <w:tab/>
        <w:t>Procedures for Discovering and Selecting a</w:t>
      </w:r>
      <w:r>
        <w:rPr>
          <w:lang w:val="en-US"/>
        </w:rPr>
        <w:t>n MME</w:t>
      </w:r>
      <w:bookmarkEnd w:id="161"/>
      <w:bookmarkEnd w:id="162"/>
      <w:bookmarkEnd w:id="163"/>
    </w:p>
    <w:p w:rsidR="006E714E" w:rsidRDefault="006E714E" w:rsidP="006E714E">
      <w:pPr>
        <w:rPr>
          <w:noProof/>
        </w:rPr>
      </w:pPr>
      <w:r>
        <w:t xml:space="preserve">These procedures </w:t>
      </w:r>
      <w:r>
        <w:rPr>
          <w:noProof/>
        </w:rPr>
        <w:t>can be used as part of:</w:t>
      </w:r>
    </w:p>
    <w:p w:rsidR="006E714E" w:rsidRDefault="006E714E" w:rsidP="006E714E">
      <w:pPr>
        <w:pStyle w:val="B1"/>
        <w:rPr>
          <w:noProof/>
        </w:rPr>
      </w:pPr>
      <w:r w:rsidRPr="00336E6D">
        <w:rPr>
          <w:noProof/>
        </w:rPr>
        <w:t>-</w:t>
      </w:r>
      <w:r>
        <w:rPr>
          <w:noProof/>
        </w:rPr>
        <w:tab/>
        <w:t>the '</w:t>
      </w:r>
      <w:r>
        <w:t>Inter eNodeB handover with MME relocation' procedure to select an MME;</w:t>
      </w:r>
      <w:r>
        <w:rPr>
          <w:rFonts w:hint="eastAsia"/>
          <w:noProof/>
        </w:rPr>
        <w:t xml:space="preserve"> </w:t>
      </w:r>
    </w:p>
    <w:p w:rsidR="006E714E"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 xml:space="preserve">to select an MME; </w:t>
      </w:r>
    </w:p>
    <w:p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as specified in 3GPP TS 23.216 [</w:t>
      </w:r>
      <w:r>
        <w:rPr>
          <w:noProof/>
        </w:rPr>
        <w:t>20</w:t>
      </w:r>
      <w:r w:rsidRPr="001D03C7">
        <w:rPr>
          <w:noProof/>
        </w:rPr>
        <w:t>]</w:t>
      </w:r>
      <w:r>
        <w:rPr>
          <w:noProof/>
        </w:rPr>
        <w:t>;</w:t>
      </w:r>
    </w:p>
    <w:p w:rsidR="006E714E" w:rsidRDefault="006E714E" w:rsidP="006E714E">
      <w:pPr>
        <w:pStyle w:val="B1"/>
        <w:rPr>
          <w:lang w:eastAsia="ja-JP"/>
        </w:rPr>
      </w:pPr>
      <w:r w:rsidRPr="00336E6D">
        <w:t>-</w:t>
      </w:r>
      <w:r>
        <w:tab/>
        <w:t xml:space="preserve">IMSI and APN Information retrieval procedure for RAN User Plane Congestion mitigation to select an MME as specified in clause 5.9.3 of 3GPP TS 23.401[11]; </w:t>
      </w:r>
    </w:p>
    <w:p w:rsidR="006E714E" w:rsidRDefault="006E714E" w:rsidP="006E714E">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as specified in 3GPP TS 23.401[11];</w:t>
      </w:r>
    </w:p>
    <w:p w:rsidR="006E714E" w:rsidRDefault="006E714E" w:rsidP="006E714E">
      <w:pPr>
        <w:pStyle w:val="B1"/>
      </w:pPr>
      <w:r>
        <w:t>-</w:t>
      </w:r>
      <w:r>
        <w:tab/>
        <w:t>5GS to EPS handover using N26 interface to select an MME, as specified in clause 4.11.1.2.1 of 3GPP TS 23.502 [29]; or</w:t>
      </w:r>
    </w:p>
    <w:p w:rsidR="006E714E" w:rsidRDefault="006E714E" w:rsidP="006E714E">
      <w:pPr>
        <w:pStyle w:val="B1"/>
      </w:pPr>
      <w:r>
        <w:t>-</w:t>
      </w:r>
      <w:r>
        <w:tab/>
        <w:t>EPS to 5GS handover using N26 interface to select an AMF, as specified in clause 4.11.1.2.2 of 3GPP TS 23.502 [29].</w:t>
      </w:r>
    </w:p>
    <w:p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rsidR="006E714E" w:rsidRDefault="006E714E" w:rsidP="006E714E">
      <w:r>
        <w:lastRenderedPageBreak/>
        <w:t>In the EPS to 5GS handover using N26 interface</w:t>
      </w:r>
      <w:r>
        <w:rPr>
          <w:lang w:eastAsia="ja-JP"/>
        </w:rPr>
        <w:t xml:space="preserve"> procedure, t</w:t>
      </w:r>
      <w:r>
        <w:t>he AMF is selected based on the target 5GS TAI received from the source eNB. The 5GS TAI includes the 5GS TAC, the MNC and the MCC.</w:t>
      </w:r>
    </w:p>
    <w:p w:rsidR="006E714E" w:rsidRDefault="006E714E" w:rsidP="006E714E">
      <w:r>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includes the TAC, the MNC and the MCC.</w:t>
      </w:r>
    </w:p>
    <w:p w:rsidR="006E714E" w:rsidRDefault="006E714E" w:rsidP="006E714E">
      <w:r>
        <w:t>The S-NAPTR procedure for finding a candidate set of MME nodes for a target TAI is always started at the TAI FQDN as defined in clause 19.4.2.3 of 3GPP TS 23.003 [4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 </w:t>
      </w:r>
    </w:p>
    <w:p w:rsidR="006E714E" w:rsidRDefault="006E714E" w:rsidP="006E714E">
      <w:pPr>
        <w:jc w:val="center"/>
      </w:pPr>
      <w:r>
        <w:t xml:space="preserve">"x-3gpp-mme:x-s10" </w:t>
      </w:r>
    </w:p>
    <w:p w:rsidR="006E714E" w:rsidRDefault="006E714E" w:rsidP="006E714E">
      <w:r>
        <w:t>as defined in clause 19.4.3 of 3GPP TS 23.003 [4</w:t>
      </w:r>
      <w:r w:rsidRPr="007F1FB9">
        <w:t>]</w:t>
      </w:r>
      <w:r>
        <w:t>.</w:t>
      </w:r>
    </w:p>
    <w:p w:rsidR="006E714E" w:rsidRDefault="006E714E" w:rsidP="006E714E">
      <w:r>
        <w:t>The S-NAPTR procedure for finding a candidate set of AMFs for a target 5GS TAI shall be started at the 5GS TAI FQDN as defined in clause 28.3.2.x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6E714E" w:rsidRDefault="006E714E" w:rsidP="006E714E">
      <w:pPr>
        <w:jc w:val="center"/>
      </w:pPr>
      <w:r>
        <w:t xml:space="preserve">"x-3gpp-mme:x-s10" </w:t>
      </w:r>
    </w:p>
    <w:p w:rsidR="006E714E" w:rsidRDefault="006E714E" w:rsidP="006E714E">
      <w:r>
        <w:t>as defined in clause 19.4.3 of 3GPP TS 23.003 [4</w:t>
      </w:r>
      <w:r w:rsidRPr="007F1FB9">
        <w:t>]</w:t>
      </w:r>
      <w:r>
        <w:t>.</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The S-NAPTR procedure logically outputs a list of host names each with a service, protocol, port and a list of IPv4 and IPv6 addresses. This is a "candidate" list of MMEs (or AMFs) for that TAI (or 5GS TAI) (see Annex C.2 for a more detailed description of a candidate list). </w:t>
      </w:r>
    </w:p>
    <w:p w:rsidR="006E714E" w:rsidRDefault="006E714E" w:rsidP="006E714E">
      <w:r>
        <w:t>Topological closeness shall not be used for the MME selection so the MME candidate list would be used in the order given to try to contact a MME.</w:t>
      </w:r>
      <w:r w:rsidRPr="002808A5">
        <w:t xml:space="preserve"> </w:t>
      </w:r>
    </w:p>
    <w:p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(clause 4.3.3)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clause 5.4A, during an EPS to 5GS handover using N26 interface. </w:t>
      </w:r>
      <w:r>
        <w:rPr>
          <w:noProof/>
        </w:rPr>
        <w:t>In this case, AMFs are provisioned in DNS as MMEs, following the mapping rules specified for EPS interworking with 5GS in clause 2.10.2 of 3GPP TS 23.003 [4].</w:t>
      </w:r>
    </w:p>
    <w:p w:rsidR="006E714E" w:rsidRDefault="006E714E" w:rsidP="006E714E">
      <w:pPr>
        <w:rPr>
          <w:lang w:eastAsia="zh-CN"/>
        </w:rPr>
      </w:pPr>
      <w:r>
        <w:t>For an S4-SGSN making the selection the "Service Parameter" of "x-3gpp-mme:x-s3" shall be employed instead of "x</w:t>
      </w:r>
      <w:r>
        <w:noBreakHyphen/>
        <w:t xml:space="preserve">3gpp-mme:x-s10". </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pPr>
        <w:rPr>
          <w:lang w:val="en-US"/>
        </w:rPr>
      </w:pPr>
      <w:r>
        <w:rPr>
          <w:lang w:val="en-US"/>
        </w:rPr>
        <w:t>F</w:t>
      </w:r>
      <w:r w:rsidRPr="00CD35A4">
        <w:rPr>
          <w:lang w:val="en-US"/>
        </w:rPr>
        <w:t>or an MSC mak</w:t>
      </w:r>
      <w:r>
        <w:rPr>
          <w:lang w:val="en-US"/>
        </w:rPr>
        <w:t>ing the selection the "Service Parameter" of "x-3gpp-mme:x-s</w:t>
      </w:r>
      <w:r w:rsidRPr="00336E6D">
        <w:rPr>
          <w:color w:val="000000"/>
          <w:lang w:val="en-US"/>
        </w:rPr>
        <w:t>v</w:t>
      </w:r>
      <w:r>
        <w:rPr>
          <w:lang w:val="en-US"/>
        </w:rPr>
        <w:t>" shall be employed instead of "x</w:t>
      </w:r>
      <w:r>
        <w:rPr>
          <w:lang w:val="en-US"/>
        </w:rPr>
        <w:noBreakHyphen/>
        <w:t>3gpp-mme:x-s10".</w:t>
      </w:r>
    </w:p>
    <w:p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rsidR="006E714E" w:rsidRDefault="006E714E" w:rsidP="006E714E">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3GPP TS 23.401 [11] </w:t>
      </w:r>
      <w:r>
        <w:t>.</w:t>
      </w:r>
    </w:p>
    <w:p w:rsidR="006E714E" w:rsidRDefault="006E714E" w:rsidP="006E714E">
      <w:pPr>
        <w:rPr>
          <w:lang w:eastAsia="ja-JP"/>
        </w:rPr>
      </w:pPr>
      <w:r>
        <w:t>Additional requirements to support DCN are specified in clause 5.8</w:t>
      </w:r>
      <w:r>
        <w:rPr>
          <w:rFonts w:hint="eastAsia"/>
          <w:lang w:eastAsia="ja-JP"/>
        </w:rPr>
        <w:t>.</w:t>
      </w:r>
      <w:r>
        <w:t xml:space="preserve"> </w:t>
      </w:r>
    </w:p>
    <w:p w:rsidR="006E714E" w:rsidRDefault="006E714E" w:rsidP="006E714E">
      <w:pPr>
        <w:pStyle w:val="NO"/>
        <w:rPr>
          <w:lang w:eastAsia="zh-CN"/>
        </w:rPr>
      </w:pPr>
      <w:r>
        <w:rPr>
          <w:rFonts w:hint="eastAsia"/>
          <w:noProof/>
          <w:lang w:eastAsia="zh-CN"/>
        </w:rPr>
        <w:lastRenderedPageBreak/>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8 SGSN to a pre-Release-8 node performing a selection. For pre-Release 8 compatibility, operators would continue to provision A/AAAA records as per Annex C.1 of 3GPP TS 23.003 [4] for the corresponding MME Gn/Gp interfaces under the</w:t>
      </w:r>
      <w:r w:rsidRPr="00E91D83">
        <w:t xml:space="preserve"> RNC-ID corresponding to the mapped targed ID value (see </w:t>
      </w:r>
      <w:r>
        <w:t>clause</w:t>
      </w:r>
      <w:r w:rsidRPr="00E91D83">
        <w:t xml:space="preserve"> D.3.4 of 3GPP TS 23.401 [11] and </w:t>
      </w:r>
      <w:r>
        <w:t>clause</w:t>
      </w:r>
      <w:r w:rsidRPr="00E91D83">
        <w:t xml:space="preserve"> 5.5.3 of the present document).</w:t>
      </w:r>
    </w:p>
    <w:p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rsidR="006E714E" w:rsidRPr="00B26868" w:rsidRDefault="006E714E" w:rsidP="006E714E">
      <w:pPr>
        <w:pStyle w:val="Heading2"/>
        <w:rPr>
          <w:lang w:val="en-US"/>
        </w:rPr>
      </w:pPr>
      <w:bookmarkStart w:id="164" w:name="_Toc20214852"/>
      <w:bookmarkStart w:id="165" w:name="_Toc27753235"/>
      <w:bookmarkStart w:id="166" w:name="_Toc36055053"/>
      <w:r>
        <w:rPr>
          <w:lang w:val="en-US"/>
        </w:rPr>
        <w:t>5.4A</w:t>
      </w:r>
      <w:r w:rsidRPr="00B26868">
        <w:rPr>
          <w:lang w:val="en-US"/>
        </w:rPr>
        <w:tab/>
        <w:t>Procedures for Discovering and Selecting a</w:t>
      </w:r>
      <w:r>
        <w:rPr>
          <w:lang w:val="en-US"/>
        </w:rPr>
        <w:t>n AMF</w:t>
      </w:r>
      <w:bookmarkEnd w:id="164"/>
      <w:bookmarkEnd w:id="165"/>
      <w:bookmarkEnd w:id="166"/>
    </w:p>
    <w:p w:rsidR="006E714E" w:rsidRDefault="006E714E" w:rsidP="006E714E">
      <w:pPr>
        <w:rPr>
          <w:noProof/>
        </w:rPr>
      </w:pPr>
      <w:r>
        <w:t xml:space="preserve">These procedures </w:t>
      </w:r>
      <w:r>
        <w:rPr>
          <w:noProof/>
        </w:rPr>
        <w:t>can be used as part of:</w:t>
      </w:r>
    </w:p>
    <w:p w:rsidR="006E714E" w:rsidRDefault="006E714E" w:rsidP="006E714E">
      <w:pPr>
        <w:pStyle w:val="B1"/>
      </w:pPr>
      <w:r>
        <w:t>-</w:t>
      </w:r>
      <w:r>
        <w:tab/>
        <w:t>EPS to 5GS handover using N26 interface to select an AMF, as specified in clause 4.11.1.2.2 of 3GPP TS 23.502 [29].</w:t>
      </w:r>
    </w:p>
    <w:p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rsidR="006E714E" w:rsidRDefault="006E714E" w:rsidP="006E714E">
      <w:r>
        <w:t>The S-NAPTR procedure for finding a candidate set of AMFs for a target 5GS TAI shall be started at the 5GS TAI FQDN as defined in clause 28.3.2.6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6E714E" w:rsidRDefault="006E714E" w:rsidP="006E714E">
      <w:pPr>
        <w:jc w:val="center"/>
      </w:pPr>
      <w:r>
        <w:t xml:space="preserve">"x-3gpp-amf:x-n26" </w:t>
      </w:r>
    </w:p>
    <w:p w:rsidR="006E714E" w:rsidRDefault="006E714E" w:rsidP="006E714E">
      <w:r>
        <w:t>as defined in clause 19.4.3 of 3GPP TS 23.003 [4</w:t>
      </w:r>
      <w:r w:rsidRPr="007F1FB9">
        <w:t>]</w:t>
      </w:r>
      <w:r>
        <w:t>.</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rsidR="006E714E" w:rsidRDefault="006E714E" w:rsidP="006E714E">
      <w:pPr>
        <w:pStyle w:val="Heading2"/>
        <w:rPr>
          <w:lang w:val="en-US" w:eastAsia="zh-CN"/>
        </w:rPr>
      </w:pPr>
      <w:bookmarkStart w:id="167" w:name="_Toc20214853"/>
      <w:bookmarkStart w:id="168" w:name="_Toc27753236"/>
      <w:bookmarkStart w:id="169" w:name="_Toc36055054"/>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167"/>
      <w:bookmarkEnd w:id="168"/>
      <w:bookmarkEnd w:id="169"/>
    </w:p>
    <w:p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rsidR="006E714E" w:rsidRDefault="006E714E" w:rsidP="006E714E">
      <w:pPr>
        <w:rPr>
          <w:sz w:val="21"/>
          <w:szCs w:val="22"/>
        </w:rPr>
      </w:pPr>
      <w:r>
        <w:rPr>
          <w:sz w:val="21"/>
          <w:szCs w:val="22"/>
        </w:rPr>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 </w:t>
      </w:r>
    </w:p>
    <w:p w:rsidR="006E714E" w:rsidRPr="00150E89" w:rsidRDefault="006E714E" w:rsidP="006E714E">
      <w:pPr>
        <w:jc w:val="center"/>
        <w:rPr>
          <w:sz w:val="21"/>
          <w:szCs w:val="22"/>
          <w:lang w:eastAsia="zh-CN"/>
        </w:rPr>
      </w:pPr>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p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rsidR="006E714E"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 </w:t>
      </w:r>
    </w:p>
    <w:p w:rsidR="006E714E" w:rsidRDefault="006E714E" w:rsidP="006E714E">
      <w:pPr>
        <w:pStyle w:val="Heading2"/>
      </w:pPr>
      <w:bookmarkStart w:id="170" w:name="_Toc20214854"/>
      <w:bookmarkStart w:id="171" w:name="_Toc27753237"/>
      <w:bookmarkStart w:id="172" w:name="_Toc36055055"/>
      <w:r>
        <w:lastRenderedPageBreak/>
        <w:t>5.5</w:t>
      </w:r>
      <w:r>
        <w:tab/>
        <w:t>Procedures for Discovering and Selecting an SGSN</w:t>
      </w:r>
      <w:bookmarkEnd w:id="170"/>
      <w:bookmarkEnd w:id="171"/>
      <w:bookmarkEnd w:id="172"/>
    </w:p>
    <w:p w:rsidR="006E714E" w:rsidRDefault="006E714E" w:rsidP="006E714E">
      <w:pPr>
        <w:pStyle w:val="Heading3"/>
      </w:pPr>
      <w:bookmarkStart w:id="173" w:name="_Toc20214855"/>
      <w:bookmarkStart w:id="174" w:name="_Toc27753238"/>
      <w:bookmarkStart w:id="175" w:name="_Toc36055056"/>
      <w:r>
        <w:t>5.5.1</w:t>
      </w:r>
      <w:r>
        <w:tab/>
        <w:t>General</w:t>
      </w:r>
      <w:bookmarkEnd w:id="173"/>
      <w:bookmarkEnd w:id="174"/>
      <w:bookmarkEnd w:id="175"/>
    </w:p>
    <w:p w:rsidR="006E714E" w:rsidRDefault="006E714E" w:rsidP="006E714E">
      <w:r>
        <w:t>These procedures are employed:</w:t>
      </w:r>
    </w:p>
    <w:p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rsidR="006E714E"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as specified in 3GPP TS 23.216 [</w:t>
      </w:r>
      <w:r>
        <w:rPr>
          <w:noProof/>
        </w:rPr>
        <w:t>20</w:t>
      </w:r>
      <w:r w:rsidRPr="001D03C7">
        <w:rPr>
          <w:noProof/>
        </w:rPr>
        <w:t>]</w:t>
      </w:r>
      <w:r w:rsidRPr="00336E6D">
        <w:rPr>
          <w:noProof/>
        </w:rPr>
        <w:t xml:space="preserve">; </w:t>
      </w:r>
      <w:r>
        <w:rPr>
          <w:noProof/>
        </w:rPr>
        <w:t xml:space="preserve">or </w:t>
      </w:r>
    </w:p>
    <w:p w:rsidR="006E714E" w:rsidRDefault="006E714E" w:rsidP="006E714E">
      <w:pPr>
        <w:pStyle w:val="B1"/>
        <w:rPr>
          <w:noProof/>
        </w:rPr>
      </w:pPr>
      <w:r>
        <w:t>-</w:t>
      </w:r>
      <w:r>
        <w:tab/>
        <w:t>f</w:t>
      </w:r>
      <w:r w:rsidRPr="00336E6D">
        <w:t xml:space="preserve">or </w:t>
      </w:r>
      <w:r>
        <w:t>APN Information retrieval procedure for RAN User Plane Congestion mitigation to select an SGSN as specified in clause 6.17 of 3GPP TS 23.060[18].</w:t>
      </w:r>
      <w:r w:rsidRPr="00BB7C7D">
        <w:rPr>
          <w:rFonts w:hint="eastAsia"/>
          <w:noProof/>
        </w:rPr>
        <w:t xml:space="preserve"> </w:t>
      </w:r>
    </w:p>
    <w:p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as specified in 3GPP TS 23.401[11].</w:t>
      </w:r>
    </w:p>
    <w:p w:rsidR="006E714E" w:rsidRPr="00FE136B" w:rsidRDefault="006E714E" w:rsidP="006E714E">
      <w:pPr>
        <w:rPr>
          <w:lang w:val="en-US" w:eastAsia="zh-CN"/>
        </w:rPr>
      </w:pPr>
      <w:r>
        <w:rPr>
          <w:lang w:val="en-US"/>
        </w:rPr>
        <w:t>Clause 4.3.3.5 "</w:t>
      </w:r>
      <w:r w:rsidRPr="00DD33F7">
        <w:rPr>
          <w:lang w:val="en-US"/>
        </w:rPr>
        <w:t>Services of an SGSN from a P-TMSI</w:t>
      </w:r>
      <w:r>
        <w:rPr>
          <w:lang w:val="en-US"/>
        </w:rPr>
        <w:t>" specifies how a target MME/S4-SGSN discovers the IP address of the source SGSN</w:t>
      </w:r>
      <w:r>
        <w:rPr>
          <w:rFonts w:hint="eastAsia"/>
          <w:lang w:val="en-US" w:eastAsia="zh-CN"/>
        </w:rPr>
        <w:t xml:space="preserve"> during </w:t>
      </w:r>
      <w:r>
        <w:rPr>
          <w:rFonts w:hint="eastAsia"/>
          <w:lang w:eastAsia="zh-CN"/>
        </w:rPr>
        <w:t>Idle Mode Mobility from GERAN /UTRAN</w:t>
      </w:r>
      <w:r>
        <w:rPr>
          <w:lang w:val="en-US"/>
        </w:rPr>
        <w:t>.</w:t>
      </w:r>
    </w:p>
    <w:p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8 SGSN supporting only Gn/Gp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as specified in 3GPP TS 23.216 [</w:t>
      </w:r>
      <w:r>
        <w:rPr>
          <w:noProof/>
        </w:rPr>
        <w:t>20</w:t>
      </w:r>
      <w:r w:rsidRPr="001D03C7">
        <w:rPr>
          <w:noProof/>
        </w:rPr>
        <w:t>]</w:t>
      </w:r>
      <w:r>
        <w:t>.</w:t>
      </w:r>
    </w:p>
    <w:p w:rsidR="006E714E" w:rsidRDefault="006E714E" w:rsidP="006E714E">
      <w:pPr>
        <w:rPr>
          <w:lang w:eastAsia="zh-CN"/>
        </w:rPr>
      </w:pPr>
      <w:r>
        <w:t>The SGSN is selected based on information in the Target ID (see 3GPP TS 23.003 [4] and 3GPP TS 25.413 [12]). For PS GERAN the Target ID has the global cell ID including PLMN and for U-TRAN the Target ID has RAC, RNC-ID and PLMN.</w:t>
      </w:r>
      <w:r w:rsidRPr="008957E2">
        <w:rPr>
          <w:rFonts w:hint="eastAsia"/>
          <w:lang w:eastAsia="zh-CN"/>
        </w:rPr>
        <w:t xml:space="preserve"> </w:t>
      </w:r>
    </w:p>
    <w:p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3GPP TS </w:t>
      </w:r>
      <w:r>
        <w:t>29.2</w:t>
      </w:r>
      <w:r>
        <w:rPr>
          <w:rFonts w:hint="eastAsia"/>
        </w:rPr>
        <w:t>74</w:t>
      </w:r>
      <w:r>
        <w:t xml:space="preserve"> [23</w:t>
      </w:r>
      <w:r>
        <w:rPr>
          <w:rFonts w:hint="eastAsia"/>
        </w:rPr>
        <w:t>] clause 7.10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rsidR="006E714E" w:rsidRDefault="006E714E" w:rsidP="006E714E">
      <w:pPr>
        <w:pStyle w:val="Heading3"/>
      </w:pPr>
      <w:bookmarkStart w:id="176" w:name="_Toc20214856"/>
      <w:bookmarkStart w:id="177" w:name="_Toc27753239"/>
      <w:bookmarkStart w:id="178" w:name="_Toc36055057"/>
      <w:r>
        <w:t>5.5.2</w:t>
      </w:r>
      <w:r>
        <w:tab/>
        <w:t>SGSN initial target selection based on RAI (UTRAN target</w:t>
      </w:r>
      <w:r>
        <w:rPr>
          <w:rFonts w:hint="eastAsia"/>
          <w:lang w:eastAsia="ja-JP"/>
        </w:rPr>
        <w:t>/GERAN Iu mode target/GERAN Gb mode target</w:t>
      </w:r>
      <w:r>
        <w:t>)</w:t>
      </w:r>
      <w:bookmarkEnd w:id="176"/>
      <w:bookmarkEnd w:id="177"/>
      <w:bookmarkEnd w:id="178"/>
    </w:p>
    <w:p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rsidR="006E714E"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 </w:t>
      </w:r>
    </w:p>
    <w:p w:rsidR="006E714E" w:rsidRPr="00526380" w:rsidRDefault="006E714E" w:rsidP="006E714E">
      <w:pPr>
        <w:jc w:val="center"/>
      </w:pPr>
      <w:r w:rsidRPr="00CF6E1A">
        <w:t>"x-3gpp-sgsn:x-gn", "x-3gpp-sgsn:x-gp", "x-3gpp-sgsn:x-s3"</w:t>
      </w:r>
      <w:r>
        <w:t>,"x-3gpp-sgsn:x-nqprime"</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as defined in 3GPP TS 23.003 [4] and setting the Application-Unique String to the RAI FQDN based on RAC, LAC, MNC, MCC as defined in 3GPP TS 23.003 [4</w:t>
      </w:r>
      <w:r w:rsidRPr="007F1FB9">
        <w:t>]</w:t>
      </w:r>
      <w:r>
        <w:t xml:space="preserve"> clause 19.4.2.5:</w:t>
      </w:r>
    </w:p>
    <w:p w:rsidR="006E714E" w:rsidRPr="005B4C3F" w:rsidRDefault="006E714E" w:rsidP="006E714E">
      <w:pPr>
        <w:jc w:val="center"/>
      </w:pPr>
      <w:r>
        <w:rPr>
          <w:noProof/>
        </w:rPr>
        <w:t>rac&lt;RAC&gt;.lac&lt;LAC&gt;.rac.epc.mnc&lt;MNC&gt;.</w:t>
      </w:r>
      <w:r w:rsidRPr="00AA09D2">
        <w:rPr>
          <w:noProof/>
        </w:rPr>
        <w:t xml:space="preserve"> </w:t>
      </w:r>
      <w:r>
        <w:rPr>
          <w:noProof/>
        </w:rPr>
        <w:t>mcc&lt;MCC&gt;.3gppnetwork.org</w:t>
      </w:r>
    </w:p>
    <w:p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rsidR="006E714E" w:rsidRDefault="006E714E" w:rsidP="006E714E">
      <w:pPr>
        <w:pStyle w:val="NO"/>
      </w:pPr>
      <w:r>
        <w:lastRenderedPageBreak/>
        <w:t>NOTE 1:</w:t>
      </w:r>
      <w:r>
        <w:tab/>
      </w:r>
      <w:r>
        <w:rPr>
          <w:rFonts w:hint="eastAsia"/>
          <w:lang w:eastAsia="ja-JP"/>
        </w:rPr>
        <w:t xml:space="preserve">In </w:t>
      </w:r>
      <w:r>
        <w:t>the SRNS relocation procedure</w:t>
      </w:r>
      <w:r>
        <w:rPr>
          <w:rFonts w:hint="eastAsia"/>
          <w:lang w:eastAsia="ja-JP"/>
        </w:rPr>
        <w:t>, f</w:t>
      </w:r>
      <w:r>
        <w:t>or an MME making the selection there is an existing PDN connection (and hence an existing SGW) so the S3 interfaces would logically be preferred over the Gn/Gp interfaces to keep the existing PDN connection. However, if there is a colocated PGW/GGSN being employed with the 3GPP TS 23.401 [11] Annex D procedures then the Gn/Gp interfaces on the target SGSN can also be valid. Operators should prioritize the DNS records according to their preference.</w:t>
      </w:r>
    </w:p>
    <w:p w:rsidR="006E714E" w:rsidRDefault="006E714E" w:rsidP="006E714E">
      <w:r>
        <w:t xml:space="preserve">For an S4-SGSN making the selection the "Service Parameter" of "x-3gpp-sgsn:x-s16" shall be employed instead of "x-3gpp-sgsn:x-s3". </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rsidR="006E714E" w:rsidRDefault="006E714E" w:rsidP="006E714E">
      <w:r>
        <w:t>A Release 8 SGSN supporting only Gn/Gp may also optionally use this procedure with "Service Parameters" of "x</w:t>
      </w:r>
      <w:r>
        <w:noBreakHyphen/>
        <w:t>3gpp-sgsn:x-gn" and</w:t>
      </w:r>
      <w:r w:rsidRPr="003D6341">
        <w:t xml:space="preserve"> </w:t>
      </w:r>
      <w:r>
        <w:t xml:space="preserve">"x-3gpp-sgsn:x-gp". </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Operators shall provision, for each RAI value in their network, NAPTR records under the RAI FQDN corresponding to each valid SGSN interfaces from at least the following "Service Parameters"</w:t>
      </w:r>
    </w:p>
    <w:p w:rsidR="006E714E" w:rsidRPr="00526380" w:rsidRDefault="006E714E" w:rsidP="006E714E">
      <w:pPr>
        <w:jc w:val="center"/>
      </w:pPr>
      <w:r>
        <w:t>"x-3gpp-sgsn:x-gn",</w:t>
      </w:r>
      <w:r w:rsidRPr="003D6341">
        <w:t xml:space="preserve"> </w:t>
      </w:r>
      <w:r>
        <w:t>"x-3gpp-sgsn:x-gp", "x-3gpp-sgsn:x-s3","x-3gpp-sgsn:x-s16",</w:t>
      </w:r>
      <w:r w:rsidRPr="00CF6E1A">
        <w:t xml:space="preserve"> "x-3gpp-sgsn:x-</w:t>
      </w:r>
      <w:r>
        <w:t>nqprime</w:t>
      </w:r>
      <w:r w:rsidRPr="00CF6E1A">
        <w:t>"</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where NAPTR records for additional "Service Parameters" may be included optionally. </w:t>
      </w:r>
    </w:p>
    <w:p w:rsidR="006E714E" w:rsidRDefault="006E714E" w:rsidP="006E714E">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rsidR="006E714E" w:rsidRPr="00326D42" w:rsidRDefault="006E714E" w:rsidP="006E714E">
      <w:r w:rsidRPr="00326D42">
        <w:t>3GPP does not require that collocation and "topon" naming is applicable in SGSN selection.</w:t>
      </w:r>
    </w:p>
    <w:p w:rsidR="006E714E" w:rsidRDefault="006E714E" w:rsidP="006E714E">
      <w:pPr>
        <w:pStyle w:val="NO"/>
      </w:pPr>
      <w:r>
        <w:t xml:space="preserve">NOTE </w:t>
      </w:r>
      <w:r w:rsidRPr="00336E6D">
        <w:t>5</w:t>
      </w:r>
      <w:r>
        <w:t>:</w:t>
      </w:r>
      <w:r>
        <w:tab/>
        <w:t>Service parameters are limited to those supported by the node doing the search.</w:t>
      </w:r>
    </w:p>
    <w:p w:rsidR="006E714E" w:rsidRDefault="006E714E" w:rsidP="006E714E">
      <w:pPr>
        <w:pStyle w:val="NO"/>
      </w:pPr>
      <w:r>
        <w:t xml:space="preserve">NOTE </w:t>
      </w:r>
      <w:r w:rsidRPr="00336E6D">
        <w:t>6</w:t>
      </w:r>
      <w:r>
        <w:t>:</w:t>
      </w:r>
      <w:r>
        <w:tab/>
        <w:t>SGW records will also be provisioned under the RAI FQDN see clause 5.2</w:t>
      </w:r>
    </w:p>
    <w:p w:rsidR="006E714E"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3GPP TS 23.003 [4] for the corresponding Gn/Gp interfaces regardless of whether the SGSN is pre-Release-8 or not. </w:t>
      </w:r>
      <w:bookmarkStart w:id="179" w:name="OLE_LINK7"/>
      <w:bookmarkStart w:id="180" w:name="OLE_LINK8"/>
      <w:r>
        <w:t>Vendors shall support pre-Release 8 DNS procedures on Release 8 SGSN</w:t>
      </w:r>
      <w:bookmarkEnd w:id="179"/>
      <w:bookmarkEnd w:id="180"/>
      <w:r>
        <w:t>.</w:t>
      </w:r>
      <w:r w:rsidRPr="00A87AC6">
        <w:rPr>
          <w:rFonts w:hint="eastAsia"/>
          <w:lang w:eastAsia="ja-JP"/>
        </w:rPr>
        <w:t xml:space="preserve"> </w:t>
      </w:r>
    </w:p>
    <w:p w:rsidR="006E714E" w:rsidRDefault="006E714E" w:rsidP="006E714E">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6E714E" w:rsidRDefault="006E714E" w:rsidP="006E714E">
      <w:pPr>
        <w:pStyle w:val="Heading3"/>
      </w:pPr>
      <w:bookmarkStart w:id="181" w:name="_Toc20214857"/>
      <w:bookmarkStart w:id="182" w:name="_Toc27753240"/>
      <w:bookmarkStart w:id="183" w:name="_Toc36055058"/>
      <w:r>
        <w:lastRenderedPageBreak/>
        <w:t>5.5.3</w:t>
      </w:r>
      <w:r>
        <w:tab/>
        <w:t>SGSN initial target selection based on RNC-ID (UTRAN target</w:t>
      </w:r>
      <w:r>
        <w:rPr>
          <w:rFonts w:hint="eastAsia"/>
          <w:lang w:eastAsia="ja-JP"/>
        </w:rPr>
        <w:t>/GERAN Iu mode target</w:t>
      </w:r>
      <w:r>
        <w:t>)</w:t>
      </w:r>
      <w:bookmarkEnd w:id="181"/>
      <w:bookmarkEnd w:id="182"/>
      <w:bookmarkEnd w:id="183"/>
    </w:p>
    <w:p w:rsidR="006E714E"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 </w:t>
      </w:r>
    </w:p>
    <w:p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rsidR="006E714E" w:rsidRDefault="006E714E" w:rsidP="006E714E">
      <w:r>
        <w:t>In UTRAN</w:t>
      </w:r>
      <w:r>
        <w:rPr>
          <w:rFonts w:hint="eastAsia"/>
          <w:lang w:eastAsia="ja-JP"/>
        </w:rPr>
        <w:t>/GERAN Iu mode</w:t>
      </w:r>
      <w:r>
        <w:t xml:space="preserve"> case the target RNC-ID, MNC, and MCC are available from the information in the Target ID.</w:t>
      </w:r>
    </w:p>
    <w:p w:rsidR="006E714E"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 </w:t>
      </w:r>
    </w:p>
    <w:p w:rsidR="006E714E" w:rsidRPr="00526380" w:rsidRDefault="006E714E" w:rsidP="006E714E">
      <w:pPr>
        <w:jc w:val="center"/>
      </w:pPr>
      <w:r>
        <w:t>"x-3gpp-sgsn:x-gn",</w:t>
      </w:r>
      <w:r w:rsidRPr="003D6341">
        <w:t xml:space="preserve"> </w:t>
      </w:r>
      <w:r>
        <w:t>"x-3gpp-sgsn:x-gp", "x-3gpp-sgsn:x-s3"</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as defined in 3GPP TS 23.003 [4] and setting the Application-Unique String to the RNC-ID FQDN based on RNC</w:t>
      </w:r>
      <w:r>
        <w:noBreakHyphen/>
        <w:t>ID,MNC,MCC as defined in</w:t>
      </w:r>
      <w:r w:rsidDel="003770C2">
        <w:t xml:space="preserve"> </w:t>
      </w:r>
      <w:r>
        <w:t>3GPP TS 23.003 [4</w:t>
      </w:r>
      <w:r w:rsidRPr="007F1FB9">
        <w:t>]</w:t>
      </w:r>
      <w:r>
        <w:t xml:space="preserve"> clause 19.4.2.</w:t>
      </w:r>
      <w:r w:rsidRPr="00A87AC6">
        <w:rPr>
          <w:rFonts w:hint="eastAsia"/>
          <w:lang w:eastAsia="ja-JP"/>
        </w:rPr>
        <w:t xml:space="preserve"> </w:t>
      </w:r>
      <w:r>
        <w:rPr>
          <w:rFonts w:hint="eastAsia"/>
          <w:lang w:eastAsia="ja-JP"/>
        </w:rPr>
        <w:t>5</w:t>
      </w:r>
      <w:r>
        <w:t>.</w:t>
      </w:r>
    </w:p>
    <w:p w:rsidR="006E714E"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r w:rsidRPr="009069CB">
        <w:t xml:space="preserve"> </w:t>
      </w:r>
    </w:p>
    <w:p w:rsidR="006E714E" w:rsidRPr="00B0349B" w:rsidRDefault="006E714E" w:rsidP="006E714E">
      <w:pPr>
        <w:pStyle w:val="NO"/>
        <w:rPr>
          <w:lang w:val="en-US"/>
        </w:rPr>
      </w:pPr>
      <w:r>
        <w:t>NOTE 2:</w:t>
      </w:r>
      <w:r>
        <w:tab/>
      </w:r>
      <w:r>
        <w:rPr>
          <w:rFonts w:hint="eastAsia"/>
          <w:lang w:eastAsia="ja-JP"/>
        </w:rPr>
        <w:t xml:space="preserve">In </w:t>
      </w:r>
      <w:r>
        <w:t>the SRNS relocation procedure</w:t>
      </w:r>
      <w:r>
        <w:rPr>
          <w:rFonts w:hint="eastAsia"/>
          <w:lang w:eastAsia="ja-JP"/>
        </w:rPr>
        <w:t>, f</w:t>
      </w:r>
      <w:r>
        <w:t>or an MME making the selection there is an existing PDN connection (and hence an existing SGW) so the S3 interfaces would logically be preferred over the Gn/Gp interfaces to keep the existing PDN connection. However, if there is a colocated PGW/GGSN being employed with the 3GPP TS 23.401 [11] Annex D procedures then the Gn/Gp interfaces on the target SGSN can also be valid. Operators should prioritize the DNS records accordingly.</w:t>
      </w:r>
    </w:p>
    <w:p w:rsidR="006E714E" w:rsidRDefault="006E714E" w:rsidP="006E714E">
      <w:r>
        <w:t>For an S4-SGSN making the selection the "Service Parameter" of "x-3gpp-sgsn:x-s16" shall be employed instead of "x</w:t>
      </w:r>
      <w:r>
        <w:noBreakHyphen/>
        <w:t>3gpp-sgsn:x-s3".</w:t>
      </w:r>
    </w:p>
    <w:p w:rsidR="006E714E" w:rsidRDefault="006E714E" w:rsidP="006E714E">
      <w:pPr>
        <w:rPr>
          <w:lang w:eastAsia="ja-JP"/>
        </w:rPr>
      </w:pPr>
      <w:r>
        <w:t>Additional requirements to support DCN are specified in clause 5.8</w:t>
      </w:r>
      <w:r>
        <w:rPr>
          <w:rFonts w:hint="eastAsia"/>
          <w:lang w:eastAsia="ja-JP"/>
        </w:rPr>
        <w:t>.</w:t>
      </w:r>
    </w:p>
    <w:p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rsidR="006E714E" w:rsidRDefault="006E714E" w:rsidP="006E714E">
      <w:pPr>
        <w:rPr>
          <w:lang w:eastAsia="ja-JP"/>
        </w:rPr>
      </w:pPr>
      <w:r>
        <w:t>A Release 8 SGSN supporting only Gn/Gp may also optionally use this procedure with "Service Parameters" of "x</w:t>
      </w:r>
      <w:r>
        <w:noBreakHyphen/>
        <w:t>3gpp-sgsn:x-gn" and</w:t>
      </w:r>
      <w:r w:rsidRPr="003D6341">
        <w:t xml:space="preserve"> </w:t>
      </w:r>
      <w:r>
        <w:t>"x-3gpp-sgsn:x-gp".</w:t>
      </w:r>
      <w:r w:rsidRPr="00BB7C7D">
        <w:t xml:space="preserve"> </w:t>
      </w:r>
      <w:r>
        <w:t>Additional requirements to support DCN are specified in clause 5.8</w:t>
      </w:r>
      <w:r>
        <w:rPr>
          <w:rFonts w:hint="eastAsia"/>
          <w:lang w:eastAsia="ja-JP"/>
        </w:rPr>
        <w:t>.</w:t>
      </w:r>
      <w:r>
        <w:t xml:space="preserve"> If there are no NAPTR records at that RNC-ID then the RAI based lookup in clause 5.5.2 shall be used as a fallback. </w:t>
      </w:r>
    </w:p>
    <w:p w:rsidR="006E714E" w:rsidRDefault="006E714E" w:rsidP="006E714E">
      <w:r>
        <w:t xml:space="preserve">Operators using this feature shall provision, for each RNC-ID value in their network, NAPTR records under the RNC-ID FQDN corresponding to each valid SGSN interfaces from the following "Service Parameters" </w:t>
      </w:r>
    </w:p>
    <w:p w:rsidR="006E714E" w:rsidRPr="00526380" w:rsidRDefault="006E714E" w:rsidP="006E714E">
      <w:pPr>
        <w:jc w:val="center"/>
      </w:pPr>
      <w:r>
        <w:t>"x-3gpp-sgsn:x-gn",</w:t>
      </w:r>
      <w:r w:rsidRPr="003D6341">
        <w:t xml:space="preserve"> </w:t>
      </w:r>
      <w:r>
        <w:t>"x-3gpp-sgsn:x-gp", "x-3gpp-sgsn:x-s3", "x-3gpp-sgsn:x-s16",</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where NAPTR records for additional "Service Parameters" may be included optionally. </w:t>
      </w:r>
    </w:p>
    <w:p w:rsidR="006E714E" w:rsidRDefault="006E714E" w:rsidP="006E714E">
      <w:r>
        <w:t>Operators not using this feature shall not provision the RNC-ID records.</w:t>
      </w:r>
    </w:p>
    <w:p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rsidR="006E714E" w:rsidRDefault="006E714E" w:rsidP="006E714E">
      <w:pPr>
        <w:pStyle w:val="NO"/>
      </w:pPr>
      <w:r>
        <w:t>NOTE 4:</w:t>
      </w:r>
      <w:r>
        <w:tab/>
        <w:t>The SGSN(s) closest to the geographical region serving the RNC can be biased by provisioning the DNS records with higher priority or weights.</w:t>
      </w:r>
    </w:p>
    <w:p w:rsidR="006E714E" w:rsidRDefault="006E714E" w:rsidP="006E714E">
      <w:r>
        <w:lastRenderedPageBreak/>
        <w:t>3GPP does not require that collocation and "topon" naming is applicable in SGSN selection.</w:t>
      </w:r>
    </w:p>
    <w:p w:rsidR="006E714E" w:rsidRDefault="006E714E" w:rsidP="006E714E">
      <w:pPr>
        <w:pStyle w:val="NO"/>
      </w:pPr>
      <w:r>
        <w:t>NOTE 5:</w:t>
      </w:r>
      <w:r>
        <w:tab/>
        <w:t>Service parameters are limited to those supported by the node doing the search.</w:t>
      </w:r>
    </w:p>
    <w:p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8 source node. For pre-Release 8 compatibility operators would continue to provision A/AAAA records as per Annex C.3 of 3GPP TS 23.003 [4] for the corresponding Gn/Gp interfaces regardless of whether the target SGSN is pre</w:t>
      </w:r>
      <w:r>
        <w:noBreakHyphen/>
        <w:t>Release</w:t>
      </w:r>
      <w:r>
        <w:noBreakHyphen/>
        <w:t>8 or not. Vendors shall support pre-Release 8 DNS procedures on Release 8 SGSN.</w:t>
      </w:r>
    </w:p>
    <w:p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6E714E" w:rsidRDefault="006E714E" w:rsidP="006E714E">
      <w:pPr>
        <w:pStyle w:val="Heading3"/>
      </w:pPr>
      <w:bookmarkStart w:id="184" w:name="_Toc20214858"/>
      <w:bookmarkStart w:id="185" w:name="_Toc27753241"/>
      <w:bookmarkStart w:id="186" w:name="_Toc36055059"/>
      <w:r>
        <w:t>5.5.4</w:t>
      </w:r>
      <w:r>
        <w:tab/>
        <w:t>Void</w:t>
      </w:r>
      <w:bookmarkEnd w:id="184"/>
      <w:bookmarkEnd w:id="185"/>
      <w:bookmarkEnd w:id="186"/>
    </w:p>
    <w:p w:rsidR="006E714E" w:rsidRDefault="006E714E" w:rsidP="006E714E">
      <w:pPr>
        <w:pStyle w:val="Heading2"/>
      </w:pPr>
      <w:bookmarkStart w:id="187" w:name="_Toc20214859"/>
      <w:bookmarkStart w:id="188" w:name="_Toc27753242"/>
      <w:bookmarkStart w:id="189" w:name="_Toc36055060"/>
      <w:r>
        <w:t>5.6</w:t>
      </w:r>
      <w:r>
        <w:tab/>
        <w:t>GW Selection for SIPTO</w:t>
      </w:r>
      <w:bookmarkEnd w:id="187"/>
      <w:bookmarkEnd w:id="188"/>
      <w:bookmarkEnd w:id="189"/>
      <w:r>
        <w:t xml:space="preserve"> </w:t>
      </w:r>
    </w:p>
    <w:p w:rsidR="006E714E" w:rsidRDefault="006E714E" w:rsidP="006E714E">
      <w:pPr>
        <w:pStyle w:val="Heading3"/>
      </w:pPr>
      <w:bookmarkStart w:id="190" w:name="_Toc20214860"/>
      <w:bookmarkStart w:id="191" w:name="_Toc27753243"/>
      <w:bookmarkStart w:id="192" w:name="_Toc36055061"/>
      <w:r>
        <w:t>5.6.1</w:t>
      </w:r>
      <w:r>
        <w:tab/>
        <w:t>SIPTO above RAN</w:t>
      </w:r>
      <w:bookmarkEnd w:id="190"/>
      <w:bookmarkEnd w:id="191"/>
      <w:bookmarkEnd w:id="192"/>
    </w:p>
    <w:p w:rsidR="006E714E" w:rsidRDefault="006E714E" w:rsidP="006E714E">
      <w:r>
        <w:t>DNS procedures defined in the clause 5 in this specification also apply for the GW selection for SIPTO service.</w:t>
      </w:r>
    </w:p>
    <w:p w:rsidR="006E714E" w:rsidRDefault="006E714E" w:rsidP="006E714E">
      <w:r>
        <w:t>The S-NAPTR based selection of the SGW (based on TAI, eNodeB-</w:t>
      </w:r>
      <w:r>
        <w:rPr>
          <w:rFonts w:hint="eastAsia"/>
          <w:lang w:eastAsia="zh-CN"/>
        </w:rPr>
        <w:t xml:space="preserve">ID, </w:t>
      </w:r>
      <w:r>
        <w:t xml:space="preserve">RAI, or RNC-ID) gives the shortest user plane path from the UE to the SGW from the S-NAPTR ordering. Topological naming should be employed (as specified in clause </w:t>
      </w:r>
      <w:smartTag w:uri="urn:schemas-microsoft-com:office:smarttags" w:element="chsdate">
        <w:smartTagPr>
          <w:attr w:name="IsROCDate" w:val="False"/>
          <w:attr w:name="IsLunarDate" w:val="False"/>
          <w:attr w:name="Day" w:val="30"/>
          <w:attr w:name="Month" w:val="12"/>
          <w:attr w:name="Year" w:val="1899"/>
        </w:smartTagPr>
        <w:r>
          <w:t>4.3.2</w:t>
        </w:r>
      </w:smartTag>
      <w:r>
        <w:t>) to find the shortest user plane path from the SGW to the PGW based on the topological closeness. With this approach, the MME or SGSN can select an SGW and PGW to achieve the shortest user plane path to the UE for a SIPTO enabled APN.</w:t>
      </w:r>
    </w:p>
    <w:p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rsidR="006E714E" w:rsidRDefault="006E714E" w:rsidP="006E714E">
      <w:pPr>
        <w:pStyle w:val="Heading3"/>
      </w:pPr>
      <w:bookmarkStart w:id="193" w:name="_Toc20214861"/>
      <w:bookmarkStart w:id="194" w:name="_Toc27753244"/>
      <w:bookmarkStart w:id="195" w:name="_Toc36055062"/>
      <w:r>
        <w:t>5.6.2</w:t>
      </w:r>
      <w:r>
        <w:tab/>
        <w:t>SIPTO at the local network with LGW collocated with the (H)(e)NB</w:t>
      </w:r>
      <w:bookmarkEnd w:id="193"/>
      <w:bookmarkEnd w:id="194"/>
      <w:bookmarkEnd w:id="195"/>
    </w:p>
    <w:p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clause 5.</w:t>
      </w:r>
    </w:p>
    <w:p w:rsidR="006E714E" w:rsidRDefault="006E714E" w:rsidP="006E714E">
      <w:pPr>
        <w:rPr>
          <w:lang w:eastAsia="zh-CN"/>
        </w:rPr>
      </w:pPr>
      <w:r>
        <w:rPr>
          <w:lang w:eastAsia="zh-CN"/>
        </w:rPr>
        <w:t xml:space="preserve">The SGW shall remain in the mobile operator's core network, i.e. collocation of the SGW and LGW is not applicable. </w:t>
      </w:r>
    </w:p>
    <w:p w:rsidR="006E714E" w:rsidRDefault="006E714E" w:rsidP="006E714E">
      <w:r>
        <w:t>DNS procedures defined in the clause 5 in this specification apply for the SGW selection (i.e. based on TAI, eNodeB-</w:t>
      </w:r>
      <w:r>
        <w:rPr>
          <w:rFonts w:hint="eastAsia"/>
          <w:lang w:eastAsia="zh-CN"/>
        </w:rPr>
        <w:t xml:space="preserve">ID, </w:t>
      </w:r>
      <w:r>
        <w:t>RAI, or RNC-ID).</w:t>
      </w:r>
    </w:p>
    <w:p w:rsidR="006E714E" w:rsidRDefault="006E714E" w:rsidP="006E714E">
      <w:pPr>
        <w:pStyle w:val="EditorsNote"/>
      </w:pPr>
      <w:r>
        <w:t>Editor's Note</w:t>
      </w:r>
      <w:r w:rsidRPr="00170380">
        <w:t>:</w:t>
      </w:r>
      <w:r>
        <w:t xml:space="preserve"> procedures for Gn SGSN are FFS.</w:t>
      </w:r>
    </w:p>
    <w:p w:rsidR="006E714E" w:rsidRDefault="006E714E" w:rsidP="006E714E">
      <w:pPr>
        <w:pStyle w:val="Heading3"/>
      </w:pPr>
      <w:bookmarkStart w:id="196" w:name="_Toc20214862"/>
      <w:bookmarkStart w:id="197" w:name="_Toc27753245"/>
      <w:bookmarkStart w:id="198" w:name="_Toc36055063"/>
      <w:r>
        <w:t>5.6.3</w:t>
      </w:r>
      <w:r>
        <w:tab/>
        <w:t>SIPTO at the local network with stand-alone GW (LGW collocated with SGW)</w:t>
      </w:r>
      <w:bookmarkEnd w:id="196"/>
      <w:bookmarkEnd w:id="197"/>
      <w:bookmarkEnd w:id="198"/>
    </w:p>
    <w:p w:rsidR="006E714E"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r>
        <w:rPr>
          <w:lang w:eastAsia="zh-CN"/>
        </w:rPr>
        <w:t xml:space="preserve"> </w:t>
      </w:r>
    </w:p>
    <w:p w:rsidR="006E714E" w:rsidRDefault="006E714E" w:rsidP="006E714E">
      <w:r>
        <w:t>DNS procedures defined in the clause 5 in this specification also apply for the GW selection for SIPTO service with the following additions.</w:t>
      </w:r>
    </w:p>
    <w:p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clause </w:t>
      </w:r>
      <w:smartTag w:uri="urn:schemas-microsoft-com:office:smarttags" w:element="chsdate">
        <w:smartTagPr>
          <w:attr w:name="IsROCDate" w:val="False"/>
          <w:attr w:name="IsLunarDate" w:val="False"/>
          <w:attr w:name="Day" w:val="30"/>
          <w:attr w:name="Month" w:val="12"/>
          <w:attr w:name="Year" w:val="1899"/>
        </w:smartTagPr>
        <w:r>
          <w:t>4.3.2</w:t>
        </w:r>
      </w:smartTag>
      <w:r>
        <w:t>) to find collocated SGW and LGW.</w:t>
      </w:r>
    </w:p>
    <w:p w:rsidR="006E714E" w:rsidRPr="00392A65" w:rsidRDefault="006E714E" w:rsidP="006E714E">
      <w:pPr>
        <w:pStyle w:val="NO"/>
        <w:rPr>
          <w:lang w:eastAsia="zh-CN"/>
        </w:rPr>
      </w:pPr>
      <w:r w:rsidRPr="00392A65">
        <w:rPr>
          <w:lang w:eastAsia="zh-CN"/>
        </w:rPr>
        <w:lastRenderedPageBreak/>
        <w:t>NOTE:</w:t>
      </w:r>
      <w:r w:rsidRPr="00392A65">
        <w:rPr>
          <w:lang w:eastAsia="zh-CN"/>
        </w:rPr>
        <w:tab/>
      </w:r>
      <w:r>
        <w:rPr>
          <w:lang w:eastAsia="zh-CN"/>
        </w:rPr>
        <w:t>Based on operator policy, the MME/SGSN can select a local SGW (based on the Local (H)(e)NB Network ID) at UE attachment to the (H)eNB regardless of whether a SIPTO at the local network PDN connection is established or not (see TS 23.401 clause 4.3.15.2).</w:t>
      </w:r>
    </w:p>
    <w:p w:rsidR="006E714E" w:rsidRDefault="006E714E" w:rsidP="006E714E">
      <w:pPr>
        <w:pStyle w:val="Heading3"/>
      </w:pPr>
      <w:bookmarkStart w:id="199" w:name="_Toc20214863"/>
      <w:bookmarkStart w:id="200" w:name="_Toc27753246"/>
      <w:bookmarkStart w:id="201" w:name="_Toc36055064"/>
      <w:r>
        <w:t>5.6.4</w:t>
      </w:r>
      <w:r>
        <w:tab/>
        <w:t>SIPTO for eHRPD</w:t>
      </w:r>
      <w:bookmarkEnd w:id="199"/>
      <w:bookmarkEnd w:id="200"/>
      <w:bookmarkEnd w:id="201"/>
    </w:p>
    <w:p w:rsidR="006E714E" w:rsidRDefault="006E714E" w:rsidP="006E714E">
      <w:pPr>
        <w:rPr>
          <w:lang w:eastAsia="zh-CN"/>
        </w:rPr>
      </w:pPr>
      <w:r>
        <w:rPr>
          <w:rFonts w:hint="eastAsia"/>
          <w:lang w:eastAsia="zh-CN"/>
        </w:rPr>
        <w:t>For the support of the SIPTO service for eHRPD access, t</w:t>
      </w:r>
      <w:r>
        <w:t xml:space="preserve">opological naming should be employed (as specified in clause </w:t>
      </w:r>
      <w:smartTag w:uri="urn:schemas-microsoft-com:office:smarttags" w:element="chsdate">
        <w:smartTagPr>
          <w:attr w:name="Year" w:val="1899"/>
          <w:attr w:name="Month" w:val="12"/>
          <w:attr w:name="Day" w:val="30"/>
          <w:attr w:name="IsLunarDate" w:val="False"/>
          <w:attr w:name="IsROCDate" w:val="False"/>
        </w:smartTagPr>
        <w:r>
          <w:t>4.3.2</w:t>
        </w:r>
      </w:smartTag>
      <w:r>
        <w:t xml:space="preserve">)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Pr>
          <w:rFonts w:hint="eastAsia"/>
          <w:lang w:eastAsia="zh-CN"/>
        </w:rPr>
        <w:t xml:space="preserve"> </w:t>
      </w:r>
      <w:r>
        <w:t>[</w:t>
      </w:r>
      <w:r>
        <w:rPr>
          <w:rFonts w:hint="eastAsia"/>
          <w:lang w:eastAsia="zh-CN"/>
        </w:rPr>
        <w:t>24</w:t>
      </w:r>
      <w:r>
        <w:t>]</w:t>
      </w:r>
      <w:r>
        <w:rPr>
          <w:rFonts w:hint="eastAsia"/>
          <w:lang w:eastAsia="zh-CN"/>
        </w:rPr>
        <w:t xml:space="preserve"> and 3GPP TS 23.402 [25].</w:t>
      </w:r>
    </w:p>
    <w:p w:rsidR="006E714E" w:rsidRDefault="006E714E" w:rsidP="006E714E">
      <w:pPr>
        <w:pStyle w:val="Heading2"/>
      </w:pPr>
      <w:bookmarkStart w:id="202" w:name="_Toc20214864"/>
      <w:bookmarkStart w:id="203" w:name="_Toc27753247"/>
      <w:bookmarkStart w:id="204" w:name="_Toc36055065"/>
      <w:r>
        <w:t>5.7</w:t>
      </w:r>
      <w:r>
        <w:tab/>
        <w:t>Procedures for Discovering and Selecting an MSC Server</w:t>
      </w:r>
      <w:bookmarkEnd w:id="202"/>
      <w:bookmarkEnd w:id="203"/>
      <w:bookmarkEnd w:id="204"/>
    </w:p>
    <w:p w:rsidR="006E714E" w:rsidRPr="00CD35A4" w:rsidRDefault="006E714E" w:rsidP="006E714E">
      <w:pPr>
        <w:pStyle w:val="Heading3"/>
      </w:pPr>
      <w:bookmarkStart w:id="205" w:name="_Toc20214865"/>
      <w:bookmarkStart w:id="206" w:name="_Toc27753248"/>
      <w:bookmarkStart w:id="207" w:name="_Toc36055066"/>
      <w:r>
        <w:t>5.7.1</w:t>
      </w:r>
      <w:r>
        <w:tab/>
        <w:t>Gen</w:t>
      </w:r>
      <w:r w:rsidRPr="00CD35A4">
        <w:t>eral</w:t>
      </w:r>
      <w:bookmarkEnd w:id="205"/>
      <w:bookmarkEnd w:id="206"/>
      <w:bookmarkEnd w:id="207"/>
    </w:p>
    <w:p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rsidR="006E714E" w:rsidRDefault="006E714E" w:rsidP="006E714E">
      <w:r>
        <w:t xml:space="preserve">The MSC server enhanced for SRVCC is selected based on information received in the Target ID from the source E-UTRAN or UTRAN (see 3GPP TS 23.003 [4], 3GPP TS 25.413 [12] and 3GPP TS 36.413 [21]). </w:t>
      </w:r>
    </w:p>
    <w:p w:rsidR="006E714E" w:rsidRDefault="006E714E" w:rsidP="006E714E">
      <w:pPr>
        <w:pStyle w:val="Heading3"/>
      </w:pPr>
      <w:bookmarkStart w:id="208" w:name="_Toc20214866"/>
      <w:bookmarkStart w:id="209" w:name="_Toc27753249"/>
      <w:bookmarkStart w:id="210" w:name="_Toc36055067"/>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208"/>
      <w:bookmarkEnd w:id="209"/>
      <w:bookmarkEnd w:id="210"/>
    </w:p>
    <w:p w:rsidR="006E714E" w:rsidRDefault="006E714E" w:rsidP="006E714E">
      <w:r>
        <w:t>In SRVCC operations towards UTRAN and GERAN, the target MCC, MNC, LAC and optionally the RAC are available from the information in the Target ID.</w:t>
      </w:r>
    </w:p>
    <w:p w:rsidR="006E714E" w:rsidRDefault="006E714E" w:rsidP="006E714E">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 </w:t>
      </w:r>
    </w:p>
    <w:p w:rsidR="006E714E" w:rsidRPr="0098720C" w:rsidRDefault="006E714E" w:rsidP="006E714E">
      <w:pPr>
        <w:jc w:val="center"/>
      </w:pPr>
      <w:r w:rsidRPr="0098720C">
        <w:t>"x-3gpp-msc:x-sv"</w:t>
      </w:r>
    </w:p>
    <w:p w:rsidR="006E714E" w:rsidRDefault="006E714E" w:rsidP="006E714E">
      <w:r>
        <w:t>as defined in 3GPP TS 23.003 [4] and setting the Application-Unique String to the RAI FQDN based on RAC, LAC, MNC, MCC as defined in 3GPP TS 23.003 [4</w:t>
      </w:r>
      <w:r w:rsidRPr="007F1FB9">
        <w:t>]</w:t>
      </w:r>
      <w:r>
        <w:t xml:space="preserve"> clause 19.4.2.5:</w:t>
      </w:r>
    </w:p>
    <w:p w:rsidR="006E714E" w:rsidRPr="005B4C3F" w:rsidRDefault="006E714E" w:rsidP="006E714E">
      <w:pPr>
        <w:jc w:val="center"/>
      </w:pPr>
      <w:r w:rsidRPr="002004FA">
        <w:rPr>
          <w:noProof/>
        </w:rPr>
        <w:t>rac&lt;RAC&gt;.lac&lt;LAC&gt;.rac.epc.mnc&lt;MNC&gt;. mcc&lt;MCC&gt;.3gppnetwork.org</w:t>
      </w:r>
    </w:p>
    <w:p w:rsidR="006E714E" w:rsidRDefault="006E714E" w:rsidP="006E714E">
      <w:r>
        <w:t xml:space="preserve">The MME/SGSN shall set the RAC to a default value, e.g. hexadecimal value 'FF', if it is not available from the information in the Target ID. </w:t>
      </w:r>
    </w:p>
    <w:p w:rsidR="006E714E" w:rsidRDefault="006E714E" w:rsidP="006E714E">
      <w:r w:rsidRPr="00F44695">
        <w:t>A Release 8 SGSN supporting</w:t>
      </w:r>
      <w:r>
        <w:t xml:space="preserve"> only Gn/Gp may also optionally use this procedure with "Service Parameters" of "x</w:t>
      </w:r>
      <w:r>
        <w:noBreakHyphen/>
        <w:t xml:space="preserve">3gpp-msc:x-sv". </w:t>
      </w:r>
    </w:p>
    <w:p w:rsidR="006E714E" w:rsidRDefault="006E714E" w:rsidP="006E714E">
      <w:r>
        <w:t>Operators shall provision, for each RAI value in their network, NAPTR records under the RAI FQDN corresponding to each valid MSC interfaces from at least the following "Service Parameters"</w:t>
      </w:r>
    </w:p>
    <w:p w:rsidR="006E714E" w:rsidRPr="0098720C" w:rsidRDefault="006E714E" w:rsidP="006E714E">
      <w:pPr>
        <w:jc w:val="center"/>
      </w:pPr>
      <w:r w:rsidRPr="0098720C">
        <w:t>"x-3gpp-msc:x-sv",</w:t>
      </w:r>
    </w:p>
    <w:p w:rsidR="006E714E" w:rsidRDefault="006E714E" w:rsidP="006E714E">
      <w:r>
        <w:t xml:space="preserve">where NAPTR records for additional "Service Parameters" may be included optionally. </w:t>
      </w:r>
    </w:p>
    <w:p w:rsidR="006E714E" w:rsidRDefault="006E714E" w:rsidP="006E714E">
      <w:pPr>
        <w:pStyle w:val="NO"/>
      </w:pPr>
      <w:r>
        <w:lastRenderedPageBreak/>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rsidR="006E714E" w:rsidRDefault="006E714E" w:rsidP="006E714E">
      <w:pPr>
        <w:pStyle w:val="NO"/>
      </w:pPr>
      <w:r>
        <w:t>NOTE 2:</w:t>
      </w:r>
      <w:r>
        <w:tab/>
        <w:t>The MSC Server closest to the geographical region covered by the RAI can be biased by provisioning the DNS records with higher priority or weights.</w:t>
      </w:r>
    </w:p>
    <w:p w:rsidR="006E714E" w:rsidRPr="00326D42" w:rsidRDefault="006E714E" w:rsidP="006E714E">
      <w:r w:rsidRPr="002004FA">
        <w:t>3GPP does not require that collocation and "topon" naming is applicable in MSC Server selection.</w:t>
      </w:r>
    </w:p>
    <w:p w:rsidR="006E714E" w:rsidRDefault="006E714E" w:rsidP="006E714E">
      <w:pPr>
        <w:pStyle w:val="NO"/>
      </w:pPr>
      <w:r>
        <w:t>NOTE 3:</w:t>
      </w:r>
      <w:r>
        <w:tab/>
        <w:t>Service parameters are limited to those supported by the node doing the search.</w:t>
      </w:r>
    </w:p>
    <w:p w:rsidR="006E714E" w:rsidRDefault="006E714E" w:rsidP="006E714E">
      <w:pPr>
        <w:pStyle w:val="NO"/>
      </w:pPr>
      <w:r>
        <w:t>NOTE 4:</w:t>
      </w:r>
      <w:r>
        <w:tab/>
        <w:t>SGW records will also be provisioned under the RAI FQDN see clause 5.2</w:t>
      </w:r>
    </w:p>
    <w:p w:rsidR="006E714E" w:rsidRPr="00061CBC" w:rsidRDefault="006E714E" w:rsidP="006E714E">
      <w:pPr>
        <w:pStyle w:val="Heading2"/>
      </w:pPr>
      <w:bookmarkStart w:id="211" w:name="_Toc20214867"/>
      <w:bookmarkStart w:id="212" w:name="_Toc27753250"/>
      <w:bookmarkStart w:id="213" w:name="_Toc36055068"/>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211"/>
      <w:bookmarkEnd w:id="212"/>
      <w:bookmarkEnd w:id="213"/>
    </w:p>
    <w:p w:rsidR="006E714E" w:rsidRDefault="006E714E" w:rsidP="006E714E">
      <w:pPr>
        <w:pStyle w:val="Heading3"/>
      </w:pPr>
      <w:bookmarkStart w:id="214" w:name="_Toc20214868"/>
      <w:bookmarkStart w:id="215" w:name="_Toc27753251"/>
      <w:bookmarkStart w:id="216" w:name="_Toc36055069"/>
      <w:r>
        <w:rPr>
          <w:lang w:val="en-US" w:eastAsia="ja-JP"/>
        </w:rPr>
        <w:t>5.8</w:t>
      </w:r>
      <w:r w:rsidRPr="00027A9C">
        <w:t>.</w:t>
      </w:r>
      <w:r>
        <w:t>1</w:t>
      </w:r>
      <w:r>
        <w:tab/>
        <w:t>General</w:t>
      </w:r>
      <w:bookmarkEnd w:id="214"/>
      <w:bookmarkEnd w:id="215"/>
      <w:bookmarkEnd w:id="216"/>
    </w:p>
    <w:p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rsidR="006E714E"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clause 5.19.1 of 3GPP TS 23.401 [11]);</w:t>
      </w:r>
      <w:r>
        <w:rPr>
          <w:rFonts w:hint="eastAsia"/>
          <w:lang w:eastAsia="ja-JP"/>
        </w:rPr>
        <w:t xml:space="preserve"> </w:t>
      </w:r>
    </w:p>
    <w:p w:rsidR="006E714E" w:rsidRDefault="006E714E" w:rsidP="006E714E">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 xml:space="preserve">. </w:t>
      </w:r>
    </w:p>
    <w:p w:rsidR="006E714E" w:rsidRDefault="006E714E" w:rsidP="006E714E">
      <w:r>
        <w:t>DNS procedures to support DCNs shall be supported as specified in the rest of the specification, with the additions specified in the following clauses.</w:t>
      </w:r>
    </w:p>
    <w:p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rsidR="006E714E" w:rsidRDefault="006E714E" w:rsidP="006E714E">
      <w:pPr>
        <w:pStyle w:val="Heading3"/>
        <w:rPr>
          <w:lang w:eastAsia="ja-JP"/>
        </w:rPr>
      </w:pPr>
      <w:bookmarkStart w:id="217" w:name="_Toc20214869"/>
      <w:bookmarkStart w:id="218" w:name="_Toc27753252"/>
      <w:bookmarkStart w:id="219" w:name="_Toc36055070"/>
      <w:r>
        <w:rPr>
          <w:lang w:eastAsia="ja-JP"/>
        </w:rPr>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217"/>
      <w:bookmarkEnd w:id="218"/>
      <w:bookmarkEnd w:id="219"/>
    </w:p>
    <w:p w:rsidR="006E714E"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rsidR="006E714E" w:rsidRDefault="006E714E" w:rsidP="006E714E">
      <w:pPr>
        <w:jc w:val="center"/>
        <w:rPr>
          <w:lang w:eastAsia="ja-JP"/>
        </w:rPr>
      </w:pPr>
      <w:r>
        <w:rPr>
          <w:lang w:eastAsia="ja-JP"/>
        </w:rPr>
        <w:t>"x-3gpp-pgw:x-s8-gtp+ue-&lt;ue usage type&gt;"</w:t>
      </w:r>
    </w:p>
    <w:p w:rsidR="006E714E" w:rsidRDefault="006E714E" w:rsidP="006E714E">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rsidR="006E714E"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clause 4.3.3.2.1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6E714E" w:rsidRDefault="006E714E" w:rsidP="006E714E">
      <w:pPr>
        <w:pStyle w:val="NO"/>
      </w:pPr>
      <w:r>
        <w:lastRenderedPageBreak/>
        <w:t>NOTE</w:t>
      </w:r>
      <w:r>
        <w:rPr>
          <w:rFonts w:hint="eastAsia"/>
          <w:lang w:eastAsia="ja-JP"/>
        </w:rPr>
        <w:t xml:space="preserve"> 1</w:t>
      </w:r>
      <w:r>
        <w:t>:</w:t>
      </w:r>
      <w:r>
        <w:tab/>
        <w:t xml:space="preserve">This is required to discover and select an SGW, PGW or GGSN when no dedicated SGW, PGW or GGSN is configured for a particular UE usage type and FQDN. </w:t>
      </w:r>
    </w:p>
    <w:p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rsidR="006E714E" w:rsidRDefault="006E714E" w:rsidP="006E714E">
      <w:pPr>
        <w:pStyle w:val="Heading3"/>
        <w:rPr>
          <w:lang w:eastAsia="ja-JP"/>
        </w:rPr>
      </w:pPr>
      <w:bookmarkStart w:id="220" w:name="_Toc20214870"/>
      <w:bookmarkStart w:id="221" w:name="_Toc27753253"/>
      <w:bookmarkStart w:id="222" w:name="_Toc36055071"/>
      <w:r>
        <w:rPr>
          <w:lang w:eastAsia="ja-JP"/>
        </w:rPr>
        <w:t>5.8</w:t>
      </w:r>
      <w:r>
        <w:t>.</w:t>
      </w:r>
      <w:r>
        <w:rPr>
          <w:rFonts w:hint="eastAsia"/>
          <w:lang w:eastAsia="ja-JP"/>
        </w:rPr>
        <w:t>3</w:t>
      </w:r>
      <w:r>
        <w:tab/>
      </w:r>
      <w:r>
        <w:rPr>
          <w:rFonts w:hint="eastAsia"/>
          <w:lang w:eastAsia="ja-JP"/>
        </w:rPr>
        <w:t>MMEGI and Null-NRI/SGSN Group ID Retrieval Procedure</w:t>
      </w:r>
      <w:bookmarkEnd w:id="220"/>
      <w:bookmarkEnd w:id="221"/>
      <w:bookmarkEnd w:id="222"/>
    </w:p>
    <w:p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TAI FQDN as defined in clause 19.4.2.3 of 3GPP TS 23.003 [4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rsidR="006E714E" w:rsidRDefault="006E714E" w:rsidP="006E714E">
      <w:pPr>
        <w:jc w:val="center"/>
        <w:rPr>
          <w:lang w:eastAsia="ja-JP"/>
        </w:rPr>
      </w:pPr>
      <w:r>
        <w:rPr>
          <w:lang w:eastAsia="ja-JP"/>
        </w:rPr>
        <w:t>"x-3gpp-mme:x-s10+ue-&lt;ue usage type&gt;"</w:t>
      </w:r>
    </w:p>
    <w:p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AI FQDN as defined in clause 19.4.2.</w:t>
      </w:r>
      <w:r>
        <w:rPr>
          <w:rFonts w:hint="eastAsia"/>
          <w:lang w:eastAsia="ja-JP"/>
        </w:rPr>
        <w:t>5</w:t>
      </w:r>
      <w:r>
        <w:t xml:space="preserve"> of 3GPP TS 23.003 [4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rsidR="006E714E" w:rsidRDefault="006E714E" w:rsidP="006E714E">
      <w:pPr>
        <w:jc w:val="center"/>
        <w:rPr>
          <w:lang w:eastAsia="ja-JP"/>
        </w:rPr>
      </w:pPr>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p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rsidR="006E714E" w:rsidRDefault="006E714E" w:rsidP="006E714E">
      <w:pPr>
        <w:jc w:val="center"/>
        <w:rPr>
          <w:lang w:eastAsia="ja-JP"/>
        </w:rPr>
      </w:pPr>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p w:rsidR="006E714E" w:rsidRDefault="006E714E" w:rsidP="006E714E">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 </w:t>
      </w:r>
    </w:p>
    <w:p w:rsidR="006E714E" w:rsidRDefault="006E714E" w:rsidP="006E714E">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6E714E" w:rsidRDefault="006E714E" w:rsidP="006E714E">
      <w:pPr>
        <w:jc w:val="center"/>
        <w:rPr>
          <w:lang w:eastAsia="ja-JP"/>
        </w:rPr>
      </w:pPr>
      <w:r>
        <w:t>mmec&lt;MMEC&gt;.mmegi&lt;MMEGI&gt;</w:t>
      </w:r>
    </w:p>
    <w:p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6E714E" w:rsidRDefault="006E714E" w:rsidP="006E714E">
      <w:pPr>
        <w:jc w:val="center"/>
        <w:rPr>
          <w:lang w:eastAsia="ja-JP"/>
        </w:rPr>
      </w:pPr>
      <w:r>
        <w:t>nri-sgsn&lt;NRI&gt;.</w:t>
      </w:r>
      <w:r>
        <w:rPr>
          <w:rFonts w:hint="eastAsia"/>
          <w:lang w:eastAsia="ja-JP"/>
        </w:rPr>
        <w:t>null-nri</w:t>
      </w:r>
      <w:r w:rsidRPr="003E3E09">
        <w:t>&lt;</w:t>
      </w:r>
      <w:r w:rsidRPr="00C14C6D">
        <w:t>Null-NRI</w:t>
      </w:r>
      <w:r w:rsidRPr="003E3E09">
        <w:t>&gt;</w:t>
      </w:r>
    </w:p>
    <w:p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6E714E" w:rsidRPr="00E56154" w:rsidRDefault="006E714E" w:rsidP="006E714E">
      <w:pPr>
        <w:jc w:val="center"/>
        <w:rPr>
          <w:lang w:eastAsia="ja-JP"/>
        </w:rPr>
      </w:pPr>
      <w:r>
        <w:t>nri-sgsn&lt;NRI&gt;.</w:t>
      </w:r>
      <w:r>
        <w:rPr>
          <w:rFonts w:hint="eastAsia"/>
          <w:lang w:eastAsia="ja-JP"/>
        </w:rPr>
        <w:t>sgsngi</w:t>
      </w:r>
      <w:r w:rsidRPr="003E3E09">
        <w:t>&lt;SGSN Group ID&gt;</w:t>
      </w:r>
    </w:p>
    <w:p w:rsidR="006E714E"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Pr>
          <w:rFonts w:hint="eastAsia"/>
          <w:lang w:eastAsia="zh-CN"/>
        </w:rPr>
        <w:t>3GPP TS 25.413 [12]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Pr>
          <w:rFonts w:hint="eastAsia"/>
        </w:rPr>
        <w:t>3GPP TS 23.003 [4</w:t>
      </w:r>
      <w:r>
        <w:t>]</w:t>
      </w:r>
      <w:r>
        <w:rPr>
          <w:snapToGrid w:val="0"/>
          <w:lang w:val="en-AU"/>
        </w:rPr>
        <w:t>.</w:t>
      </w:r>
      <w:r w:rsidRPr="00131B1D">
        <w:rPr>
          <w:snapToGrid w:val="0"/>
          <w:lang w:val="en-AU"/>
        </w:rPr>
        <w:t xml:space="preserve"> </w:t>
      </w:r>
    </w:p>
    <w:p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rsidR="006E714E" w:rsidRDefault="006E714E" w:rsidP="006E714E">
      <w:pPr>
        <w:pStyle w:val="Heading3"/>
        <w:rPr>
          <w:lang w:eastAsia="ja-JP"/>
        </w:rPr>
      </w:pPr>
      <w:bookmarkStart w:id="223" w:name="_Toc20214871"/>
      <w:bookmarkStart w:id="224" w:name="_Toc27753254"/>
      <w:bookmarkStart w:id="225" w:name="_Toc36055072"/>
      <w:r>
        <w:rPr>
          <w:lang w:eastAsia="ja-JP"/>
        </w:rPr>
        <w:lastRenderedPageBreak/>
        <w:t>5.8</w:t>
      </w:r>
      <w:r>
        <w:t>.</w:t>
      </w:r>
      <w:r>
        <w:rPr>
          <w:lang w:eastAsia="ja-JP"/>
        </w:rPr>
        <w:t>4</w:t>
      </w:r>
      <w:r>
        <w:tab/>
      </w:r>
      <w:r>
        <w:rPr>
          <w:lang w:eastAsia="ja-JP"/>
        </w:rPr>
        <w:t>MME and SGSN Selection</w:t>
      </w:r>
      <w:r>
        <w:rPr>
          <w:rFonts w:hint="eastAsia"/>
          <w:lang w:eastAsia="ja-JP"/>
        </w:rPr>
        <w:t xml:space="preserve"> Procedure</w:t>
      </w:r>
      <w:bookmarkEnd w:id="223"/>
      <w:bookmarkEnd w:id="224"/>
      <w:bookmarkEnd w:id="225"/>
    </w:p>
    <w:p w:rsidR="006E714E"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rsidR="006E714E" w:rsidRPr="009E3DCC" w:rsidRDefault="006E714E" w:rsidP="006E714E">
      <w:pPr>
        <w:jc w:val="center"/>
        <w:rPr>
          <w:lang w:val="fr-FR" w:eastAsia="ja-JP"/>
        </w:rPr>
      </w:pPr>
      <w:r w:rsidRPr="009E3DCC">
        <w:rPr>
          <w:lang w:val="fr-FR" w:eastAsia="ja-JP"/>
        </w:rPr>
        <w:t>"x-3gpp-mme:x-s10+ue-&lt;ue usage type&gt;"</w:t>
      </w:r>
    </w:p>
    <w:p w:rsidR="006E714E" w:rsidRDefault="006E714E" w:rsidP="006E714E">
      <w:r>
        <w:t xml:space="preserve">and the procedure for an MME to find a candidate set of target SGSNs makes use of the </w:t>
      </w:r>
      <w:r>
        <w:rPr>
          <w:lang w:eastAsia="ja-JP"/>
        </w:rPr>
        <w:t>"Service Parameters" of:</w:t>
      </w:r>
    </w:p>
    <w:p w:rsidR="006E714E" w:rsidRDefault="006E714E" w:rsidP="006E714E">
      <w:pPr>
        <w:jc w:val="center"/>
        <w:rPr>
          <w:lang w:eastAsia="ja-JP"/>
        </w:rPr>
      </w:pPr>
      <w:r>
        <w:t>"x-3gpp-sgsn:x-s3</w:t>
      </w:r>
      <w:r w:rsidRPr="00843120">
        <w:rPr>
          <w:lang w:val="en-US" w:eastAsia="ja-JP"/>
        </w:rPr>
        <w:t>+ue-&lt;ue usage type&gt;"</w:t>
      </w:r>
    </w:p>
    <w:p w:rsidR="006E714E" w:rsidRDefault="006E714E" w:rsidP="006E714E">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rsidR="006E714E"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clause 4.3.3.2.1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rsidR="006E714E" w:rsidRDefault="006E714E" w:rsidP="006E714E">
      <w:pPr>
        <w:pStyle w:val="Heading2"/>
      </w:pPr>
      <w:bookmarkStart w:id="226" w:name="_Toc20214872"/>
      <w:bookmarkStart w:id="227" w:name="_Toc27753255"/>
      <w:bookmarkStart w:id="228" w:name="_Toc36055073"/>
      <w:r>
        <w:rPr>
          <w:lang w:val="en-US" w:eastAsia="ja-JP"/>
        </w:rPr>
        <w:t>5.9</w:t>
      </w:r>
      <w:r>
        <w:tab/>
      </w:r>
      <w:r w:rsidRPr="00061CBC">
        <w:t xml:space="preserve">Procedures </w:t>
      </w:r>
      <w:r>
        <w:t>to support Cellular Internet of Things</w:t>
      </w:r>
      <w:bookmarkEnd w:id="226"/>
      <w:bookmarkEnd w:id="227"/>
      <w:bookmarkEnd w:id="228"/>
    </w:p>
    <w:p w:rsidR="006E714E" w:rsidRDefault="006E714E" w:rsidP="006E714E">
      <w:pPr>
        <w:pStyle w:val="Heading3"/>
      </w:pPr>
      <w:bookmarkStart w:id="229" w:name="_Toc20214873"/>
      <w:bookmarkStart w:id="230" w:name="_Toc27753256"/>
      <w:bookmarkStart w:id="231" w:name="_Toc36055074"/>
      <w:r>
        <w:t>5.9.1</w:t>
      </w:r>
      <w:r>
        <w:tab/>
        <w:t>DCN based solution</w:t>
      </w:r>
      <w:bookmarkEnd w:id="229"/>
      <w:bookmarkEnd w:id="230"/>
      <w:bookmarkEnd w:id="231"/>
    </w:p>
    <w:p w:rsidR="006E714E" w:rsidRDefault="006E714E" w:rsidP="006E714E">
      <w:r>
        <w:t>When DCN is supported in the network, the node performing the selection function may use the DNS procedures enhanced for supporting DCNs as specified in clause 5.8, to select an EPC entity, e.g. an SGW or PGW, which supports CIoT by configuring a specific UE Usage Type(s) for CIoT.</w:t>
      </w:r>
    </w:p>
    <w:p w:rsidR="006E714E" w:rsidRDefault="006E714E" w:rsidP="006E714E">
      <w:r>
        <w:t>For a MS requesting a PDN Connection of type "Non-IP", the S4-SGSN may use the DNS procedures enhanced for supporting DCNs as specified in clause 5.8, to select an EPC entity, e.g. an SGW or PGW, which supports this PDN Connection of type "Non-IP" by configuring a specific UE Usage Type.</w:t>
      </w:r>
    </w:p>
    <w:p w:rsidR="006E714E" w:rsidRDefault="006E714E" w:rsidP="006E714E">
      <w:r>
        <w:t>For a MS requesting a PDP Context of type "Non-IP", the Gn/Gp-SGSN may use the DNS procedures enhanced for supporting DCNs as specified in clause 5.8, to select a GGSN which supports this PDP Context of type "Non-IP" by configuring a specific UE Usage Type.</w:t>
      </w:r>
    </w:p>
    <w:p w:rsidR="006E714E" w:rsidRDefault="006E714E" w:rsidP="006E714E">
      <w:pPr>
        <w:pStyle w:val="Heading3"/>
      </w:pPr>
      <w:bookmarkStart w:id="232" w:name="_Toc20214874"/>
      <w:bookmarkStart w:id="233" w:name="_Toc27753257"/>
      <w:bookmarkStart w:id="234" w:name="_Toc36055075"/>
      <w:r>
        <w:t>5.9.2</w:t>
      </w:r>
      <w:r>
        <w:tab/>
        <w:t>Alternative solution</w:t>
      </w:r>
      <w:bookmarkEnd w:id="232"/>
      <w:bookmarkEnd w:id="233"/>
      <w:bookmarkEnd w:id="234"/>
    </w:p>
    <w:p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rsidR="006E714E" w:rsidRDefault="006E714E" w:rsidP="006E714E">
      <w:r w:rsidRPr="00B318C2">
        <w:lastRenderedPageBreak/>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rsidR="006E714E" w:rsidRDefault="006E714E" w:rsidP="006E714E">
      <w:r>
        <w:t xml:space="preserve">The MME or SGSN shall select an SGW optimised for CIoT, using the DNS procedures for selecting an SGW specified in 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over the S11 or S4 interface (for the CIoT feature), as specified in 3GPP TS 29.274 [23].</w:t>
      </w:r>
    </w:p>
    <w:p w:rsidR="006E714E" w:rsidRDefault="006E714E" w:rsidP="006E714E">
      <w:r>
        <w:t>A source MME or SGSN shall select a target MME or SGSN, during a handover procedure for a UE supporting some CIoT EPS Optimisations, using the DNS procedures for selecting an MME or SGSN during a handover procedure specified in clause 5.4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3GPP TS 29.274 [23].</w:t>
      </w:r>
    </w:p>
    <w:p w:rsidR="006E714E" w:rsidRPr="006A3548" w:rsidRDefault="006E714E" w:rsidP="006E714E">
      <w:pPr>
        <w:pStyle w:val="Heading2"/>
        <w:rPr>
          <w:lang w:val="en-US" w:eastAsia="ja-JP"/>
        </w:rPr>
      </w:pPr>
      <w:bookmarkStart w:id="235" w:name="_Toc20214875"/>
      <w:bookmarkStart w:id="236" w:name="_Toc27753258"/>
      <w:bookmarkStart w:id="237" w:name="_Toc36055076"/>
      <w:r>
        <w:rPr>
          <w:rFonts w:hint="eastAsia"/>
          <w:lang w:val="en-US" w:eastAsia="ja-JP"/>
        </w:rPr>
        <w:t>5.</w:t>
      </w:r>
      <w:r>
        <w:rPr>
          <w:lang w:val="en-US" w:eastAsia="ja-JP"/>
        </w:rPr>
        <w:t>10</w:t>
      </w:r>
      <w:r w:rsidRPr="006A3548">
        <w:rPr>
          <w:rFonts w:hint="eastAsia"/>
          <w:lang w:val="en-US" w:eastAsia="ja-JP"/>
        </w:rPr>
        <w:t xml:space="preserve"> </w:t>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235"/>
      <w:bookmarkEnd w:id="236"/>
      <w:bookmarkEnd w:id="237"/>
    </w:p>
    <w:p w:rsidR="006E714E" w:rsidRDefault="006E714E" w:rsidP="006E714E">
      <w:r>
        <w:t xml:space="preserve">These procedures shall be employed when an SGW-U needs to be selected by an SGW-C and the SGW-C supports the UP selection function based on DNS specified in Annex B.2.6 of 3GPP TS 29.244 [26]. </w:t>
      </w:r>
    </w:p>
    <w:p w:rsidR="006E714E" w:rsidRDefault="006E714E" w:rsidP="006E714E">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 </w:t>
      </w:r>
    </w:p>
    <w:p w:rsidR="006E714E" w:rsidRPr="003118FF" w:rsidRDefault="006E714E" w:rsidP="006E714E">
      <w:pPr>
        <w:jc w:val="center"/>
        <w:rPr>
          <w:lang w:val="sv-SE"/>
        </w:rPr>
      </w:pPr>
      <w:r w:rsidRPr="003118FF">
        <w:rPr>
          <w:lang w:val="sv-SE"/>
        </w:rPr>
        <w:t>"x-3gpp-upf:x-sxa"</w:t>
      </w:r>
    </w:p>
    <w:p w:rsidR="006E714E" w:rsidRDefault="006E714E" w:rsidP="006E714E">
      <w:r>
        <w:t>where additional "Service Parameters" may be included optionally.</w:t>
      </w:r>
    </w:p>
    <w:p w:rsidR="006E714E"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6E714E" w:rsidRDefault="006E714E" w:rsidP="006E714E">
      <w:pPr>
        <w:ind w:firstLine="284"/>
        <w:jc w:val="center"/>
      </w:pPr>
      <w:r>
        <w:t>"x-3gpp-upf:x-sxa+ue-&lt;usage type&gt;"</w:t>
      </w:r>
    </w:p>
    <w:p w:rsidR="006E714E" w:rsidRDefault="006E714E" w:rsidP="006E714E">
      <w:r>
        <w:rPr>
          <w:lang w:eastAsia="zh-CN"/>
        </w:rPr>
        <w:t xml:space="preserve">The SGW-C may select a </w:t>
      </w:r>
      <w:r w:rsidRPr="00A6381B">
        <w:t>specific SGW</w:t>
      </w:r>
      <w:r>
        <w:t>-U</w:t>
      </w:r>
      <w:r w:rsidRPr="00A6381B">
        <w:t xml:space="preserve"> for UE supporting </w:t>
      </w:r>
      <w:r>
        <w:t>a particular network capability (see clause 5.x)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xml:space="preserve">" to the 'app-protocol' name as follows: </w:t>
      </w:r>
    </w:p>
    <w:p w:rsidR="006E714E" w:rsidRDefault="006E714E" w:rsidP="006E714E">
      <w:pPr>
        <w:ind w:firstLine="284"/>
        <w:jc w:val="center"/>
      </w:pPr>
      <w:r>
        <w:t>"x-3gpp-upf:x-sxa+nc-&lt;network-capability&gt;"</w:t>
      </w:r>
    </w:p>
    <w:p w:rsidR="006E714E" w:rsidRDefault="006E714E" w:rsidP="006E714E">
      <w:r>
        <w:t>To discover and select an SGW-U, the SGW-C shall use S-NAPTR procedure with the "Service Parameters" of:</w:t>
      </w:r>
    </w:p>
    <w:p w:rsidR="006E714E" w:rsidRDefault="006E714E" w:rsidP="006E714E">
      <w:pPr>
        <w:jc w:val="center"/>
      </w:pPr>
      <w:r>
        <w:t>"x-3gpp-upf:x-sxa"</w:t>
      </w:r>
    </w:p>
    <w:p w:rsidR="006E714E" w:rsidRDefault="006E714E" w:rsidP="006E714E">
      <w:r>
        <w:t>and the TAI</w:t>
      </w:r>
      <w:r>
        <w:rPr>
          <w:rFonts w:hint="eastAsia"/>
          <w:lang w:eastAsia="zh-CN"/>
        </w:rPr>
        <w:t>/eNodeB-ID</w:t>
      </w:r>
      <w:r>
        <w:rPr>
          <w:lang w:eastAsia="zh-CN"/>
        </w:rPr>
        <w:t>/RAI/RNC-ID</w:t>
      </w:r>
      <w:r>
        <w:t xml:space="preserve"> FQDN as the Application-Unique String.See clause 19.4 of 3GPP TS 23.003 [4</w:t>
      </w:r>
      <w:r w:rsidRPr="007F1FB9">
        <w:t>]</w:t>
      </w:r>
      <w:r>
        <w:t>.</w:t>
      </w:r>
    </w:p>
    <w:p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rsidR="006E714E" w:rsidRDefault="006E714E" w:rsidP="006E714E">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6E714E" w:rsidRDefault="006E714E" w:rsidP="006E714E">
      <w:pPr>
        <w:jc w:val="center"/>
        <w:rPr>
          <w:lang w:val="fr-FR" w:eastAsia="ja-JP"/>
        </w:rPr>
      </w:pPr>
      <w:r w:rsidRPr="0048247B">
        <w:rPr>
          <w:lang w:val="fr-FR" w:eastAsia="ja-JP"/>
        </w:rPr>
        <w:t>"x-3gpp-upf:x-sxa+ue-&lt;ue usage type&gt;"</w:t>
      </w:r>
    </w:p>
    <w:p w:rsidR="006E714E"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 xml:space="preserve">supporting a particular network capability. </w:t>
      </w:r>
    </w:p>
    <w:p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6E714E" w:rsidRPr="00E7663F" w:rsidRDefault="006E714E" w:rsidP="006E714E">
      <w:pPr>
        <w:jc w:val="center"/>
        <w:rPr>
          <w:lang w:val="en-US" w:eastAsia="zh-CN"/>
        </w:rPr>
      </w:pPr>
      <w:r w:rsidRPr="004622D7">
        <w:rPr>
          <w:lang w:val="en-US" w:eastAsia="ja-JP"/>
        </w:rPr>
        <w:lastRenderedPageBreak/>
        <w:t>"x-3gpp-upf:x-sxa+nc-</w:t>
      </w:r>
      <w:r>
        <w:t>&lt;network-capability&gt;</w:t>
      </w:r>
      <w:r w:rsidRPr="004622D7">
        <w:rPr>
          <w:lang w:val="en-US" w:eastAsia="ja-JP"/>
        </w:rPr>
        <w:t>"</w:t>
      </w:r>
    </w:p>
    <w:p w:rsidR="006E714E" w:rsidRDefault="006E714E" w:rsidP="006E714E">
      <w:pPr>
        <w:pStyle w:val="Heading2"/>
        <w:rPr>
          <w:lang w:val="en-US" w:eastAsia="ja-JP"/>
        </w:rPr>
      </w:pPr>
      <w:bookmarkStart w:id="238" w:name="_Toc20214876"/>
      <w:bookmarkStart w:id="239" w:name="_Toc27753259"/>
      <w:bookmarkStart w:id="240" w:name="_Toc36055077"/>
      <w:r>
        <w:rPr>
          <w:lang w:val="en-US" w:eastAsia="ja-JP"/>
        </w:rPr>
        <w:t>5.11 Procedures for Discovering and Selecting PGW-U</w:t>
      </w:r>
      <w:bookmarkEnd w:id="238"/>
      <w:bookmarkEnd w:id="239"/>
      <w:bookmarkEnd w:id="240"/>
    </w:p>
    <w:p w:rsidR="006E714E" w:rsidRDefault="006E714E" w:rsidP="006E714E">
      <w:r>
        <w:t>These procedures shall be employed when a PGW-U needs to be selected by an PGW-C and the PGW-C supports the UP selection function based on DNS specified in Annex B.2.6 of 3GPP TS 29.244 [26].</w:t>
      </w:r>
    </w:p>
    <w:p w:rsidR="006E714E" w:rsidRDefault="006E714E" w:rsidP="006E714E">
      <w:r>
        <w:t xml:space="preserve">Operators shall provision, for each APNs configured in their network, NAPTR records under the APN FQDN corresponding to each UP function serving as a PGW-U with the following "Service Parameters": </w:t>
      </w:r>
    </w:p>
    <w:p w:rsidR="006E714E" w:rsidRPr="00207AA0" w:rsidRDefault="006E714E" w:rsidP="006E714E">
      <w:pPr>
        <w:jc w:val="center"/>
        <w:rPr>
          <w:lang w:val="sv-SE"/>
        </w:rPr>
      </w:pPr>
      <w:r w:rsidRPr="00207AA0">
        <w:rPr>
          <w:lang w:val="sv-SE"/>
        </w:rPr>
        <w:t>"x-3gpp-upf:x-sxb"</w:t>
      </w:r>
    </w:p>
    <w:p w:rsidR="006E714E" w:rsidRDefault="006E714E" w:rsidP="006E714E">
      <w:r>
        <w:t>where additional "Service Parameters" may be included optionally. See clause 19.4.2.2 of 3GPP TS 23.003 [4</w:t>
      </w:r>
      <w:r w:rsidRPr="007F1FB9">
        <w:t>]</w:t>
      </w:r>
      <w:r>
        <w:t>.</w:t>
      </w:r>
    </w:p>
    <w:p w:rsidR="006E714E"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6E714E" w:rsidRDefault="006E714E" w:rsidP="006E714E">
      <w:pPr>
        <w:ind w:firstLine="284"/>
        <w:jc w:val="center"/>
      </w:pPr>
      <w:r>
        <w:t>"x-3gpp-upf:x-sxb+ue-&lt;usage type&gt;"</w:t>
      </w:r>
    </w:p>
    <w:p w:rsidR="006E714E" w:rsidRDefault="006E714E" w:rsidP="006E714E">
      <w:r>
        <w:rPr>
          <w:lang w:eastAsia="zh-CN"/>
        </w:rPr>
        <w:t xml:space="preserve">The PGW-C may select a </w:t>
      </w:r>
      <w:r w:rsidRPr="00A6381B">
        <w:t xml:space="preserve">specific </w:t>
      </w:r>
      <w:r>
        <w:t>P</w:t>
      </w:r>
      <w:r w:rsidRPr="00A6381B">
        <w:t>GW</w:t>
      </w:r>
      <w:r>
        <w:t>-U</w:t>
      </w:r>
      <w:r w:rsidRPr="00A6381B">
        <w:t xml:space="preserve"> </w:t>
      </w:r>
      <w:r>
        <w:t>supporting a particular network capability (see clause 5.x)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 xml:space="preserve">the following record applies: </w:t>
      </w:r>
    </w:p>
    <w:p w:rsidR="006E714E" w:rsidRDefault="006E714E" w:rsidP="006E714E">
      <w:pPr>
        <w:ind w:firstLine="284"/>
        <w:jc w:val="center"/>
        <w:outlineLvl w:val="0"/>
      </w:pPr>
      <w:r>
        <w:t>"x-3gpp-upf:x-sxb+nc-&lt;network-capability&gt;"</w:t>
      </w:r>
    </w:p>
    <w:p w:rsidR="006E714E" w:rsidRDefault="006E714E" w:rsidP="006E714E">
      <w:r>
        <w:t>To discover and select a PGW-U, the PGW-C shall use S-NAPTR procedure with the "Service Parameters" of:</w:t>
      </w:r>
    </w:p>
    <w:p w:rsidR="006E714E" w:rsidRPr="00207AA0" w:rsidRDefault="006E714E" w:rsidP="006E714E">
      <w:pPr>
        <w:jc w:val="center"/>
        <w:rPr>
          <w:lang w:val="sv-SE"/>
        </w:rPr>
      </w:pPr>
      <w:r w:rsidRPr="00207AA0">
        <w:rPr>
          <w:lang w:val="sv-SE"/>
        </w:rPr>
        <w:t>"x-3gpp-upf:x-sx</w:t>
      </w:r>
      <w:r>
        <w:rPr>
          <w:lang w:val="sv-SE"/>
        </w:rPr>
        <w:t>b</w:t>
      </w:r>
      <w:r w:rsidRPr="00207AA0">
        <w:rPr>
          <w:lang w:val="sv-SE"/>
        </w:rPr>
        <w:t>"</w:t>
      </w:r>
    </w:p>
    <w:p w:rsidR="006E714E" w:rsidRDefault="006E714E" w:rsidP="006E714E">
      <w:r>
        <w:t>and the APN FQDN as the Application-Unique String.</w:t>
      </w:r>
    </w:p>
    <w:p w:rsidR="006E714E" w:rsidRDefault="006E714E" w:rsidP="006E714E">
      <w:r>
        <w:t>The S-NAPTR procedure logically outputs a list of host names each coupled with a service, a protocol, a port, and a list of IPv4 and IPv6 addresses. This is the "candidate" list of PGW-Us for a given APN.</w:t>
      </w:r>
    </w:p>
    <w:p w:rsidR="006E714E"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6E714E" w:rsidRDefault="006E714E" w:rsidP="006E714E">
      <w:pPr>
        <w:ind w:firstLine="284"/>
        <w:jc w:val="center"/>
        <w:rPr>
          <w:lang w:val="fr-FR" w:eastAsia="ja-JP"/>
        </w:rPr>
      </w:pPr>
      <w:r w:rsidRPr="00847164">
        <w:rPr>
          <w:lang w:val="fr-FR" w:eastAsia="ja-JP"/>
        </w:rPr>
        <w:t>"x-3gpp-upf:x-sx</w:t>
      </w:r>
      <w:r>
        <w:rPr>
          <w:lang w:val="fr-FR" w:eastAsia="ja-JP"/>
        </w:rPr>
        <w:t>b</w:t>
      </w:r>
      <w:r w:rsidRPr="00847164">
        <w:rPr>
          <w:lang w:val="fr-FR" w:eastAsia="ja-JP"/>
        </w:rPr>
        <w:t>+ue-&lt;ue usage type&gt;"</w:t>
      </w:r>
      <w:r>
        <w:rPr>
          <w:lang w:val="fr-FR" w:eastAsia="ja-JP"/>
        </w:rPr>
        <w:t>.</w:t>
      </w:r>
    </w:p>
    <w:p w:rsidR="006E714E"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 xml:space="preserve">supporting a particular network capability. </w:t>
      </w:r>
    </w:p>
    <w:p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6E714E" w:rsidRPr="0044092A" w:rsidRDefault="006E714E" w:rsidP="006E714E">
      <w:pPr>
        <w:ind w:firstLine="284"/>
        <w:jc w:val="center"/>
        <w:rPr>
          <w:lang w:eastAsia="zh-CN"/>
        </w:rPr>
      </w:pPr>
      <w:r w:rsidRPr="004622D7">
        <w:rPr>
          <w:lang w:val="en-US" w:eastAsia="ja-JP"/>
        </w:rPr>
        <w:t>"x-3gpp-upf:x-sxb+nc-</w:t>
      </w:r>
      <w:r>
        <w:t>&lt;network-capability&gt;</w:t>
      </w:r>
      <w:r w:rsidRPr="004622D7">
        <w:rPr>
          <w:lang w:val="en-US" w:eastAsia="ja-JP"/>
        </w:rPr>
        <w:t>".</w:t>
      </w:r>
    </w:p>
    <w:p w:rsidR="006E714E" w:rsidRPr="00061CBC" w:rsidRDefault="006E714E" w:rsidP="006E714E">
      <w:pPr>
        <w:pStyle w:val="Heading2"/>
      </w:pPr>
      <w:bookmarkStart w:id="241" w:name="_Toc20214877"/>
      <w:bookmarkStart w:id="242" w:name="_Toc27753260"/>
      <w:bookmarkStart w:id="243" w:name="_Toc36055078"/>
      <w:r>
        <w:t>5.12</w:t>
      </w:r>
      <w:r w:rsidRPr="00061CBC">
        <w:tab/>
        <w:t xml:space="preserve">Procedures </w:t>
      </w:r>
      <w:r>
        <w:t>to select a node supporting a particular network capability</w:t>
      </w:r>
      <w:bookmarkEnd w:id="241"/>
      <w:bookmarkEnd w:id="242"/>
      <w:bookmarkEnd w:id="243"/>
    </w:p>
    <w:p w:rsidR="006E714E" w:rsidRDefault="006E714E" w:rsidP="006E714E">
      <w:pPr>
        <w:pStyle w:val="Heading3"/>
      </w:pPr>
      <w:bookmarkStart w:id="244" w:name="_Toc20214878"/>
      <w:bookmarkStart w:id="245" w:name="_Toc27753261"/>
      <w:bookmarkStart w:id="246" w:name="_Toc36055079"/>
      <w:r>
        <w:rPr>
          <w:lang w:val="en-US" w:eastAsia="ja-JP"/>
        </w:rPr>
        <w:t>5.12</w:t>
      </w:r>
      <w:r w:rsidRPr="00027A9C">
        <w:t>.</w:t>
      </w:r>
      <w:r>
        <w:t>1</w:t>
      </w:r>
      <w:r>
        <w:tab/>
        <w:t>General principles</w:t>
      </w:r>
      <w:bookmarkEnd w:id="244"/>
      <w:bookmarkEnd w:id="245"/>
      <w:bookmarkEnd w:id="246"/>
    </w:p>
    <w:p w:rsidR="006E714E" w:rsidRDefault="006E714E" w:rsidP="006E714E">
      <w:pPr>
        <w:pStyle w:val="Heading4"/>
      </w:pPr>
      <w:bookmarkStart w:id="247" w:name="_Toc20214879"/>
      <w:bookmarkStart w:id="248" w:name="_Toc27753262"/>
      <w:bookmarkStart w:id="249" w:name="_Toc36055080"/>
      <w:r>
        <w:t>5.12.1.1</w:t>
      </w:r>
      <w:r>
        <w:tab/>
        <w:t>General</w:t>
      </w:r>
      <w:bookmarkEnd w:id="247"/>
      <w:bookmarkEnd w:id="248"/>
      <w:bookmarkEnd w:id="249"/>
    </w:p>
    <w:p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rsidR="006E714E" w:rsidRDefault="006E714E" w:rsidP="006E714E">
      <w:r>
        <w:lastRenderedPageBreak/>
        <w:t>DNS procedures to select a node supporting a particular network capability shall be supported as specified in the rest of the specification, with the additions specified in clause 5.12. The following clauses also further define the specific network capabilities for which these procedures may be used.</w:t>
      </w:r>
    </w:p>
    <w:p w:rsidR="006E714E" w:rsidRDefault="006E714E" w:rsidP="006E714E">
      <w:pPr>
        <w:rPr>
          <w:lang w:eastAsia="zh-CN"/>
        </w:rPr>
      </w:pPr>
      <w:r>
        <w:rPr>
          <w:rFonts w:hint="eastAsia"/>
          <w:lang w:eastAsia="zh-CN"/>
        </w:rPr>
        <w:t xml:space="preserve">Enhanced </w:t>
      </w:r>
      <w:r>
        <w:t xml:space="preserve">"Service Parameters" as specified in clause </w:t>
      </w:r>
      <w:r w:rsidRPr="00D33E06">
        <w:t>19.4.3 of</w:t>
      </w:r>
      <w:r w:rsidRPr="00D33E06">
        <w:rPr>
          <w:rFonts w:hint="eastAsia"/>
        </w:rPr>
        <w:t xml:space="preserve"> </w:t>
      </w:r>
      <w:r>
        <w:rPr>
          <w:rFonts w:hint="eastAsia"/>
        </w:rPr>
        <w:t>3GPP TS 23.003 [4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according to the general principles specified in clause 4.3.3.2.1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6E714E"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 xml:space="preserve">. </w:t>
      </w:r>
    </w:p>
    <w:p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rsidR="006E714E" w:rsidRDefault="006E714E" w:rsidP="006E714E">
      <w:pPr>
        <w:pStyle w:val="Heading4"/>
        <w:rPr>
          <w:lang w:eastAsia="ja-JP"/>
        </w:rPr>
      </w:pPr>
      <w:bookmarkStart w:id="250" w:name="_Toc20214880"/>
      <w:bookmarkStart w:id="251" w:name="_Toc27753263"/>
      <w:bookmarkStart w:id="252" w:name="_Toc36055081"/>
      <w:r>
        <w:rPr>
          <w:lang w:eastAsia="ja-JP"/>
        </w:rPr>
        <w:t>5.12</w:t>
      </w:r>
      <w:r>
        <w:t>.1.2</w:t>
      </w:r>
      <w:r>
        <w:tab/>
        <w:t>Selecting a node supporting a particular network capability within a Dedidated Core Network</w:t>
      </w:r>
      <w:bookmarkEnd w:id="250"/>
      <w:bookmarkEnd w:id="251"/>
      <w:bookmarkEnd w:id="252"/>
    </w:p>
    <w:p w:rsidR="006E714E" w:rsidRDefault="006E714E" w:rsidP="006E714E">
      <w:r>
        <w:t xml:space="preserve">When using Dedicated Core Networks, the selection of a node supporting a particular network capability may solely rely on the procedures specified for DCNs in clause 5.8, or combine the procedures specified in clauses 5.12 and 5.8 by using </w:t>
      </w:r>
      <w:r>
        <w:rPr>
          <w:rFonts w:hint="eastAsia"/>
          <w:lang w:eastAsia="zh-CN"/>
        </w:rPr>
        <w:t xml:space="preserve">Enhanced </w:t>
      </w:r>
      <w:r>
        <w:t xml:space="preserve">"Service Parameters" as specified in clause </w:t>
      </w:r>
      <w:r w:rsidRPr="00D33E06">
        <w:t>19.4.3 of</w:t>
      </w:r>
      <w:r w:rsidRPr="00D33E06">
        <w:rPr>
          <w:rFonts w:hint="eastAsia"/>
        </w:rPr>
        <w:t xml:space="preserve"> </w:t>
      </w:r>
      <w:r>
        <w:rPr>
          <w:rFonts w:hint="eastAsia"/>
        </w:rPr>
        <w:t>3GPP TS 23.003 [4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6E714E" w:rsidRDefault="006E714E" w:rsidP="006E714E">
      <w:pPr>
        <w:jc w:val="center"/>
        <w:rPr>
          <w:lang w:eastAsia="ja-JP"/>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p w:rsidR="006E714E" w:rsidRDefault="006E714E" w:rsidP="006E714E">
      <w:pPr>
        <w:rPr>
          <w:lang w:eastAsia="ja-JP"/>
        </w:rPr>
      </w:pPr>
      <w:r>
        <w:rPr>
          <w:lang w:eastAsia="ja-JP"/>
        </w:rPr>
        <w:t xml:space="preserve">or </w:t>
      </w:r>
    </w:p>
    <w:p w:rsidR="006E714E" w:rsidRDefault="006E714E" w:rsidP="006E714E">
      <w:pPr>
        <w:jc w:val="center"/>
        <w:rPr>
          <w:lang w:eastAsia="ja-JP"/>
        </w:rPr>
      </w:pPr>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6E714E" w:rsidRDefault="006E714E" w:rsidP="006E714E">
      <w:pPr>
        <w:pStyle w:val="Heading4"/>
        <w:rPr>
          <w:lang w:eastAsia="ja-JP"/>
        </w:rPr>
      </w:pPr>
      <w:bookmarkStart w:id="253" w:name="_Toc20214881"/>
      <w:bookmarkStart w:id="254" w:name="_Toc27753264"/>
      <w:bookmarkStart w:id="255" w:name="_Toc36055082"/>
      <w:r>
        <w:rPr>
          <w:lang w:eastAsia="ja-JP"/>
        </w:rPr>
        <w:lastRenderedPageBreak/>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253"/>
      <w:bookmarkEnd w:id="254"/>
      <w:bookmarkEnd w:id="255"/>
    </w:p>
    <w:p w:rsidR="006E714E"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xml:space="preserve">" to the 'app-protocol' name. </w:t>
      </w:r>
    </w:p>
    <w:p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6E714E" w:rsidRDefault="006E714E" w:rsidP="006E714E">
      <w:pPr>
        <w:jc w:val="center"/>
        <w:rPr>
          <w:lang w:eastAsia="zh-CN"/>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6E714E" w:rsidRDefault="006E714E" w:rsidP="006E714E">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rsidR="006E714E"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w:t>
      </w:r>
    </w:p>
    <w:p w:rsidR="006E714E"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 xml:space="preserve">PGW is configured to support the requested network capability. </w:t>
      </w:r>
    </w:p>
    <w:p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rsidR="006E714E" w:rsidRDefault="006E714E" w:rsidP="006E714E">
      <w:pPr>
        <w:pStyle w:val="Heading3"/>
      </w:pPr>
      <w:bookmarkStart w:id="256" w:name="_Toc20214882"/>
      <w:bookmarkStart w:id="257" w:name="_Toc27753265"/>
      <w:bookmarkStart w:id="258" w:name="_Toc36055083"/>
      <w:r>
        <w:rPr>
          <w:lang w:val="en-US" w:eastAsia="ja-JP"/>
        </w:rPr>
        <w:t>5.12</w:t>
      </w:r>
      <w:r w:rsidRPr="00027A9C">
        <w:t>.</w:t>
      </w:r>
      <w:r>
        <w:t>2</w:t>
      </w:r>
      <w:r>
        <w:tab/>
        <w:t>Procedures to support Dual Connectivity with NR</w:t>
      </w:r>
      <w:bookmarkEnd w:id="256"/>
      <w:bookmarkEnd w:id="257"/>
      <w:bookmarkEnd w:id="258"/>
    </w:p>
    <w:p w:rsidR="006E714E" w:rsidRDefault="006E714E" w:rsidP="006E714E">
      <w:pPr>
        <w:pStyle w:val="Heading4"/>
        <w:rPr>
          <w:lang w:eastAsia="ja-JP"/>
        </w:rPr>
      </w:pPr>
      <w:bookmarkStart w:id="259" w:name="_Toc20214883"/>
      <w:bookmarkStart w:id="260" w:name="_Toc27753266"/>
      <w:bookmarkStart w:id="261" w:name="_Toc36055084"/>
      <w:r>
        <w:rPr>
          <w:lang w:eastAsia="ja-JP"/>
        </w:rPr>
        <w:t>5.12</w:t>
      </w:r>
      <w:r>
        <w:t>.2.1</w:t>
      </w:r>
      <w:r>
        <w:tab/>
        <w:t>General</w:t>
      </w:r>
      <w:bookmarkEnd w:id="259"/>
      <w:bookmarkEnd w:id="260"/>
      <w:bookmarkEnd w:id="261"/>
    </w:p>
    <w:p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TS 29.272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rsidR="006E714E" w:rsidRDefault="006E714E" w:rsidP="006E714E">
      <w:r>
        <w:t xml:space="preserve">DNS procedures to support </w:t>
      </w:r>
      <w:r w:rsidRPr="006E0BE6">
        <w:t xml:space="preserve">Dual Connectivity with </w:t>
      </w:r>
      <w:r>
        <w:rPr>
          <w:rFonts w:hint="eastAsia"/>
        </w:rPr>
        <w:t>NR</w:t>
      </w:r>
      <w:r>
        <w:t xml:space="preserve"> shall be supported as specified in clause 5.12.1, with the following additions:</w:t>
      </w:r>
    </w:p>
    <w:p w:rsidR="006E714E" w:rsidRDefault="006E714E" w:rsidP="006E714E">
      <w:pPr>
        <w:pStyle w:val="B1"/>
      </w:pPr>
      <w:r>
        <w:t>-</w:t>
      </w:r>
      <w:r>
        <w:tab/>
        <w:t xml:space="preserve">the &lt;network-capability&gt; shall be set to "nr". </w:t>
      </w:r>
    </w:p>
    <w:p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rsidR="006E714E" w:rsidRDefault="006E714E" w:rsidP="006E714E">
      <w:pPr>
        <w:pStyle w:val="B1"/>
      </w:pPr>
      <w:r>
        <w:t>-</w:t>
      </w:r>
      <w:r>
        <w:tab/>
        <w:t xml:space="preserve">this network capability may apply to: </w:t>
      </w:r>
    </w:p>
    <w:p w:rsidR="006E714E" w:rsidRDefault="006E714E" w:rsidP="006E714E">
      <w:pPr>
        <w:pStyle w:val="B2"/>
      </w:pPr>
      <w:r>
        <w:t>-</w:t>
      </w:r>
      <w:r>
        <w:tab/>
        <w:t xml:space="preserve">the 'app-service' names "x-3gpp-sgw", "x-3gpp-pgw"; </w:t>
      </w:r>
    </w:p>
    <w:p w:rsidR="006E714E" w:rsidRDefault="006E714E" w:rsidP="006E714E">
      <w:pPr>
        <w:pStyle w:val="B2"/>
      </w:pPr>
      <w:r>
        <w:t>-</w:t>
      </w:r>
      <w:r>
        <w:tab/>
        <w:t>the 'app-protocol' names: "x-s5-gtp", "x-s8-gtp", "x-s11".</w:t>
      </w:r>
    </w:p>
    <w:p w:rsidR="006E714E" w:rsidRDefault="006E714E" w:rsidP="006E714E">
      <w:pPr>
        <w:pStyle w:val="Heading3"/>
      </w:pPr>
      <w:bookmarkStart w:id="262" w:name="_Toc20214884"/>
      <w:bookmarkStart w:id="263" w:name="_Toc27753267"/>
      <w:bookmarkStart w:id="264" w:name="_Toc36055085"/>
      <w:r>
        <w:rPr>
          <w:lang w:val="en-US" w:eastAsia="ja-JP"/>
        </w:rPr>
        <w:t>5.12</w:t>
      </w:r>
      <w:r w:rsidRPr="00027A9C">
        <w:t>.</w:t>
      </w:r>
      <w:r>
        <w:t>3</w:t>
      </w:r>
      <w:r>
        <w:tab/>
        <w:t>Procedures to support interworking with 5GC</w:t>
      </w:r>
      <w:bookmarkEnd w:id="262"/>
      <w:bookmarkEnd w:id="263"/>
      <w:bookmarkEnd w:id="264"/>
    </w:p>
    <w:p w:rsidR="006E714E" w:rsidRDefault="006E714E" w:rsidP="006E714E">
      <w:pPr>
        <w:pStyle w:val="Heading4"/>
        <w:rPr>
          <w:lang w:eastAsia="ja-JP"/>
        </w:rPr>
      </w:pPr>
      <w:bookmarkStart w:id="265" w:name="_Toc20214885"/>
      <w:bookmarkStart w:id="266" w:name="_Toc27753268"/>
      <w:bookmarkStart w:id="267" w:name="_Toc36055086"/>
      <w:r>
        <w:rPr>
          <w:lang w:eastAsia="ja-JP"/>
        </w:rPr>
        <w:t>5.12</w:t>
      </w:r>
      <w:r>
        <w:t>.3.1</w:t>
      </w:r>
      <w:r>
        <w:tab/>
        <w:t>General</w:t>
      </w:r>
      <w:bookmarkEnd w:id="265"/>
      <w:bookmarkEnd w:id="266"/>
      <w:bookmarkEnd w:id="267"/>
    </w:p>
    <w:p w:rsidR="006E714E" w:rsidRDefault="006E714E" w:rsidP="006E714E">
      <w:r>
        <w:t>5GS interworking procedures with EPC rely on selecting a combined PGW-C/SMF and PGW-U/UPF during the PDN connection establishment (see clause 4.11 of 3GPP TS 23.501 [28]).</w:t>
      </w:r>
    </w:p>
    <w:p w:rsidR="006E714E" w:rsidRDefault="006E714E" w:rsidP="006E714E">
      <w:pPr>
        <w:pStyle w:val="Heading4"/>
        <w:rPr>
          <w:lang w:eastAsia="ja-JP"/>
        </w:rPr>
      </w:pPr>
      <w:bookmarkStart w:id="268" w:name="_Toc20214886"/>
      <w:bookmarkStart w:id="269" w:name="_Toc27753269"/>
      <w:bookmarkStart w:id="270" w:name="_Toc36055087"/>
      <w:r>
        <w:rPr>
          <w:lang w:eastAsia="ja-JP"/>
        </w:rPr>
        <w:lastRenderedPageBreak/>
        <w:t>5.12</w:t>
      </w:r>
      <w:r>
        <w:t>.3.2</w:t>
      </w:r>
      <w:r>
        <w:tab/>
        <w:t>PGW-C/SMF selection</w:t>
      </w:r>
      <w:bookmarkEnd w:id="268"/>
      <w:bookmarkEnd w:id="269"/>
      <w:bookmarkEnd w:id="270"/>
    </w:p>
    <w:p w:rsidR="006E714E" w:rsidRDefault="006E714E" w:rsidP="006E714E">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 and to the ePDG in IKEv2 signalling.</w:t>
      </w:r>
    </w:p>
    <w:p w:rsidR="006E714E" w:rsidRDefault="006E714E" w:rsidP="006E714E">
      <w:r>
        <w:t xml:space="preserve">An MME and an ePDG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rsidR="006E714E" w:rsidRDefault="006E714E" w:rsidP="006E714E">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rsidR="006E714E" w:rsidRDefault="006E714E" w:rsidP="006E714E">
      <w:r>
        <w:t>DNS procedures to select a combined PGW-C/SMF shall be supported as specified in clause 5.12.1, with the following additions:</w:t>
      </w:r>
    </w:p>
    <w:p w:rsidR="006E714E" w:rsidRDefault="006E714E" w:rsidP="006E714E">
      <w:pPr>
        <w:pStyle w:val="B1"/>
      </w:pPr>
      <w:r>
        <w:t>-</w:t>
      </w:r>
      <w:r>
        <w:tab/>
        <w:t xml:space="preserve">the &lt;network-capability&gt; shall be set to "smf". </w:t>
      </w:r>
    </w:p>
    <w:p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rsidR="006E714E" w:rsidRDefault="006E714E" w:rsidP="006E714E">
      <w:pPr>
        <w:pStyle w:val="B1"/>
      </w:pPr>
      <w:r>
        <w:t>-</w:t>
      </w:r>
      <w:r>
        <w:tab/>
        <w:t xml:space="preserve">this network capability may apply to: </w:t>
      </w:r>
    </w:p>
    <w:p w:rsidR="006E714E" w:rsidRDefault="006E714E" w:rsidP="006E714E">
      <w:pPr>
        <w:pStyle w:val="B2"/>
      </w:pPr>
      <w:r>
        <w:t>-</w:t>
      </w:r>
      <w:r>
        <w:tab/>
        <w:t xml:space="preserve">the 'app-service' name "x-3gpp-pgw"; </w:t>
      </w:r>
    </w:p>
    <w:p w:rsidR="006E714E" w:rsidRDefault="006E714E" w:rsidP="006E714E">
      <w:pPr>
        <w:pStyle w:val="B2"/>
      </w:pPr>
      <w:r>
        <w:t>-</w:t>
      </w:r>
      <w:r>
        <w:tab/>
        <w:t>the 'app-protocol' names: "x-s5-gtp", "x-s8-gtp", "x-s2b-gtp".</w:t>
      </w:r>
    </w:p>
    <w:p w:rsidR="006E714E" w:rsidRDefault="006E714E" w:rsidP="006E714E">
      <w:pPr>
        <w:pStyle w:val="Heading4"/>
        <w:rPr>
          <w:lang w:eastAsia="ja-JP"/>
        </w:rPr>
      </w:pPr>
      <w:bookmarkStart w:id="271" w:name="_Toc20214887"/>
      <w:bookmarkStart w:id="272" w:name="_Toc27753270"/>
      <w:bookmarkStart w:id="273" w:name="_Toc36055088"/>
      <w:r>
        <w:rPr>
          <w:lang w:eastAsia="ja-JP"/>
        </w:rPr>
        <w:t>5.12</w:t>
      </w:r>
      <w:r>
        <w:t>.3.3</w:t>
      </w:r>
      <w:r>
        <w:tab/>
        <w:t>PGW-U/UPF selection</w:t>
      </w:r>
      <w:bookmarkEnd w:id="271"/>
      <w:bookmarkEnd w:id="272"/>
      <w:bookmarkEnd w:id="273"/>
    </w:p>
    <w:p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rsidR="006E714E" w:rsidRDefault="006E714E" w:rsidP="006E714E">
      <w:pPr>
        <w:pStyle w:val="B1"/>
      </w:pPr>
      <w:r>
        <w:t>-</w:t>
      </w:r>
      <w:r>
        <w:tab/>
        <w:t>the app-service of x-3gpp-upf with app-protocol "x-n4" identifies a User Plane function supporting N4 capabilities;</w:t>
      </w:r>
    </w:p>
    <w:p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rsidR="006E714E" w:rsidRDefault="006E714E" w:rsidP="006E714E">
      <w:pPr>
        <w:pStyle w:val="Heading2"/>
      </w:pPr>
      <w:bookmarkStart w:id="274" w:name="_Toc20214888"/>
      <w:bookmarkStart w:id="275" w:name="_Toc27753271"/>
      <w:bookmarkStart w:id="276" w:name="_Toc36055089"/>
      <w:r>
        <w:rPr>
          <w:lang w:val="en-US" w:eastAsia="ja-JP"/>
        </w:rPr>
        <w:t>5.13</w:t>
      </w:r>
      <w:r>
        <w:tab/>
        <w:t>Procedures to support Ethernet PDN Connection in EPS</w:t>
      </w:r>
      <w:bookmarkEnd w:id="274"/>
      <w:bookmarkEnd w:id="275"/>
      <w:bookmarkEnd w:id="276"/>
    </w:p>
    <w:p w:rsidR="006E714E" w:rsidRDefault="006E714E" w:rsidP="006E714E">
      <w:pPr>
        <w:pStyle w:val="Heading3"/>
      </w:pPr>
      <w:bookmarkStart w:id="277" w:name="_Toc20214889"/>
      <w:bookmarkStart w:id="278" w:name="_Toc27753272"/>
      <w:bookmarkStart w:id="279" w:name="_Toc36055090"/>
      <w:r>
        <w:t>5.13.1</w:t>
      </w:r>
      <w:r>
        <w:tab/>
        <w:t>DCN based solution</w:t>
      </w:r>
      <w:bookmarkEnd w:id="277"/>
      <w:bookmarkEnd w:id="278"/>
      <w:bookmarkEnd w:id="279"/>
    </w:p>
    <w:p w:rsidR="006E714E" w:rsidRDefault="006E714E" w:rsidP="006E714E">
      <w:r>
        <w:t>When DCN is supported in the network, the MME may use the DNS procedures enhanced for supporting DCNs as specified in clause 5.8, to select an EPC entity, e.g. an SGW or a combined PGW-C/SMF, which supports Ethernet PDN connection by configuring to support a specific UE Usage Type(s).</w:t>
      </w:r>
    </w:p>
    <w:p w:rsidR="006E714E" w:rsidRDefault="006E714E" w:rsidP="006E714E">
      <w:pPr>
        <w:pStyle w:val="Heading3"/>
        <w:rPr>
          <w:lang w:eastAsia="ja-JP"/>
        </w:rPr>
      </w:pPr>
      <w:bookmarkStart w:id="280" w:name="_Toc20214890"/>
      <w:bookmarkStart w:id="281" w:name="_Toc27753273"/>
      <w:bookmarkStart w:id="282" w:name="_Toc36055091"/>
      <w:r>
        <w:rPr>
          <w:lang w:eastAsia="ja-JP"/>
        </w:rPr>
        <w:t>5.13</w:t>
      </w:r>
      <w:r>
        <w:t>.2</w:t>
      </w:r>
      <w:r>
        <w:tab/>
        <w:t>Network Capability based solution</w:t>
      </w:r>
      <w:bookmarkEnd w:id="280"/>
      <w:bookmarkEnd w:id="281"/>
      <w:bookmarkEnd w:id="282"/>
    </w:p>
    <w:p w:rsidR="006E714E" w:rsidRDefault="006E714E" w:rsidP="006E714E">
      <w:r>
        <w:t>An</w:t>
      </w:r>
      <w:r>
        <w:rPr>
          <w:lang w:eastAsia="zh-CN"/>
        </w:rPr>
        <w:t xml:space="preserve"> MME may use the DNS procedure as specified in clause 5.12.1, to select </w:t>
      </w:r>
      <w:r>
        <w:t>an EPC entity, e.g. an SGW or a combined PGW-C/SMF</w:t>
      </w:r>
      <w:r>
        <w:rPr>
          <w:lang w:eastAsia="zh-CN"/>
        </w:rPr>
        <w:t xml:space="preserve"> which supports Ethernet PDN connection, with </w:t>
      </w:r>
      <w:r>
        <w:t>the following additions:</w:t>
      </w:r>
    </w:p>
    <w:p w:rsidR="006E714E" w:rsidRDefault="006E714E" w:rsidP="006E714E">
      <w:pPr>
        <w:pStyle w:val="B1"/>
      </w:pPr>
      <w:r>
        <w:t>-</w:t>
      </w:r>
      <w:r>
        <w:tab/>
        <w:t>the &lt;network-capability&gt; shall be set to "eth" for an SGW selection and shall be set to "smf.eth" for a combined PGW-C/PGW-U selection. (See also clause 5.12.3 and Annex B.4)</w:t>
      </w:r>
    </w:p>
    <w:p w:rsidR="006E714E" w:rsidRDefault="006E714E" w:rsidP="006E714E">
      <w:pPr>
        <w:pStyle w:val="B2"/>
        <w:rPr>
          <w:lang w:eastAsia="ja-JP"/>
        </w:rPr>
      </w:pPr>
      <w:r>
        <w:rPr>
          <w:lang w:eastAsia="ja-JP"/>
        </w:rPr>
        <w:lastRenderedPageBreak/>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rsidR="006E714E" w:rsidRDefault="006E714E" w:rsidP="006E714E">
      <w:pPr>
        <w:pStyle w:val="B1"/>
      </w:pPr>
      <w:r>
        <w:t>-</w:t>
      </w:r>
      <w:r>
        <w:tab/>
        <w:t xml:space="preserve">this network capability may apply to: </w:t>
      </w:r>
    </w:p>
    <w:p w:rsidR="006E714E" w:rsidRDefault="006E714E" w:rsidP="006E714E">
      <w:pPr>
        <w:pStyle w:val="B2"/>
      </w:pPr>
      <w:r>
        <w:t>-</w:t>
      </w:r>
      <w:r>
        <w:tab/>
        <w:t xml:space="preserve">the 'app-service' names "x-3gpp-sgw", "x-3gpp-pgw"; </w:t>
      </w:r>
    </w:p>
    <w:p w:rsidR="006E714E" w:rsidRDefault="006E714E" w:rsidP="006E714E">
      <w:pPr>
        <w:pStyle w:val="B2"/>
      </w:pPr>
      <w:r>
        <w:t>-</w:t>
      </w:r>
      <w:r>
        <w:tab/>
        <w:t>the 'app-protocol' names: "x-s5-gtp", "x-s8-gtp", "x-s11".</w:t>
      </w:r>
    </w:p>
    <w:p w:rsidR="006E714E" w:rsidRDefault="006E714E" w:rsidP="006E714E">
      <w:pPr>
        <w:pStyle w:val="Heading3"/>
      </w:pPr>
      <w:bookmarkStart w:id="283" w:name="_Toc20214891"/>
      <w:bookmarkStart w:id="284" w:name="_Toc27753274"/>
      <w:bookmarkStart w:id="285" w:name="_Toc36055092"/>
      <w:r>
        <w:t>5.13.3</w:t>
      </w:r>
      <w:r>
        <w:tab/>
        <w:t>Alternative solutions</w:t>
      </w:r>
      <w:bookmarkEnd w:id="283"/>
      <w:bookmarkEnd w:id="284"/>
      <w:bookmarkEnd w:id="285"/>
    </w:p>
    <w:p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rsidR="006E714E" w:rsidRDefault="006E714E" w:rsidP="006E714E">
      <w:r>
        <w:t>The MME may know whether an SGW supports Ethernet PDN connection via the Notification of Supported features over the S11 interface (for the ETH feature), as specified in 3GPP TS 29.274 [23].</w:t>
      </w:r>
    </w:p>
    <w:p w:rsidR="00B52494" w:rsidRPr="00B52494" w:rsidRDefault="00B52494" w:rsidP="00B52494">
      <w:pPr>
        <w:pStyle w:val="Heading2"/>
      </w:pPr>
      <w:bookmarkStart w:id="286" w:name="_Toc36055093"/>
      <w:r>
        <w:rPr>
          <w:rFonts w:hint="eastAsia"/>
          <w:lang w:val="en-US" w:eastAsia="ja-JP"/>
        </w:rPr>
        <w:t>5</w:t>
      </w:r>
      <w:r w:rsidRPr="00B52494">
        <w:rPr>
          <w:rFonts w:hint="eastAsia"/>
        </w:rPr>
        <w:t>.</w:t>
      </w:r>
      <w:r w:rsidRPr="00B52494">
        <w:t>14</w:t>
      </w:r>
      <w:r w:rsidRPr="00B52494">
        <w:rPr>
          <w:rFonts w:hint="eastAsia"/>
        </w:rPr>
        <w:t xml:space="preserve"> </w:t>
      </w:r>
      <w:r w:rsidRPr="00B52494">
        <w:t>Procedures for Discovering and Selecting a UCMF</w:t>
      </w:r>
      <w:bookmarkEnd w:id="286"/>
    </w:p>
    <w:p w:rsidR="00B52494" w:rsidRDefault="00B52494" w:rsidP="00B52494">
      <w:r>
        <w:t xml:space="preserve">These procedures shall be employed when a UCMF needs to be discovered and selected by MME. </w:t>
      </w:r>
    </w:p>
    <w:p w:rsidR="00B52494" w:rsidRDefault="00B52494" w:rsidP="00B52494">
      <w:r>
        <w:t>Operators shall provision NAPTR records under UCMF FQDN corresponding to valid UCMF interfaces from the following "Service Parameters":</w:t>
      </w:r>
    </w:p>
    <w:p w:rsidR="00B52494" w:rsidRPr="00B52494" w:rsidRDefault="00B52494" w:rsidP="00B52494">
      <w:pPr>
        <w:pStyle w:val="B1"/>
      </w:pPr>
      <w:r w:rsidRPr="00B52494">
        <w:t>-</w:t>
      </w:r>
      <w:r w:rsidRPr="00B52494">
        <w:tab/>
      </w:r>
      <w:r w:rsidRPr="00B52494">
        <w:t>"x-3gpp-ucmf:x-urcmp", "x-3gpp-ucmf:x-n55"</w:t>
      </w:r>
    </w:p>
    <w:p w:rsidR="00B52494" w:rsidRDefault="00B52494" w:rsidP="00B52494">
      <w:r>
        <w:t>Where additional "Service Parameters" may be included optionally.</w:t>
      </w:r>
    </w:p>
    <w:p w:rsidR="00B52494" w:rsidRDefault="00B52494" w:rsidP="00B52494">
      <w:r>
        <w:t>MMEs are expected to select a UCMF based on MME</w:t>
      </w:r>
      <w:r>
        <w:t>'</w:t>
      </w:r>
      <w:r>
        <w:t>s capability to support URCMP or N55 based signalling. If multiple UCMFs are deployed, implementation specific algorithms should be used to distribute load among available UCMFs.</w:t>
      </w:r>
    </w:p>
    <w:p w:rsidR="00B52494" w:rsidRPr="00A177C0" w:rsidRDefault="00B52494" w:rsidP="006E714E">
      <w:r w:rsidRPr="002004FA">
        <w:t xml:space="preserve">3GPP does not require that collocation and "topon" naming is applicable in </w:t>
      </w:r>
      <w:r>
        <w:t>UCMF</w:t>
      </w:r>
      <w:r w:rsidRPr="002004FA">
        <w:t xml:space="preserve"> selection.</w:t>
      </w:r>
    </w:p>
    <w:p w:rsidR="006E714E" w:rsidRDefault="006E714E" w:rsidP="006E714E">
      <w:pPr>
        <w:pStyle w:val="Heading2"/>
      </w:pPr>
      <w:bookmarkStart w:id="287" w:name="_Toc20214892"/>
      <w:bookmarkStart w:id="288" w:name="_Toc27753275"/>
      <w:bookmarkStart w:id="289" w:name="_Toc36055094"/>
      <w:r>
        <w:t>6</w:t>
      </w:r>
      <w:r>
        <w:tab/>
        <w:t>Procedures for OAM System Node Discovery</w:t>
      </w:r>
      <w:bookmarkEnd w:id="287"/>
      <w:bookmarkEnd w:id="288"/>
      <w:bookmarkEnd w:id="289"/>
    </w:p>
    <w:p w:rsidR="006E714E" w:rsidRPr="00880AB8" w:rsidRDefault="006E714E" w:rsidP="006E714E">
      <w:pPr>
        <w:pStyle w:val="Heading2"/>
        <w:rPr>
          <w:lang w:val="en-US"/>
        </w:rPr>
      </w:pPr>
      <w:bookmarkStart w:id="290" w:name="_Toc20214893"/>
      <w:bookmarkStart w:id="291" w:name="_Toc27753276"/>
      <w:bookmarkStart w:id="292" w:name="_Toc36055095"/>
      <w:r>
        <w:rPr>
          <w:lang w:val="en-US"/>
        </w:rPr>
        <w:t>6</w:t>
      </w:r>
      <w:r w:rsidRPr="00B26868">
        <w:rPr>
          <w:lang w:val="en-US"/>
        </w:rPr>
        <w:t>.1</w:t>
      </w:r>
      <w:r w:rsidRPr="00B26868">
        <w:rPr>
          <w:lang w:val="en-US"/>
        </w:rPr>
        <w:tab/>
        <w:t xml:space="preserve">Procedures for </w:t>
      </w:r>
      <w:r>
        <w:rPr>
          <w:lang w:val="en-US"/>
        </w:rPr>
        <w:t>Relay Node OAM System Discovery</w:t>
      </w:r>
      <w:bookmarkEnd w:id="290"/>
      <w:bookmarkEnd w:id="291"/>
      <w:bookmarkEnd w:id="292"/>
    </w:p>
    <w:p w:rsidR="006E714E" w:rsidRDefault="006E714E" w:rsidP="006E714E">
      <w:pPr>
        <w:pStyle w:val="Heading3"/>
      </w:pPr>
      <w:bookmarkStart w:id="293" w:name="_Toc20214894"/>
      <w:bookmarkStart w:id="294" w:name="_Toc27753277"/>
      <w:bookmarkStart w:id="295" w:name="_Toc36055096"/>
      <w:r w:rsidRPr="00027A9C">
        <w:rPr>
          <w:lang w:val="en-US"/>
        </w:rPr>
        <w:t>6</w:t>
      </w:r>
      <w:r w:rsidRPr="00027A9C">
        <w:t>.</w:t>
      </w:r>
      <w:r>
        <w:t>1.1</w:t>
      </w:r>
      <w:r>
        <w:tab/>
        <w:t>General</w:t>
      </w:r>
      <w:bookmarkEnd w:id="293"/>
      <w:bookmarkEnd w:id="294"/>
      <w:bookmarkEnd w:id="295"/>
    </w:p>
    <w:p w:rsidR="006E714E" w:rsidRDefault="006E714E" w:rsidP="006E714E">
      <w:r>
        <w:t>These procedures may be employed when a relay node (see 3GPP TS 36.300 [22], clause 4.7) needs to discover its Operations and Maintainence (OAM) system. The relay nodes employ the procedures below during the startup procedure in order to discover the OAM system, from which it obtains its configuration and updated software.</w:t>
      </w:r>
    </w:p>
    <w:p w:rsidR="006E714E" w:rsidRDefault="006E714E" w:rsidP="006E714E">
      <w:r>
        <w:t xml:space="preserve">The OAM system is selected based on the operator identitity and the type allocation code identifying the relay node vendor, and optionally the tracking area code (see 3GPP TS 23.003 [4]). This enables vendor-specific OAM systems for relay nodes. </w:t>
      </w:r>
    </w:p>
    <w:p w:rsidR="006E714E" w:rsidRDefault="006E714E" w:rsidP="006E714E">
      <w:pPr>
        <w:pStyle w:val="Heading3"/>
      </w:pPr>
      <w:bookmarkStart w:id="296" w:name="_Toc20214895"/>
      <w:bookmarkStart w:id="297" w:name="_Toc27753278"/>
      <w:bookmarkStart w:id="298" w:name="_Toc36055097"/>
      <w:r>
        <w:t>6.1.2</w:t>
      </w:r>
      <w:r>
        <w:tab/>
        <w:t>OAM System Selection based on Type Allocation Code</w:t>
      </w:r>
      <w:bookmarkEnd w:id="296"/>
      <w:bookmarkEnd w:id="297"/>
      <w:bookmarkEnd w:id="298"/>
    </w:p>
    <w:p w:rsidR="006E714E" w:rsidRDefault="006E714E" w:rsidP="006E714E">
      <w:r>
        <w:t>In both UTRAN and E-UTRAN cases the operator identity in terms of MNC and MCC is available from the information in IMSI (see 3GPP TS 23.003 [4], clause 2.2). The type allocation code (IMEI-TAC) identifying the relay node vendor is available from IMEI or IMEISV (see 3GPP TS 23.003 [4], clause 6.2).</w:t>
      </w:r>
    </w:p>
    <w:p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3GPP TS 23.003 [4]</w:t>
      </w:r>
      <w:r w:rsidRPr="00B531E3">
        <w:rPr>
          <w:rFonts w:eastAsia="SimSun"/>
        </w:rPr>
        <w:t>, clause 23.3.2.2, to d</w:t>
      </w:r>
      <w:r w:rsidRPr="00516153">
        <w:rPr>
          <w:rFonts w:eastAsia="SimSun"/>
        </w:rPr>
        <w:t>iscover its OAM system</w:t>
      </w:r>
      <w:r>
        <w:rPr>
          <w:rFonts w:eastAsia="SimSun"/>
        </w:rPr>
        <w:t xml:space="preserve">. Operator provisions A/AAAA record under 3GPP </w:t>
      </w:r>
      <w:r>
        <w:t>vendor-specific relay node OAM system FQDN.</w:t>
      </w:r>
    </w:p>
    <w:p w:rsidR="006E714E" w:rsidRPr="00B26868" w:rsidRDefault="006E714E" w:rsidP="006E714E">
      <w:pPr>
        <w:pStyle w:val="Heading1"/>
        <w:rPr>
          <w:lang w:val="en-US"/>
        </w:rPr>
      </w:pPr>
      <w:bookmarkStart w:id="299" w:name="_Toc20214896"/>
      <w:bookmarkStart w:id="300" w:name="_Toc27753279"/>
      <w:bookmarkStart w:id="301" w:name="_Toc36055098"/>
      <w:r>
        <w:rPr>
          <w:lang w:val="en-US"/>
        </w:rPr>
        <w:lastRenderedPageBreak/>
        <w:t>7</w:t>
      </w:r>
      <w:r>
        <w:rPr>
          <w:lang w:val="en-US"/>
        </w:rPr>
        <w:tab/>
        <w:t>Procedures</w:t>
      </w:r>
      <w:r w:rsidRPr="00B26868">
        <w:rPr>
          <w:lang w:val="en-US"/>
        </w:rPr>
        <w:t xml:space="preserve"> for</w:t>
      </w:r>
      <w:r>
        <w:rPr>
          <w:lang w:val="en-US"/>
        </w:rPr>
        <w:t xml:space="preserve"> NF Discovery in 5G System</w:t>
      </w:r>
      <w:bookmarkEnd w:id="299"/>
      <w:bookmarkEnd w:id="300"/>
      <w:bookmarkEnd w:id="301"/>
    </w:p>
    <w:p w:rsidR="006E714E" w:rsidRDefault="006E714E" w:rsidP="006E714E">
      <w:pPr>
        <w:pStyle w:val="Heading2"/>
        <w:rPr>
          <w:lang w:val="en-US"/>
        </w:rPr>
      </w:pPr>
      <w:bookmarkStart w:id="302" w:name="_Toc20214897"/>
      <w:bookmarkStart w:id="303" w:name="_Toc27753280"/>
      <w:bookmarkStart w:id="304" w:name="_Toc36055099"/>
      <w:r>
        <w:rPr>
          <w:lang w:val="en-US"/>
        </w:rPr>
        <w:t>7.1</w:t>
      </w:r>
      <w:r>
        <w:rPr>
          <w:lang w:val="en-US"/>
        </w:rPr>
        <w:tab/>
        <w:t>General</w:t>
      </w:r>
      <w:bookmarkEnd w:id="302"/>
      <w:bookmarkEnd w:id="303"/>
      <w:bookmarkEnd w:id="304"/>
    </w:p>
    <w:p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rsidR="006E714E" w:rsidRPr="000C7867" w:rsidRDefault="006E714E" w:rsidP="006E714E">
      <w:pPr>
        <w:pStyle w:val="B1"/>
        <w:rPr>
          <w:lang w:val="en-US"/>
        </w:rPr>
      </w:pPr>
      <w:r>
        <w:rPr>
          <w:lang w:val="en-US"/>
        </w:rPr>
        <w:t>-</w:t>
      </w:r>
      <w:r>
        <w:rPr>
          <w:lang w:val="en-US"/>
        </w:rPr>
        <w:tab/>
        <w:t>AMF discovery by 5G-AN (see clause 7.2).</w:t>
      </w:r>
    </w:p>
    <w:p w:rsidR="006E714E" w:rsidRDefault="006E714E" w:rsidP="006E714E">
      <w:pPr>
        <w:pStyle w:val="Heading2"/>
        <w:rPr>
          <w:lang w:val="en-US"/>
        </w:rPr>
      </w:pPr>
      <w:bookmarkStart w:id="305" w:name="_Toc20214898"/>
      <w:bookmarkStart w:id="306" w:name="_Toc27753281"/>
      <w:bookmarkStart w:id="307" w:name="_Toc36055100"/>
      <w:r>
        <w:rPr>
          <w:lang w:val="en-US"/>
        </w:rPr>
        <w:t>7.2</w:t>
      </w:r>
      <w:r>
        <w:rPr>
          <w:lang w:val="en-US"/>
        </w:rPr>
        <w:tab/>
        <w:t>Procedure for AMF Discovery by 5G-AN</w:t>
      </w:r>
      <w:bookmarkEnd w:id="305"/>
      <w:bookmarkEnd w:id="306"/>
      <w:bookmarkEnd w:id="307"/>
    </w:p>
    <w:p w:rsidR="006E714E" w:rsidRDefault="006E714E" w:rsidP="006E714E">
      <w:pPr>
        <w:rPr>
          <w:lang w:val="en-US"/>
        </w:rPr>
      </w:pPr>
      <w:r>
        <w:rPr>
          <w:lang w:val="en-US"/>
        </w:rPr>
        <w:t>The 5G-AN selects an AMF Set and an AMF from the AMF set as specified in clause 6.3.5 of 3GPP TS 23.501 [28].</w:t>
      </w:r>
    </w:p>
    <w:p w:rsidR="006E714E"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 xml:space="preserve">. </w:t>
      </w:r>
    </w:p>
    <w:p w:rsidR="006E714E"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xml:space="preserve">. The DNS procedure specified in this clause may be used by the 5G-AN to discover the AMFs available in an AMF Set. </w:t>
      </w:r>
    </w:p>
    <w:p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rsidR="006E714E" w:rsidRDefault="006E714E" w:rsidP="006E714E">
      <w:pPr>
        <w:rPr>
          <w:lang w:val="en-US"/>
        </w:rPr>
      </w:pPr>
      <w:r>
        <w:rPr>
          <w:lang w:val="en-US"/>
        </w:rPr>
        <w:t xml:space="preserve">The AMFs available within an AMF Set should be provisioned within NAPTR records in the DNS, under the AMF Set FQDN (as defined in clause 28.3.2.7 of 3GPP TS 23.003 [4]), with the Service Parameters "x-3gpp-amf:x-n2".  </w:t>
      </w:r>
    </w:p>
    <w:p w:rsidR="006E714E" w:rsidRDefault="006E714E" w:rsidP="006E714E">
      <w:pPr>
        <w:rPr>
          <w:lang w:val="en-US"/>
        </w:rPr>
      </w:pPr>
      <w:r>
        <w:rPr>
          <w:lang w:val="en-US"/>
        </w:rPr>
        <w:t xml:space="preserve">The 5G-AN may discover the AMFs available within an AMF Set by: </w:t>
      </w:r>
    </w:p>
    <w:p w:rsidR="006E714E" w:rsidRDefault="006E714E" w:rsidP="006E714E">
      <w:pPr>
        <w:pStyle w:val="B1"/>
        <w:rPr>
          <w:lang w:val="en-US"/>
        </w:rPr>
      </w:pPr>
      <w:r>
        <w:rPr>
          <w:lang w:val="en-US"/>
        </w:rPr>
        <w:t>-</w:t>
      </w:r>
      <w:r>
        <w:rPr>
          <w:lang w:val="en-US"/>
        </w:rPr>
        <w:tab/>
        <w:t>constructing the AMF Set FQDN, as defined in clause 28.3.2.7 of 3GPP TS 23.003 [4], identifying the AMF Set of the AMFs to be discovered; and</w:t>
      </w:r>
    </w:p>
    <w:p w:rsidR="006E714E" w:rsidRDefault="006E714E" w:rsidP="006E714E">
      <w:pPr>
        <w:pStyle w:val="B1"/>
        <w:rPr>
          <w:lang w:val="en-US"/>
        </w:rPr>
      </w:pPr>
      <w:r>
        <w:rPr>
          <w:lang w:val="en-US"/>
        </w:rPr>
        <w:t>-</w:t>
      </w:r>
      <w:r>
        <w:rPr>
          <w:lang w:val="en-US"/>
        </w:rPr>
        <w:tab/>
        <w:t xml:space="preserve">initiating an S-NAPTR procedure, with the Application-Unique String set to that AMF Set FQDN, and with the "Service Parameters" set to "x-3gpp-amf:x-n2". </w:t>
      </w:r>
    </w:p>
    <w:p w:rsidR="006E714E" w:rsidRDefault="006E714E" w:rsidP="006E714E">
      <w:r>
        <w:t>The S-NAPTR procedure outputs a list of host names (AMFs) each with a service, protocol, port and a list of IPv4 and IPv6 addresses. See further details and examples in Annexes B, C and X.</w:t>
      </w:r>
    </w:p>
    <w:p w:rsidR="006E714E" w:rsidRPr="00B26868" w:rsidRDefault="006E714E" w:rsidP="006E714E">
      <w:pPr>
        <w:pStyle w:val="Heading8"/>
        <w:rPr>
          <w:lang w:val="en-US"/>
        </w:rPr>
      </w:pPr>
      <w:r>
        <w:br w:type="page"/>
      </w:r>
      <w:bookmarkStart w:id="308" w:name="_Toc20214899"/>
      <w:bookmarkStart w:id="309" w:name="_Toc27753282"/>
      <w:bookmarkStart w:id="310" w:name="_Toc36055101"/>
      <w:r>
        <w:lastRenderedPageBreak/>
        <w:t>Annex A (Informative):</w:t>
      </w:r>
      <w:r>
        <w:br/>
        <w:t>Examples</w:t>
      </w:r>
      <w:bookmarkEnd w:id="308"/>
      <w:bookmarkEnd w:id="309"/>
      <w:bookmarkEnd w:id="310"/>
    </w:p>
    <w:p w:rsidR="006E714E" w:rsidRDefault="006E714E" w:rsidP="006E714E">
      <w:pPr>
        <w:pStyle w:val="Heading2"/>
        <w:rPr>
          <w:lang w:val="en-US"/>
        </w:rPr>
      </w:pPr>
      <w:bookmarkStart w:id="311" w:name="_Toc20214900"/>
      <w:bookmarkStart w:id="312" w:name="_Toc27753283"/>
      <w:bookmarkStart w:id="313" w:name="_Toc36055102"/>
      <w:r>
        <w:rPr>
          <w:lang w:val="en-US"/>
        </w:rPr>
        <w:t>A.1</w:t>
      </w:r>
      <w:r>
        <w:rPr>
          <w:lang w:val="en-US"/>
        </w:rPr>
        <w:tab/>
        <w:t>Introduction</w:t>
      </w:r>
      <w:bookmarkEnd w:id="311"/>
      <w:bookmarkEnd w:id="312"/>
      <w:bookmarkEnd w:id="313"/>
    </w:p>
    <w:p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rsidR="006E714E" w:rsidRDefault="006E714E" w:rsidP="006E714E">
      <w:pPr>
        <w:pStyle w:val="Heading2"/>
        <w:rPr>
          <w:lang w:val="en-US"/>
        </w:rPr>
      </w:pPr>
      <w:bookmarkStart w:id="314" w:name="_Toc20214901"/>
      <w:bookmarkStart w:id="315" w:name="_Toc27753284"/>
      <w:bookmarkStart w:id="316" w:name="_Toc36055103"/>
      <w:r>
        <w:rPr>
          <w:lang w:val="en-US"/>
        </w:rPr>
        <w:t>A.2</w:t>
      </w:r>
      <w:r>
        <w:rPr>
          <w:lang w:val="en-US"/>
        </w:rPr>
        <w:tab/>
        <w:t>Preconditions</w:t>
      </w:r>
      <w:bookmarkEnd w:id="314"/>
      <w:bookmarkEnd w:id="315"/>
      <w:bookmarkEnd w:id="316"/>
    </w:p>
    <w:p w:rsidR="006E714E" w:rsidRDefault="006E714E" w:rsidP="006E714E">
      <w:pPr>
        <w:rPr>
          <w:lang w:val="en-US"/>
        </w:rPr>
      </w:pPr>
      <w:r>
        <w:rPr>
          <w:lang w:val="en-US"/>
        </w:rPr>
        <w:t>The following are general comments applying to all examples provided here.</w:t>
      </w:r>
    </w:p>
    <w:p w:rsidR="006E714E" w:rsidRDefault="006E714E" w:rsidP="006E714E">
      <w:pPr>
        <w:pStyle w:val="B1"/>
        <w:rPr>
          <w:lang w:val="en-US"/>
        </w:rPr>
      </w:pPr>
      <w:r>
        <w:rPr>
          <w:lang w:val="en-US"/>
        </w:rPr>
        <w:t>a)</w:t>
      </w:r>
      <w:r>
        <w:rPr>
          <w:lang w:val="en-US"/>
        </w:rPr>
        <w:tab/>
        <w:t xml:space="preserve">DNS master file format follows </w:t>
      </w:r>
      <w:r>
        <w:rPr>
          <w:rFonts w:hint="eastAsia"/>
          <w:lang w:val="en-US" w:eastAsia="zh-CN"/>
        </w:rPr>
        <w:t>IETF</w:t>
      </w:r>
      <w:r>
        <w:rPr>
          <w:lang w:val="en-US"/>
        </w:rPr>
        <w:t xml:space="preserve"> RFC 1035 [3] chapter 5. The reader is reminded that in that format the character ":" is used for comments, "$" is used for directives, and enclosing parenthesis (  ) combine lines. </w:t>
      </w:r>
    </w:p>
    <w:p w:rsidR="006E714E" w:rsidRDefault="006E714E" w:rsidP="006E714E">
      <w:pPr>
        <w:pStyle w:val="B1"/>
        <w:rPr>
          <w:lang w:val="en-US"/>
        </w:rPr>
      </w:pPr>
      <w:r>
        <w:rPr>
          <w:lang w:val="en-US"/>
        </w:rPr>
        <w:t>b)</w:t>
      </w:r>
      <w:r>
        <w:rPr>
          <w:lang w:val="en-US"/>
        </w:rPr>
        <w:tab/>
        <w:t xml:space="preserve">Examples are built from smaller files and merged with the $INCLUDE directive. This is to allow each file to be documented in a separate clause and to allow reuse of files in some of the examples. </w:t>
      </w:r>
    </w:p>
    <w:p w:rsidR="006E714E" w:rsidRDefault="006E714E" w:rsidP="006E714E">
      <w:pPr>
        <w:pStyle w:val="B1"/>
        <w:rPr>
          <w:lang w:val="en-US"/>
        </w:rPr>
      </w:pPr>
      <w:r>
        <w:rPr>
          <w:lang w:val="en-US"/>
        </w:rPr>
        <w:t>c)</w:t>
      </w:r>
      <w:r>
        <w:rPr>
          <w:lang w:val="en-US"/>
        </w:rPr>
        <w:tab/>
        <w:t>Only one operator's network is used in all examples using MCC=311 (</w:t>
      </w:r>
      <w:smartTag w:uri="urn:schemas-microsoft-com:office:smarttags" w:element="place">
        <w:smartTag w:uri="urn:schemas-microsoft-com:office:smarttags" w:element="country-region">
          <w:r>
            <w:rPr>
              <w:lang w:val="en-US"/>
            </w:rPr>
            <w:t>United States</w:t>
          </w:r>
        </w:smartTag>
      </w:smartTag>
      <w:r>
        <w:rPr>
          <w:lang w:val="en-US"/>
        </w:rPr>
        <w:t>)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rsidR="006E714E" w:rsidRDefault="006E714E" w:rsidP="006E714E">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"+tcp" option is used in the "dig" command to avoid truncating large DNS responses in the examples.</w:t>
      </w:r>
    </w:p>
    <w:p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rsidR="006E714E"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IETF RFC </w:t>
      </w:r>
      <w:r w:rsidRPr="00A72C1B">
        <w:rPr>
          <w:lang w:val="en-US"/>
        </w:rPr>
        <w:t>2</w:t>
      </w:r>
      <w:r>
        <w:rPr>
          <w:lang w:val="en-US"/>
        </w:rPr>
        <w:t>3</w:t>
      </w:r>
      <w:r w:rsidRPr="00A72C1B">
        <w:rPr>
          <w:lang w:val="en-US"/>
        </w:rPr>
        <w:t>08 [15].</w:t>
      </w:r>
      <w:r>
        <w:rPr>
          <w:lang w:val="en-US"/>
        </w:rPr>
        <w:t xml:space="preserve"> </w:t>
      </w:r>
    </w:p>
    <w:p w:rsidR="006E714E" w:rsidRDefault="006E714E" w:rsidP="006E714E">
      <w:pPr>
        <w:pStyle w:val="B1"/>
        <w:rPr>
          <w:lang w:val="en-US"/>
        </w:rPr>
      </w:pPr>
      <w:r>
        <w:rPr>
          <w:lang w:val="en-US"/>
        </w:rPr>
        <w:t>h)</w:t>
      </w:r>
      <w:r>
        <w:rPr>
          <w:lang w:val="en-US"/>
        </w:rPr>
        <w:tab/>
        <w:t>IPv4 addresses in the examples are from the IPv4 example documentation address space of 192.0.2.0/24 of IETF RFC 3330 [16] and IPv6 addresses are from the IPv6 documentation address space of IETF RFC 3849 [17] . These are by no means representative and are used solely for example purposes.</w:t>
      </w:r>
    </w:p>
    <w:p w:rsidR="006E714E" w:rsidRDefault="006E714E" w:rsidP="006E714E">
      <w:pPr>
        <w:pStyle w:val="B1"/>
        <w:rPr>
          <w:lang w:val="en-US"/>
        </w:rPr>
      </w:pPr>
      <w:r>
        <w:rPr>
          <w:lang w:val="en-US"/>
        </w:rPr>
        <w:t>i)</w:t>
      </w:r>
      <w:r>
        <w:rPr>
          <w:lang w:val="en-US"/>
        </w:rPr>
        <w:tab/>
        <w:t>Since A/AAAA records are well known we only provide A/AAAA records for the simpler examples and do not document every A and AAAA lookup in detail.</w:t>
      </w:r>
    </w:p>
    <w:p w:rsidR="006E714E" w:rsidRDefault="006E714E" w:rsidP="006E714E">
      <w:pPr>
        <w:pStyle w:val="Heading2"/>
        <w:rPr>
          <w:lang w:val="en-US"/>
        </w:rPr>
      </w:pPr>
      <w:bookmarkStart w:id="317" w:name="_Toc20214902"/>
      <w:bookmarkStart w:id="318" w:name="_Toc27753285"/>
      <w:bookmarkStart w:id="319" w:name="_Toc36055104"/>
      <w:r>
        <w:rPr>
          <w:lang w:val="en-US"/>
        </w:rPr>
        <w:t>A.3</w:t>
      </w:r>
      <w:r>
        <w:rPr>
          <w:lang w:val="en-US"/>
        </w:rPr>
        <w:tab/>
        <w:t>Collocated Simple LTE Example</w:t>
      </w:r>
      <w:bookmarkEnd w:id="317"/>
      <w:bookmarkEnd w:id="318"/>
      <w:bookmarkEnd w:id="319"/>
    </w:p>
    <w:p w:rsidR="006E714E" w:rsidRDefault="006E714E" w:rsidP="006E714E">
      <w:pPr>
        <w:pStyle w:val="Heading3"/>
        <w:rPr>
          <w:lang w:val="en-US"/>
        </w:rPr>
      </w:pPr>
      <w:bookmarkStart w:id="320" w:name="_Toc20214903"/>
      <w:bookmarkStart w:id="321" w:name="_Toc27753286"/>
      <w:bookmarkStart w:id="322" w:name="_Toc36055105"/>
      <w:r>
        <w:rPr>
          <w:lang w:val="en-US"/>
        </w:rPr>
        <w:t>A.3.1</w:t>
      </w:r>
      <w:r>
        <w:rPr>
          <w:lang w:val="en-US"/>
        </w:rPr>
        <w:tab/>
        <w:t>Network description</w:t>
      </w:r>
      <w:bookmarkEnd w:id="320"/>
      <w:bookmarkEnd w:id="321"/>
      <w:bookmarkEnd w:id="322"/>
    </w:p>
    <w:p w:rsidR="006E714E" w:rsidRDefault="006E714E" w:rsidP="006E714E">
      <w:pPr>
        <w:rPr>
          <w:lang w:val="en-US"/>
        </w:rPr>
      </w:pPr>
      <w:r>
        <w:rPr>
          <w:lang w:val="en-US"/>
        </w:rPr>
        <w:t>This is a fairly complete example of an operator network with the following properties.</w:t>
      </w:r>
    </w:p>
    <w:p w:rsidR="006E714E" w:rsidRDefault="006E714E" w:rsidP="006E714E">
      <w:pPr>
        <w:pStyle w:val="B1"/>
        <w:rPr>
          <w:lang w:val="en-US"/>
        </w:rPr>
      </w:pPr>
      <w:r>
        <w:rPr>
          <w:lang w:val="en-US"/>
        </w:rPr>
        <w:lastRenderedPageBreak/>
        <w:t>1)</w:t>
      </w:r>
      <w:r>
        <w:rPr>
          <w:lang w:val="en-US"/>
        </w:rPr>
        <w:tab/>
        <w:t>Network only has LTE access with only interworking with LTE access. There is no support for Gn/Gp and no support for S3/S4.</w:t>
      </w:r>
    </w:p>
    <w:p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rsidR="006E714E" w:rsidRDefault="006E714E" w:rsidP="006E714E">
      <w:pPr>
        <w:pStyle w:val="B1"/>
        <w:rPr>
          <w:lang w:val="en-US"/>
        </w:rPr>
      </w:pPr>
      <w:r>
        <w:rPr>
          <w:lang w:val="en-US"/>
        </w:rPr>
        <w:t>3)</w:t>
      </w:r>
      <w:r>
        <w:rPr>
          <w:lang w:val="en-US"/>
        </w:rPr>
        <w:tab/>
        <w:t xml:space="preserve">There are two combined PGW/SGW nodes and two standalone MME nodes. </w:t>
      </w:r>
    </w:p>
    <w:p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rsidR="006E714E" w:rsidRDefault="006E714E" w:rsidP="006E714E">
      <w:pPr>
        <w:pStyle w:val="B1"/>
        <w:rPr>
          <w:lang w:val="en-US"/>
        </w:rPr>
      </w:pPr>
      <w:r>
        <w:rPr>
          <w:lang w:val="en-US"/>
        </w:rPr>
        <w:t>5)</w:t>
      </w:r>
      <w:r>
        <w:rPr>
          <w:lang w:val="en-US"/>
        </w:rPr>
        <w:tab/>
        <w:t xml:space="preserve">Operator desires the flattest DNS structure possible due to desire to minimize the number of DNS queries. The use of NATPR with flag "" is therefore not used by operator policy. This is feasable since the network is small. </w:t>
      </w:r>
    </w:p>
    <w:p w:rsidR="006E714E" w:rsidRDefault="006E714E" w:rsidP="006E714E">
      <w:pPr>
        <w:pStyle w:val="B1"/>
        <w:rPr>
          <w:lang w:val="en-US"/>
        </w:rPr>
      </w:pPr>
      <w:r>
        <w:rPr>
          <w:lang w:val="en-US"/>
        </w:rPr>
        <w:t>6)</w:t>
      </w:r>
      <w:r>
        <w:rPr>
          <w:lang w:val="en-US"/>
        </w:rPr>
        <w:tab/>
        <w:t xml:space="preserve">Due to 4) and 5) only NAPTR records with flag "a" are used by the operator in this example. </w:t>
      </w:r>
    </w:p>
    <w:p w:rsidR="006E714E" w:rsidRDefault="006E714E" w:rsidP="006E714E">
      <w:pPr>
        <w:pStyle w:val="B1"/>
        <w:rPr>
          <w:lang w:val="en-US"/>
        </w:rPr>
      </w:pPr>
      <w:r>
        <w:rPr>
          <w:lang w:val="en-US"/>
        </w:rPr>
        <w:t>7)</w:t>
      </w:r>
      <w:r>
        <w:rPr>
          <w:lang w:val="en-US"/>
        </w:rPr>
        <w:tab/>
        <w:t>One MME pool area.</w:t>
      </w:r>
    </w:p>
    <w:p w:rsidR="006E714E" w:rsidRDefault="006E714E" w:rsidP="006E714E">
      <w:pPr>
        <w:pStyle w:val="B1"/>
        <w:rPr>
          <w:lang w:val="en-US"/>
        </w:rPr>
      </w:pPr>
      <w:r>
        <w:rPr>
          <w:lang w:val="en-US"/>
        </w:rPr>
        <w:t>8)</w:t>
      </w:r>
      <w:r>
        <w:rPr>
          <w:lang w:val="en-US"/>
        </w:rPr>
        <w:tab/>
        <w:t>One SGW service area.</w:t>
      </w:r>
    </w:p>
    <w:p w:rsidR="006E714E" w:rsidRDefault="006E714E" w:rsidP="006E714E">
      <w:pPr>
        <w:pStyle w:val="B1"/>
        <w:rPr>
          <w:lang w:val="en-US"/>
        </w:rPr>
      </w:pPr>
      <w:r>
        <w:rPr>
          <w:lang w:val="en-US"/>
        </w:rPr>
        <w:t>9)</w:t>
      </w:r>
      <w:r>
        <w:rPr>
          <w:lang w:val="en-US"/>
        </w:rPr>
        <w:tab/>
        <w:t>Operator desires that S1-U link cost is minimized (i.e. SGW closest to eNodeB is used)</w:t>
      </w:r>
    </w:p>
    <w:p w:rsidR="006E714E" w:rsidRDefault="006E714E" w:rsidP="006E714E">
      <w:pPr>
        <w:pStyle w:val="B1"/>
        <w:rPr>
          <w:lang w:val="en-US"/>
        </w:rPr>
      </w:pPr>
      <w:r>
        <w:rPr>
          <w:lang w:val="en-US"/>
        </w:rPr>
        <w:t>10)</w:t>
      </w:r>
      <w:r>
        <w:rPr>
          <w:lang w:val="en-US"/>
        </w:rPr>
        <w:tab/>
        <w:t xml:space="preserve">Operator does not care about distance or transport costs between SGW and PGW beyond the collocation for S5. Hence it does not use "topon" naming. </w:t>
      </w:r>
    </w:p>
    <w:p w:rsidR="006E714E" w:rsidRDefault="006E714E" w:rsidP="006E714E">
      <w:pPr>
        <w:pStyle w:val="B1"/>
        <w:rPr>
          <w:lang w:val="en-US"/>
        </w:rPr>
      </w:pPr>
      <w:r>
        <w:rPr>
          <w:lang w:val="en-US"/>
        </w:rPr>
        <w:t>11)</w:t>
      </w:r>
      <w:r>
        <w:rPr>
          <w:lang w:val="en-US"/>
        </w:rPr>
        <w:tab/>
        <w:t>Small number of APNs</w:t>
      </w:r>
    </w:p>
    <w:p w:rsidR="006E714E" w:rsidRDefault="006E714E" w:rsidP="006E714E">
      <w:pPr>
        <w:rPr>
          <w:lang w:val="en-US"/>
        </w:rPr>
      </w:pPr>
      <w:r>
        <w:rPr>
          <w:lang w:val="en-US"/>
        </w:rPr>
        <w:t xml:space="preserve">Other than item 2) this set of conditions might fit a green field operator or government agency deploying LTE for use on laptop computers or high end hand held devices for internet access. This represents one of the simpler networks possible while still being non-trivial. </w:t>
      </w:r>
    </w:p>
    <w:p w:rsidR="006E714E" w:rsidRDefault="006E714E" w:rsidP="006E714E">
      <w:pPr>
        <w:rPr>
          <w:lang w:val="en-US"/>
        </w:rPr>
      </w:pPr>
      <w:r>
        <w:rPr>
          <w:lang w:val="en-US"/>
        </w:rPr>
        <w:t xml:space="preserve">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 </w:t>
      </w:r>
    </w:p>
    <w:p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rsidR="006E714E" w:rsidRDefault="006E714E" w:rsidP="006E714E">
      <w:pPr>
        <w:pStyle w:val="Heading3"/>
        <w:rPr>
          <w:lang w:val="en-US"/>
        </w:rPr>
      </w:pPr>
      <w:bookmarkStart w:id="323" w:name="_Toc20214904"/>
      <w:bookmarkStart w:id="324" w:name="_Toc27753287"/>
      <w:bookmarkStart w:id="325" w:name="_Toc36055106"/>
      <w:r>
        <w:rPr>
          <w:lang w:val="en-US"/>
        </w:rPr>
        <w:t>A.</w:t>
      </w:r>
      <w:r w:rsidRPr="001E12B5">
        <w:rPr>
          <w:lang w:val="en-US"/>
        </w:rPr>
        <w:t xml:space="preserve"> </w:t>
      </w:r>
      <w:r>
        <w:rPr>
          <w:lang w:val="en-US"/>
        </w:rPr>
        <w:t>3.2</w:t>
      </w:r>
      <w:r>
        <w:rPr>
          <w:lang w:val="en-US"/>
        </w:rPr>
        <w:tab/>
        <w:t>Master file for "Collocated Simple LTE Example"</w:t>
      </w:r>
      <w:bookmarkEnd w:id="323"/>
      <w:bookmarkEnd w:id="324"/>
      <w:bookmarkEnd w:id="325"/>
    </w:p>
    <w:p w:rsidR="006E714E" w:rsidRDefault="006E714E" w:rsidP="006E714E">
      <w:pPr>
        <w:rPr>
          <w:lang w:val="en-US"/>
        </w:rPr>
      </w:pPr>
      <w:r>
        <w:rPr>
          <w:lang w:val="en-US"/>
        </w:rPr>
        <w:t>The master file for this example will be CS_EX.txt and has following content.</w:t>
      </w:r>
    </w:p>
    <w:p w:rsidR="006E714E" w:rsidRPr="002C1981" w:rsidRDefault="006E714E" w:rsidP="006E714E">
      <w:pPr>
        <w:pStyle w:val="PL"/>
        <w:rPr>
          <w:lang w:val="en-US"/>
        </w:rPr>
      </w:pPr>
      <w:r w:rsidRPr="002C1981">
        <w:rPr>
          <w:lang w:val="en-US"/>
        </w:rPr>
        <w:t>$ORIGIN epc.mnc990.mcc311.3gppnetwork.org.</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$TTL</w:t>
      </w:r>
      <w:r w:rsidRPr="002C1981">
        <w:rPr>
          <w:lang w:val="en-US"/>
        </w:rPr>
        <w:tab/>
        <w:t>3600 ;  1 hour  - this directive is defined in IETF RFC 2308 not RFC 1035</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SOA_DB.txt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CS_MME_DB.txt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CS_SGW_PGW_NODE_DB.txt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CS_TAI_DB.txt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CS_APN_DB.txt</w:t>
      </w:r>
    </w:p>
    <w:p w:rsidR="006E714E" w:rsidRPr="002C1981" w:rsidRDefault="006E714E" w:rsidP="006E714E">
      <w:pPr>
        <w:pStyle w:val="PL"/>
        <w:rPr>
          <w:lang w:val="en-US"/>
        </w:rPr>
      </w:pPr>
      <w:r w:rsidRPr="002C1981">
        <w:rPr>
          <w:lang w:val="en-US"/>
        </w:rPr>
        <w:t>;</w:t>
      </w:r>
    </w:p>
    <w:p w:rsidR="006E714E" w:rsidRDefault="006E714E" w:rsidP="006E714E">
      <w:pPr>
        <w:pStyle w:val="PL"/>
        <w:rPr>
          <w:lang w:val="en-US"/>
        </w:rPr>
      </w:pPr>
      <w:r w:rsidRPr="002C1981">
        <w:rPr>
          <w:lang w:val="en-US"/>
        </w:rPr>
        <w:t>; End of file</w:t>
      </w:r>
    </w:p>
    <w:p w:rsidR="006E714E" w:rsidRPr="002C1981" w:rsidRDefault="006E714E" w:rsidP="006E714E">
      <w:pPr>
        <w:pStyle w:val="PL"/>
        <w:rPr>
          <w:lang w:val="en-US"/>
        </w:rPr>
      </w:pPr>
    </w:p>
    <w:p w:rsidR="006E714E" w:rsidRDefault="006E714E" w:rsidP="006E714E">
      <w:pPr>
        <w:rPr>
          <w:lang w:val="en-US"/>
        </w:rPr>
      </w:pPr>
      <w:r>
        <w:rPr>
          <w:lang w:val="en-US"/>
        </w:rPr>
        <w:t xml:space="preserve">The included files are detailed in following clauses.   </w:t>
      </w:r>
    </w:p>
    <w:p w:rsidR="006E714E" w:rsidRDefault="006E714E" w:rsidP="006E714E">
      <w:pPr>
        <w:pStyle w:val="Heading3"/>
        <w:rPr>
          <w:lang w:val="en-US"/>
        </w:rPr>
      </w:pPr>
      <w:bookmarkStart w:id="326" w:name="_Toc20214905"/>
      <w:bookmarkStart w:id="327" w:name="_Toc27753288"/>
      <w:bookmarkStart w:id="328" w:name="_Toc36055107"/>
      <w:r>
        <w:rPr>
          <w:lang w:val="en-US"/>
        </w:rPr>
        <w:t>A.</w:t>
      </w:r>
      <w:r w:rsidRPr="001E12B5">
        <w:rPr>
          <w:lang w:val="en-US"/>
        </w:rPr>
        <w:t xml:space="preserve"> </w:t>
      </w:r>
      <w:r>
        <w:rPr>
          <w:lang w:val="en-US"/>
        </w:rPr>
        <w:t>3.3</w:t>
      </w:r>
      <w:r>
        <w:rPr>
          <w:lang w:val="en-US"/>
        </w:rPr>
        <w:tab/>
        <w:t>SOA and NS records</w:t>
      </w:r>
      <w:bookmarkEnd w:id="326"/>
      <w:bookmarkEnd w:id="327"/>
      <w:bookmarkEnd w:id="328"/>
    </w:p>
    <w:p w:rsidR="006E714E" w:rsidRDefault="006E714E" w:rsidP="006E714E">
      <w:pPr>
        <w:rPr>
          <w:lang w:val="en-US"/>
        </w:rPr>
      </w:pPr>
      <w:r>
        <w:rPr>
          <w:lang w:val="en-US"/>
        </w:rPr>
        <w:t>The SOA and NS records need to exist for any DNS zone. Our example will use the following file with name SOA_DB.txt whose content is:</w:t>
      </w:r>
    </w:p>
    <w:p w:rsidR="006E714E" w:rsidRPr="00D73BFB" w:rsidRDefault="006E714E" w:rsidP="006E714E">
      <w:pPr>
        <w:pStyle w:val="PL"/>
        <w:rPr>
          <w:lang w:val="en-US"/>
        </w:rPr>
      </w:pPr>
      <w:r w:rsidRPr="00D73BFB">
        <w:rPr>
          <w:lang w:val="en-US"/>
        </w:rPr>
        <w:t xml:space="preserve">;  SOA and NS glue records </w:t>
      </w:r>
    </w:p>
    <w:p w:rsidR="006E714E" w:rsidRPr="00D73BFB" w:rsidRDefault="006E714E" w:rsidP="006E714E">
      <w:pPr>
        <w:pStyle w:val="PL"/>
        <w:rPr>
          <w:lang w:val="en-US"/>
        </w:rPr>
      </w:pPr>
      <w:r w:rsidRPr="00D73BFB">
        <w:rPr>
          <w:lang w:val="en-US"/>
        </w:rPr>
        <w:t>;  Note @, ns1, ns2 are relative to $ORIGIN</w:t>
      </w:r>
    </w:p>
    <w:p w:rsidR="006E714E" w:rsidRPr="00D73BFB" w:rsidRDefault="006E714E" w:rsidP="006E714E">
      <w:pPr>
        <w:pStyle w:val="PL"/>
        <w:rPr>
          <w:lang w:val="en-US"/>
        </w:rPr>
      </w:pPr>
      <w:r w:rsidRPr="00D73BFB">
        <w:rPr>
          <w:lang w:val="en-US"/>
        </w:rPr>
        <w:t>;</w:t>
      </w:r>
    </w:p>
    <w:p w:rsidR="006E714E" w:rsidRPr="00D73BFB" w:rsidRDefault="006E714E" w:rsidP="006E714E">
      <w:pPr>
        <w:pStyle w:val="PL"/>
        <w:rPr>
          <w:lang w:val="en-US"/>
        </w:rPr>
      </w:pPr>
      <w:r w:rsidRPr="00D73BFB">
        <w:rPr>
          <w:lang w:val="en-US"/>
        </w:rPr>
        <w:lastRenderedPageBreak/>
        <w:t>@  1D  IN      SOA @ administrator.</w:t>
      </w:r>
      <w:r>
        <w:rPr>
          <w:lang w:val="en-US"/>
        </w:rPr>
        <w:t>example</w:t>
      </w:r>
      <w:r w:rsidRPr="00D73BFB">
        <w:rPr>
          <w:lang w:val="en-US"/>
        </w:rPr>
        <w:t>.com. (</w:t>
      </w:r>
    </w:p>
    <w:p w:rsidR="006E714E" w:rsidRPr="00D73BFB" w:rsidRDefault="006E714E" w:rsidP="006E714E">
      <w:pPr>
        <w:pStyle w:val="PL"/>
        <w:rPr>
          <w:lang w:val="en-US"/>
        </w:rPr>
      </w:pPr>
      <w:r w:rsidRPr="00D73BFB">
        <w:rPr>
          <w:lang w:val="en-US"/>
        </w:rPr>
        <w:t xml:space="preserve">                     2008122401 ; serial</w:t>
      </w:r>
    </w:p>
    <w:p w:rsidR="006E714E" w:rsidRPr="00D73BFB" w:rsidRDefault="006E714E" w:rsidP="006E714E">
      <w:pPr>
        <w:pStyle w:val="PL"/>
        <w:rPr>
          <w:lang w:val="en-US"/>
        </w:rPr>
      </w:pPr>
      <w:r w:rsidRPr="00D73BFB">
        <w:rPr>
          <w:lang w:val="en-US"/>
        </w:rPr>
        <w:t xml:space="preserve">                     1H ; refresh</w:t>
      </w:r>
    </w:p>
    <w:p w:rsidR="006E714E" w:rsidRPr="00D73BFB" w:rsidRDefault="006E714E" w:rsidP="006E714E">
      <w:pPr>
        <w:pStyle w:val="PL"/>
        <w:rPr>
          <w:lang w:val="en-US"/>
        </w:rPr>
      </w:pPr>
      <w:r w:rsidRPr="00D73BFB">
        <w:rPr>
          <w:lang w:val="en-US"/>
        </w:rPr>
        <w:t xml:space="preserve">                     15 ; retry</w:t>
      </w:r>
    </w:p>
    <w:p w:rsidR="006E714E" w:rsidRPr="00D73BFB" w:rsidRDefault="006E714E" w:rsidP="006E714E">
      <w:pPr>
        <w:pStyle w:val="PL"/>
        <w:rPr>
          <w:lang w:val="en-US"/>
        </w:rPr>
      </w:pPr>
      <w:r w:rsidRPr="00D73BFB">
        <w:rPr>
          <w:lang w:val="en-US"/>
        </w:rPr>
        <w:t xml:space="preserve">                     1w ; expire</w:t>
      </w:r>
    </w:p>
    <w:p w:rsidR="006E714E" w:rsidRPr="00D73BFB" w:rsidRDefault="006E714E" w:rsidP="006E714E">
      <w:pPr>
        <w:pStyle w:val="PL"/>
        <w:rPr>
          <w:lang w:val="en-US"/>
        </w:rPr>
      </w:pPr>
      <w:r w:rsidRPr="00D73BFB">
        <w:rPr>
          <w:lang w:val="en-US"/>
        </w:rPr>
        <w:t xml:space="preserve">                     1h ; minimum - note this parameter</w:t>
      </w:r>
    </w:p>
    <w:p w:rsidR="006E714E" w:rsidRPr="00D73BFB" w:rsidRDefault="006E714E" w:rsidP="006E714E">
      <w:pPr>
        <w:pStyle w:val="PL"/>
        <w:rPr>
          <w:lang w:val="en-US"/>
        </w:rPr>
      </w:pPr>
      <w:r w:rsidRPr="00D73BFB">
        <w:rPr>
          <w:lang w:val="en-US"/>
        </w:rPr>
        <w:t xml:space="preserve">                        ; is used for negative caching </w:t>
      </w:r>
    </w:p>
    <w:p w:rsidR="006E714E" w:rsidRPr="00D73BFB" w:rsidRDefault="006E714E" w:rsidP="006E714E">
      <w:pPr>
        <w:pStyle w:val="PL"/>
        <w:rPr>
          <w:lang w:val="en-US"/>
        </w:rPr>
      </w:pPr>
      <w:r w:rsidRPr="00D73BFB">
        <w:rPr>
          <w:lang w:val="en-US"/>
        </w:rPr>
        <w:t xml:space="preserve">                        ; see RFC 2308 chapter 4</w:t>
      </w:r>
    </w:p>
    <w:p w:rsidR="006E714E" w:rsidRPr="00D73BFB" w:rsidRDefault="006E714E" w:rsidP="006E714E">
      <w:pPr>
        <w:pStyle w:val="PL"/>
        <w:rPr>
          <w:lang w:val="en-US"/>
        </w:rPr>
      </w:pPr>
      <w:r w:rsidRPr="00D73BFB">
        <w:rPr>
          <w:lang w:val="en-US"/>
        </w:rPr>
        <w:t xml:space="preserve">                    )</w:t>
      </w:r>
    </w:p>
    <w:p w:rsidR="006E714E" w:rsidRPr="00D73BFB" w:rsidRDefault="006E714E" w:rsidP="006E714E">
      <w:pPr>
        <w:pStyle w:val="PL"/>
        <w:rPr>
          <w:lang w:val="en-US"/>
        </w:rPr>
      </w:pPr>
      <w:r w:rsidRPr="00D73BFB">
        <w:rPr>
          <w:lang w:val="en-US"/>
        </w:rPr>
        <w:t xml:space="preserve">       IN  NS     ns1</w:t>
      </w:r>
    </w:p>
    <w:p w:rsidR="006E714E" w:rsidRPr="00D73BFB" w:rsidRDefault="006E714E" w:rsidP="006E714E">
      <w:pPr>
        <w:pStyle w:val="PL"/>
        <w:rPr>
          <w:lang w:val="en-US"/>
        </w:rPr>
      </w:pPr>
      <w:r w:rsidRPr="00D73BFB">
        <w:rPr>
          <w:lang w:val="en-US"/>
        </w:rPr>
        <w:t xml:space="preserve">       IN  NS     ns2</w:t>
      </w:r>
    </w:p>
    <w:p w:rsidR="006E714E" w:rsidRPr="00D73BFB" w:rsidRDefault="006E714E" w:rsidP="006E714E">
      <w:pPr>
        <w:pStyle w:val="PL"/>
        <w:rPr>
          <w:lang w:val="en-US"/>
        </w:rPr>
      </w:pPr>
      <w:r w:rsidRPr="00D73BFB">
        <w:rPr>
          <w:lang w:val="en-US"/>
        </w:rPr>
        <w:t>;</w:t>
      </w:r>
    </w:p>
    <w:p w:rsidR="006E714E" w:rsidRPr="00D73BFB" w:rsidRDefault="006E714E" w:rsidP="006E714E">
      <w:pPr>
        <w:pStyle w:val="PL"/>
        <w:rPr>
          <w:lang w:val="en-US"/>
        </w:rPr>
      </w:pPr>
      <w:r w:rsidRPr="00D73BFB">
        <w:rPr>
          <w:lang w:val="en-US"/>
        </w:rPr>
        <w:t>; Glue records for the two DNS servers</w:t>
      </w:r>
    </w:p>
    <w:p w:rsidR="006E714E" w:rsidRPr="00D73BFB" w:rsidRDefault="006E714E" w:rsidP="006E714E">
      <w:pPr>
        <w:pStyle w:val="PL"/>
        <w:rPr>
          <w:lang w:val="en-US"/>
        </w:rPr>
      </w:pPr>
      <w:r w:rsidRPr="00D73BFB">
        <w:rPr>
          <w:lang w:val="en-US"/>
        </w:rPr>
        <w:t xml:space="preserve">ns1   IN  A      </w:t>
      </w:r>
      <w:r>
        <w:rPr>
          <w:lang w:val="en-US"/>
        </w:rPr>
        <w:t>192.0.2.247</w:t>
      </w:r>
    </w:p>
    <w:p w:rsidR="006E714E" w:rsidRDefault="006E714E" w:rsidP="006E714E">
      <w:pPr>
        <w:pStyle w:val="PL"/>
        <w:rPr>
          <w:lang w:val="en-US"/>
        </w:rPr>
      </w:pPr>
      <w:r w:rsidRPr="00D73BFB">
        <w:rPr>
          <w:lang w:val="en-US"/>
        </w:rPr>
        <w:t xml:space="preserve">ns2   IN  A      </w:t>
      </w:r>
      <w:r>
        <w:rPr>
          <w:lang w:val="en-US"/>
        </w:rPr>
        <w:t>192.0.2.248</w:t>
      </w:r>
    </w:p>
    <w:p w:rsidR="006E714E" w:rsidRDefault="006E714E" w:rsidP="006E714E">
      <w:pPr>
        <w:pStyle w:val="PL"/>
        <w:rPr>
          <w:lang w:val="en-US"/>
        </w:rPr>
      </w:pPr>
    </w:p>
    <w:p w:rsidR="006E714E" w:rsidRDefault="006E714E" w:rsidP="006E714E">
      <w:pPr>
        <w:pStyle w:val="PL"/>
        <w:rPr>
          <w:lang w:val="en-US"/>
        </w:rPr>
      </w:pPr>
      <w:r w:rsidRPr="002C1981">
        <w:rPr>
          <w:lang w:val="en-US"/>
        </w:rPr>
        <w:t>; End of file</w:t>
      </w:r>
    </w:p>
    <w:p w:rsidR="006E714E" w:rsidRDefault="006E714E" w:rsidP="006E714E">
      <w:pPr>
        <w:rPr>
          <w:lang w:val="en-US"/>
        </w:rPr>
      </w:pPr>
    </w:p>
    <w:p w:rsidR="006E714E" w:rsidRDefault="006E714E" w:rsidP="006E714E">
      <w:pPr>
        <w:pStyle w:val="Heading3"/>
        <w:rPr>
          <w:lang w:val="en-US"/>
        </w:rPr>
      </w:pPr>
      <w:bookmarkStart w:id="329" w:name="_Toc20214906"/>
      <w:bookmarkStart w:id="330" w:name="_Toc27753289"/>
      <w:bookmarkStart w:id="331" w:name="_Toc36055108"/>
      <w:r>
        <w:rPr>
          <w:lang w:val="en-US"/>
        </w:rPr>
        <w:t>A.</w:t>
      </w:r>
      <w:r w:rsidRPr="001E12B5">
        <w:rPr>
          <w:lang w:val="en-US"/>
        </w:rPr>
        <w:t xml:space="preserve"> </w:t>
      </w:r>
      <w:r>
        <w:rPr>
          <w:lang w:val="en-US"/>
        </w:rPr>
        <w:t>3.4</w:t>
      </w:r>
      <w:r>
        <w:rPr>
          <w:lang w:val="en-US"/>
        </w:rPr>
        <w:tab/>
        <w:t>MME file for "Collocated Simple LTE Example"</w:t>
      </w:r>
      <w:bookmarkEnd w:id="329"/>
      <w:bookmarkEnd w:id="330"/>
      <w:bookmarkEnd w:id="331"/>
    </w:p>
    <w:p w:rsidR="006E714E" w:rsidRDefault="006E714E" w:rsidP="006E714E">
      <w:pPr>
        <w:rPr>
          <w:lang w:val="en-US"/>
        </w:rPr>
      </w:pPr>
      <w:r>
        <w:rPr>
          <w:lang w:val="en-US"/>
        </w:rPr>
        <w:t xml:space="preserve">The MME S10 record lookup by GUTI is probably the simplest example of the NAPTR records and is the simplest introduction to the S-NAPTR procedure as well. </w:t>
      </w:r>
    </w:p>
    <w:p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mmec&lt;MMEC&gt;.mmegi&lt;MMEGI&gt;.mme (s</w:t>
      </w:r>
      <w:r w:rsidRPr="00FE2AB2">
        <w:rPr>
          <w:lang w:val="en-US"/>
        </w:rPr>
        <w:t xml:space="preserve">ee </w:t>
      </w:r>
      <w:r>
        <w:rPr>
          <w:lang w:val="en-US"/>
        </w:rPr>
        <w:t>clause</w:t>
      </w:r>
      <w:r w:rsidRPr="00FE2AB2">
        <w:rPr>
          <w:lang w:val="en-US"/>
        </w:rPr>
        <w:t xml:space="preserve"> 4.3.3.4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rsidR="006E714E" w:rsidRDefault="006E714E" w:rsidP="006E714E">
      <w:pPr>
        <w:rPr>
          <w:lang w:val="en-US"/>
        </w:rPr>
      </w:pPr>
      <w:r>
        <w:rPr>
          <w:lang w:val="en-US"/>
        </w:rPr>
        <w:t xml:space="preserve">The mmec&lt;MMEC&gt;.mmegi&lt;MMEGI&gt;.mme is also the natural place for the MME canonical node record set. For this example we place the MME canonical node records and the required record for GUTI based lookup at the same location both for simplicity and better DNS caching. </w:t>
      </w:r>
    </w:p>
    <w:p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rsidR="006E714E" w:rsidRDefault="006E714E" w:rsidP="006E714E">
      <w:pPr>
        <w:rPr>
          <w:lang w:val="en-US"/>
        </w:rPr>
      </w:pPr>
      <w:r>
        <w:rPr>
          <w:lang w:val="en-US"/>
        </w:rPr>
        <w:t>The file containing the MME records for this example will be CS_MME_DB.txt and has following NAPTR record content.</w:t>
      </w:r>
    </w:p>
    <w:p w:rsidR="006E714E" w:rsidRDefault="006E714E" w:rsidP="006E714E">
      <w:pPr>
        <w:rPr>
          <w:lang w:val="en-US"/>
        </w:rPr>
      </w:pP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xml:space="preserve">; This is the GUTI related record and the MME node record </w:t>
      </w:r>
    </w:p>
    <w:p w:rsidR="006E714E" w:rsidRPr="00550D52" w:rsidRDefault="006E714E" w:rsidP="006E714E">
      <w:pPr>
        <w:pStyle w:val="PL"/>
        <w:rPr>
          <w:lang w:val="en-US"/>
        </w:rPr>
      </w:pPr>
      <w:r w:rsidRPr="00550D52">
        <w:rPr>
          <w:lang w:val="en-US"/>
        </w:rPr>
        <w:t>; The operator has decided to use the 3GPP name as the canononical node name of the MME</w:t>
      </w:r>
    </w:p>
    <w:p w:rsidR="006E714E" w:rsidRPr="00550D52" w:rsidRDefault="006E714E" w:rsidP="006E714E">
      <w:pPr>
        <w:pStyle w:val="PL"/>
        <w:rPr>
          <w:lang w:val="en-US"/>
        </w:rPr>
      </w:pPr>
      <w:r w:rsidRPr="00550D52">
        <w:rPr>
          <w:lang w:val="en-US"/>
        </w:rPr>
        <w:t>; rather than having two records (the 3GPP one and an operator defined value)</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rsidR="006E714E" w:rsidRPr="00550D52" w:rsidRDefault="006E714E" w:rsidP="006E714E">
      <w:pPr>
        <w:pStyle w:val="PL"/>
        <w:rPr>
          <w:lang w:val="en-US"/>
        </w:rPr>
      </w:pPr>
      <w:r w:rsidRPr="00550D52">
        <w:rPr>
          <w:lang w:val="en-US"/>
        </w:rPr>
        <w:t>;    IN NAPTR order pref. flag service                    regexp  replacement</w:t>
      </w:r>
    </w:p>
    <w:p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rsidR="006E714E" w:rsidRPr="001C652B" w:rsidRDefault="006E714E" w:rsidP="006E714E">
      <w:pPr>
        <w:pStyle w:val="PL"/>
        <w:rPr>
          <w:lang w:val="en-US"/>
        </w:rPr>
      </w:pPr>
      <w:r w:rsidRPr="001C652B">
        <w:rPr>
          <w:lang w:val="en-US"/>
        </w:rPr>
        <w:t>;    IN NAPTR 500   999   "a"   "x-3gpp-mme:x-s1-mme"         ""  topoff.eth7.mmec01.mmegi8001.mme</w:t>
      </w:r>
    </w:p>
    <w:p w:rsidR="006E714E" w:rsidRPr="001C652B" w:rsidRDefault="006E714E" w:rsidP="006E714E">
      <w:pPr>
        <w:pStyle w:val="PL"/>
        <w:rPr>
          <w:lang w:val="en-US"/>
        </w:rPr>
      </w:pPr>
    </w:p>
    <w:p w:rsidR="006E714E" w:rsidRPr="00550D52" w:rsidRDefault="006E714E" w:rsidP="006E714E">
      <w:pPr>
        <w:pStyle w:val="PL"/>
        <w:rPr>
          <w:lang w:val="en-US"/>
        </w:rPr>
      </w:pPr>
      <w:r>
        <w:rPr>
          <w:lang w:val="en-US"/>
        </w:rPr>
        <w:t xml:space="preserve">;  </w:t>
      </w:r>
      <w:r w:rsidRPr="00550D52">
        <w:rPr>
          <w:lang w:val="en-US"/>
        </w:rPr>
        <w:t xml:space="preserve">This particular operator only supports LTE access in their accesses etc.  </w:t>
      </w:r>
    </w:p>
    <w:p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rsidR="006E714E"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 </w:t>
      </w:r>
    </w:p>
    <w:p w:rsidR="006E714E" w:rsidRDefault="006E714E" w:rsidP="006E714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r w:rsidRPr="00550D52">
        <w:rPr>
          <w:lang w:val="en-US"/>
        </w:rPr>
        <w:t xml:space="preserve"> </w:t>
      </w:r>
    </w:p>
    <w:p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rsidR="006E714E" w:rsidRPr="00550D52" w:rsidRDefault="006E714E" w:rsidP="006E714E">
      <w:pPr>
        <w:pStyle w:val="PL"/>
        <w:rPr>
          <w:lang w:val="en-US"/>
        </w:rPr>
      </w:pPr>
      <w:r>
        <w:rPr>
          <w:lang w:val="en-US"/>
        </w:rPr>
        <w:t xml:space="preserve">; </w:t>
      </w:r>
      <w:r w:rsidRPr="00550D52">
        <w:rPr>
          <w:lang w:val="en-US"/>
        </w:rPr>
        <w:t xml:space="preserve"> then the record would have to be included. </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rsidR="006E714E" w:rsidRDefault="006E714E" w:rsidP="006E714E">
      <w:pPr>
        <w:pStyle w:val="PL"/>
        <w:rPr>
          <w:lang w:val="en-US"/>
        </w:rPr>
      </w:pPr>
      <w:r>
        <w:rPr>
          <w:lang w:val="en-US"/>
        </w:rPr>
        <w:t>;   However,</w:t>
      </w:r>
      <w:r w:rsidRPr="00550D52">
        <w:rPr>
          <w:lang w:val="en-US"/>
        </w:rPr>
        <w:t xml:space="preserve"> "x-3gpp-mme:x-s1-mme" is an exception.  </w:t>
      </w:r>
    </w:p>
    <w:p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rsidR="006E714E" w:rsidRPr="00550D52" w:rsidRDefault="006E714E" w:rsidP="006E714E">
      <w:pPr>
        <w:pStyle w:val="PL"/>
        <w:rPr>
          <w:lang w:val="en-US"/>
        </w:rPr>
      </w:pPr>
    </w:p>
    <w:p w:rsidR="006E714E" w:rsidRDefault="006E714E" w:rsidP="006E714E">
      <w:pPr>
        <w:pStyle w:val="PL"/>
        <w:rPr>
          <w:lang w:val="en-US"/>
        </w:rPr>
      </w:pPr>
      <w:r w:rsidRPr="00550D52">
        <w:rPr>
          <w:lang w:val="en-US"/>
        </w:rPr>
        <w:t xml:space="preserve">; NAPTR order plays no major role in this particular example since the MME node is already </w:t>
      </w:r>
    </w:p>
    <w:p w:rsidR="006E714E" w:rsidRDefault="006E714E" w:rsidP="006E714E">
      <w:pPr>
        <w:pStyle w:val="PL"/>
        <w:rPr>
          <w:lang w:val="en-US"/>
        </w:rPr>
      </w:pPr>
      <w:r>
        <w:rPr>
          <w:lang w:val="en-US"/>
        </w:rPr>
        <w:t xml:space="preserve">; </w:t>
      </w:r>
      <w:r w:rsidRPr="00550D52">
        <w:rPr>
          <w:lang w:val="en-US"/>
        </w:rPr>
        <w:t xml:space="preserve">selected in GUTI case and as a canonical node name. In most cases the interface type </w:t>
      </w:r>
    </w:p>
    <w:p w:rsidR="006E714E" w:rsidRPr="00550D52" w:rsidRDefault="006E714E" w:rsidP="006E714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rsidR="006E714E" w:rsidRPr="00550D52" w:rsidRDefault="006E714E" w:rsidP="006E714E">
      <w:pPr>
        <w:pStyle w:val="PL"/>
        <w:rPr>
          <w:lang w:val="en-US"/>
        </w:rPr>
      </w:pPr>
      <w:r w:rsidRPr="00550D52">
        <w:rPr>
          <w:lang w:val="en-US"/>
        </w:rPr>
        <w:t xml:space="preserve">; If the S3 and Gn records were not commented out the S10 is preferred over S3 over Gn </w:t>
      </w:r>
    </w:p>
    <w:p w:rsidR="006E714E" w:rsidRDefault="006E714E" w:rsidP="006E714E">
      <w:pPr>
        <w:pStyle w:val="PL"/>
        <w:rPr>
          <w:lang w:val="en-US"/>
        </w:rPr>
      </w:pPr>
      <w:r w:rsidRPr="00550D52">
        <w:rPr>
          <w:lang w:val="en-US"/>
        </w:rPr>
        <w:t xml:space="preserve">; I.e. a combined MME/SGSN  could communicate to the MME above using any of the three protocols </w:t>
      </w:r>
    </w:p>
    <w:p w:rsidR="006E714E" w:rsidRDefault="006E714E" w:rsidP="006E714E">
      <w:pPr>
        <w:pStyle w:val="PL"/>
        <w:rPr>
          <w:lang w:val="en-US"/>
        </w:rPr>
      </w:pPr>
      <w:r>
        <w:rPr>
          <w:lang w:val="en-US"/>
        </w:rPr>
        <w:lastRenderedPageBreak/>
        <w:t xml:space="preserve">; at context transfer. </w:t>
      </w:r>
    </w:p>
    <w:p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Of course if the MME had multiple S10 int</w:t>
      </w:r>
      <w:r>
        <w:rPr>
          <w:lang w:val="en-US"/>
        </w:rPr>
        <w:t>erfaces</w:t>
      </w:r>
      <w:r w:rsidRPr="00550D52">
        <w:rPr>
          <w:lang w:val="en-US"/>
        </w:rPr>
        <w:t xml:space="preserve"> </w:t>
      </w:r>
    </w:p>
    <w:p w:rsidR="006E714E" w:rsidRDefault="006E714E" w:rsidP="006E714E">
      <w:pPr>
        <w:pStyle w:val="PL"/>
        <w:rPr>
          <w:lang w:val="en-US"/>
        </w:rPr>
      </w:pPr>
      <w:r w:rsidRPr="00550D52">
        <w:rPr>
          <w:lang w:val="en-US"/>
        </w:rPr>
        <w:t xml:space="preserve">; the operator could provision more than one S10 record with different orders </w:t>
      </w:r>
    </w:p>
    <w:p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rsidR="006E714E" w:rsidRPr="00550D52" w:rsidRDefault="006E714E" w:rsidP="006E714E">
      <w:pPr>
        <w:pStyle w:val="PL"/>
        <w:rPr>
          <w:lang w:val="en-US"/>
        </w:rPr>
      </w:pPr>
      <w:r w:rsidRPr="00550D52">
        <w:rPr>
          <w:lang w:val="en-US"/>
        </w:rPr>
        <w:t xml:space="preserve"> </w:t>
      </w:r>
    </w:p>
    <w:p w:rsidR="006E714E" w:rsidRPr="00550D52" w:rsidRDefault="006E714E" w:rsidP="006E714E">
      <w:pPr>
        <w:pStyle w:val="PL"/>
        <w:rPr>
          <w:lang w:val="en-US"/>
        </w:rPr>
      </w:pPr>
      <w:r w:rsidRPr="00550D52">
        <w:rPr>
          <w:lang w:val="en-US"/>
        </w:rPr>
        <w:t xml:space="preserve"> </w:t>
      </w:r>
    </w:p>
    <w:p w:rsidR="006E714E" w:rsidRPr="00550D52" w:rsidRDefault="006E714E" w:rsidP="006E714E">
      <w:pPr>
        <w:pStyle w:val="PL"/>
        <w:rPr>
          <w:lang w:val="en-US"/>
        </w:rPr>
      </w:pPr>
      <w:r w:rsidRPr="00550D52">
        <w:rPr>
          <w:lang w:val="en-US"/>
        </w:rPr>
        <w:t>; We have the same type of records for the other MME (same comments would apply)</w:t>
      </w:r>
    </w:p>
    <w:p w:rsidR="006E714E" w:rsidRPr="00550D52" w:rsidRDefault="006E714E" w:rsidP="006E714E">
      <w:pPr>
        <w:pStyle w:val="PL"/>
        <w:rPr>
          <w:lang w:val="en-US"/>
        </w:rPr>
      </w:pP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rsidR="006E714E" w:rsidRPr="00550D52" w:rsidRDefault="006E714E" w:rsidP="006E714E">
      <w:pPr>
        <w:pStyle w:val="PL"/>
        <w:rPr>
          <w:lang w:val="en-US"/>
        </w:rPr>
      </w:pPr>
      <w:r w:rsidRPr="00550D52">
        <w:rPr>
          <w:lang w:val="en-US"/>
        </w:rPr>
        <w:t>;    IN NAPTR order pref. flag service                    regexp  replacement</w:t>
      </w:r>
    </w:p>
    <w:p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rsidR="006E714E" w:rsidRPr="001C652B" w:rsidRDefault="006E714E" w:rsidP="006E714E">
      <w:pPr>
        <w:pStyle w:val="PL"/>
        <w:rPr>
          <w:lang w:val="en-US"/>
        </w:rPr>
      </w:pPr>
      <w:r w:rsidRPr="001C652B">
        <w:rPr>
          <w:lang w:val="en-US"/>
        </w:rPr>
        <w:t>;    IN NAPTR 500   999   "a"   "x-3gpp-mme:x-s1-mme"         ""  topoff.eth7.mmec02.mmegi8001.mme</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Al</w:t>
      </w:r>
      <w:r>
        <w:rPr>
          <w:lang w:val="en-US"/>
        </w:rPr>
        <w:t>l MME IP addresses for both MME</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rsidR="006E714E" w:rsidRPr="00550D52" w:rsidRDefault="006E714E" w:rsidP="006E714E">
      <w:pPr>
        <w:pStyle w:val="PL"/>
        <w:rPr>
          <w:lang w:val="en-US"/>
        </w:rPr>
      </w:pPr>
      <w:r w:rsidRPr="00550D52">
        <w:rPr>
          <w:lang w:val="en-US"/>
        </w:rPr>
        <w:t xml:space="preserve">                                 IN AAAA 2001:db8:0:0:0:0:0:0</w:t>
      </w:r>
    </w:p>
    <w:p w:rsidR="006E714E" w:rsidRPr="00550D52" w:rsidRDefault="006E714E" w:rsidP="006E714E">
      <w:pPr>
        <w:pStyle w:val="PL"/>
        <w:rPr>
          <w:lang w:val="en-US"/>
        </w:rPr>
      </w:pPr>
      <w:r w:rsidRPr="00550D52">
        <w:rPr>
          <w:lang w:val="en-US"/>
        </w:rPr>
        <w:t xml:space="preserve">                                 IN AAAA 2001:db8:0:1:0:0:0:0</w:t>
      </w:r>
    </w:p>
    <w:p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rsidR="006E714E" w:rsidRPr="0098720C" w:rsidRDefault="006E714E" w:rsidP="006E714E">
      <w:pPr>
        <w:pStyle w:val="PL"/>
        <w:rPr>
          <w:lang w:val="it-IT"/>
        </w:rPr>
      </w:pPr>
      <w:r w:rsidRPr="00550D52">
        <w:rPr>
          <w:lang w:val="en-US"/>
        </w:rPr>
        <w:t xml:space="preserve">                                 </w:t>
      </w:r>
      <w:r w:rsidRPr="0098720C">
        <w:rPr>
          <w:lang w:val="it-IT"/>
        </w:rPr>
        <w:t>IN A 192.0.2.14</w:t>
      </w:r>
    </w:p>
    <w:p w:rsidR="006E714E" w:rsidRPr="0098720C" w:rsidRDefault="006E714E" w:rsidP="006E714E">
      <w:pPr>
        <w:pStyle w:val="PL"/>
        <w:rPr>
          <w:lang w:val="it-IT"/>
        </w:rPr>
      </w:pPr>
      <w:r w:rsidRPr="0098720C">
        <w:rPr>
          <w:lang w:val="it-IT"/>
        </w:rPr>
        <w:t xml:space="preserve">                                 IN AAAA 2001:db8:0:2:0:0:0:0</w:t>
      </w:r>
    </w:p>
    <w:p w:rsidR="006E714E" w:rsidRPr="0098720C" w:rsidRDefault="006E714E" w:rsidP="006E714E">
      <w:pPr>
        <w:pStyle w:val="PL"/>
        <w:rPr>
          <w:lang w:val="it-IT"/>
        </w:rPr>
      </w:pPr>
      <w:r w:rsidRPr="0098720C">
        <w:rPr>
          <w:lang w:val="it-IT"/>
        </w:rPr>
        <w:t xml:space="preserve">                                 IN AAAA 2001:db8:0:3:0:0:0:0</w:t>
      </w:r>
    </w:p>
    <w:p w:rsidR="006E714E" w:rsidRPr="0098720C" w:rsidRDefault="006E714E" w:rsidP="006E714E">
      <w:pPr>
        <w:pStyle w:val="PL"/>
        <w:rPr>
          <w:lang w:val="it-IT"/>
        </w:rPr>
      </w:pPr>
      <w:r w:rsidRPr="0098720C">
        <w:rPr>
          <w:lang w:val="it-IT"/>
        </w:rPr>
        <w:t>topoff.eth1.mmec02.mmegi8001.mme IN A 192.0.2.17</w:t>
      </w:r>
    </w:p>
    <w:p w:rsidR="006E714E" w:rsidRPr="0098720C" w:rsidRDefault="006E714E" w:rsidP="006E714E">
      <w:pPr>
        <w:pStyle w:val="PL"/>
        <w:rPr>
          <w:lang w:val="it-IT"/>
        </w:rPr>
      </w:pPr>
      <w:r w:rsidRPr="0098720C">
        <w:rPr>
          <w:lang w:val="it-IT"/>
        </w:rPr>
        <w:t xml:space="preserve">                                 IN A 192.0.2.18</w:t>
      </w:r>
    </w:p>
    <w:p w:rsidR="006E714E" w:rsidRPr="0098720C" w:rsidRDefault="006E714E" w:rsidP="006E714E">
      <w:pPr>
        <w:pStyle w:val="PL"/>
        <w:rPr>
          <w:lang w:val="it-IT"/>
        </w:rPr>
      </w:pPr>
      <w:r w:rsidRPr="0098720C">
        <w:rPr>
          <w:lang w:val="it-IT"/>
        </w:rPr>
        <w:t xml:space="preserve">                                 IN AAAA 2001:db8:0:6:0:0:0:0</w:t>
      </w:r>
    </w:p>
    <w:p w:rsidR="006E714E" w:rsidRPr="0098720C" w:rsidRDefault="006E714E" w:rsidP="006E714E">
      <w:pPr>
        <w:pStyle w:val="PL"/>
        <w:rPr>
          <w:lang w:val="it-IT"/>
        </w:rPr>
      </w:pPr>
      <w:r w:rsidRPr="0098720C">
        <w:rPr>
          <w:lang w:val="it-IT"/>
        </w:rPr>
        <w:t xml:space="preserve">                                 IN AAAA 2001:db8:0:7:0:0:0:0</w:t>
      </w:r>
    </w:p>
    <w:p w:rsidR="006E714E" w:rsidRPr="0098720C" w:rsidRDefault="006E714E" w:rsidP="006E714E">
      <w:pPr>
        <w:pStyle w:val="PL"/>
        <w:rPr>
          <w:lang w:val="it-IT"/>
        </w:rPr>
      </w:pPr>
      <w:r w:rsidRPr="0098720C">
        <w:rPr>
          <w:lang w:val="it-IT"/>
        </w:rPr>
        <w:t>topoff.eth3.mmec02.mmegi8001.mme IN A 192.0.2.19</w:t>
      </w:r>
    </w:p>
    <w:p w:rsidR="006E714E" w:rsidRPr="0098720C" w:rsidRDefault="006E714E" w:rsidP="006E714E">
      <w:pPr>
        <w:pStyle w:val="PL"/>
        <w:rPr>
          <w:lang w:val="it-IT"/>
        </w:rPr>
      </w:pPr>
      <w:r w:rsidRPr="0098720C">
        <w:rPr>
          <w:lang w:val="it-IT"/>
        </w:rPr>
        <w:t xml:space="preserve">                                 IN A 192.0.2.110</w:t>
      </w:r>
    </w:p>
    <w:p w:rsidR="006E714E" w:rsidRPr="0098720C" w:rsidRDefault="006E714E" w:rsidP="006E714E">
      <w:pPr>
        <w:pStyle w:val="PL"/>
        <w:rPr>
          <w:lang w:val="it-IT"/>
        </w:rPr>
      </w:pPr>
      <w:r w:rsidRPr="0098720C">
        <w:rPr>
          <w:lang w:val="it-IT"/>
        </w:rPr>
        <w:t xml:space="preserve">                                 IN AAAA 2001:db8:0:8:0:0:0:0</w:t>
      </w:r>
    </w:p>
    <w:p w:rsidR="006E714E" w:rsidRPr="00550D52" w:rsidRDefault="006E714E" w:rsidP="006E714E">
      <w:pPr>
        <w:pStyle w:val="PL"/>
        <w:rPr>
          <w:lang w:val="en-US"/>
        </w:rPr>
      </w:pPr>
      <w:r w:rsidRPr="0098720C">
        <w:rPr>
          <w:lang w:val="it-IT"/>
        </w:rPr>
        <w:t xml:space="preserve">                                 </w:t>
      </w:r>
      <w:r w:rsidRPr="00550D52">
        <w:rPr>
          <w:lang w:val="en-US"/>
        </w:rPr>
        <w:t>IN AAAA 2001:db8:0:9:0:0:0:0</w:t>
      </w:r>
    </w:p>
    <w:p w:rsidR="006E714E" w:rsidRPr="00550D52" w:rsidRDefault="006E714E" w:rsidP="006E714E">
      <w:pPr>
        <w:pStyle w:val="PL"/>
        <w:rPr>
          <w:lang w:val="en-US"/>
        </w:rPr>
      </w:pPr>
    </w:p>
    <w:p w:rsidR="006E714E" w:rsidRPr="00550D52" w:rsidRDefault="006E714E" w:rsidP="006E714E">
      <w:pPr>
        <w:pStyle w:val="PL"/>
        <w:rPr>
          <w:lang w:val="en-US"/>
        </w:rPr>
      </w:pPr>
      <w:r w:rsidRPr="00550D52">
        <w:rPr>
          <w:lang w:val="en-US"/>
        </w:rPr>
        <w:t>; end of file</w:t>
      </w:r>
    </w:p>
    <w:p w:rsidR="006E714E" w:rsidRPr="00550D52" w:rsidRDefault="006E714E" w:rsidP="006E714E">
      <w:pPr>
        <w:rPr>
          <w:rFonts w:ascii="Courier New" w:hAnsi="Courier New"/>
          <w:noProof/>
          <w:sz w:val="16"/>
          <w:lang w:val="en-US"/>
        </w:rPr>
      </w:pPr>
    </w:p>
    <w:p w:rsidR="006E714E" w:rsidRPr="00550D52" w:rsidRDefault="006E714E" w:rsidP="006E714E">
      <w:pPr>
        <w:rPr>
          <w:rFonts w:ascii="Courier New" w:hAnsi="Courier New"/>
          <w:noProof/>
          <w:sz w:val="16"/>
          <w:lang w:val="en-US"/>
        </w:rPr>
      </w:pPr>
    </w:p>
    <w:p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rsidR="006E714E" w:rsidRDefault="006E714E" w:rsidP="006E714E">
      <w:pPr>
        <w:rPr>
          <w:lang w:val="en-US"/>
        </w:rPr>
      </w:pPr>
      <w:r>
        <w:rPr>
          <w:lang w:val="en-US"/>
        </w:rPr>
        <w:t>The fully qualified MME node names are the relatively long</w:t>
      </w:r>
    </w:p>
    <w:p w:rsidR="006E714E" w:rsidRDefault="006E714E" w:rsidP="006E714E">
      <w:pPr>
        <w:jc w:val="center"/>
        <w:rPr>
          <w:lang w:val="en-US"/>
        </w:rPr>
      </w:pPr>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6E714E" w:rsidRDefault="006E714E" w:rsidP="006E714E">
      <w:pPr>
        <w:rPr>
          <w:lang w:val="en-US"/>
        </w:rPr>
      </w:pPr>
      <w:r>
        <w:rPr>
          <w:lang w:val="en-US"/>
        </w:rPr>
        <w:t xml:space="preserve">and </w:t>
      </w:r>
    </w:p>
    <w:p w:rsidR="006E714E" w:rsidRDefault="006E714E" w:rsidP="006E714E">
      <w:pPr>
        <w:jc w:val="center"/>
        <w:rPr>
          <w:lang w:val="en-US"/>
        </w:rPr>
      </w:pPr>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rsidR="006E714E"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 </w:t>
      </w:r>
    </w:p>
    <w:p w:rsidR="006E714E" w:rsidRDefault="006E714E" w:rsidP="006E714E">
      <w:pPr>
        <w:rPr>
          <w:lang w:val="en-US"/>
        </w:rPr>
      </w:pPr>
      <w:r>
        <w:rPr>
          <w:lang w:val="en-US"/>
        </w:rPr>
        <w:t xml:space="preserve">For the purposes of GUTI lookup the S10 record is sufficient for LTE only access and LTE only interworking. As stated in the comments above, S3 would be added for S4-SGSN support and the Gn/Gp records for Gn/Gp SGSN support. </w:t>
      </w:r>
    </w:p>
    <w:p w:rsidR="006E714E" w:rsidRPr="00FE2AB2" w:rsidRDefault="006E714E" w:rsidP="006E714E">
      <w:pPr>
        <w:rPr>
          <w:lang w:val="en-US"/>
        </w:rPr>
      </w:pPr>
      <w:r>
        <w:rPr>
          <w:lang w:val="en-US"/>
        </w:rPr>
        <w:t xml:space="preserve">For the purposes of being a canonical node record the S10 and S11 MME records are included (and they are mandatory to provision in the canonical node record of the MME). </w:t>
      </w:r>
    </w:p>
    <w:p w:rsidR="006E714E"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w:t>
      </w:r>
      <w:r>
        <w:rPr>
          <w:lang w:val="en-US"/>
        </w:rPr>
        <w:t>clause</w:t>
      </w:r>
      <w:r w:rsidRPr="00890090">
        <w:rPr>
          <w:lang w:val="en-US"/>
        </w:rPr>
        <w:t xml:space="preserve"> 19.4.3</w:t>
      </w:r>
      <w:r>
        <w:rPr>
          <w:lang w:val="en-US"/>
        </w:rPr>
        <w:t xml:space="preserve"> for that node. Node records are meant to be complete. We have an exception here since x-3gpp-mme:x-s1-mme is explicitly optional in this release of 3GPP. </w:t>
      </w:r>
    </w:p>
    <w:p w:rsidR="006E714E" w:rsidRDefault="006E714E" w:rsidP="006E714E">
      <w:pPr>
        <w:pStyle w:val="Heading3"/>
        <w:rPr>
          <w:lang w:val="en-US"/>
        </w:rPr>
      </w:pPr>
      <w:bookmarkStart w:id="332" w:name="_Toc20214907"/>
      <w:bookmarkStart w:id="333" w:name="_Toc27753290"/>
      <w:bookmarkStart w:id="334" w:name="OLE_LINK1"/>
      <w:bookmarkStart w:id="335" w:name="OLE_LINK2"/>
      <w:bookmarkStart w:id="336" w:name="_Toc36055109"/>
      <w:r>
        <w:rPr>
          <w:lang w:val="en-US"/>
        </w:rPr>
        <w:lastRenderedPageBreak/>
        <w:t>A.</w:t>
      </w:r>
      <w:r w:rsidRPr="001E12B5">
        <w:rPr>
          <w:lang w:val="en-US"/>
        </w:rPr>
        <w:t xml:space="preserve"> </w:t>
      </w:r>
      <w:r>
        <w:rPr>
          <w:lang w:val="en-US"/>
        </w:rPr>
        <w:t>3.5</w:t>
      </w:r>
      <w:r>
        <w:rPr>
          <w:lang w:val="en-US"/>
        </w:rPr>
        <w:tab/>
        <w:t>APN file for "Collocated Simple LTE Example"</w:t>
      </w:r>
      <w:bookmarkEnd w:id="332"/>
      <w:bookmarkEnd w:id="333"/>
      <w:bookmarkEnd w:id="336"/>
    </w:p>
    <w:p w:rsidR="006E714E"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clause </w:t>
      </w:r>
      <w:r>
        <w:t xml:space="preserve">19.4.2.2 </w:t>
      </w:r>
      <w:r>
        <w:rPr>
          <w:lang w:val="en-US"/>
        </w:rPr>
        <w:t>and is of form &lt;APN-NI&gt;.apn.epc.mnc&lt;MNC&gt;.mcc&lt;MCC&gt;.3</w:t>
      </w:r>
      <w:r w:rsidRPr="00890090">
        <w:rPr>
          <w:lang w:val="en-US"/>
        </w:rPr>
        <w:t>gppnetwork.org</w:t>
      </w:r>
      <w:r>
        <w:rPr>
          <w:lang w:val="en-US"/>
        </w:rPr>
        <w:t xml:space="preserve"> </w:t>
      </w:r>
    </w:p>
    <w:bookmarkEnd w:id="334"/>
    <w:bookmarkEnd w:id="335"/>
    <w:p w:rsidR="006E714E" w:rsidRPr="00890090" w:rsidRDefault="006E714E" w:rsidP="006E714E">
      <w:pPr>
        <w:rPr>
          <w:lang w:val="en-US"/>
        </w:rPr>
      </w:pPr>
      <w:r>
        <w:rPr>
          <w:lang w:val="en-US"/>
        </w:rPr>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w:t>
      </w:r>
      <w:r>
        <w:rPr>
          <w:lang w:val="en-US"/>
        </w:rPr>
        <w:t>clause</w:t>
      </w:r>
      <w:r w:rsidRPr="00890090">
        <w:rPr>
          <w:lang w:val="en-US"/>
        </w:rPr>
        <w:t xml:space="preserve"> 19.4.3</w:t>
      </w:r>
    </w:p>
    <w:p w:rsidR="006E714E" w:rsidRDefault="006E714E" w:rsidP="006E714E">
      <w:pPr>
        <w:rPr>
          <w:lang w:val="en-US"/>
        </w:rPr>
      </w:pPr>
      <w:r>
        <w:rPr>
          <w:lang w:val="en-US"/>
        </w:rPr>
        <w:t>There are two APN-NI in this network "imsTV1", and "imsTV2".</w:t>
      </w:r>
    </w:p>
    <w:p w:rsidR="006E714E" w:rsidRPr="008A2ACD" w:rsidRDefault="006E714E" w:rsidP="006E714E">
      <w:pPr>
        <w:rPr>
          <w:lang w:val="en-US"/>
        </w:rPr>
      </w:pPr>
      <w:r>
        <w:rPr>
          <w:lang w:val="en-US"/>
        </w:rPr>
        <w:t>The file containing the APN records for this example will be CS_APN_DB.txt and has following content.</w:t>
      </w:r>
    </w:p>
    <w:p w:rsidR="006E714E" w:rsidRPr="001760A2" w:rsidRDefault="006E714E" w:rsidP="006E714E">
      <w:pPr>
        <w:pStyle w:val="PL"/>
        <w:rPr>
          <w:lang w:val="en-US"/>
        </w:rPr>
      </w:pPr>
      <w:r w:rsidRPr="001760A2">
        <w:rPr>
          <w:lang w:val="en-US"/>
        </w:rPr>
        <w:t xml:space="preserve">; </w:t>
      </w: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imsTV1.apn                                   (</w:t>
      </w:r>
    </w:p>
    <w:p w:rsidR="006E714E" w:rsidRPr="001760A2" w:rsidRDefault="006E714E" w:rsidP="006E714E">
      <w:pPr>
        <w:pStyle w:val="PL"/>
        <w:rPr>
          <w:lang w:val="en-US"/>
        </w:rPr>
      </w:pPr>
      <w:r w:rsidRPr="001760A2">
        <w:rPr>
          <w:lang w:val="en-US"/>
        </w:rPr>
        <w:t>;  IN NAPTR order pref. flag service                           regexp replacement</w:t>
      </w:r>
    </w:p>
    <w:p w:rsidR="006E714E" w:rsidRPr="001760A2" w:rsidRDefault="006E714E" w:rsidP="006E714E">
      <w:pPr>
        <w:pStyle w:val="PL"/>
        <w:rPr>
          <w:lang w:val="en-US"/>
        </w:rPr>
      </w:pPr>
      <w:r w:rsidRPr="001760A2">
        <w:rPr>
          <w:lang w:val="en-US"/>
        </w:rPr>
        <w:t xml:space="preserve">   IN NAPTR 100   999   "a" "x-3gpp-pgw:x-s5-gtp:x-s8-gtp"         "" topoff.vip1.gw01.nodes )</w:t>
      </w:r>
    </w:p>
    <w:p w:rsidR="006E714E" w:rsidRPr="001760A2" w:rsidRDefault="006E714E" w:rsidP="006E714E">
      <w:pPr>
        <w:pStyle w:val="PL"/>
        <w:rPr>
          <w:lang w:val="en-US"/>
        </w:rPr>
      </w:pPr>
      <w:r w:rsidRPr="001760A2">
        <w:rPr>
          <w:lang w:val="en-US"/>
        </w:rPr>
        <w:t xml:space="preserve">   IN NAPTR 200   999   "a" "x-3gpp-pgw:x-s5-gtp:x-s8-gtp"         "" topoff.vip1.gw21.nodes</w:t>
      </w:r>
    </w:p>
    <w:p w:rsidR="006E714E" w:rsidRPr="001760A2" w:rsidRDefault="006E714E" w:rsidP="006E714E">
      <w:pPr>
        <w:pStyle w:val="PL"/>
        <w:rPr>
          <w:lang w:val="en-US"/>
        </w:rPr>
      </w:pPr>
      <w:r w:rsidRPr="001760A2">
        <w:rPr>
          <w:lang w:val="en-US"/>
        </w:rPr>
        <w:t>;  IN NAPTR 300   999   "a" "x-3gpp-pgw:x-gn:x-gp"                 "" topoff.vip3.gw01.nodes</w:t>
      </w:r>
    </w:p>
    <w:p w:rsidR="006E714E" w:rsidRPr="001760A2" w:rsidRDefault="006E714E" w:rsidP="006E714E">
      <w:pPr>
        <w:pStyle w:val="PL"/>
        <w:rPr>
          <w:lang w:val="en-US"/>
        </w:rPr>
      </w:pPr>
      <w:r w:rsidRPr="001760A2">
        <w:rPr>
          <w:lang w:val="en-US"/>
        </w:rPr>
        <w:t>;  IN NAPTR 400   999   "a" "x-3gpp-pgw:x-gn:x-gp"                 "" topoff.vip3.gw21.nodes</w:t>
      </w:r>
    </w:p>
    <w:p w:rsidR="006E714E" w:rsidRPr="001760A2" w:rsidRDefault="006E714E" w:rsidP="006E714E">
      <w:pPr>
        <w:pStyle w:val="PL"/>
        <w:rPr>
          <w:lang w:val="en-US"/>
        </w:rPr>
      </w:pPr>
      <w:r w:rsidRPr="001760A2">
        <w:rPr>
          <w:lang w:val="en-US"/>
        </w:rPr>
        <w:t xml:space="preserve">   IN NAPTR 500   999   "a" "x-3gpp-pgw:x-s8-pmip"                 "" topoff.vip2.gw01.nodes</w:t>
      </w:r>
    </w:p>
    <w:p w:rsidR="006E714E" w:rsidRPr="001760A2" w:rsidRDefault="006E714E" w:rsidP="006E714E">
      <w:pPr>
        <w:pStyle w:val="PL"/>
        <w:rPr>
          <w:lang w:val="en-US"/>
        </w:rPr>
      </w:pPr>
      <w:r w:rsidRPr="001760A2">
        <w:rPr>
          <w:lang w:val="en-US"/>
        </w:rPr>
        <w:t xml:space="preserve">   IN NAPTR 600   999   "a" "x-3gpp-pgw:x-s8-pmip"                 "" topoff.vip2.gw21.nodes</w:t>
      </w:r>
    </w:p>
    <w:p w:rsidR="006E714E" w:rsidRPr="001760A2" w:rsidRDefault="006E714E" w:rsidP="006E714E">
      <w:pPr>
        <w:pStyle w:val="PL"/>
        <w:rPr>
          <w:lang w:val="en-US"/>
        </w:rPr>
      </w:pP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  Operator has ims</w:t>
      </w:r>
      <w:r>
        <w:rPr>
          <w:lang w:val="en-US"/>
        </w:rPr>
        <w:t>TV</w:t>
      </w:r>
      <w:r w:rsidRPr="001760A2">
        <w:rPr>
          <w:lang w:val="en-US"/>
        </w:rPr>
        <w:t>1.apn using gw01.nodes when possible. Possibly one IMS core and video server</w:t>
      </w:r>
    </w:p>
    <w:p w:rsidR="006E714E" w:rsidRPr="001760A2" w:rsidRDefault="006E714E" w:rsidP="006E714E">
      <w:pPr>
        <w:pStyle w:val="PL"/>
        <w:rPr>
          <w:lang w:val="en-US"/>
        </w:rPr>
      </w:pPr>
      <w:r w:rsidRPr="001760A2">
        <w:rPr>
          <w:lang w:val="en-US"/>
        </w:rPr>
        <w:t>;  are closer to gw01.nodes than gw21.nodes</w:t>
      </w: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  Operator only allows PMIPv6 for roaming type scenarios and only as a last choice</w:t>
      </w:r>
    </w:p>
    <w:p w:rsidR="006E714E" w:rsidRPr="001760A2" w:rsidRDefault="006E714E" w:rsidP="006E714E">
      <w:pPr>
        <w:pStyle w:val="PL"/>
        <w:rPr>
          <w:lang w:val="en-US"/>
        </w:rPr>
      </w:pPr>
      <w:r w:rsidRPr="001760A2">
        <w:rPr>
          <w:lang w:val="en-US"/>
        </w:rPr>
        <w:t>;  The operator does not support Gn/Gp so those records are commented out</w:t>
      </w:r>
    </w:p>
    <w:p w:rsidR="006E714E" w:rsidRPr="001760A2" w:rsidRDefault="006E714E" w:rsidP="006E714E">
      <w:pPr>
        <w:pStyle w:val="PL"/>
        <w:rPr>
          <w:lang w:val="en-US"/>
        </w:rPr>
      </w:pPr>
    </w:p>
    <w:p w:rsidR="006E714E" w:rsidRPr="001760A2" w:rsidRDefault="006E714E" w:rsidP="006E714E">
      <w:pPr>
        <w:pStyle w:val="PL"/>
        <w:rPr>
          <w:lang w:val="en-US"/>
        </w:rPr>
      </w:pPr>
    </w:p>
    <w:p w:rsidR="006E714E" w:rsidRPr="001760A2" w:rsidRDefault="006E714E" w:rsidP="006E714E">
      <w:pPr>
        <w:pStyle w:val="PL"/>
        <w:rPr>
          <w:lang w:val="en-US"/>
        </w:rPr>
      </w:pPr>
      <w:r w:rsidRPr="001760A2">
        <w:rPr>
          <w:lang w:val="en-US"/>
        </w:rPr>
        <w:t>imsTV2.apn                                   (</w:t>
      </w:r>
    </w:p>
    <w:p w:rsidR="006E714E" w:rsidRPr="001760A2" w:rsidRDefault="006E714E" w:rsidP="006E714E">
      <w:pPr>
        <w:pStyle w:val="PL"/>
        <w:rPr>
          <w:lang w:val="en-US"/>
        </w:rPr>
      </w:pPr>
      <w:r w:rsidRPr="001760A2">
        <w:rPr>
          <w:lang w:val="en-US"/>
        </w:rPr>
        <w:t>;  IN NAPTR order pref. flag service                           regexp replacement</w:t>
      </w:r>
    </w:p>
    <w:p w:rsidR="006E714E" w:rsidRPr="001760A2" w:rsidRDefault="006E714E" w:rsidP="006E714E">
      <w:pPr>
        <w:pStyle w:val="PL"/>
        <w:rPr>
          <w:lang w:val="en-US"/>
        </w:rPr>
      </w:pPr>
      <w:r w:rsidRPr="001760A2">
        <w:rPr>
          <w:lang w:val="en-US"/>
        </w:rPr>
        <w:t xml:space="preserve">   IN NAPTR 200   999   "a" "x-3gpp-pgw:x-s5-gtp:x-s8-gtp"         "" topoff.vip1.gw01.nodes )</w:t>
      </w:r>
    </w:p>
    <w:p w:rsidR="006E714E" w:rsidRPr="001760A2" w:rsidRDefault="006E714E" w:rsidP="006E714E">
      <w:pPr>
        <w:pStyle w:val="PL"/>
        <w:rPr>
          <w:lang w:val="en-US"/>
        </w:rPr>
      </w:pPr>
      <w:r w:rsidRPr="001760A2">
        <w:rPr>
          <w:lang w:val="en-US"/>
        </w:rPr>
        <w:t xml:space="preserve">   IN NAPTR 100   999   "a" "x-3gpp-pgw:x-s5-gtp:x-s8-gtp"         "" topoff.vip1.gw21.nodes</w:t>
      </w:r>
    </w:p>
    <w:p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rsidR="006E714E" w:rsidRPr="001760A2" w:rsidRDefault="006E714E" w:rsidP="006E714E">
      <w:pPr>
        <w:pStyle w:val="PL"/>
        <w:rPr>
          <w:lang w:val="en-US"/>
        </w:rPr>
      </w:pPr>
      <w:r w:rsidRPr="001760A2">
        <w:rPr>
          <w:lang w:val="en-US"/>
        </w:rPr>
        <w:t xml:space="preserve">   IN NAPTR 600   999   "a" "x-3gpp-pgw:x-s8-pmip"                 "" topoff.vip2.gw01.nodes</w:t>
      </w:r>
    </w:p>
    <w:p w:rsidR="006E714E" w:rsidRPr="001760A2" w:rsidRDefault="006E714E" w:rsidP="006E714E">
      <w:pPr>
        <w:pStyle w:val="PL"/>
        <w:rPr>
          <w:lang w:val="en-US"/>
        </w:rPr>
      </w:pPr>
      <w:r w:rsidRPr="001760A2">
        <w:rPr>
          <w:lang w:val="en-US"/>
        </w:rPr>
        <w:t xml:space="preserve">   IN NAPTR 500   999   "a" "x-3gpp-pgw:x-s8-pmip"                 "" topoff.vip2.gw21.nodes</w:t>
      </w:r>
    </w:p>
    <w:p w:rsidR="006E714E" w:rsidRPr="001760A2" w:rsidRDefault="006E714E" w:rsidP="006E714E">
      <w:pPr>
        <w:pStyle w:val="PL"/>
        <w:rPr>
          <w:lang w:val="en-US"/>
        </w:rPr>
      </w:pPr>
      <w:r w:rsidRPr="001760A2">
        <w:rPr>
          <w:lang w:val="en-US"/>
        </w:rPr>
        <w:t>;</w:t>
      </w:r>
    </w:p>
    <w:p w:rsidR="006E714E"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 xml:space="preserve">. </w:t>
      </w:r>
    </w:p>
    <w:p w:rsidR="006E714E"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 xml:space="preserve">reverse in comparision </w:t>
      </w:r>
    </w:p>
    <w:p w:rsidR="006E714E" w:rsidRPr="001760A2" w:rsidRDefault="006E714E" w:rsidP="006E714E">
      <w:pPr>
        <w:pStyle w:val="PL"/>
        <w:rPr>
          <w:lang w:val="en-US"/>
        </w:rPr>
      </w:pPr>
      <w:r>
        <w:rPr>
          <w:lang w:val="en-US"/>
        </w:rPr>
        <w:t>;  to imsTV1</w:t>
      </w:r>
      <w:r w:rsidRPr="001760A2">
        <w:rPr>
          <w:lang w:val="en-US"/>
        </w:rPr>
        <w:t>.apn</w:t>
      </w: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rsidR="006E714E" w:rsidRPr="001760A2" w:rsidRDefault="006E714E" w:rsidP="006E714E">
      <w:pPr>
        <w:pStyle w:val="PL"/>
        <w:rPr>
          <w:lang w:val="en-US"/>
        </w:rPr>
      </w:pPr>
    </w:p>
    <w:p w:rsidR="006E714E" w:rsidRPr="001760A2" w:rsidRDefault="006E714E" w:rsidP="006E714E">
      <w:pPr>
        <w:pStyle w:val="PL"/>
        <w:rPr>
          <w:lang w:val="en-US"/>
        </w:rPr>
      </w:pPr>
    </w:p>
    <w:p w:rsidR="006E714E" w:rsidRPr="001760A2" w:rsidRDefault="006E714E" w:rsidP="006E714E">
      <w:pPr>
        <w:pStyle w:val="PL"/>
        <w:rPr>
          <w:lang w:val="en-US"/>
        </w:rPr>
      </w:pPr>
      <w:r w:rsidRPr="001760A2">
        <w:rPr>
          <w:lang w:val="en-US"/>
        </w:rPr>
        <w:t>; Obviously more APN would exist for a real operator</w:t>
      </w:r>
    </w:p>
    <w:p w:rsidR="006E714E" w:rsidRPr="001760A2" w:rsidRDefault="006E714E" w:rsidP="006E714E">
      <w:pPr>
        <w:pStyle w:val="PL"/>
        <w:rPr>
          <w:lang w:val="en-US"/>
        </w:rPr>
      </w:pP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 end of file</w:t>
      </w:r>
    </w:p>
    <w:p w:rsidR="006E714E" w:rsidRDefault="006E714E" w:rsidP="006E714E">
      <w:pPr>
        <w:rPr>
          <w:lang w:val="en-US"/>
        </w:rPr>
      </w:pPr>
      <w:r>
        <w:rPr>
          <w:lang w:val="en-US"/>
        </w:rPr>
        <w:t xml:space="preserve"> </w:t>
      </w:r>
    </w:p>
    <w:p w:rsidR="006E714E"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 xml:space="preserve">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 </w:t>
      </w:r>
    </w:p>
    <w:p w:rsidR="006E714E" w:rsidRDefault="006E714E" w:rsidP="006E714E">
      <w:pPr>
        <w:rPr>
          <w:lang w:val="en-US"/>
        </w:rPr>
      </w:pPr>
      <w:r>
        <w:rPr>
          <w:lang w:val="en-US"/>
        </w:rPr>
        <w:t>However, collocation is a consideration (topological checks are not relevant here since all records use topoff).</w:t>
      </w:r>
    </w:p>
    <w:p w:rsidR="006E714E" w:rsidRDefault="006E714E" w:rsidP="006E714E">
      <w:pPr>
        <w:rPr>
          <w:lang w:val="en-US"/>
        </w:rPr>
      </w:pPr>
      <w:r>
        <w:rPr>
          <w:lang w:val="en-US"/>
        </w:rPr>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 </w:t>
      </w:r>
    </w:p>
    <w:p w:rsidR="006E714E" w:rsidRDefault="006E714E" w:rsidP="006E714E">
      <w:pPr>
        <w:rPr>
          <w:lang w:val="en-US"/>
        </w:rPr>
      </w:pPr>
    </w:p>
    <w:p w:rsidR="006E714E" w:rsidRDefault="006E714E" w:rsidP="006E714E">
      <w:pPr>
        <w:pStyle w:val="Heading3"/>
        <w:rPr>
          <w:lang w:val="en-US"/>
        </w:rPr>
      </w:pPr>
      <w:bookmarkStart w:id="337" w:name="_Toc20214908"/>
      <w:bookmarkStart w:id="338" w:name="_Toc27753291"/>
      <w:bookmarkStart w:id="339" w:name="_Toc36055110"/>
      <w:r>
        <w:rPr>
          <w:lang w:val="en-US"/>
        </w:rPr>
        <w:t>A.</w:t>
      </w:r>
      <w:r w:rsidRPr="001E12B5">
        <w:rPr>
          <w:lang w:val="en-US"/>
        </w:rPr>
        <w:t xml:space="preserve"> </w:t>
      </w:r>
      <w:r>
        <w:rPr>
          <w:lang w:val="en-US"/>
        </w:rPr>
        <w:t>3.6</w:t>
      </w:r>
      <w:r>
        <w:rPr>
          <w:lang w:val="en-US"/>
        </w:rPr>
        <w:tab/>
        <w:t>PGW/SGW node file for "Collocated Simple LTE Example"</w:t>
      </w:r>
      <w:bookmarkEnd w:id="337"/>
      <w:bookmarkEnd w:id="338"/>
      <w:bookmarkEnd w:id="339"/>
    </w:p>
    <w:p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rsidR="006E714E" w:rsidRPr="008A2ACD" w:rsidRDefault="006E714E" w:rsidP="006E714E">
      <w:pPr>
        <w:rPr>
          <w:lang w:val="en-US"/>
        </w:rPr>
      </w:pPr>
    </w:p>
    <w:p w:rsidR="006E714E" w:rsidRPr="00B40888" w:rsidRDefault="006E714E" w:rsidP="006E714E">
      <w:pPr>
        <w:pStyle w:val="PL"/>
        <w:rPr>
          <w:lang w:val="en-US"/>
        </w:rPr>
      </w:pPr>
      <w:r w:rsidRPr="00B40888">
        <w:rPr>
          <w:lang w:val="en-US"/>
        </w:rPr>
        <w:lastRenderedPageBreak/>
        <w:t>; Node records for the combined PGW/SGW</w:t>
      </w: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gw01.nodes                            (</w:t>
      </w:r>
    </w:p>
    <w:p w:rsidR="006E714E" w:rsidRPr="00B40888" w:rsidRDefault="006E714E" w:rsidP="006E714E">
      <w:pPr>
        <w:pStyle w:val="PL"/>
        <w:rPr>
          <w:lang w:val="en-US"/>
        </w:rPr>
      </w:pPr>
      <w:r w:rsidRPr="00B40888">
        <w:rPr>
          <w:lang w:val="en-US"/>
        </w:rPr>
        <w:t>;  IN NAPTR order pref. flag service                           regexp replacement</w:t>
      </w:r>
    </w:p>
    <w:p w:rsidR="006E714E" w:rsidRPr="00B40888" w:rsidRDefault="006E714E" w:rsidP="006E714E">
      <w:pPr>
        <w:pStyle w:val="PL"/>
        <w:rPr>
          <w:lang w:val="en-US"/>
        </w:rPr>
      </w:pPr>
      <w:r w:rsidRPr="00B40888">
        <w:rPr>
          <w:lang w:val="en-US"/>
        </w:rPr>
        <w:t xml:space="preserve">   IN NAPTR 200   999   "a" "x-3gpp-pgw:x-s5-gtp:x-s8-gtp"         "" topoff.vip1.gw01.nodes )</w:t>
      </w:r>
    </w:p>
    <w:p w:rsidR="006E714E" w:rsidRPr="00B40888" w:rsidRDefault="006E714E" w:rsidP="006E714E">
      <w:pPr>
        <w:pStyle w:val="PL"/>
        <w:rPr>
          <w:lang w:val="en-US"/>
        </w:rPr>
      </w:pPr>
      <w:r w:rsidRPr="00B40888">
        <w:rPr>
          <w:lang w:val="en-US"/>
        </w:rPr>
        <w:t xml:space="preserve">   IN NAPTR 400   999   "a" "x-3gpp-pgw:x-s8-pmip"                 "" topoff.vip2.gw01.nodes</w:t>
      </w:r>
    </w:p>
    <w:p w:rsidR="006E714E" w:rsidRPr="00B40888" w:rsidRDefault="006E714E" w:rsidP="006E714E">
      <w:pPr>
        <w:pStyle w:val="PL"/>
        <w:rPr>
          <w:lang w:val="en-US"/>
        </w:rPr>
      </w:pPr>
      <w:r w:rsidRPr="00B40888">
        <w:rPr>
          <w:lang w:val="en-US"/>
        </w:rPr>
        <w:t>;  IN NAPTR 500   999   "a" "x-3gpp-pgw:x-gn:x-gp"                 "" topoff.vip3.gw01.nodes</w:t>
      </w:r>
    </w:p>
    <w:p w:rsidR="006E714E" w:rsidRPr="00B40888" w:rsidRDefault="006E714E" w:rsidP="006E714E">
      <w:pPr>
        <w:pStyle w:val="PL"/>
        <w:rPr>
          <w:lang w:val="en-US"/>
        </w:rPr>
      </w:pPr>
      <w:r w:rsidRPr="00B40888">
        <w:rPr>
          <w:lang w:val="en-US"/>
        </w:rPr>
        <w:t>;  Above record is commented out since this operator does not support Release 8 Gn/Gp functions</w:t>
      </w:r>
    </w:p>
    <w:p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rsidR="006E714E" w:rsidRPr="00B40888" w:rsidRDefault="006E714E" w:rsidP="006E714E">
      <w:pPr>
        <w:pStyle w:val="PL"/>
        <w:rPr>
          <w:lang w:val="en-US"/>
        </w:rPr>
      </w:pPr>
      <w:r w:rsidRPr="00B40888">
        <w:rPr>
          <w:lang w:val="en-US"/>
        </w:rPr>
        <w:t xml:space="preserve">;  </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Above are PGW records.</w:t>
      </w:r>
    </w:p>
    <w:p w:rsidR="006E714E" w:rsidRPr="00B40888" w:rsidRDefault="006E714E" w:rsidP="006E714E">
      <w:pPr>
        <w:pStyle w:val="PL"/>
        <w:rPr>
          <w:lang w:val="en-US"/>
        </w:rPr>
      </w:pPr>
      <w:r w:rsidRPr="00B40888">
        <w:rPr>
          <w:lang w:val="en-US"/>
        </w:rPr>
        <w:t xml:space="preserve">; Note this operator does NOT support PMIP for S5 </w:t>
      </w:r>
    </w:p>
    <w:p w:rsidR="006E714E" w:rsidRPr="00B40888" w:rsidRDefault="006E714E" w:rsidP="006E714E">
      <w:pPr>
        <w:pStyle w:val="PL"/>
        <w:rPr>
          <w:lang w:val="en-US"/>
        </w:rPr>
      </w:pPr>
      <w:r w:rsidRPr="00B40888">
        <w:rPr>
          <w:lang w:val="en-US"/>
        </w:rPr>
        <w:t>; Following are SGW records</w:t>
      </w:r>
    </w:p>
    <w:p w:rsidR="006E714E" w:rsidRPr="00B40888" w:rsidRDefault="006E714E" w:rsidP="006E714E">
      <w:pPr>
        <w:pStyle w:val="PL"/>
        <w:rPr>
          <w:lang w:val="en-US"/>
        </w:rPr>
      </w:pPr>
      <w:r w:rsidRPr="00B40888">
        <w:rPr>
          <w:lang w:val="en-US"/>
        </w:rPr>
        <w:t xml:space="preserve">   IN NAPTR 100   999   "a" "x-3gpp-sgw:x-s11"                     "" topoff.eth1.gw01.nodes</w:t>
      </w:r>
    </w:p>
    <w:p w:rsidR="006E714E" w:rsidRPr="00B40888" w:rsidRDefault="006E714E" w:rsidP="006E714E">
      <w:pPr>
        <w:pStyle w:val="PL"/>
        <w:rPr>
          <w:lang w:val="en-US"/>
        </w:rPr>
      </w:pPr>
      <w:r w:rsidRPr="00B40888">
        <w:rPr>
          <w:lang w:val="en-US"/>
        </w:rPr>
        <w:t xml:space="preserve">   IN NAPTR 300   999   "a" "x-3gpp-sgw:x-s5-gtp:x-s8-gtp"         "" topoff.eth4.gw01.nodes</w:t>
      </w:r>
    </w:p>
    <w:p w:rsidR="006E714E" w:rsidRPr="00B40888" w:rsidRDefault="006E714E" w:rsidP="006E714E">
      <w:pPr>
        <w:pStyle w:val="PL"/>
        <w:rPr>
          <w:lang w:val="en-US"/>
        </w:rPr>
      </w:pPr>
      <w:r w:rsidRPr="00B40888">
        <w:rPr>
          <w:lang w:val="en-US"/>
        </w:rPr>
        <w:t xml:space="preserve">   IN NAPTR 600   999   "a" "x-3gpp-sgw:x-s8-pmip"                 "" topoff.eth9.gw01.nodes</w:t>
      </w:r>
    </w:p>
    <w:p w:rsidR="006E714E" w:rsidRPr="00B40888" w:rsidRDefault="006E714E" w:rsidP="006E714E">
      <w:pPr>
        <w:pStyle w:val="PL"/>
        <w:rPr>
          <w:lang w:val="en-US"/>
        </w:rPr>
      </w:pPr>
      <w:r w:rsidRPr="00B40888">
        <w:rPr>
          <w:lang w:val="en-US"/>
        </w:rPr>
        <w:t>;  IN NAPTR 700   999   "a" "x-3gpp-sgw:x-s4"                      "" topoff.eth6.gw01.nodes</w:t>
      </w:r>
    </w:p>
    <w:p w:rsidR="006E714E" w:rsidRPr="00B40888" w:rsidRDefault="006E714E" w:rsidP="006E714E">
      <w:pPr>
        <w:pStyle w:val="PL"/>
        <w:rPr>
          <w:lang w:val="en-US"/>
        </w:rPr>
      </w:pPr>
      <w:r w:rsidRPr="00B40888">
        <w:rPr>
          <w:lang w:val="en-US"/>
        </w:rPr>
        <w:t>;  IN NAPTR 710   999   "a" "x-3gpp-sgw:x-s12"                     "" topoff.eth6.gw01.nodes</w:t>
      </w:r>
    </w:p>
    <w:p w:rsidR="006E714E" w:rsidRPr="00B40888" w:rsidRDefault="006E714E" w:rsidP="006E714E">
      <w:pPr>
        <w:pStyle w:val="PL"/>
        <w:rPr>
          <w:lang w:val="en-US"/>
        </w:rPr>
      </w:pPr>
      <w:r w:rsidRPr="00B40888">
        <w:rPr>
          <w:lang w:val="en-US"/>
        </w:rPr>
        <w:t>;  IN NAPTR 800   999   "a" "x-3gpp-sgw:x-gn:x-gp"                 "" topoff.eth8.gw01.nodes</w:t>
      </w:r>
    </w:p>
    <w:p w:rsidR="006E714E" w:rsidRPr="00B40888" w:rsidRDefault="006E714E" w:rsidP="006E714E">
      <w:pPr>
        <w:pStyle w:val="PL"/>
        <w:rPr>
          <w:lang w:val="en-US"/>
        </w:rPr>
      </w:pPr>
      <w:r w:rsidRPr="00B40888">
        <w:rPr>
          <w:lang w:val="en-US"/>
        </w:rPr>
        <w:t>;  Above records are commented out since this operator does not support any SGSN variant</w:t>
      </w:r>
    </w:p>
    <w:p w:rsidR="006E714E" w:rsidRPr="00B40888" w:rsidRDefault="006E714E" w:rsidP="006E714E">
      <w:pPr>
        <w:pStyle w:val="PL"/>
        <w:rPr>
          <w:lang w:val="en-US"/>
        </w:rPr>
      </w:pPr>
      <w:r>
        <w:rPr>
          <w:lang w:val="en-US"/>
        </w:rPr>
        <w:t>;  or U</w:t>
      </w:r>
      <w:r w:rsidRPr="00B40888">
        <w:rPr>
          <w:lang w:val="en-US"/>
        </w:rPr>
        <w:t>TRAN support. The operator is pure LTE in this example</w:t>
      </w:r>
    </w:p>
    <w:p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rsidR="006E714E" w:rsidRPr="00B40888" w:rsidRDefault="006E714E" w:rsidP="006E714E">
      <w:pPr>
        <w:pStyle w:val="PL"/>
        <w:rPr>
          <w:lang w:val="en-US"/>
        </w:rPr>
      </w:pPr>
      <w:r w:rsidRPr="00B40888">
        <w:rPr>
          <w:lang w:val="en-US"/>
        </w:rPr>
        <w:t>;  SGSN function (or direct tunnel function)</w:t>
      </w:r>
    </w:p>
    <w:p w:rsidR="006E714E" w:rsidRPr="00B40888" w:rsidRDefault="006E714E" w:rsidP="006E714E">
      <w:pPr>
        <w:pStyle w:val="PL"/>
        <w:rPr>
          <w:lang w:val="en-US"/>
        </w:rPr>
      </w:pPr>
      <w:r w:rsidRPr="00B40888">
        <w:rPr>
          <w:lang w:val="en-US"/>
        </w:rPr>
        <w:t>;</w:t>
      </w:r>
    </w:p>
    <w:p w:rsidR="006E714E" w:rsidRPr="00B40888" w:rsidRDefault="006E714E" w:rsidP="006E714E">
      <w:pPr>
        <w:pStyle w:val="PL"/>
        <w:rPr>
          <w:lang w:val="en-US"/>
        </w:rPr>
      </w:pPr>
      <w:r w:rsidRPr="00B40888">
        <w:rPr>
          <w:lang w:val="en-US"/>
        </w:rPr>
        <w:t>;  Reminder: Canonical node records must be complete.</w:t>
      </w:r>
    </w:p>
    <w:p w:rsidR="006E714E" w:rsidRPr="00B40888" w:rsidRDefault="006E714E" w:rsidP="006E714E">
      <w:pPr>
        <w:pStyle w:val="PL"/>
        <w:rPr>
          <w:lang w:val="en-US"/>
        </w:rPr>
      </w:pPr>
      <w:r w:rsidRPr="00B40888">
        <w:rPr>
          <w:lang w:val="en-US"/>
        </w:rPr>
        <w:t>;</w:t>
      </w:r>
    </w:p>
    <w:p w:rsidR="006E714E" w:rsidRPr="00B40888" w:rsidRDefault="006E714E" w:rsidP="006E714E">
      <w:pPr>
        <w:pStyle w:val="PL"/>
        <w:rPr>
          <w:lang w:val="en-US"/>
        </w:rPr>
      </w:pPr>
      <w:r w:rsidRPr="00B40888">
        <w:rPr>
          <w:lang w:val="en-US"/>
        </w:rPr>
        <w:t xml:space="preserve">;   Exception, "x-3gpp-sgw:x-s1-u" records could be listed but are purely optional for an operator to provision </w:t>
      </w:r>
    </w:p>
    <w:p w:rsidR="006E714E" w:rsidRPr="00B40888" w:rsidRDefault="006E714E" w:rsidP="006E714E">
      <w:pPr>
        <w:pStyle w:val="PL"/>
        <w:rPr>
          <w:lang w:val="en-US"/>
        </w:rPr>
      </w:pPr>
      <w:r w:rsidRPr="00B40888">
        <w:rPr>
          <w:lang w:val="en-US"/>
        </w:rPr>
        <w:t xml:space="preserve">;    in this release of 3GPP.  </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NAPTR order plays no real role in this particular example (except for S8)</w:t>
      </w:r>
    </w:p>
    <w:p w:rsidR="006E714E" w:rsidRPr="00B40888" w:rsidRDefault="006E714E" w:rsidP="006E714E">
      <w:pPr>
        <w:pStyle w:val="PL"/>
        <w:rPr>
          <w:lang w:val="en-US"/>
        </w:rPr>
      </w:pPr>
      <w:r w:rsidRPr="00B40888">
        <w:rPr>
          <w:lang w:val="en-US"/>
        </w:rPr>
        <w:t>; Reasons for this example are:</w:t>
      </w:r>
    </w:p>
    <w:p w:rsidR="006E714E" w:rsidRPr="00B40888" w:rsidRDefault="006E714E" w:rsidP="006E714E">
      <w:pPr>
        <w:pStyle w:val="PL"/>
        <w:rPr>
          <w:lang w:val="en-US"/>
        </w:rPr>
      </w:pPr>
      <w:r w:rsidRPr="00B40888">
        <w:rPr>
          <w:lang w:val="en-US"/>
        </w:rPr>
        <w:t>; This is the PGW/SGW canonical node record so there is no node selection based from the record</w:t>
      </w:r>
    </w:p>
    <w:p w:rsidR="006E714E" w:rsidRPr="00B40888" w:rsidRDefault="006E714E" w:rsidP="006E714E">
      <w:pPr>
        <w:pStyle w:val="PL"/>
        <w:rPr>
          <w:lang w:val="en-US"/>
        </w:rPr>
      </w:pPr>
      <w:r w:rsidRPr="00B40888">
        <w:rPr>
          <w:lang w:val="en-US"/>
        </w:rPr>
        <w:t>; The interface type is functionally determined in most use cases using this record set except S5/S8</w:t>
      </w:r>
    </w:p>
    <w:p w:rsidR="006E714E" w:rsidRPr="00B40888" w:rsidRDefault="006E714E" w:rsidP="006E714E">
      <w:pPr>
        <w:pStyle w:val="PL"/>
        <w:rPr>
          <w:lang w:val="en-US"/>
        </w:rPr>
      </w:pPr>
      <w:r w:rsidRPr="00B40888">
        <w:rPr>
          <w:lang w:val="en-US"/>
        </w:rPr>
        <w:t>; This operator does NOT support PMIP for S5 and there is only one S5-GTP record.</w:t>
      </w:r>
    </w:p>
    <w:p w:rsidR="006E714E" w:rsidRPr="00B40888" w:rsidRDefault="006E714E" w:rsidP="006E714E">
      <w:pPr>
        <w:pStyle w:val="PL"/>
        <w:rPr>
          <w:lang w:val="en-US"/>
        </w:rPr>
      </w:pPr>
      <w:r w:rsidRPr="00B40888">
        <w:rPr>
          <w:lang w:val="en-US"/>
        </w:rPr>
        <w:t xml:space="preserve">; So order is not important except for S8. </w:t>
      </w:r>
    </w:p>
    <w:p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rsidR="006E714E" w:rsidRDefault="006E714E" w:rsidP="006E714E">
      <w:pPr>
        <w:pStyle w:val="PL"/>
        <w:rPr>
          <w:lang w:val="en-US"/>
        </w:rPr>
      </w:pPr>
      <w:r>
        <w:rPr>
          <w:lang w:val="en-US"/>
        </w:rPr>
        <w:t xml:space="preserve">; </w:t>
      </w:r>
      <w:r w:rsidRPr="00B40888">
        <w:rPr>
          <w:lang w:val="en-US"/>
        </w:rPr>
        <w:t xml:space="preserve">used first when possible even at re-selection of an S8 interface on the SGW or PGW as per this </w:t>
      </w:r>
    </w:p>
    <w:p w:rsidR="006E714E" w:rsidRPr="00B40888" w:rsidRDefault="006E714E" w:rsidP="006E714E">
      <w:pPr>
        <w:pStyle w:val="PL"/>
        <w:rPr>
          <w:lang w:val="en-US"/>
        </w:rPr>
      </w:pPr>
      <w:r>
        <w:rPr>
          <w:lang w:val="en-US"/>
        </w:rPr>
        <w:t xml:space="preserve">; </w:t>
      </w:r>
      <w:r w:rsidRPr="00B40888">
        <w:rPr>
          <w:lang w:val="en-US"/>
        </w:rPr>
        <w:t>particular operators policy</w:t>
      </w:r>
    </w:p>
    <w:p w:rsidR="006E714E" w:rsidRPr="00B40888" w:rsidRDefault="006E714E" w:rsidP="006E714E">
      <w:pPr>
        <w:pStyle w:val="PL"/>
        <w:rPr>
          <w:lang w:val="en-US"/>
        </w:rPr>
      </w:pPr>
      <w:r w:rsidRPr="00B40888">
        <w:rPr>
          <w:lang w:val="en-US"/>
        </w:rPr>
        <w:t>; This is of course subject to the roaming agreements this operator has.</w:t>
      </w: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Same record for the other combined PGW/SGW</w:t>
      </w:r>
    </w:p>
    <w:p w:rsidR="006E714E" w:rsidRPr="00B40888" w:rsidRDefault="006E714E" w:rsidP="006E714E">
      <w:pPr>
        <w:pStyle w:val="PL"/>
        <w:rPr>
          <w:lang w:val="en-US"/>
        </w:rPr>
      </w:pPr>
      <w:r w:rsidRPr="00B40888">
        <w:rPr>
          <w:lang w:val="en-US"/>
        </w:rPr>
        <w:t xml:space="preserve">   </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gw21.nodes                            (</w:t>
      </w:r>
    </w:p>
    <w:p w:rsidR="006E714E" w:rsidRPr="00B40888" w:rsidRDefault="006E714E" w:rsidP="006E714E">
      <w:pPr>
        <w:pStyle w:val="PL"/>
        <w:rPr>
          <w:lang w:val="en-US"/>
        </w:rPr>
      </w:pPr>
      <w:r w:rsidRPr="00B40888">
        <w:rPr>
          <w:lang w:val="en-US"/>
        </w:rPr>
        <w:t>;  IN NAPTR order pref. flag service                           regexp replacement</w:t>
      </w:r>
    </w:p>
    <w:p w:rsidR="006E714E" w:rsidRPr="00B40888" w:rsidRDefault="006E714E" w:rsidP="006E714E">
      <w:pPr>
        <w:pStyle w:val="PL"/>
        <w:rPr>
          <w:lang w:val="en-US"/>
        </w:rPr>
      </w:pPr>
      <w:r w:rsidRPr="00B40888">
        <w:rPr>
          <w:lang w:val="en-US"/>
        </w:rPr>
        <w:t xml:space="preserve">   IN NAPTR 200   999   "a" "x-3gpp-pgw:x-s5-gtp:x-s8-gtp"         "" topoff.vip1.gw21.nodes )</w:t>
      </w:r>
    </w:p>
    <w:p w:rsidR="006E714E" w:rsidRPr="00B40888" w:rsidRDefault="006E714E" w:rsidP="006E714E">
      <w:pPr>
        <w:pStyle w:val="PL"/>
        <w:rPr>
          <w:lang w:val="en-US"/>
        </w:rPr>
      </w:pPr>
      <w:r w:rsidRPr="00B40888">
        <w:rPr>
          <w:lang w:val="en-US"/>
        </w:rPr>
        <w:t xml:space="preserve">   IN NAPTR 400   999   "a" "x-3gpp-pgw:x-s8-pmip"                 "" topoff.vip2.gw21.nodes</w:t>
      </w:r>
    </w:p>
    <w:p w:rsidR="006E714E" w:rsidRPr="00B40888" w:rsidRDefault="006E714E" w:rsidP="006E714E">
      <w:pPr>
        <w:pStyle w:val="PL"/>
        <w:rPr>
          <w:lang w:val="en-US"/>
        </w:rPr>
      </w:pPr>
      <w:r w:rsidRPr="00B40888">
        <w:rPr>
          <w:lang w:val="en-US"/>
        </w:rPr>
        <w:t>;  IN NAPTR 500   999   "a" "x-3gpp-pgw:x-gn:x-gp"                 "" topoff.vip3.gw21.nodes</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Above are PGW records.</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Following are SGW records</w:t>
      </w:r>
    </w:p>
    <w:p w:rsidR="006E714E" w:rsidRPr="00B40888" w:rsidRDefault="006E714E" w:rsidP="006E714E">
      <w:pPr>
        <w:pStyle w:val="PL"/>
        <w:rPr>
          <w:lang w:val="en-US"/>
        </w:rPr>
      </w:pPr>
      <w:r w:rsidRPr="00B40888">
        <w:rPr>
          <w:lang w:val="en-US"/>
        </w:rPr>
        <w:t xml:space="preserve">   IN NAPTR 100   999   "a" "x-3gpp-sgw:x-s11"                     "" topoff.eth1.gw21.nodes</w:t>
      </w:r>
    </w:p>
    <w:p w:rsidR="006E714E" w:rsidRPr="00B40888" w:rsidRDefault="006E714E" w:rsidP="006E714E">
      <w:pPr>
        <w:pStyle w:val="PL"/>
        <w:rPr>
          <w:lang w:val="en-US"/>
        </w:rPr>
      </w:pPr>
      <w:r w:rsidRPr="00B40888">
        <w:rPr>
          <w:lang w:val="en-US"/>
        </w:rPr>
        <w:t xml:space="preserve">   IN NAPTR 300   999   "a" "x-3gpp-sgw:x-s5-gtp:x-s8-gtp"         "" topoff.eth4.gw21.nodes</w:t>
      </w:r>
    </w:p>
    <w:p w:rsidR="006E714E" w:rsidRPr="00B40888" w:rsidRDefault="006E714E" w:rsidP="006E714E">
      <w:pPr>
        <w:pStyle w:val="PL"/>
        <w:rPr>
          <w:lang w:val="en-US"/>
        </w:rPr>
      </w:pPr>
      <w:r w:rsidRPr="00B40888">
        <w:rPr>
          <w:lang w:val="en-US"/>
        </w:rPr>
        <w:t xml:space="preserve">   IN NAPTR 600   999   "a" "x-3gpp-sgw:x-s8-pmip"                 "" topoff.eth9.gw21.nodes</w:t>
      </w:r>
    </w:p>
    <w:p w:rsidR="006E714E" w:rsidRPr="00B40888" w:rsidRDefault="006E714E" w:rsidP="006E714E">
      <w:pPr>
        <w:pStyle w:val="PL"/>
        <w:rPr>
          <w:lang w:val="en-US"/>
        </w:rPr>
      </w:pPr>
      <w:r w:rsidRPr="00B40888">
        <w:rPr>
          <w:lang w:val="en-US"/>
        </w:rPr>
        <w:t>;  IN NAPTR 700   999   "a" "x-3gpp-sgw:x-s4"                      "" topoff.eth6.gw21.nodes</w:t>
      </w:r>
    </w:p>
    <w:p w:rsidR="006E714E" w:rsidRPr="00B40888" w:rsidRDefault="006E714E" w:rsidP="006E714E">
      <w:pPr>
        <w:pStyle w:val="PL"/>
        <w:rPr>
          <w:lang w:val="en-US"/>
        </w:rPr>
      </w:pPr>
      <w:r w:rsidRPr="00B40888">
        <w:rPr>
          <w:lang w:val="en-US"/>
        </w:rPr>
        <w:t>;  IN NAPTR 710   999   "a" "x-3gpp-sgw:x-s12"                     "" topoff.eth6.gw21.nodes</w:t>
      </w:r>
    </w:p>
    <w:p w:rsidR="006E714E" w:rsidRPr="00B40888" w:rsidRDefault="006E714E" w:rsidP="006E714E">
      <w:pPr>
        <w:pStyle w:val="PL"/>
        <w:rPr>
          <w:lang w:val="en-US"/>
        </w:rPr>
      </w:pPr>
      <w:r w:rsidRPr="00B40888">
        <w:rPr>
          <w:lang w:val="en-US"/>
        </w:rPr>
        <w:t>;  IN NAPTR 800   999   "a" "x-3gpp-sgw:x-gn:x-gp"                 "" topoff.eth8.gw21.nodes</w:t>
      </w: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A/AAAA records</w:t>
      </w:r>
    </w:p>
    <w:p w:rsidR="006E714E" w:rsidRPr="00B40888" w:rsidRDefault="006E714E" w:rsidP="006E714E">
      <w:pPr>
        <w:pStyle w:val="PL"/>
        <w:rPr>
          <w:lang w:val="en-US"/>
        </w:rPr>
      </w:pPr>
      <w:r>
        <w:rPr>
          <w:lang w:val="en-US"/>
        </w:rPr>
        <w:t>;</w:t>
      </w:r>
    </w:p>
    <w:p w:rsidR="006E714E" w:rsidRPr="00BF582A" w:rsidRDefault="006E714E" w:rsidP="006E714E">
      <w:pPr>
        <w:pStyle w:val="PL"/>
        <w:rPr>
          <w:lang w:val="en-US"/>
        </w:rPr>
      </w:pPr>
      <w:r w:rsidRPr="00BF582A">
        <w:rPr>
          <w:lang w:val="en-US"/>
        </w:rPr>
        <w:t>; IP addresses for gw01</w:t>
      </w:r>
    </w:p>
    <w:p w:rsidR="006E714E" w:rsidRPr="00BF582A" w:rsidRDefault="006E714E" w:rsidP="006E714E">
      <w:pPr>
        <w:pStyle w:val="PL"/>
        <w:rPr>
          <w:lang w:val="en-US"/>
        </w:rPr>
      </w:pPr>
      <w:r>
        <w:rPr>
          <w:lang w:val="en-US"/>
        </w:rPr>
        <w:t>;</w:t>
      </w:r>
    </w:p>
    <w:p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rsidR="006E714E" w:rsidRPr="0098720C" w:rsidRDefault="006E714E" w:rsidP="006E714E">
      <w:pPr>
        <w:pStyle w:val="PL"/>
        <w:rPr>
          <w:lang w:val="it-IT"/>
        </w:rPr>
      </w:pPr>
      <w:r w:rsidRPr="00BF582A">
        <w:rPr>
          <w:lang w:val="en-US"/>
        </w:rPr>
        <w:t xml:space="preserve">                       </w:t>
      </w:r>
      <w:r w:rsidRPr="0098720C">
        <w:rPr>
          <w:lang w:val="it-IT"/>
        </w:rPr>
        <w:t>IN A 192.0.2.114</w:t>
      </w:r>
    </w:p>
    <w:p w:rsidR="006E714E" w:rsidRPr="0098720C" w:rsidRDefault="006E714E" w:rsidP="006E714E">
      <w:pPr>
        <w:pStyle w:val="PL"/>
        <w:rPr>
          <w:lang w:val="it-IT"/>
        </w:rPr>
      </w:pPr>
      <w:r w:rsidRPr="0098720C">
        <w:rPr>
          <w:lang w:val="it-IT"/>
        </w:rPr>
        <w:t xml:space="preserve">                       IN AAAA 2001:db8:0:c:0:0:0:0</w:t>
      </w:r>
    </w:p>
    <w:p w:rsidR="006E714E" w:rsidRDefault="006E714E" w:rsidP="006E714E">
      <w:pPr>
        <w:pStyle w:val="PL"/>
        <w:rPr>
          <w:lang w:val="en-US"/>
        </w:rPr>
      </w:pPr>
      <w:r w:rsidRPr="0098720C">
        <w:rPr>
          <w:lang w:val="it-IT"/>
        </w:rPr>
        <w:t xml:space="preserve">                       </w:t>
      </w:r>
      <w:r w:rsidRPr="00BF582A">
        <w:rPr>
          <w:lang w:val="en-US"/>
        </w:rPr>
        <w:t>IN AAAA 2001:db8:0:d:0:0:0:0</w:t>
      </w:r>
    </w:p>
    <w:p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rsidR="006E714E" w:rsidRPr="00BF582A" w:rsidRDefault="006E714E" w:rsidP="006E714E">
      <w:pPr>
        <w:pStyle w:val="PL"/>
        <w:rPr>
          <w:lang w:val="en-US"/>
        </w:rPr>
      </w:pPr>
      <w:r w:rsidRPr="00BF582A">
        <w:rPr>
          <w:lang w:val="en-US"/>
        </w:rPr>
        <w:t xml:space="preserve">                       IN AAAA 2001:db8:0:2a:0:0:0:0</w:t>
      </w:r>
    </w:p>
    <w:p w:rsidR="006E714E" w:rsidRPr="00BF582A" w:rsidRDefault="006E714E" w:rsidP="006E714E">
      <w:pPr>
        <w:pStyle w:val="PL"/>
        <w:rPr>
          <w:lang w:val="en-US"/>
        </w:rPr>
      </w:pPr>
      <w:r w:rsidRPr="00BF582A">
        <w:rPr>
          <w:lang w:val="en-US"/>
        </w:rPr>
        <w:lastRenderedPageBreak/>
        <w:t xml:space="preserve">                       IN AAAA 2001:db</w:t>
      </w:r>
      <w:r>
        <w:rPr>
          <w:lang w:val="en-US"/>
        </w:rPr>
        <w:t>8:0:2b:0:0:0:0</w:t>
      </w:r>
    </w:p>
    <w:p w:rsidR="006E714E" w:rsidRPr="00BF582A" w:rsidRDefault="006E714E" w:rsidP="006E714E">
      <w:pPr>
        <w:pStyle w:val="PL"/>
        <w:rPr>
          <w:lang w:val="en-US"/>
        </w:rPr>
      </w:pPr>
      <w:r w:rsidRPr="00BF582A">
        <w:rPr>
          <w:lang w:val="en-US"/>
        </w:rPr>
        <w:t xml:space="preserve">topoff.eth1.gw01.nodes IN A </w:t>
      </w:r>
      <w:r>
        <w:rPr>
          <w:lang w:val="en-US"/>
        </w:rPr>
        <w:t>192.0.2.1</w:t>
      </w:r>
      <w:r w:rsidRPr="00BF582A">
        <w:rPr>
          <w:lang w:val="en-US"/>
        </w:rPr>
        <w:t>29</w:t>
      </w:r>
    </w:p>
    <w:p w:rsidR="006E714E" w:rsidRPr="0098720C" w:rsidRDefault="006E714E" w:rsidP="006E714E">
      <w:pPr>
        <w:pStyle w:val="PL"/>
        <w:rPr>
          <w:lang w:val="it-IT"/>
        </w:rPr>
      </w:pPr>
      <w:r w:rsidRPr="00BF582A">
        <w:rPr>
          <w:lang w:val="en-US"/>
        </w:rPr>
        <w:t xml:space="preserve">                       </w:t>
      </w:r>
      <w:r w:rsidRPr="0098720C">
        <w:rPr>
          <w:lang w:val="it-IT"/>
        </w:rPr>
        <w:t>IN A 192.0.2.130</w:t>
      </w:r>
    </w:p>
    <w:p w:rsidR="006E714E" w:rsidRPr="0098720C" w:rsidRDefault="006E714E" w:rsidP="006E714E">
      <w:pPr>
        <w:pStyle w:val="PL"/>
        <w:rPr>
          <w:lang w:val="it-IT"/>
        </w:rPr>
      </w:pPr>
      <w:r w:rsidRPr="0098720C">
        <w:rPr>
          <w:lang w:val="it-IT"/>
        </w:rPr>
        <w:t xml:space="preserve">                       IN AAAA 2001:db8:0:1c:0:0:0:0</w:t>
      </w:r>
    </w:p>
    <w:p w:rsidR="006E714E" w:rsidRPr="00BF582A" w:rsidRDefault="006E714E" w:rsidP="006E714E">
      <w:pPr>
        <w:pStyle w:val="PL"/>
        <w:rPr>
          <w:lang w:val="en-US"/>
        </w:rPr>
      </w:pPr>
      <w:r w:rsidRPr="0098720C">
        <w:rPr>
          <w:lang w:val="it-IT"/>
        </w:rPr>
        <w:t xml:space="preserve">                       </w:t>
      </w:r>
      <w:r w:rsidRPr="00BF582A">
        <w:rPr>
          <w:lang w:val="en-US"/>
        </w:rPr>
        <w:t>IN AAAA 2001:db8:0:1d:0:0:0:0</w:t>
      </w:r>
    </w:p>
    <w:p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rsidR="006E714E" w:rsidRPr="0098720C" w:rsidRDefault="006E714E" w:rsidP="006E714E">
      <w:pPr>
        <w:pStyle w:val="PL"/>
        <w:rPr>
          <w:lang w:val="it-IT"/>
        </w:rPr>
      </w:pPr>
      <w:r w:rsidRPr="00BF582A">
        <w:rPr>
          <w:lang w:val="en-US"/>
        </w:rPr>
        <w:t xml:space="preserve">                       </w:t>
      </w:r>
      <w:r w:rsidRPr="0098720C">
        <w:rPr>
          <w:lang w:val="it-IT"/>
        </w:rPr>
        <w:t>IN A 192.0.2.132</w:t>
      </w:r>
    </w:p>
    <w:p w:rsidR="006E714E" w:rsidRPr="0098720C" w:rsidRDefault="006E714E" w:rsidP="006E714E">
      <w:pPr>
        <w:pStyle w:val="PL"/>
        <w:rPr>
          <w:lang w:val="it-IT"/>
        </w:rPr>
      </w:pPr>
      <w:r w:rsidRPr="0098720C">
        <w:rPr>
          <w:lang w:val="it-IT"/>
        </w:rPr>
        <w:t xml:space="preserve">                       IN AAAA 2001:db8:0:1e:0:0:0:0</w:t>
      </w:r>
    </w:p>
    <w:p w:rsidR="006E714E" w:rsidRPr="00BF582A" w:rsidRDefault="006E714E" w:rsidP="006E714E">
      <w:pPr>
        <w:pStyle w:val="PL"/>
        <w:rPr>
          <w:lang w:val="en-US"/>
        </w:rPr>
      </w:pPr>
      <w:r w:rsidRPr="0098720C">
        <w:rPr>
          <w:lang w:val="it-IT"/>
        </w:rPr>
        <w:t xml:space="preserve">                       </w:t>
      </w:r>
      <w:r w:rsidRPr="00BF582A">
        <w:rPr>
          <w:lang w:val="en-US"/>
        </w:rPr>
        <w:t>IN AAAA 2001:db8:0:1f:0:0:0:0</w:t>
      </w:r>
    </w:p>
    <w:p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rsidR="006E714E" w:rsidRPr="0098720C" w:rsidRDefault="006E714E" w:rsidP="006E714E">
      <w:pPr>
        <w:pStyle w:val="PL"/>
        <w:rPr>
          <w:lang w:val="it-IT"/>
        </w:rPr>
      </w:pPr>
      <w:r w:rsidRPr="00BF582A">
        <w:rPr>
          <w:lang w:val="en-US"/>
        </w:rPr>
        <w:t xml:space="preserve">                       </w:t>
      </w:r>
      <w:r w:rsidRPr="0098720C">
        <w:rPr>
          <w:lang w:val="it-IT"/>
        </w:rPr>
        <w:t>IN A 192.0.2.134</w:t>
      </w:r>
    </w:p>
    <w:p w:rsidR="006E714E" w:rsidRPr="0098720C" w:rsidRDefault="006E714E" w:rsidP="006E714E">
      <w:pPr>
        <w:pStyle w:val="PL"/>
        <w:rPr>
          <w:lang w:val="it-IT"/>
        </w:rPr>
      </w:pPr>
      <w:r w:rsidRPr="0098720C">
        <w:rPr>
          <w:lang w:val="it-IT"/>
        </w:rPr>
        <w:t xml:space="preserve">                       IN AAAA 2001:db8:0:20:0:0:0:0</w:t>
      </w:r>
    </w:p>
    <w:p w:rsidR="006E714E" w:rsidRPr="00BF582A" w:rsidRDefault="006E714E" w:rsidP="006E714E">
      <w:pPr>
        <w:pStyle w:val="PL"/>
        <w:rPr>
          <w:lang w:val="en-US"/>
        </w:rPr>
      </w:pPr>
      <w:r w:rsidRPr="0098720C">
        <w:rPr>
          <w:lang w:val="it-IT"/>
        </w:rPr>
        <w:t xml:space="preserve">                       </w:t>
      </w:r>
      <w:r w:rsidRPr="00BF582A">
        <w:rPr>
          <w:lang w:val="en-US"/>
        </w:rPr>
        <w:t>IN AAAA 2001:db8:0:21:0:0:0:0</w:t>
      </w:r>
    </w:p>
    <w:p w:rsidR="006E714E" w:rsidRPr="00BF582A" w:rsidRDefault="006E714E" w:rsidP="006E714E">
      <w:pPr>
        <w:pStyle w:val="PL"/>
        <w:rPr>
          <w:lang w:val="en-US"/>
        </w:rPr>
      </w:pPr>
      <w:r w:rsidRPr="00BF582A">
        <w:rPr>
          <w:lang w:val="en-US"/>
        </w:rPr>
        <w:t xml:space="preserve">                       </w:t>
      </w:r>
    </w:p>
    <w:p w:rsidR="006E714E" w:rsidRPr="00BF582A" w:rsidRDefault="006E714E" w:rsidP="006E714E">
      <w:pPr>
        <w:pStyle w:val="PL"/>
        <w:rPr>
          <w:lang w:val="en-US"/>
        </w:rPr>
      </w:pPr>
      <w:r w:rsidRPr="00BF582A">
        <w:rPr>
          <w:lang w:val="en-US"/>
        </w:rPr>
        <w:t xml:space="preserve">; IP addresses for gw21             </w:t>
      </w:r>
    </w:p>
    <w:p w:rsidR="006E714E" w:rsidRPr="00BF582A" w:rsidRDefault="006E714E" w:rsidP="006E714E">
      <w:pPr>
        <w:pStyle w:val="PL"/>
        <w:rPr>
          <w:lang w:val="en-US"/>
        </w:rPr>
      </w:pPr>
      <w:r>
        <w:rPr>
          <w:lang w:val="en-US"/>
        </w:rPr>
        <w:t>;</w:t>
      </w:r>
    </w:p>
    <w:p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rsidR="006E714E" w:rsidRPr="0098720C" w:rsidRDefault="006E714E" w:rsidP="006E714E">
      <w:pPr>
        <w:pStyle w:val="PL"/>
        <w:rPr>
          <w:lang w:val="it-IT"/>
        </w:rPr>
      </w:pPr>
      <w:r w:rsidRPr="00BF582A">
        <w:rPr>
          <w:lang w:val="en-US"/>
        </w:rPr>
        <w:t xml:space="preserve">                       </w:t>
      </w:r>
      <w:r w:rsidRPr="0098720C">
        <w:rPr>
          <w:lang w:val="it-IT"/>
        </w:rPr>
        <w:t>IN A 192.0.2.116</w:t>
      </w:r>
    </w:p>
    <w:p w:rsidR="006E714E" w:rsidRPr="0098720C" w:rsidRDefault="006E714E" w:rsidP="006E714E">
      <w:pPr>
        <w:pStyle w:val="PL"/>
        <w:rPr>
          <w:lang w:val="it-IT"/>
        </w:rPr>
      </w:pPr>
      <w:r w:rsidRPr="0098720C">
        <w:rPr>
          <w:lang w:val="it-IT"/>
        </w:rPr>
        <w:t xml:space="preserve">                       IN AAAA 2001:db8:0:e:0:0:0:0</w:t>
      </w:r>
    </w:p>
    <w:p w:rsidR="006E714E" w:rsidRPr="00BF582A" w:rsidRDefault="006E714E" w:rsidP="006E714E">
      <w:pPr>
        <w:pStyle w:val="PL"/>
        <w:rPr>
          <w:lang w:val="en-US"/>
        </w:rPr>
      </w:pPr>
      <w:r w:rsidRPr="0098720C">
        <w:rPr>
          <w:lang w:val="it-IT"/>
        </w:rPr>
        <w:t xml:space="preserve">                       </w:t>
      </w:r>
      <w:r w:rsidRPr="00BF582A">
        <w:rPr>
          <w:lang w:val="en-US"/>
        </w:rPr>
        <w:t>IN AAAA 2001:db8:0:f:0:0:0:0</w:t>
      </w:r>
    </w:p>
    <w:p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rsidR="006E714E" w:rsidRPr="0098720C" w:rsidRDefault="006E714E" w:rsidP="006E714E">
      <w:pPr>
        <w:pStyle w:val="PL"/>
        <w:rPr>
          <w:lang w:val="it-IT"/>
        </w:rPr>
      </w:pPr>
      <w:r w:rsidRPr="00BF582A">
        <w:rPr>
          <w:lang w:val="en-US"/>
        </w:rPr>
        <w:t xml:space="preserve">                       </w:t>
      </w:r>
      <w:r w:rsidRPr="0098720C">
        <w:rPr>
          <w:lang w:val="it-IT"/>
        </w:rPr>
        <w:t>IN A 192.0.2.136</w:t>
      </w:r>
    </w:p>
    <w:p w:rsidR="006E714E" w:rsidRPr="0098720C" w:rsidRDefault="006E714E" w:rsidP="006E714E">
      <w:pPr>
        <w:pStyle w:val="PL"/>
        <w:rPr>
          <w:lang w:val="it-IT"/>
        </w:rPr>
      </w:pPr>
      <w:r w:rsidRPr="0098720C">
        <w:rPr>
          <w:lang w:val="it-IT"/>
        </w:rPr>
        <w:t xml:space="preserve">                       IN AAAA 2001:db8:0:22:0:0:0:0</w:t>
      </w:r>
    </w:p>
    <w:p w:rsidR="006E714E" w:rsidRPr="00BF582A" w:rsidRDefault="006E714E" w:rsidP="006E714E">
      <w:pPr>
        <w:pStyle w:val="PL"/>
        <w:rPr>
          <w:lang w:val="en-US"/>
        </w:rPr>
      </w:pPr>
      <w:r w:rsidRPr="0098720C">
        <w:rPr>
          <w:lang w:val="it-IT"/>
        </w:rPr>
        <w:t xml:space="preserve">                       </w:t>
      </w:r>
      <w:r w:rsidRPr="00BF582A">
        <w:rPr>
          <w:lang w:val="en-US"/>
        </w:rPr>
        <w:t>IN AAAA 2001:db8:0:23:0:0:0:0</w:t>
      </w:r>
    </w:p>
    <w:p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rsidR="006E714E" w:rsidRPr="0098720C" w:rsidRDefault="006E714E" w:rsidP="006E714E">
      <w:pPr>
        <w:pStyle w:val="PL"/>
        <w:rPr>
          <w:lang w:val="it-IT"/>
        </w:rPr>
      </w:pPr>
      <w:r w:rsidRPr="00BF582A">
        <w:rPr>
          <w:lang w:val="en-US"/>
        </w:rPr>
        <w:t xml:space="preserve">                       </w:t>
      </w:r>
      <w:r w:rsidRPr="0098720C">
        <w:rPr>
          <w:lang w:val="it-IT"/>
        </w:rPr>
        <w:t>IN A 192.0.2.138</w:t>
      </w:r>
    </w:p>
    <w:p w:rsidR="006E714E" w:rsidRPr="0098720C" w:rsidRDefault="006E714E" w:rsidP="006E714E">
      <w:pPr>
        <w:pStyle w:val="PL"/>
        <w:rPr>
          <w:lang w:val="it-IT"/>
        </w:rPr>
      </w:pPr>
      <w:r w:rsidRPr="0098720C">
        <w:rPr>
          <w:lang w:val="it-IT"/>
        </w:rPr>
        <w:t xml:space="preserve">                       IN AAAA 2001:db8:0:24:0:0:0:0</w:t>
      </w:r>
    </w:p>
    <w:p w:rsidR="006E714E" w:rsidRPr="00BF582A" w:rsidRDefault="006E714E" w:rsidP="006E714E">
      <w:pPr>
        <w:pStyle w:val="PL"/>
        <w:rPr>
          <w:lang w:val="en-US"/>
        </w:rPr>
      </w:pPr>
      <w:r w:rsidRPr="0098720C">
        <w:rPr>
          <w:lang w:val="it-IT"/>
        </w:rPr>
        <w:t xml:space="preserve">                       </w:t>
      </w:r>
      <w:r w:rsidRPr="00BF582A">
        <w:rPr>
          <w:lang w:val="en-US"/>
        </w:rPr>
        <w:t>IN AAAA 2001:db8:0:25:0:0:0:0</w:t>
      </w:r>
    </w:p>
    <w:p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rsidR="006E714E" w:rsidRPr="0098720C" w:rsidRDefault="006E714E" w:rsidP="006E714E">
      <w:pPr>
        <w:pStyle w:val="PL"/>
        <w:rPr>
          <w:lang w:val="it-IT"/>
        </w:rPr>
      </w:pPr>
      <w:r w:rsidRPr="00BF582A">
        <w:rPr>
          <w:lang w:val="en-US"/>
        </w:rPr>
        <w:t xml:space="preserve">                       </w:t>
      </w:r>
      <w:r w:rsidRPr="0098720C">
        <w:rPr>
          <w:lang w:val="it-IT"/>
        </w:rPr>
        <w:t>IN A 192.0.2.140</w:t>
      </w:r>
    </w:p>
    <w:p w:rsidR="006E714E" w:rsidRPr="0098720C" w:rsidRDefault="006E714E" w:rsidP="006E714E">
      <w:pPr>
        <w:pStyle w:val="PL"/>
        <w:rPr>
          <w:lang w:val="it-IT"/>
        </w:rPr>
      </w:pPr>
      <w:r w:rsidRPr="0098720C">
        <w:rPr>
          <w:lang w:val="it-IT"/>
        </w:rPr>
        <w:t xml:space="preserve">                       IN AAAA 2001:db8:0:26:0:0:0:0</w:t>
      </w:r>
    </w:p>
    <w:p w:rsidR="006E714E" w:rsidRPr="00BF582A" w:rsidRDefault="006E714E" w:rsidP="006E714E">
      <w:pPr>
        <w:pStyle w:val="PL"/>
        <w:rPr>
          <w:lang w:val="en-US"/>
        </w:rPr>
      </w:pPr>
      <w:r w:rsidRPr="0098720C">
        <w:rPr>
          <w:lang w:val="it-IT"/>
        </w:rPr>
        <w:t xml:space="preserve">                       </w:t>
      </w:r>
      <w:r w:rsidRPr="00BF582A">
        <w:rPr>
          <w:lang w:val="en-US"/>
        </w:rPr>
        <w:t>IN AAAA 2001:db8:0:27:0:0:0:0</w:t>
      </w:r>
    </w:p>
    <w:p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rsidR="006E714E" w:rsidRPr="0098720C" w:rsidRDefault="006E714E" w:rsidP="006E714E">
      <w:pPr>
        <w:pStyle w:val="PL"/>
        <w:rPr>
          <w:lang w:val="it-IT"/>
        </w:rPr>
      </w:pPr>
      <w:r w:rsidRPr="00BF582A">
        <w:rPr>
          <w:lang w:val="en-US"/>
        </w:rPr>
        <w:t xml:space="preserve">                       </w:t>
      </w:r>
      <w:r w:rsidRPr="0098720C">
        <w:rPr>
          <w:lang w:val="it-IT"/>
        </w:rPr>
        <w:t>IN A 192.0.2.142</w:t>
      </w:r>
    </w:p>
    <w:p w:rsidR="006E714E" w:rsidRPr="0098720C" w:rsidRDefault="006E714E" w:rsidP="006E714E">
      <w:pPr>
        <w:pStyle w:val="PL"/>
        <w:rPr>
          <w:lang w:val="it-IT"/>
        </w:rPr>
      </w:pPr>
      <w:r w:rsidRPr="0098720C">
        <w:rPr>
          <w:lang w:val="it-IT"/>
        </w:rPr>
        <w:t xml:space="preserve">                       IN AAAA 2001:db8:0:28:0:0:0:0</w:t>
      </w:r>
    </w:p>
    <w:p w:rsidR="006E714E" w:rsidRDefault="006E714E" w:rsidP="006E714E">
      <w:pPr>
        <w:pStyle w:val="PL"/>
        <w:rPr>
          <w:lang w:val="en-US"/>
        </w:rPr>
      </w:pPr>
      <w:r w:rsidRPr="0098720C">
        <w:rPr>
          <w:lang w:val="it-IT"/>
        </w:rPr>
        <w:t xml:space="preserve">                       </w:t>
      </w:r>
      <w:r w:rsidRPr="00BF582A">
        <w:rPr>
          <w:lang w:val="en-US"/>
        </w:rPr>
        <w:t>IN AAAA 2001:db8:0:29:0:0:0:0</w:t>
      </w:r>
      <w:r w:rsidRPr="00B40888">
        <w:rPr>
          <w:lang w:val="en-US"/>
        </w:rPr>
        <w:t xml:space="preserve"> </w:t>
      </w:r>
    </w:p>
    <w:p w:rsidR="006E714E" w:rsidRPr="00B40888" w:rsidRDefault="006E714E" w:rsidP="006E714E">
      <w:pPr>
        <w:pStyle w:val="PL"/>
        <w:rPr>
          <w:lang w:val="en-US"/>
        </w:rPr>
      </w:pPr>
      <w:r>
        <w:rPr>
          <w:lang w:val="en-US"/>
        </w:rPr>
        <w:t>;</w:t>
      </w:r>
      <w:r w:rsidRPr="00B40888">
        <w:rPr>
          <w:lang w:val="en-US"/>
        </w:rPr>
        <w:t>end of file</w:t>
      </w:r>
    </w:p>
    <w:p w:rsidR="006E714E" w:rsidRDefault="006E714E" w:rsidP="006E714E">
      <w:pPr>
        <w:rPr>
          <w:lang w:val="en-US"/>
        </w:rPr>
      </w:pPr>
    </w:p>
    <w:p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rsidR="006E714E" w:rsidRDefault="006E714E" w:rsidP="006E714E">
      <w:pPr>
        <w:rPr>
          <w:lang w:val="en-US"/>
        </w:rPr>
      </w:pPr>
      <w:r>
        <w:rPr>
          <w:lang w:val="en-US"/>
        </w:rPr>
        <w:t>The fact both record types are here under the same name is a result of the PGW/SGW being collocated and having the same canonical node name.</w:t>
      </w:r>
    </w:p>
    <w:p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w:t>
      </w:r>
      <w:r>
        <w:rPr>
          <w:lang w:val="en-US"/>
        </w:rPr>
        <w:t>clause</w:t>
      </w:r>
      <w:r w:rsidRPr="00890090">
        <w:rPr>
          <w:lang w:val="en-US"/>
        </w:rPr>
        <w:t xml:space="preserve"> 19.4.3</w:t>
      </w:r>
      <w:r>
        <w:rPr>
          <w:lang w:val="en-US"/>
        </w:rPr>
        <w:t xml:space="preserve"> for that node. Node records are meant to be complete.</w:t>
      </w:r>
    </w:p>
    <w:p w:rsidR="006E714E" w:rsidRDefault="006E714E" w:rsidP="006E714E">
      <w:pPr>
        <w:rPr>
          <w:lang w:val="en-US"/>
        </w:rPr>
      </w:pPr>
      <w:r>
        <w:rPr>
          <w:lang w:val="en-US"/>
        </w:rPr>
        <w:t xml:space="preserve">The lack of a record in a canonical node name record set is just as important as the records that are there. The commented out records in the example would be included for supporting S4-SGSN and/or Gn/Gp interfaces. Their absence states that the node does not support the function. </w:t>
      </w:r>
    </w:p>
    <w:p w:rsidR="006E714E" w:rsidRDefault="006E714E" w:rsidP="006E714E">
      <w:pPr>
        <w:pStyle w:val="Heading3"/>
        <w:rPr>
          <w:lang w:val="en-US"/>
        </w:rPr>
      </w:pPr>
      <w:bookmarkStart w:id="340" w:name="_Toc20214909"/>
      <w:bookmarkStart w:id="341" w:name="_Toc27753292"/>
      <w:bookmarkStart w:id="342" w:name="_Toc36055111"/>
      <w:r>
        <w:rPr>
          <w:lang w:val="en-US"/>
        </w:rPr>
        <w:t>A.</w:t>
      </w:r>
      <w:r w:rsidRPr="001E12B5">
        <w:rPr>
          <w:lang w:val="en-US"/>
        </w:rPr>
        <w:t xml:space="preserve"> </w:t>
      </w:r>
      <w:r>
        <w:rPr>
          <w:lang w:val="en-US"/>
        </w:rPr>
        <w:t>3.7</w:t>
      </w:r>
      <w:r>
        <w:rPr>
          <w:lang w:val="en-US"/>
        </w:rPr>
        <w:tab/>
        <w:t>TAI/TAC file for "Collocated Simple LTE Example"</w:t>
      </w:r>
      <w:bookmarkEnd w:id="340"/>
      <w:bookmarkEnd w:id="341"/>
      <w:bookmarkEnd w:id="342"/>
    </w:p>
    <w:p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clause</w:t>
      </w:r>
      <w:r w:rsidRPr="00890090">
        <w:rPr>
          <w:lang w:val="en-US"/>
        </w:rPr>
        <w:t xml:space="preserv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[4] clause</w:t>
      </w:r>
      <w:r w:rsidRPr="00890090">
        <w:rPr>
          <w:lang w:val="en-US"/>
        </w:rPr>
        <w:t xml:space="preserve"> 19.4.3</w:t>
      </w:r>
      <w:r>
        <w:rPr>
          <w:lang w:val="en-US"/>
        </w:rPr>
        <w:t>.</w:t>
      </w:r>
    </w:p>
    <w:p w:rsidR="006E714E" w:rsidRDefault="006E714E" w:rsidP="006E714E">
      <w:pPr>
        <w:rPr>
          <w:lang w:val="en-US"/>
        </w:rPr>
      </w:pPr>
      <w:r>
        <w:rPr>
          <w:lang w:val="en-US"/>
        </w:rPr>
        <w:t>The file containing the TAI/TAC records for this example will be SIMPLE_TAI_DB.txt and has following content.</w:t>
      </w:r>
    </w:p>
    <w:p w:rsidR="006E714E" w:rsidRPr="007C5C5B" w:rsidRDefault="006E714E" w:rsidP="006E714E">
      <w:pPr>
        <w:pStyle w:val="PL"/>
        <w:rPr>
          <w:lang w:val="en-US"/>
        </w:rPr>
      </w:pPr>
      <w:r w:rsidRPr="007C5C5B">
        <w:rPr>
          <w:lang w:val="en-US"/>
        </w:rPr>
        <w:t xml:space="preserve">; All TAC codes for one region </w:t>
      </w:r>
    </w:p>
    <w:p w:rsidR="006E714E" w:rsidRPr="007C5C5B" w:rsidRDefault="006E714E" w:rsidP="006E714E">
      <w:pPr>
        <w:pStyle w:val="PL"/>
        <w:rPr>
          <w:lang w:val="en-US"/>
        </w:rPr>
      </w:pPr>
      <w:r w:rsidRPr="007C5C5B">
        <w:rPr>
          <w:lang w:val="en-US"/>
        </w:rPr>
        <w:t xml:space="preserve"> </w:t>
      </w:r>
    </w:p>
    <w:p w:rsidR="006E714E" w:rsidRPr="007C5C5B" w:rsidRDefault="006E714E" w:rsidP="006E714E">
      <w:pPr>
        <w:pStyle w:val="PL"/>
        <w:rPr>
          <w:lang w:val="en-US"/>
        </w:rPr>
      </w:pPr>
      <w:r w:rsidRPr="007C5C5B">
        <w:rPr>
          <w:lang w:val="en-US"/>
        </w:rPr>
        <w:t>*.tac-hb01.tac                             (</w:t>
      </w:r>
    </w:p>
    <w:p w:rsidR="006E714E" w:rsidRPr="007C5C5B" w:rsidRDefault="006E714E" w:rsidP="006E714E">
      <w:pPr>
        <w:pStyle w:val="PL"/>
        <w:rPr>
          <w:lang w:val="en-US"/>
        </w:rPr>
      </w:pPr>
      <w:r w:rsidRPr="007C5C5B">
        <w:rPr>
          <w:lang w:val="en-US"/>
        </w:rPr>
        <w:t>;  IN NAPTR order pref. flag service                        regexp replacement</w:t>
      </w:r>
    </w:p>
    <w:p w:rsidR="006E714E" w:rsidRPr="007C5C5B" w:rsidRDefault="006E714E" w:rsidP="006E714E">
      <w:pPr>
        <w:pStyle w:val="PL"/>
        <w:rPr>
          <w:lang w:val="en-US"/>
        </w:rPr>
      </w:pPr>
      <w:r w:rsidRPr="007C5C5B">
        <w:rPr>
          <w:lang w:val="en-US"/>
        </w:rPr>
        <w:t xml:space="preserve">   IN NAPTR 100   999   "a" "x-3gpp-sgw:x-s5-gtp:x-s8-gtp"      ""  topoff.eth4.gw01.nodes )</w:t>
      </w:r>
    </w:p>
    <w:p w:rsidR="006E714E" w:rsidRPr="007C5C5B" w:rsidRDefault="006E714E" w:rsidP="006E714E">
      <w:pPr>
        <w:pStyle w:val="PL"/>
        <w:rPr>
          <w:lang w:val="en-US"/>
        </w:rPr>
      </w:pPr>
      <w:r w:rsidRPr="007C5C5B">
        <w:rPr>
          <w:lang w:val="en-US"/>
        </w:rPr>
        <w:t xml:space="preserve">   IN NAPTR 200   999   "a" "x-3gpp-sgw:x-s5-gtp:x-s8-gtp"      ""  topoff.eth4.gw21.nodes</w:t>
      </w:r>
    </w:p>
    <w:p w:rsidR="006E714E" w:rsidRPr="007C5C5B" w:rsidRDefault="006E714E" w:rsidP="006E714E">
      <w:pPr>
        <w:pStyle w:val="PL"/>
        <w:rPr>
          <w:lang w:val="en-US"/>
        </w:rPr>
      </w:pPr>
      <w:r w:rsidRPr="007C5C5B">
        <w:rPr>
          <w:lang w:val="en-US"/>
        </w:rPr>
        <w:t xml:space="preserve">   IN NAPTR 300   999   "a" "x-3gpp-sgw:x-s8-pmip"              ""  topoff.eth9.gw01.nodes</w:t>
      </w:r>
    </w:p>
    <w:p w:rsidR="006E714E" w:rsidRPr="007C5C5B" w:rsidRDefault="006E714E" w:rsidP="006E714E">
      <w:pPr>
        <w:pStyle w:val="PL"/>
        <w:rPr>
          <w:lang w:val="en-US"/>
        </w:rPr>
      </w:pPr>
      <w:r w:rsidRPr="007C5C5B">
        <w:rPr>
          <w:lang w:val="en-US"/>
        </w:rPr>
        <w:t xml:space="preserve">   IN NAPTR 400   999   "a" "x-3gpp-sgw:x-s8-pmip"              ""  topoff.eth9.gw21.nodes</w:t>
      </w:r>
    </w:p>
    <w:p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rsidR="006E714E" w:rsidRPr="007C5C5B" w:rsidRDefault="006E714E" w:rsidP="006E714E">
      <w:pPr>
        <w:pStyle w:val="PL"/>
        <w:rPr>
          <w:lang w:val="en-US"/>
        </w:rPr>
      </w:pPr>
      <w:r w:rsidRPr="007C5C5B">
        <w:rPr>
          <w:lang w:val="en-US"/>
        </w:rPr>
        <w:lastRenderedPageBreak/>
        <w:t xml:space="preserve">; </w:t>
      </w:r>
      <w:r>
        <w:rPr>
          <w:lang w:val="en-US"/>
        </w:rPr>
        <w:t xml:space="preserve"> </w:t>
      </w:r>
      <w:r w:rsidRPr="007C5C5B">
        <w:rPr>
          <w:lang w:val="en-US"/>
        </w:rPr>
        <w:t>Above two records are needed for target MME selection by source MME</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IN NAPTR 700   999   "a" "x-3gpp-sgw:x-s11"                  ""  topoff.eth1.gw01.nodes )</w:t>
      </w:r>
    </w:p>
    <w:p w:rsidR="006E714E" w:rsidRPr="007C5C5B" w:rsidRDefault="006E714E" w:rsidP="006E714E">
      <w:pPr>
        <w:pStyle w:val="PL"/>
        <w:rPr>
          <w:lang w:val="en-US"/>
        </w:rPr>
      </w:pPr>
      <w:r w:rsidRPr="007C5C5B">
        <w:rPr>
          <w:lang w:val="en-US"/>
        </w:rPr>
        <w:t>;  IN NAPTR 800   999   "a" "x-3gpp-sgw:x-s11"                  ""  topoff.eth1.gw21.nodes</w:t>
      </w:r>
    </w:p>
    <w:p w:rsidR="006E714E"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r w:rsidRPr="007C5C5B">
        <w:rPr>
          <w:lang w:val="en-US"/>
        </w:rPr>
        <w:t xml:space="preserve"> </w:t>
      </w:r>
    </w:p>
    <w:p w:rsidR="006E714E" w:rsidRPr="007C5C5B" w:rsidRDefault="006E714E" w:rsidP="006E714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 xml:space="preserve">order is important between the S5/S8 records,  </w:t>
      </w:r>
    </w:p>
    <w:p w:rsidR="006E714E"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S10 records,  </w:t>
      </w:r>
    </w:p>
    <w:p w:rsidR="006E714E"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S11 records </w:t>
      </w:r>
    </w:p>
    <w:p w:rsidR="006E714E" w:rsidRPr="007C5C5B" w:rsidRDefault="006E714E" w:rsidP="006E714E">
      <w:pPr>
        <w:pStyle w:val="PL"/>
        <w:rPr>
          <w:lang w:val="en-US"/>
        </w:rPr>
      </w:pPr>
      <w:r w:rsidRPr="007C5C5B">
        <w:rPr>
          <w:lang w:val="en-US"/>
        </w:rPr>
        <w:t xml:space="preserve">; but is not really important between different interface types used here </w:t>
      </w:r>
    </w:p>
    <w:p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This operators policy is PMIPv6 is used only as last choice</w:t>
      </w:r>
    </w:p>
    <w:p w:rsidR="006E714E" w:rsidRPr="007C5C5B" w:rsidRDefault="006E714E" w:rsidP="006E714E">
      <w:pPr>
        <w:pStyle w:val="PL"/>
        <w:rPr>
          <w:lang w:val="en-US"/>
        </w:rPr>
      </w:pPr>
      <w:r w:rsidRPr="007C5C5B">
        <w:rPr>
          <w:lang w:val="en-US"/>
        </w:rPr>
        <w:t>;  and only for S8 they don't allow S5 PMIPv6 at all</w:t>
      </w:r>
    </w:p>
    <w:p w:rsidR="006E714E" w:rsidRPr="007C5C5B" w:rsidRDefault="006E714E" w:rsidP="006E714E">
      <w:pPr>
        <w:pStyle w:val="PL"/>
        <w:rPr>
          <w:lang w:val="en-US"/>
        </w:rPr>
      </w:pP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All TAC codes for another region</w:t>
      </w:r>
    </w:p>
    <w:p w:rsidR="006E714E" w:rsidRPr="007C5C5B" w:rsidRDefault="006E714E" w:rsidP="006E714E">
      <w:pPr>
        <w:pStyle w:val="PL"/>
        <w:rPr>
          <w:lang w:val="en-US"/>
        </w:rPr>
      </w:pPr>
      <w:r w:rsidRPr="007C5C5B">
        <w:rPr>
          <w:lang w:val="en-US"/>
        </w:rPr>
        <w:t xml:space="preserve"> </w:t>
      </w:r>
    </w:p>
    <w:p w:rsidR="006E714E" w:rsidRPr="007C5C5B" w:rsidRDefault="006E714E" w:rsidP="006E714E">
      <w:pPr>
        <w:pStyle w:val="PL"/>
        <w:rPr>
          <w:lang w:val="en-US"/>
        </w:rPr>
      </w:pPr>
      <w:r w:rsidRPr="007C5C5B">
        <w:rPr>
          <w:lang w:val="en-US"/>
        </w:rPr>
        <w:t>*.tac-hb40.tac                           (</w:t>
      </w:r>
    </w:p>
    <w:p w:rsidR="006E714E" w:rsidRPr="007C5C5B" w:rsidRDefault="006E714E" w:rsidP="006E714E">
      <w:pPr>
        <w:pStyle w:val="PL"/>
        <w:rPr>
          <w:lang w:val="en-US"/>
        </w:rPr>
      </w:pPr>
      <w:r w:rsidRPr="007C5C5B">
        <w:rPr>
          <w:lang w:val="en-US"/>
        </w:rPr>
        <w:t>;  IN NAPTR order pref. flag service                        regexp replacement</w:t>
      </w:r>
    </w:p>
    <w:p w:rsidR="006E714E" w:rsidRPr="007C5C5B" w:rsidRDefault="006E714E" w:rsidP="006E714E">
      <w:pPr>
        <w:pStyle w:val="PL"/>
        <w:rPr>
          <w:lang w:val="en-US"/>
        </w:rPr>
      </w:pPr>
      <w:r w:rsidRPr="007C5C5B">
        <w:rPr>
          <w:lang w:val="en-US"/>
        </w:rPr>
        <w:t xml:space="preserve">   IN NAPTR 200   999   "a" "x-3gpp-sgw:x-s5-gtp:x-s8-gtp"      ""  topoff.eth4.gw01.nodes )</w:t>
      </w:r>
    </w:p>
    <w:p w:rsidR="006E714E" w:rsidRPr="007C5C5B" w:rsidRDefault="006E714E" w:rsidP="006E714E">
      <w:pPr>
        <w:pStyle w:val="PL"/>
        <w:rPr>
          <w:lang w:val="en-US"/>
        </w:rPr>
      </w:pPr>
      <w:r w:rsidRPr="007C5C5B">
        <w:rPr>
          <w:lang w:val="en-US"/>
        </w:rPr>
        <w:t xml:space="preserve">   IN NAPTR 100   999   "a" "x-3gpp-sgw:x-s5-gtp:x-s8-gtp"      ""  topoff.eth4.gw21.nodes</w:t>
      </w:r>
    </w:p>
    <w:p w:rsidR="006E714E" w:rsidRPr="007C5C5B" w:rsidRDefault="006E714E" w:rsidP="006E714E">
      <w:pPr>
        <w:pStyle w:val="PL"/>
        <w:rPr>
          <w:lang w:val="en-US"/>
        </w:rPr>
      </w:pPr>
      <w:r w:rsidRPr="007C5C5B">
        <w:rPr>
          <w:lang w:val="en-US"/>
        </w:rPr>
        <w:t xml:space="preserve">   IN NAPTR 400   999   "a" "x-3gpp-sgw:x-s8-pmip"              ""  topoff.eth9.gw01.nodes</w:t>
      </w:r>
    </w:p>
    <w:p w:rsidR="006E714E" w:rsidRPr="007C5C5B" w:rsidRDefault="006E714E" w:rsidP="006E714E">
      <w:pPr>
        <w:pStyle w:val="PL"/>
        <w:rPr>
          <w:lang w:val="en-US"/>
        </w:rPr>
      </w:pPr>
      <w:r w:rsidRPr="007C5C5B">
        <w:rPr>
          <w:lang w:val="en-US"/>
        </w:rPr>
        <w:t xml:space="preserve">   IN NAPTR 300   999   "a" "x-3gpp-sgw:x-s8-pmip"              ""  topoff.eth9.gw21.nodes</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IN NAPTR 800   999   "a" "x-3gpp-sgw:x-s11"                  ""  topoff.eth1.gw01.nodes )</w:t>
      </w:r>
    </w:p>
    <w:p w:rsidR="006E714E" w:rsidRPr="007C5C5B" w:rsidRDefault="006E714E" w:rsidP="006E714E">
      <w:pPr>
        <w:pStyle w:val="PL"/>
        <w:rPr>
          <w:lang w:val="en-US"/>
        </w:rPr>
      </w:pPr>
      <w:r w:rsidRPr="007C5C5B">
        <w:rPr>
          <w:lang w:val="en-US"/>
        </w:rPr>
        <w:t>;  IN NAPTR 700   999   "a" "x-3gpp-sgw:x-s11"                  ""  topoff.eth1.gw21.nodes</w:t>
      </w: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6E714E" w:rsidRPr="007C5C5B" w:rsidRDefault="006E714E" w:rsidP="006E714E">
      <w:pPr>
        <w:pStyle w:val="PL"/>
        <w:rPr>
          <w:lang w:val="en-US"/>
        </w:rPr>
      </w:pP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xml:space="preserve">; For the example the TAC values *.tac-hb40.tac are on other side of network than the *.tac-hb01.tac </w:t>
      </w:r>
    </w:p>
    <w:p w:rsidR="006E714E" w:rsidRPr="007C5C5B" w:rsidRDefault="006E714E" w:rsidP="006E714E">
      <w:pPr>
        <w:pStyle w:val="PL"/>
        <w:rPr>
          <w:lang w:val="en-US"/>
        </w:rPr>
      </w:pPr>
      <w:r w:rsidRPr="007C5C5B">
        <w:rPr>
          <w:lang w:val="en-US"/>
        </w:rPr>
        <w:t>; Relative order reverses in comparison to since those TAI are closer to the other set of nodes</w:t>
      </w: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end of file</w:t>
      </w:r>
    </w:p>
    <w:p w:rsidR="006E714E" w:rsidRPr="007C5C5B" w:rsidRDefault="006E714E" w:rsidP="006E714E">
      <w:pPr>
        <w:rPr>
          <w:rFonts w:ascii="Courier New" w:hAnsi="Courier New"/>
          <w:noProof/>
          <w:sz w:val="16"/>
          <w:lang w:val="en-US"/>
        </w:rPr>
      </w:pPr>
    </w:p>
    <w:p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Inter eNodeB handover with MME relocation' procedure</w:t>
      </w:r>
      <w:r>
        <w:rPr>
          <w:lang w:val="en-US"/>
        </w:rPr>
        <w:t xml:space="preserve"> where a target MME must be selected by the source MME.</w:t>
      </w:r>
    </w:p>
    <w:p w:rsidR="006E714E" w:rsidRDefault="006E714E" w:rsidP="006E714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is used when possible for tac codes with high byte of 40 hex. 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rsidR="006E714E" w:rsidRDefault="006E714E" w:rsidP="006E714E">
      <w:pPr>
        <w:pStyle w:val="Heading3"/>
        <w:rPr>
          <w:lang w:val="en-US"/>
        </w:rPr>
      </w:pPr>
      <w:bookmarkStart w:id="343" w:name="_Toc20214910"/>
      <w:bookmarkStart w:id="344" w:name="_Toc27753293"/>
      <w:bookmarkStart w:id="345" w:name="_Toc36055112"/>
      <w:r>
        <w:rPr>
          <w:lang w:val="en-US"/>
        </w:rPr>
        <w:lastRenderedPageBreak/>
        <w:t>A.</w:t>
      </w:r>
      <w:r w:rsidRPr="001E12B5">
        <w:rPr>
          <w:lang w:val="en-US"/>
        </w:rPr>
        <w:t xml:space="preserve"> </w:t>
      </w:r>
      <w:r>
        <w:rPr>
          <w:lang w:val="en-US"/>
        </w:rPr>
        <w:t>3.8</w:t>
      </w:r>
      <w:r>
        <w:rPr>
          <w:lang w:val="en-US"/>
        </w:rPr>
        <w:tab/>
        <w:t>MME lookup based on GUTI for "Simple LTE Example"</w:t>
      </w:r>
      <w:bookmarkEnd w:id="343"/>
      <w:bookmarkEnd w:id="344"/>
      <w:bookmarkEnd w:id="345"/>
      <w:r>
        <w:rPr>
          <w:lang w:val="en-US"/>
        </w:rPr>
        <w:t xml:space="preserve"> </w:t>
      </w:r>
    </w:p>
    <w:p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Pr>
          <w:lang w:val="en-US"/>
        </w:rPr>
        <w:t>clause</w:t>
      </w:r>
      <w:r w:rsidRPr="00FE2AB2">
        <w:rPr>
          <w:lang w:val="en-US"/>
        </w:rPr>
        <w:t xml:space="preserve"> 4.3.3.4 of</w:t>
      </w:r>
      <w:r>
        <w:rPr>
          <w:lang w:val="en-US"/>
        </w:rPr>
        <w:t xml:space="preserve"> this TS)</w:t>
      </w:r>
    </w:p>
    <w:p w:rsidR="006E714E"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 </w:t>
      </w:r>
    </w:p>
    <w:p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rsidR="006E714E" w:rsidRDefault="006E714E" w:rsidP="006E714E">
      <w:pPr>
        <w:rPr>
          <w:lang w:val="en-US"/>
        </w:rPr>
      </w:pPr>
      <w:r>
        <w:rPr>
          <w:lang w:val="en-US"/>
        </w:rPr>
        <w:t>Here we emulate the same action manually with the dig command.</w:t>
      </w:r>
    </w:p>
    <w:p w:rsidR="006E714E" w:rsidRPr="002D445E" w:rsidRDefault="006E714E" w:rsidP="006E714E">
      <w:pPr>
        <w:pStyle w:val="PL"/>
        <w:rPr>
          <w:lang w:val="en-US"/>
        </w:rPr>
      </w:pPr>
      <w:r>
        <w:rPr>
          <w:lang w:val="en-US"/>
        </w:rPr>
        <w:t xml:space="preserve"> </w:t>
      </w:r>
    </w:p>
    <w:p w:rsidR="006E714E" w:rsidRPr="002D445E" w:rsidRDefault="006E714E" w:rsidP="006E714E">
      <w:pPr>
        <w:pStyle w:val="PL"/>
        <w:rPr>
          <w:lang w:val="en-US"/>
        </w:rPr>
      </w:pPr>
      <w:r w:rsidRPr="002D445E">
        <w:rPr>
          <w:lang w:val="en-US"/>
        </w:rPr>
        <w:t>--------- Command to DNS server----------</w:t>
      </w:r>
    </w:p>
    <w:p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rsidR="006E714E" w:rsidRPr="002D445E" w:rsidRDefault="006E714E" w:rsidP="006E714E">
      <w:pPr>
        <w:pStyle w:val="PL"/>
        <w:rPr>
          <w:lang w:val="en-US"/>
        </w:rPr>
      </w:pPr>
      <w:r w:rsidRPr="002D445E">
        <w:rPr>
          <w:lang w:val="en-US"/>
        </w:rPr>
        <w:t>---------Start Response from DNS server----------</w:t>
      </w:r>
    </w:p>
    <w:p w:rsidR="006E714E" w:rsidRPr="002D445E" w:rsidRDefault="006E714E" w:rsidP="006E714E">
      <w:pPr>
        <w:pStyle w:val="PL"/>
        <w:rPr>
          <w:lang w:val="en-US"/>
        </w:rPr>
      </w:pPr>
    </w:p>
    <w:p w:rsidR="006E714E" w:rsidRPr="001C652B" w:rsidRDefault="006E714E" w:rsidP="006E714E">
      <w:pPr>
        <w:pStyle w:val="PL"/>
        <w:rPr>
          <w:lang w:val="fr-FR"/>
        </w:rPr>
      </w:pPr>
      <w:r w:rsidRPr="001C652B">
        <w:rPr>
          <w:lang w:val="fr-FR"/>
        </w:rPr>
        <w:t>; &lt;&lt;&gt;&gt; DiG 9.5.0-P2-W2 &lt;&lt;&gt;&gt; @192.0.2.247 +tcp NAPTR mmec01.mmegi8001.mme.$ORIGIN</w:t>
      </w:r>
    </w:p>
    <w:p w:rsidR="006E714E" w:rsidRPr="002D445E" w:rsidRDefault="006E714E" w:rsidP="006E714E">
      <w:pPr>
        <w:pStyle w:val="PL"/>
        <w:rPr>
          <w:lang w:val="en-US"/>
        </w:rPr>
      </w:pPr>
      <w:r w:rsidRPr="002D445E">
        <w:rPr>
          <w:lang w:val="en-US"/>
        </w:rPr>
        <w:t>; (1 server found)</w:t>
      </w:r>
    </w:p>
    <w:p w:rsidR="006E714E" w:rsidRPr="002D445E" w:rsidRDefault="006E714E" w:rsidP="006E714E">
      <w:pPr>
        <w:pStyle w:val="PL"/>
        <w:rPr>
          <w:lang w:val="en-US"/>
        </w:rPr>
      </w:pPr>
      <w:r w:rsidRPr="002D445E">
        <w:rPr>
          <w:lang w:val="en-US"/>
        </w:rPr>
        <w:t>;; global options:  printcmd</w:t>
      </w:r>
    </w:p>
    <w:p w:rsidR="006E714E" w:rsidRPr="002D445E" w:rsidRDefault="006E714E" w:rsidP="006E714E">
      <w:pPr>
        <w:pStyle w:val="PL"/>
        <w:rPr>
          <w:lang w:val="en-US"/>
        </w:rPr>
      </w:pPr>
      <w:r w:rsidRPr="002D445E">
        <w:rPr>
          <w:lang w:val="en-US"/>
        </w:rPr>
        <w:t>;; Got answer:</w:t>
      </w:r>
    </w:p>
    <w:p w:rsidR="006E714E" w:rsidRPr="002D445E" w:rsidRDefault="006E714E" w:rsidP="006E714E">
      <w:pPr>
        <w:pStyle w:val="PL"/>
        <w:rPr>
          <w:lang w:val="en-US"/>
        </w:rPr>
      </w:pPr>
      <w:r w:rsidRPr="002D445E">
        <w:rPr>
          <w:lang w:val="en-US"/>
        </w:rPr>
        <w:t>;; -&gt;&gt;HEADER&lt;&lt;- opcode: QUERY, status: NOERROR, id: 1399</w:t>
      </w:r>
    </w:p>
    <w:p w:rsidR="006E714E" w:rsidRPr="002D445E" w:rsidRDefault="006E714E" w:rsidP="006E714E">
      <w:pPr>
        <w:pStyle w:val="PL"/>
        <w:rPr>
          <w:lang w:val="en-US"/>
        </w:rPr>
      </w:pPr>
      <w:r w:rsidRPr="002D445E">
        <w:rPr>
          <w:lang w:val="en-US"/>
        </w:rPr>
        <w:t>;; flags: qr aa rd; QUERY: 1, ANSWER: 2, AUTHORITY: 2, ADDITIONAL: 10</w:t>
      </w:r>
    </w:p>
    <w:p w:rsidR="006E714E" w:rsidRPr="002D445E" w:rsidRDefault="006E714E" w:rsidP="006E714E">
      <w:pPr>
        <w:pStyle w:val="PL"/>
        <w:rPr>
          <w:lang w:val="en-US"/>
        </w:rPr>
      </w:pPr>
      <w:r w:rsidRPr="002D445E">
        <w:rPr>
          <w:lang w:val="en-US"/>
        </w:rPr>
        <w:t>;; WARNING: recursion requested but not available</w:t>
      </w:r>
    </w:p>
    <w:p w:rsidR="006E714E" w:rsidRPr="002D445E" w:rsidRDefault="006E714E" w:rsidP="006E714E">
      <w:pPr>
        <w:pStyle w:val="PL"/>
        <w:rPr>
          <w:lang w:val="en-US"/>
        </w:rPr>
      </w:pPr>
    </w:p>
    <w:p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rsidR="006E714E" w:rsidRPr="001C652B" w:rsidRDefault="006E714E" w:rsidP="006E714E">
      <w:pPr>
        <w:pStyle w:val="PL"/>
        <w:rPr>
          <w:lang w:val="fr-FR"/>
        </w:rPr>
      </w:pPr>
    </w:p>
    <w:p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rsidR="006E714E" w:rsidRPr="001C652B" w:rsidRDefault="006E714E" w:rsidP="006E714E">
      <w:pPr>
        <w:pStyle w:val="PL"/>
        <w:rPr>
          <w:lang w:val="fr-FR"/>
        </w:rPr>
      </w:pPr>
    </w:p>
    <w:p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rsidR="006E714E" w:rsidRPr="002D445E" w:rsidRDefault="006E714E" w:rsidP="006E714E">
      <w:pPr>
        <w:pStyle w:val="PL"/>
        <w:rPr>
          <w:lang w:val="en-US"/>
        </w:rPr>
      </w:pPr>
    </w:p>
    <w:p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rsidR="006E714E" w:rsidRPr="0098720C" w:rsidRDefault="006E714E" w:rsidP="006E714E">
      <w:pPr>
        <w:pStyle w:val="PL"/>
      </w:pPr>
      <w:r w:rsidRPr="00CF0C7B">
        <w:rPr>
          <w:lang w:val="fr-FR"/>
        </w:rPr>
        <w:t xml:space="preserve">topoff.eth1.mmec01.mmegi8001.mme.$ORIGIN. </w:t>
      </w:r>
      <w:r w:rsidRPr="0098720C">
        <w:t>3600 IN A 192.0.2.11</w:t>
      </w:r>
    </w:p>
    <w:p w:rsidR="006E714E" w:rsidRPr="0098720C" w:rsidRDefault="006E714E" w:rsidP="006E714E">
      <w:pPr>
        <w:pStyle w:val="PL"/>
      </w:pPr>
      <w:r w:rsidRPr="0098720C">
        <w:t>topoff.eth1.mmec01.mmegi8001.mme.$ORIGIN. 3600 IN AAAA 2001:db8::</w:t>
      </w:r>
    </w:p>
    <w:p w:rsidR="006E714E" w:rsidRPr="0098720C" w:rsidRDefault="006E714E" w:rsidP="006E714E">
      <w:pPr>
        <w:pStyle w:val="PL"/>
      </w:pPr>
      <w:r w:rsidRPr="0098720C">
        <w:t>topoff.eth1.mmec01.mmegi8001.mme.$ORIGIN. 3600 IN AAAA 2001:db8:0:1::</w:t>
      </w:r>
    </w:p>
    <w:p w:rsidR="006E714E" w:rsidRPr="0098720C" w:rsidRDefault="006E714E" w:rsidP="006E714E">
      <w:pPr>
        <w:pStyle w:val="PL"/>
      </w:pPr>
      <w:r w:rsidRPr="0098720C">
        <w:t>topoff.eth3.mmec01.mmegi8001.mme.$ORIGIN. 3600 IN A 192.0.2.14</w:t>
      </w:r>
    </w:p>
    <w:p w:rsidR="006E714E" w:rsidRPr="0098720C" w:rsidRDefault="006E714E" w:rsidP="006E714E">
      <w:pPr>
        <w:pStyle w:val="PL"/>
      </w:pPr>
      <w:r w:rsidRPr="0098720C">
        <w:t>topoff.eth3.mmec01.mmegi8001.mme.$ORIGIN. 3600 IN A 192.0.2.13</w:t>
      </w:r>
    </w:p>
    <w:p w:rsidR="006E714E" w:rsidRPr="0098720C" w:rsidRDefault="006E714E" w:rsidP="006E714E">
      <w:pPr>
        <w:pStyle w:val="PL"/>
      </w:pPr>
      <w:r w:rsidRPr="0098720C">
        <w:t>topoff.eth3.mmec01.mmegi8001.mme.$ORIGIN. 3600 IN AAAA 2001:db8:0:2::</w:t>
      </w:r>
    </w:p>
    <w:p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rsidR="006E714E" w:rsidRPr="002D445E" w:rsidRDefault="006E714E" w:rsidP="006E714E">
      <w:pPr>
        <w:pStyle w:val="PL"/>
        <w:rPr>
          <w:lang w:val="en-US"/>
        </w:rPr>
      </w:pPr>
      <w:r w:rsidRPr="002D445E">
        <w:rPr>
          <w:lang w:val="en-US"/>
        </w:rPr>
        <w:t xml:space="preserve">ns1.$ORIGIN. 3600 IN A </w:t>
      </w:r>
      <w:r>
        <w:rPr>
          <w:lang w:val="en-US"/>
        </w:rPr>
        <w:t>192.0.2.247</w:t>
      </w:r>
    </w:p>
    <w:p w:rsidR="006E714E" w:rsidRPr="002D445E" w:rsidRDefault="006E714E" w:rsidP="006E714E">
      <w:pPr>
        <w:pStyle w:val="PL"/>
        <w:rPr>
          <w:lang w:val="en-US"/>
        </w:rPr>
      </w:pPr>
      <w:r w:rsidRPr="002D445E">
        <w:rPr>
          <w:lang w:val="en-US"/>
        </w:rPr>
        <w:t xml:space="preserve">ns2.$ORIGIN. 3600 IN A </w:t>
      </w:r>
      <w:r>
        <w:rPr>
          <w:lang w:val="en-US"/>
        </w:rPr>
        <w:t>192.0.2.248</w:t>
      </w:r>
    </w:p>
    <w:p w:rsidR="006E714E" w:rsidRPr="002D445E" w:rsidRDefault="006E714E" w:rsidP="006E714E">
      <w:pPr>
        <w:pStyle w:val="PL"/>
        <w:rPr>
          <w:lang w:val="en-US"/>
        </w:rPr>
      </w:pPr>
    </w:p>
    <w:p w:rsidR="006E714E" w:rsidRPr="002D445E" w:rsidRDefault="006E714E" w:rsidP="006E714E">
      <w:pPr>
        <w:pStyle w:val="PL"/>
        <w:rPr>
          <w:lang w:val="en-US"/>
        </w:rPr>
      </w:pPr>
      <w:r w:rsidRPr="002D445E">
        <w:rPr>
          <w:lang w:val="en-US"/>
        </w:rPr>
        <w:t>;; Query time: 15 msec</w:t>
      </w:r>
    </w:p>
    <w:p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rsidR="006E714E" w:rsidRPr="002D445E" w:rsidRDefault="006E714E" w:rsidP="006E714E">
      <w:pPr>
        <w:pStyle w:val="PL"/>
        <w:rPr>
          <w:lang w:val="en-US"/>
        </w:rPr>
      </w:pPr>
      <w:r w:rsidRPr="002D445E">
        <w:rPr>
          <w:lang w:val="en-US"/>
        </w:rPr>
        <w:t>;; WHEN: Wed Jan 21 16:30:20 2009</w:t>
      </w:r>
    </w:p>
    <w:p w:rsidR="006E714E" w:rsidRPr="002D445E" w:rsidRDefault="006E714E" w:rsidP="006E714E">
      <w:pPr>
        <w:pStyle w:val="PL"/>
        <w:rPr>
          <w:lang w:val="en-US"/>
        </w:rPr>
      </w:pPr>
      <w:r w:rsidRPr="002D445E">
        <w:rPr>
          <w:lang w:val="en-US"/>
        </w:rPr>
        <w:t>;; MSG SIZE  rcvd: 524</w:t>
      </w:r>
    </w:p>
    <w:p w:rsidR="006E714E" w:rsidRPr="002D445E" w:rsidRDefault="006E714E" w:rsidP="006E714E">
      <w:pPr>
        <w:pStyle w:val="PL"/>
        <w:rPr>
          <w:lang w:val="en-US"/>
        </w:rPr>
      </w:pPr>
    </w:p>
    <w:p w:rsidR="006E714E" w:rsidRPr="002D445E" w:rsidRDefault="006E714E" w:rsidP="006E714E">
      <w:pPr>
        <w:pStyle w:val="PL"/>
        <w:rPr>
          <w:lang w:val="en-US"/>
        </w:rPr>
      </w:pPr>
      <w:r w:rsidRPr="002D445E">
        <w:rPr>
          <w:lang w:val="en-US"/>
        </w:rPr>
        <w:t>---------End Response from DNS server----------</w:t>
      </w:r>
    </w:p>
    <w:p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rsidR="006E714E" w:rsidRPr="002D445E" w:rsidRDefault="006E714E" w:rsidP="006E714E">
      <w:pPr>
        <w:pStyle w:val="PL"/>
        <w:rPr>
          <w:lang w:val="en-US"/>
        </w:rPr>
      </w:pPr>
      <w:r w:rsidRPr="002D445E">
        <w:rPr>
          <w:lang w:val="en-US"/>
        </w:rPr>
        <w:t>NAPTR record set</w:t>
      </w:r>
    </w:p>
    <w:p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x-3gpp-mme:x-s10               "a"  100   999  </w:t>
      </w:r>
    </w:p>
    <w:p w:rsidR="006E714E" w:rsidRDefault="006E714E" w:rsidP="006E714E">
      <w:pPr>
        <w:rPr>
          <w:lang w:val="en-US"/>
        </w:rPr>
      </w:pPr>
    </w:p>
    <w:p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rsidR="006E714E" w:rsidRDefault="006E714E" w:rsidP="006E714E">
      <w:pPr>
        <w:rPr>
          <w:lang w:val="en-US"/>
        </w:rPr>
      </w:pPr>
      <w:r>
        <w:rPr>
          <w:lang w:val="en-US"/>
        </w:rPr>
        <w:lastRenderedPageBreak/>
        <w:t xml:space="preserve">Since the record is the terminal ("a") flag we have the host name (and canonical node name inside it). </w:t>
      </w:r>
    </w:p>
    <w:p w:rsidR="006E714E" w:rsidRDefault="006E714E" w:rsidP="006E714E">
      <w:pPr>
        <w:rPr>
          <w:lang w:val="en-US"/>
        </w:rPr>
      </w:pPr>
      <w:r>
        <w:rPr>
          <w:lang w:val="en-US"/>
        </w:rPr>
        <w:t>Formally the A/AAAA record lookup can be performed at this point or it can be deferred until a later step.</w:t>
      </w:r>
    </w:p>
    <w:p w:rsidR="006E714E" w:rsidRPr="002D445E" w:rsidRDefault="006E714E" w:rsidP="006E714E">
      <w:pPr>
        <w:rPr>
          <w:lang w:val="en-US"/>
        </w:rPr>
      </w:pPr>
      <w:r>
        <w:rPr>
          <w:lang w:val="en-US"/>
        </w:rPr>
        <w:t>The MME can store the important content now</w:t>
      </w:r>
    </w:p>
    <w:p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rsidR="006E714E"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 xml:space="preserve">(except for IP addresses). </w:t>
      </w:r>
    </w:p>
    <w:p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rsidR="006E714E" w:rsidRDefault="006E714E" w:rsidP="006E714E">
      <w:pPr>
        <w:rPr>
          <w:lang w:val="en-US"/>
        </w:rPr>
      </w:pPr>
      <w:r>
        <w:rPr>
          <w:lang w:val="en-US"/>
        </w:rPr>
        <w:t xml:space="preserve"> </w:t>
      </w:r>
    </w:p>
    <w:p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rsidR="006E714E" w:rsidRPr="0098720C" w:rsidRDefault="006E714E" w:rsidP="006E714E">
      <w:pPr>
        <w:pStyle w:val="PL"/>
      </w:pPr>
      <w:r w:rsidRPr="00CF0C7B">
        <w:rPr>
          <w:lang w:val="fr-FR"/>
        </w:rPr>
        <w:t xml:space="preserve">topoff.eth1.mmec01.mmegi8001.mme.$ORIGIN. </w:t>
      </w:r>
      <w:r w:rsidRPr="0098720C">
        <w:t>3600 IN A 192.0.2.12</w:t>
      </w:r>
    </w:p>
    <w:p w:rsidR="006E714E" w:rsidRPr="0098720C" w:rsidRDefault="006E714E" w:rsidP="006E714E">
      <w:pPr>
        <w:pStyle w:val="PL"/>
      </w:pPr>
      <w:r w:rsidRPr="0098720C">
        <w:t>topoff.eth1.mmec01.mmegi8001.mme.$ORIGIN. 3600 IN A 192.0.2.11</w:t>
      </w:r>
    </w:p>
    <w:p w:rsidR="006E714E" w:rsidRPr="0098720C" w:rsidRDefault="006E714E" w:rsidP="006E714E">
      <w:pPr>
        <w:pStyle w:val="PL"/>
      </w:pPr>
      <w:r w:rsidRPr="0098720C">
        <w:t>topoff.eth1.mmec01.mmegi8001.mme.$ORIGIN. 3600 IN AAAA 2001:db8::</w:t>
      </w:r>
    </w:p>
    <w:p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rsidR="006E714E" w:rsidRDefault="006E714E" w:rsidP="006E714E">
      <w:pPr>
        <w:pStyle w:val="PL"/>
        <w:rPr>
          <w:lang w:val="en-US"/>
        </w:rPr>
      </w:pPr>
    </w:p>
    <w:p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rsidR="006E714E" w:rsidRDefault="006E714E" w:rsidP="006E714E">
      <w:pPr>
        <w:rPr>
          <w:lang w:val="en-US"/>
        </w:rPr>
      </w:pPr>
      <w:r>
        <w:rPr>
          <w:lang w:val="en-US"/>
        </w:rPr>
        <w:t>and</w:t>
      </w:r>
    </w:p>
    <w:p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rsidR="006E714E" w:rsidRPr="00451859" w:rsidRDefault="006E714E" w:rsidP="006E714E">
      <w:pPr>
        <w:pStyle w:val="PL"/>
        <w:rPr>
          <w:lang w:val="en-US"/>
        </w:rPr>
      </w:pPr>
    </w:p>
    <w:p w:rsidR="006E714E" w:rsidRDefault="006E714E" w:rsidP="006E714E">
      <w:pPr>
        <w:rPr>
          <w:lang w:val="en-US"/>
        </w:rPr>
      </w:pPr>
      <w:r>
        <w:rPr>
          <w:lang w:val="en-US"/>
        </w:rPr>
        <w:t>or</w:t>
      </w:r>
    </w:p>
    <w:p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rsidR="006E714E" w:rsidRDefault="006E714E" w:rsidP="006E714E">
      <w:pPr>
        <w:rPr>
          <w:lang w:val="en-US"/>
        </w:rPr>
      </w:pPr>
    </w:p>
    <w:p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rsidR="006E714E" w:rsidRDefault="006E714E" w:rsidP="006E714E">
      <w:pPr>
        <w:rPr>
          <w:lang w:val="en-US"/>
        </w:rPr>
      </w:pPr>
      <w:r>
        <w:rPr>
          <w:lang w:val="en-US"/>
        </w:rPr>
        <w:t xml:space="preserve">The target MME then can use the IPv4 (or IPv6) addresses to contact the source MME over S10 to get the UE's context information from the old MME. </w:t>
      </w:r>
    </w:p>
    <w:p w:rsidR="006E714E" w:rsidRDefault="006E714E" w:rsidP="006E714E">
      <w:pPr>
        <w:rPr>
          <w:lang w:val="en-US"/>
        </w:rPr>
      </w:pPr>
      <w:r>
        <w:rPr>
          <w:lang w:val="en-US"/>
        </w:rPr>
        <w:t xml:space="preserve">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 </w:t>
      </w:r>
    </w:p>
    <w:p w:rsidR="006E714E" w:rsidRPr="00451859" w:rsidRDefault="006E714E" w:rsidP="006E714E">
      <w:pPr>
        <w:rPr>
          <w:lang w:val="en-US"/>
        </w:rPr>
      </w:pPr>
      <w:r>
        <w:rPr>
          <w:lang w:val="en-US"/>
        </w:rPr>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rsidR="006E714E" w:rsidRPr="00451859" w:rsidRDefault="006E714E" w:rsidP="006E714E">
      <w:pPr>
        <w:pStyle w:val="PL"/>
        <w:rPr>
          <w:lang w:val="en-US"/>
        </w:rPr>
      </w:pPr>
    </w:p>
    <w:p w:rsidR="006E714E" w:rsidRDefault="006E714E" w:rsidP="006E714E">
      <w:pPr>
        <w:pStyle w:val="Heading3"/>
        <w:rPr>
          <w:lang w:val="en-US"/>
        </w:rPr>
      </w:pPr>
      <w:bookmarkStart w:id="346" w:name="_Toc20214911"/>
      <w:bookmarkStart w:id="347" w:name="_Toc27753294"/>
      <w:bookmarkStart w:id="348" w:name="_Toc36055113"/>
      <w:r>
        <w:rPr>
          <w:lang w:val="en-US"/>
        </w:rPr>
        <w:t>A.</w:t>
      </w:r>
      <w:r w:rsidRPr="001E12B5">
        <w:rPr>
          <w:lang w:val="en-US"/>
        </w:rPr>
        <w:t xml:space="preserve"> </w:t>
      </w:r>
      <w:r>
        <w:rPr>
          <w:lang w:val="en-US"/>
        </w:rPr>
        <w:t>3.9</w:t>
      </w:r>
      <w:r>
        <w:rPr>
          <w:lang w:val="en-US"/>
        </w:rPr>
        <w:tab/>
        <w:t>APN lookup for "Simple LTE Example" (i.e. PGW candidate list)</w:t>
      </w:r>
      <w:bookmarkEnd w:id="346"/>
      <w:bookmarkEnd w:id="347"/>
      <w:bookmarkEnd w:id="348"/>
    </w:p>
    <w:p w:rsidR="006E714E" w:rsidRDefault="006E714E" w:rsidP="006E714E">
      <w:pPr>
        <w:rPr>
          <w:lang w:val="en-US"/>
        </w:rPr>
      </w:pPr>
      <w:r>
        <w:rPr>
          <w:lang w:val="en-US"/>
        </w:rPr>
        <w:t xml:space="preserve">Assume a non-roaming LTE UE indicates it want to use APN-NI string "imsTV2" to the MME in our example network at initial attach. </w:t>
      </w:r>
    </w:p>
    <w:p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rsidR="006E714E" w:rsidRDefault="006E714E" w:rsidP="006E714E">
      <w:pPr>
        <w:rPr>
          <w:lang w:val="en-US"/>
        </w:rPr>
      </w:pPr>
      <w:r>
        <w:rPr>
          <w:lang w:val="en-US"/>
        </w:rPr>
        <w:lastRenderedPageBreak/>
        <w:t>Here we emulate the same action the MME would do manually with the dig command.</w:t>
      </w:r>
    </w:p>
    <w:p w:rsidR="006E714E"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 </w:t>
      </w:r>
    </w:p>
    <w:p w:rsidR="006E714E" w:rsidRPr="00037DB2" w:rsidRDefault="006E714E" w:rsidP="006E714E">
      <w:pPr>
        <w:pStyle w:val="PL"/>
        <w:rPr>
          <w:lang w:val="en-US"/>
        </w:rPr>
      </w:pPr>
      <w:r>
        <w:rPr>
          <w:lang w:val="en-US"/>
        </w:rPr>
        <w:t xml:space="preserve"> </w:t>
      </w:r>
    </w:p>
    <w:p w:rsidR="006E714E" w:rsidRPr="00037DB2" w:rsidRDefault="006E714E" w:rsidP="006E714E">
      <w:pPr>
        <w:pStyle w:val="PL"/>
        <w:rPr>
          <w:lang w:val="en-US"/>
        </w:rPr>
      </w:pPr>
      <w:r w:rsidRPr="00037DB2">
        <w:rPr>
          <w:lang w:val="en-US"/>
        </w:rPr>
        <w:t>--------- Command to DNS server----------</w:t>
      </w:r>
    </w:p>
    <w:p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+tcp  NAPTR imsTV2.apn.$ORIGIN</w:t>
      </w:r>
    </w:p>
    <w:p w:rsidR="006E714E" w:rsidRPr="00037DB2" w:rsidRDefault="006E714E" w:rsidP="006E714E">
      <w:pPr>
        <w:pStyle w:val="PL"/>
        <w:rPr>
          <w:lang w:val="en-US"/>
        </w:rPr>
      </w:pPr>
      <w:r w:rsidRPr="00037DB2">
        <w:rPr>
          <w:lang w:val="en-US"/>
        </w:rPr>
        <w:t>---------Start Response from DNS server----------</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rsidR="006E714E" w:rsidRPr="00037DB2" w:rsidRDefault="006E714E" w:rsidP="006E714E">
      <w:pPr>
        <w:pStyle w:val="PL"/>
        <w:rPr>
          <w:lang w:val="en-US"/>
        </w:rPr>
      </w:pPr>
      <w:r w:rsidRPr="00037DB2">
        <w:rPr>
          <w:lang w:val="en-US"/>
        </w:rPr>
        <w:t>; (1 server found)</w:t>
      </w:r>
    </w:p>
    <w:p w:rsidR="006E714E" w:rsidRPr="00037DB2" w:rsidRDefault="006E714E" w:rsidP="006E714E">
      <w:pPr>
        <w:pStyle w:val="PL"/>
        <w:rPr>
          <w:lang w:val="en-US"/>
        </w:rPr>
      </w:pPr>
      <w:r w:rsidRPr="00037DB2">
        <w:rPr>
          <w:lang w:val="en-US"/>
        </w:rPr>
        <w:t>;; global options:  printcmd</w:t>
      </w:r>
    </w:p>
    <w:p w:rsidR="006E714E" w:rsidRPr="00037DB2" w:rsidRDefault="006E714E" w:rsidP="006E714E">
      <w:pPr>
        <w:pStyle w:val="PL"/>
        <w:rPr>
          <w:lang w:val="en-US"/>
        </w:rPr>
      </w:pPr>
      <w:r w:rsidRPr="00037DB2">
        <w:rPr>
          <w:lang w:val="en-US"/>
        </w:rPr>
        <w:t>;; Got answer:</w:t>
      </w:r>
    </w:p>
    <w:p w:rsidR="006E714E" w:rsidRPr="00037DB2" w:rsidRDefault="006E714E" w:rsidP="006E714E">
      <w:pPr>
        <w:pStyle w:val="PL"/>
        <w:rPr>
          <w:lang w:val="en-US"/>
        </w:rPr>
      </w:pPr>
      <w:r w:rsidRPr="00037DB2">
        <w:rPr>
          <w:lang w:val="en-US"/>
        </w:rPr>
        <w:t>;; -&gt;&gt;HEADER&lt;&lt;- opcode: QUERY, status: NOERROR, id: 1796</w:t>
      </w:r>
    </w:p>
    <w:p w:rsidR="006E714E" w:rsidRPr="00037DB2" w:rsidRDefault="006E714E" w:rsidP="006E714E">
      <w:pPr>
        <w:pStyle w:val="PL"/>
        <w:rPr>
          <w:lang w:val="en-US"/>
        </w:rPr>
      </w:pPr>
      <w:r w:rsidRPr="00037DB2">
        <w:rPr>
          <w:lang w:val="en-US"/>
        </w:rPr>
        <w:t>;; flags: qr aa rd; QUERY: 1, ANSWER: 4, AUTHORITY: 2, ADDITIONAL: 18</w:t>
      </w:r>
    </w:p>
    <w:p w:rsidR="006E714E" w:rsidRPr="00037DB2" w:rsidRDefault="006E714E" w:rsidP="006E714E">
      <w:pPr>
        <w:pStyle w:val="PL"/>
        <w:rPr>
          <w:lang w:val="en-US"/>
        </w:rPr>
      </w:pPr>
      <w:r w:rsidRPr="00037DB2">
        <w:rPr>
          <w:lang w:val="en-US"/>
        </w:rPr>
        <w:t>;; WARNING: recursion requested but not available</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rsidR="006E714E" w:rsidRPr="00037DB2" w:rsidRDefault="006E714E" w:rsidP="006E714E">
      <w:pPr>
        <w:pStyle w:val="PL"/>
        <w:rPr>
          <w:lang w:val="en-US"/>
        </w:rPr>
      </w:pPr>
      <w:r w:rsidRPr="00037DB2">
        <w:rPr>
          <w:lang w:val="en-US"/>
        </w:rPr>
        <w:t>;imsTV2.apn.$ORIGIN. IN NAPTR</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rsidR="006E714E" w:rsidRPr="00EB260D" w:rsidRDefault="006E714E" w:rsidP="006E714E">
      <w:pPr>
        <w:pStyle w:val="PL"/>
        <w:rPr>
          <w:lang w:val="en-US"/>
        </w:rPr>
      </w:pPr>
      <w:r w:rsidRPr="00EB260D">
        <w:rPr>
          <w:lang w:val="en-US"/>
        </w:rPr>
        <w:t>topoff.vip1.gw21.node.$ORIGIN. 3600 IN AAAA 2001:db8:0:f::</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rsidR="006E714E" w:rsidRPr="00037DB2" w:rsidRDefault="006E714E" w:rsidP="006E714E">
      <w:pPr>
        <w:pStyle w:val="PL"/>
        <w:rPr>
          <w:lang w:val="en-US"/>
        </w:rPr>
      </w:pPr>
      <w:r w:rsidRPr="00037DB2">
        <w:rPr>
          <w:lang w:val="en-US"/>
        </w:rPr>
        <w:t xml:space="preserve">ns1.$ORIGIN. 3600 IN A </w:t>
      </w:r>
      <w:r>
        <w:rPr>
          <w:lang w:val="en-US"/>
        </w:rPr>
        <w:t>192.0.2.247</w:t>
      </w:r>
    </w:p>
    <w:p w:rsidR="006E714E" w:rsidRPr="00037DB2" w:rsidRDefault="006E714E" w:rsidP="006E714E">
      <w:pPr>
        <w:pStyle w:val="PL"/>
        <w:rPr>
          <w:lang w:val="en-US"/>
        </w:rPr>
      </w:pPr>
      <w:r w:rsidRPr="00037DB2">
        <w:rPr>
          <w:lang w:val="en-US"/>
        </w:rPr>
        <w:t xml:space="preserve">ns2.$ORIGIN. 3600 IN A </w:t>
      </w:r>
      <w:r>
        <w:rPr>
          <w:lang w:val="en-US"/>
        </w:rPr>
        <w:t>192.0.2.248</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Query time: 0 msec</w:t>
      </w:r>
    </w:p>
    <w:p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rsidR="006E714E" w:rsidRPr="00037DB2" w:rsidRDefault="006E714E" w:rsidP="006E714E">
      <w:pPr>
        <w:pStyle w:val="PL"/>
        <w:rPr>
          <w:lang w:val="en-US"/>
        </w:rPr>
      </w:pPr>
      <w:r w:rsidRPr="00037DB2">
        <w:rPr>
          <w:lang w:val="en-US"/>
        </w:rPr>
        <w:t>;; WHEN: Wed Jan 21 19:21:14 2009</w:t>
      </w:r>
    </w:p>
    <w:p w:rsidR="006E714E" w:rsidRPr="00037DB2" w:rsidRDefault="006E714E" w:rsidP="006E714E">
      <w:pPr>
        <w:pStyle w:val="PL"/>
        <w:rPr>
          <w:lang w:val="en-US"/>
        </w:rPr>
      </w:pPr>
      <w:r w:rsidRPr="00037DB2">
        <w:rPr>
          <w:lang w:val="en-US"/>
        </w:rPr>
        <w:t>;; MSG SIZE  rcvd: 890</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---------End Response from DNS server----------</w:t>
      </w:r>
    </w:p>
    <w:p w:rsidR="006E714E"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 </w:t>
      </w:r>
    </w:p>
    <w:p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rsidR="006E714E" w:rsidRPr="00037DB2" w:rsidRDefault="006E714E" w:rsidP="006E714E">
      <w:pPr>
        <w:pStyle w:val="PL"/>
        <w:rPr>
          <w:lang w:val="en-US"/>
        </w:rPr>
      </w:pPr>
      <w:r w:rsidRPr="00037DB2">
        <w:rPr>
          <w:lang w:val="en-US"/>
        </w:rPr>
        <w:t>NAPTR record set</w:t>
      </w:r>
    </w:p>
    <w:p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  </w:t>
      </w:r>
    </w:p>
    <w:p w:rsidR="006E714E"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  </w:t>
      </w:r>
    </w:p>
    <w:p w:rsidR="006E714E" w:rsidRDefault="006E714E" w:rsidP="006E714E">
      <w:pPr>
        <w:pStyle w:val="PL"/>
        <w:rPr>
          <w:lang w:val="en-US"/>
        </w:rPr>
      </w:pPr>
      <w:r>
        <w:rPr>
          <w:lang w:val="en-US"/>
        </w:rPr>
        <w:t xml:space="preserve">; Note the x-s8-gtp are not really included but are kept here to allow the </w:t>
      </w:r>
    </w:p>
    <w:p w:rsidR="006E714E" w:rsidRDefault="006E714E" w:rsidP="006E714E">
      <w:pPr>
        <w:pStyle w:val="PL"/>
        <w:rPr>
          <w:lang w:val="en-US"/>
        </w:rPr>
      </w:pPr>
      <w:r>
        <w:rPr>
          <w:lang w:val="en-US"/>
        </w:rPr>
        <w:t>; reader to see which NAPTR record was kept from the DNS response.</w:t>
      </w:r>
    </w:p>
    <w:p w:rsidR="006E714E" w:rsidRDefault="006E714E" w:rsidP="006E714E">
      <w:pPr>
        <w:pStyle w:val="PL"/>
        <w:rPr>
          <w:lang w:val="en-US"/>
        </w:rPr>
      </w:pPr>
      <w:r>
        <w:rPr>
          <w:lang w:val="en-US"/>
        </w:rPr>
        <w:t xml:space="preserve">; The DNS server "luckily" returns this in sorted order but the MME must sort it . </w:t>
      </w:r>
    </w:p>
    <w:p w:rsidR="006E714E" w:rsidRDefault="006E714E" w:rsidP="006E714E">
      <w:pPr>
        <w:pStyle w:val="PL"/>
        <w:rPr>
          <w:lang w:val="en-US"/>
        </w:rPr>
      </w:pPr>
      <w:r>
        <w:rPr>
          <w:lang w:val="en-US"/>
        </w:rPr>
        <w:t xml:space="preserve">; The DNS server is not responsible for sorting but the DNS resolver (i.e. the MME) </w:t>
      </w:r>
    </w:p>
    <w:p w:rsidR="006E714E" w:rsidRPr="000E7BD9" w:rsidRDefault="006E714E" w:rsidP="006E714E">
      <w:pPr>
        <w:pStyle w:val="PL"/>
        <w:rPr>
          <w:lang w:val="en-US"/>
        </w:rPr>
      </w:pPr>
      <w:r w:rsidRPr="000E7BD9">
        <w:rPr>
          <w:lang w:val="en-US"/>
        </w:rPr>
        <w:t>MME node sorts NAPTR by RFC 3958 yielding</w:t>
      </w:r>
    </w:p>
    <w:p w:rsidR="006E714E" w:rsidRPr="000E7BD9" w:rsidRDefault="006E714E" w:rsidP="006E714E">
      <w:pPr>
        <w:pStyle w:val="PL"/>
        <w:rPr>
          <w:lang w:val="en-US"/>
        </w:rPr>
      </w:pPr>
      <w:r w:rsidRPr="000E7BD9">
        <w:rPr>
          <w:lang w:val="en-US"/>
        </w:rPr>
        <w:t>NAPTR record set</w:t>
      </w:r>
    </w:p>
    <w:p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  </w:t>
      </w:r>
    </w:p>
    <w:p w:rsidR="006E714E"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  </w:t>
      </w:r>
    </w:p>
    <w:p w:rsidR="006E714E" w:rsidRPr="000E7BD9" w:rsidRDefault="006E714E" w:rsidP="006E714E">
      <w:pPr>
        <w:pStyle w:val="PL"/>
        <w:rPr>
          <w:lang w:val="en-US"/>
        </w:rPr>
      </w:pPr>
      <w:r w:rsidRPr="000E7BD9">
        <w:rPr>
          <w:lang w:val="en-US"/>
        </w:rPr>
        <w:t>MME Stores</w:t>
      </w:r>
      <w:r>
        <w:rPr>
          <w:lang w:val="en-US"/>
        </w:rPr>
        <w:t xml:space="preserve"> records since they are flag "a"</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rsidR="006E714E" w:rsidRPr="000E7BD9" w:rsidRDefault="006E714E" w:rsidP="006E714E">
      <w:pPr>
        <w:pStyle w:val="PL"/>
        <w:rPr>
          <w:lang w:val="en-US"/>
        </w:rPr>
      </w:pPr>
      <w:r w:rsidRPr="000E7BD9">
        <w:rPr>
          <w:lang w:val="en-US"/>
        </w:rPr>
        <w:lastRenderedPageBreak/>
        <w:t>topoff.vip1.gw01.</w:t>
      </w:r>
      <w:r>
        <w:rPr>
          <w:lang w:val="en-US"/>
        </w:rPr>
        <w:t>node.$ORIGIN</w:t>
      </w:r>
      <w:r w:rsidRPr="000E7BD9">
        <w:rPr>
          <w:lang w:val="en-US"/>
        </w:rPr>
        <w:t xml:space="preserve"> services of x-3gpp-pgw:x-s5-gtp</w:t>
      </w:r>
    </w:p>
    <w:p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rsidR="006E714E" w:rsidRDefault="006E714E" w:rsidP="006E714E">
      <w:pPr>
        <w:pStyle w:val="PL"/>
        <w:rPr>
          <w:lang w:val="en-US"/>
        </w:rPr>
      </w:pPr>
    </w:p>
    <w:p w:rsidR="006E714E" w:rsidRPr="000E7BD9" w:rsidRDefault="006E714E" w:rsidP="006E714E">
      <w:pPr>
        <w:pStyle w:val="PL"/>
        <w:rPr>
          <w:lang w:val="en-US"/>
        </w:rPr>
      </w:pPr>
    </w:p>
    <w:p w:rsidR="006E714E" w:rsidRDefault="006E714E" w:rsidP="006E714E">
      <w:pPr>
        <w:rPr>
          <w:lang w:val="en-US"/>
        </w:rPr>
      </w:pPr>
      <w:r>
        <w:rPr>
          <w:lang w:val="en-US"/>
        </w:rPr>
        <w:t>The needed A/AAAA records were included with additional records. I.e.</w:t>
      </w:r>
    </w:p>
    <w:p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rsidR="006E714E" w:rsidRPr="00EB260D" w:rsidRDefault="006E714E" w:rsidP="006E714E">
      <w:pPr>
        <w:pStyle w:val="PL"/>
      </w:pPr>
      <w:r w:rsidRPr="0098720C">
        <w:t xml:space="preserve">topoff.vip1.gw21.node.$ORIGIN. </w:t>
      </w:r>
      <w:r w:rsidRPr="00EB260D">
        <w:t>3600 IN AAAA 2001:db8:0:f::</w:t>
      </w:r>
    </w:p>
    <w:p w:rsidR="006E714E" w:rsidRPr="00EB260D" w:rsidRDefault="006E714E" w:rsidP="006E714E">
      <w:pPr>
        <w:pStyle w:val="PL"/>
      </w:pPr>
    </w:p>
    <w:p w:rsidR="006E714E" w:rsidRDefault="006E714E" w:rsidP="006E714E">
      <w:pPr>
        <w:pStyle w:val="PL"/>
        <w:rPr>
          <w:lang w:val="en-US"/>
        </w:rPr>
      </w:pPr>
      <w:r>
        <w:rPr>
          <w:lang w:val="en-US"/>
        </w:rPr>
        <w:t>and</w:t>
      </w:r>
    </w:p>
    <w:p w:rsidR="006E714E" w:rsidRDefault="006E714E" w:rsidP="006E714E">
      <w:pPr>
        <w:pStyle w:val="PL"/>
        <w:rPr>
          <w:lang w:val="en-US"/>
        </w:rPr>
      </w:pP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rsidR="006E714E" w:rsidRDefault="006E714E" w:rsidP="006E714E">
      <w:pPr>
        <w:pStyle w:val="PL"/>
        <w:rPr>
          <w:lang w:val="en-US"/>
        </w:rPr>
      </w:pPr>
    </w:p>
    <w:p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rsidR="006E714E" w:rsidRDefault="006E714E" w:rsidP="006E714E">
      <w:pPr>
        <w:pStyle w:val="PL"/>
        <w:rPr>
          <w:lang w:val="en-US"/>
        </w:rPr>
      </w:pPr>
    </w:p>
    <w:p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Pr>
          <w:lang w:val="en-US"/>
        </w:rPr>
        <w:t>node.$ORIGIN</w:t>
      </w:r>
    </w:p>
    <w:p w:rsidR="006E714E" w:rsidRDefault="006E714E" w:rsidP="006E714E">
      <w:pPr>
        <w:pStyle w:val="PL"/>
        <w:rPr>
          <w:lang w:val="en-US"/>
        </w:rPr>
      </w:pPr>
    </w:p>
    <w:p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Pr>
          <w:lang w:val="en-US"/>
        </w:rPr>
        <w:t>node.$ORIGIN</w:t>
      </w:r>
    </w:p>
    <w:p w:rsidR="006E714E" w:rsidRDefault="006E714E" w:rsidP="006E714E">
      <w:pPr>
        <w:pStyle w:val="PL"/>
        <w:rPr>
          <w:lang w:val="en-US"/>
        </w:rPr>
      </w:pPr>
    </w:p>
    <w:p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Pr>
          <w:lang w:val="en-US"/>
        </w:rPr>
        <w:t>node.$ORIGIN</w:t>
      </w:r>
    </w:p>
    <w:p w:rsidR="006E714E" w:rsidRDefault="006E714E" w:rsidP="006E714E">
      <w:pPr>
        <w:pStyle w:val="PL"/>
        <w:rPr>
          <w:lang w:val="en-US"/>
        </w:rPr>
      </w:pPr>
    </w:p>
    <w:p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Pr>
          <w:lang w:val="en-US"/>
        </w:rPr>
        <w:t>node.$ORIGIN</w:t>
      </w:r>
    </w:p>
    <w:p w:rsidR="006E714E" w:rsidRPr="00451859" w:rsidRDefault="006E714E" w:rsidP="006E714E">
      <w:pPr>
        <w:pStyle w:val="PL"/>
        <w:rPr>
          <w:lang w:val="en-US"/>
        </w:rPr>
      </w:pPr>
    </w:p>
    <w:p w:rsidR="006E714E" w:rsidRPr="00037DB2" w:rsidRDefault="006E714E" w:rsidP="006E714E">
      <w:pPr>
        <w:pStyle w:val="PL"/>
        <w:rPr>
          <w:lang w:val="en-US"/>
        </w:rPr>
      </w:pPr>
    </w:p>
    <w:p w:rsidR="006E714E" w:rsidRDefault="006E714E" w:rsidP="006E714E">
      <w:pPr>
        <w:rPr>
          <w:lang w:val="en-US"/>
        </w:rPr>
      </w:pPr>
      <w:r>
        <w:rPr>
          <w:lang w:val="en-US"/>
        </w:rPr>
        <w:t>We can form the full candidate list now (after random shuffling the A and AAAA records) to get</w:t>
      </w:r>
    </w:p>
    <w:p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rsidR="006E714E" w:rsidRDefault="006E714E" w:rsidP="006E714E">
      <w:pPr>
        <w:pStyle w:val="PL"/>
        <w:rPr>
          <w:lang w:val="en-US"/>
        </w:rPr>
      </w:pPr>
    </w:p>
    <w:p w:rsidR="006E714E"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 xml:space="preserve">comes first is a direct result of the two different NAPTR order values. </w:t>
      </w:r>
    </w:p>
    <w:p w:rsidR="006E714E" w:rsidRDefault="006E714E" w:rsidP="006E714E">
      <w:pPr>
        <w:pStyle w:val="NO"/>
        <w:rPr>
          <w:lang w:val="en-US"/>
        </w:rPr>
      </w:pPr>
      <w:r>
        <w:rPr>
          <w:lang w:val="en-US"/>
        </w:rPr>
        <w:t>NOTE 2:</w:t>
      </w:r>
      <w:r>
        <w:rPr>
          <w:lang w:val="en-US"/>
        </w:rPr>
        <w:tab/>
        <w:t xml:space="preserve">This is the last example in this Annex with A and AAAA lookups and IP addresses explicitly included in the candidate list. This detail is left for the reader for the remaining clauses. </w:t>
      </w:r>
    </w:p>
    <w:p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rsidR="006E714E" w:rsidRDefault="006E714E" w:rsidP="006E714E">
      <w:pPr>
        <w:pStyle w:val="NO"/>
        <w:rPr>
          <w:lang w:val="en-US"/>
        </w:rPr>
      </w:pPr>
      <w:r>
        <w:rPr>
          <w:lang w:val="en-US"/>
        </w:rPr>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 xml:space="preserve">node.$ORIGIN) to try to pick a collocated PGW on the current SGW. The canonical node name record of the current SGW can be used by the MME to find all S5/S8 SGW interfaces on the current PGW. This is a smaller example of what follows so we do not detail it further. </w:t>
      </w:r>
    </w:p>
    <w:p w:rsidR="006E714E" w:rsidRPr="006B447D" w:rsidRDefault="006E714E" w:rsidP="006E714E">
      <w:pPr>
        <w:pStyle w:val="PL"/>
        <w:rPr>
          <w:lang w:val="en-US"/>
        </w:rPr>
      </w:pPr>
    </w:p>
    <w:p w:rsidR="006E714E" w:rsidRDefault="006E714E" w:rsidP="006E714E">
      <w:pPr>
        <w:pStyle w:val="Heading3"/>
        <w:rPr>
          <w:lang w:val="en-US"/>
        </w:rPr>
      </w:pPr>
      <w:bookmarkStart w:id="349" w:name="_Toc20214912"/>
      <w:bookmarkStart w:id="350" w:name="_Toc27753295"/>
      <w:bookmarkStart w:id="351" w:name="_Toc36055114"/>
      <w:r>
        <w:rPr>
          <w:lang w:val="en-US"/>
        </w:rPr>
        <w:t>A.</w:t>
      </w:r>
      <w:r w:rsidRPr="001E12B5">
        <w:rPr>
          <w:lang w:val="en-US"/>
        </w:rPr>
        <w:t xml:space="preserve"> </w:t>
      </w:r>
      <w:r>
        <w:rPr>
          <w:lang w:val="en-US"/>
        </w:rPr>
        <w:t>3.10</w:t>
      </w:r>
      <w:r>
        <w:rPr>
          <w:lang w:val="en-US"/>
        </w:rPr>
        <w:tab/>
        <w:t>TAI lookup for "Simple LTE Example" (i.e. SGW candidate list)</w:t>
      </w:r>
      <w:bookmarkEnd w:id="349"/>
      <w:bookmarkEnd w:id="350"/>
      <w:bookmarkEnd w:id="351"/>
    </w:p>
    <w:p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6E714E" w:rsidRDefault="006E714E" w:rsidP="006E714E">
      <w:pPr>
        <w:rPr>
          <w:lang w:val="en-US"/>
        </w:rPr>
      </w:pPr>
      <w:r>
        <w:rPr>
          <w:lang w:val="en-US"/>
        </w:rPr>
        <w:t>The MME has the TAI value where the UE has attached. We assume the low byte of the TAC is hex 11 and the high byte is hex 40.</w:t>
      </w:r>
    </w:p>
    <w:p w:rsidR="006E714E" w:rsidRDefault="006E714E" w:rsidP="006E714E">
      <w:pPr>
        <w:rPr>
          <w:lang w:val="en-US"/>
        </w:rPr>
      </w:pPr>
      <w:r>
        <w:rPr>
          <w:lang w:val="en-US"/>
        </w:rPr>
        <w:lastRenderedPageBreak/>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rsidR="006E714E" w:rsidRDefault="006E714E" w:rsidP="006E714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rsidR="006E714E" w:rsidRDefault="006E714E" w:rsidP="006E714E">
      <w:pPr>
        <w:pStyle w:val="PL"/>
        <w:rPr>
          <w:lang w:val="en-US"/>
        </w:rPr>
      </w:pPr>
    </w:p>
    <w:p w:rsidR="006E714E" w:rsidRDefault="006E714E" w:rsidP="006E714E">
      <w:pPr>
        <w:rPr>
          <w:lang w:val="en-US"/>
        </w:rPr>
      </w:pPr>
      <w:r>
        <w:rPr>
          <w:lang w:val="en-US"/>
        </w:rPr>
        <w:t>Here we emulate the same action the MME would do manually with the "dig" command.</w:t>
      </w:r>
    </w:p>
    <w:p w:rsidR="006E714E" w:rsidRPr="00B26F23" w:rsidRDefault="006E714E" w:rsidP="006E714E">
      <w:pPr>
        <w:pStyle w:val="PL"/>
        <w:rPr>
          <w:lang w:val="en-US"/>
        </w:rPr>
      </w:pPr>
    </w:p>
    <w:p w:rsidR="006E714E" w:rsidRPr="00FE6A4D" w:rsidRDefault="006E714E" w:rsidP="006E714E">
      <w:pPr>
        <w:pStyle w:val="PL"/>
        <w:rPr>
          <w:lang w:val="en-US"/>
        </w:rPr>
      </w:pPr>
      <w:r w:rsidRPr="00FE6A4D">
        <w:rPr>
          <w:lang w:val="en-US"/>
        </w:rPr>
        <w:t>MME starts with Application Unique String = tac-lb11.tac-hb40.tac.$ORIGIN</w:t>
      </w:r>
    </w:p>
    <w:p w:rsidR="006E714E" w:rsidRDefault="006E714E" w:rsidP="006E714E">
      <w:pPr>
        <w:pStyle w:val="PL"/>
        <w:rPr>
          <w:lang w:val="en-US"/>
        </w:rPr>
      </w:pPr>
      <w:r w:rsidRPr="00FE6A4D">
        <w:rPr>
          <w:lang w:val="en-US"/>
        </w:rPr>
        <w:t>desired services x-3gpp-sgw:x-s11,x-3gpp-sgw:x-s5-gtp,x-3gpp-sgw:x-s5-pmip</w:t>
      </w:r>
    </w:p>
    <w:p w:rsidR="006E714E" w:rsidRPr="00FE6A4D" w:rsidRDefault="006E714E" w:rsidP="006E714E">
      <w:pPr>
        <w:pStyle w:val="PL"/>
        <w:rPr>
          <w:lang w:val="en-US"/>
        </w:rPr>
      </w:pPr>
      <w:r>
        <w:rPr>
          <w:lang w:val="en-US"/>
        </w:rPr>
        <w:t xml:space="preserve"> </w:t>
      </w:r>
    </w:p>
    <w:p w:rsidR="006E714E" w:rsidRPr="00FE6A4D" w:rsidRDefault="006E714E" w:rsidP="006E714E">
      <w:pPr>
        <w:pStyle w:val="PL"/>
        <w:rPr>
          <w:lang w:val="en-US"/>
        </w:rPr>
      </w:pPr>
      <w:r w:rsidRPr="00FE6A4D">
        <w:rPr>
          <w:lang w:val="en-US"/>
        </w:rPr>
        <w:t>--------- Command to DNS server----------</w:t>
      </w:r>
    </w:p>
    <w:p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+tcp  NAPTR tac-lb11.tac-hb40.tac.$ORIGIN</w:t>
      </w:r>
    </w:p>
    <w:p w:rsidR="006E714E" w:rsidRPr="00FE6A4D" w:rsidRDefault="006E714E" w:rsidP="006E714E">
      <w:pPr>
        <w:pStyle w:val="PL"/>
        <w:rPr>
          <w:lang w:val="en-US"/>
        </w:rPr>
      </w:pPr>
      <w:r w:rsidRPr="00FE6A4D">
        <w:rPr>
          <w:lang w:val="en-US"/>
        </w:rPr>
        <w:t>---------Start Response from DNS server----------</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rsidR="006E714E" w:rsidRPr="00FE6A4D" w:rsidRDefault="006E714E" w:rsidP="006E714E">
      <w:pPr>
        <w:pStyle w:val="PL"/>
        <w:rPr>
          <w:lang w:val="en-US"/>
        </w:rPr>
      </w:pPr>
      <w:r w:rsidRPr="00FE6A4D">
        <w:rPr>
          <w:lang w:val="en-US"/>
        </w:rPr>
        <w:t>; (1 server found)</w:t>
      </w:r>
    </w:p>
    <w:p w:rsidR="006E714E" w:rsidRPr="00FE6A4D" w:rsidRDefault="006E714E" w:rsidP="006E714E">
      <w:pPr>
        <w:pStyle w:val="PL"/>
        <w:rPr>
          <w:lang w:val="en-US"/>
        </w:rPr>
      </w:pPr>
      <w:r w:rsidRPr="00FE6A4D">
        <w:rPr>
          <w:lang w:val="en-US"/>
        </w:rPr>
        <w:t>;; global options:  printcmd</w:t>
      </w:r>
    </w:p>
    <w:p w:rsidR="006E714E" w:rsidRPr="00FE6A4D" w:rsidRDefault="006E714E" w:rsidP="006E714E">
      <w:pPr>
        <w:pStyle w:val="PL"/>
        <w:rPr>
          <w:lang w:val="en-US"/>
        </w:rPr>
      </w:pPr>
      <w:r w:rsidRPr="00FE6A4D">
        <w:rPr>
          <w:lang w:val="en-US"/>
        </w:rPr>
        <w:t>;; Got answer:</w:t>
      </w:r>
    </w:p>
    <w:p w:rsidR="006E714E" w:rsidRPr="00FE6A4D" w:rsidRDefault="006E714E" w:rsidP="006E714E">
      <w:pPr>
        <w:pStyle w:val="PL"/>
        <w:rPr>
          <w:lang w:val="en-US"/>
        </w:rPr>
      </w:pPr>
      <w:r w:rsidRPr="00FE6A4D">
        <w:rPr>
          <w:lang w:val="en-US"/>
        </w:rPr>
        <w:t>;; -&gt;&gt;HEADER&lt;&lt;- opcode: QUERY, status: NOERROR, id: 622</w:t>
      </w:r>
    </w:p>
    <w:p w:rsidR="006E714E" w:rsidRPr="00FE6A4D" w:rsidRDefault="006E714E" w:rsidP="006E714E">
      <w:pPr>
        <w:pStyle w:val="PL"/>
        <w:rPr>
          <w:lang w:val="en-US"/>
        </w:rPr>
      </w:pPr>
      <w:r w:rsidRPr="00FE6A4D">
        <w:rPr>
          <w:lang w:val="en-US"/>
        </w:rPr>
        <w:t>;; flags: qr aa rd; QUERY: 1, ANSWER: 6, AUTHORITY: 2, ADDITIONAL: 26</w:t>
      </w:r>
    </w:p>
    <w:p w:rsidR="006E714E" w:rsidRPr="00FE6A4D" w:rsidRDefault="006E714E" w:rsidP="006E714E">
      <w:pPr>
        <w:pStyle w:val="PL"/>
        <w:rPr>
          <w:lang w:val="en-US"/>
        </w:rPr>
      </w:pPr>
      <w:r w:rsidRPr="00FE6A4D">
        <w:rPr>
          <w:lang w:val="en-US"/>
        </w:rPr>
        <w:t>;; WARNING: recursion requested but not available</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rsidR="006E714E" w:rsidRPr="00FE6A4D" w:rsidRDefault="006E714E" w:rsidP="006E714E">
      <w:pPr>
        <w:pStyle w:val="PL"/>
        <w:rPr>
          <w:lang w:val="en-US"/>
        </w:rPr>
      </w:pPr>
      <w:r w:rsidRPr="00FE6A4D">
        <w:rPr>
          <w:lang w:val="en-US"/>
        </w:rPr>
        <w:t>;tac-lb11.tac-hb40.tac.$ORIGIN. IN NAPTR</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rsidR="006E714E" w:rsidRPr="00736E0C" w:rsidRDefault="006E714E" w:rsidP="006E714E">
      <w:pPr>
        <w:pStyle w:val="PL"/>
      </w:pPr>
      <w:r w:rsidRPr="00CD35A4">
        <w:rPr>
          <w:lang w:val="en-US"/>
        </w:rPr>
        <w:t xml:space="preserve">topoff.eth1.mmec02.mmegi8001.mme.$ORIGIN. </w:t>
      </w:r>
      <w:r w:rsidRPr="00736E0C">
        <w:t>3600 IN AAAA 2001:db8:0:6::</w:t>
      </w:r>
    </w:p>
    <w:p w:rsidR="006E714E" w:rsidRPr="00736E0C" w:rsidRDefault="006E714E" w:rsidP="006E714E">
      <w:pPr>
        <w:pStyle w:val="PL"/>
      </w:pPr>
      <w:r w:rsidRPr="00736E0C">
        <w:t>topoff.eth1.mmec02.mmegi8001.mme.$ORIGIN. 3600 IN AAAA 2001:db8:0:7::</w:t>
      </w:r>
    </w:p>
    <w:p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rsidR="006E714E" w:rsidRPr="00736E0C" w:rsidRDefault="006E714E" w:rsidP="006E714E">
      <w:pPr>
        <w:pStyle w:val="PL"/>
      </w:pPr>
      <w:r w:rsidRPr="00CD35A4">
        <w:t xml:space="preserve">topoff.eth1.mmec01.mmegi8001.mme.$ORIGIN. </w:t>
      </w:r>
      <w:r w:rsidRPr="00736E0C">
        <w:t>3600 IN AAAA 2001:db8::</w:t>
      </w:r>
    </w:p>
    <w:p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rsidR="006E714E" w:rsidRPr="00FE6A4D" w:rsidRDefault="006E714E" w:rsidP="006E714E">
      <w:pPr>
        <w:pStyle w:val="PL"/>
        <w:rPr>
          <w:lang w:val="en-US"/>
        </w:rPr>
      </w:pPr>
      <w:r w:rsidRPr="00FE6A4D">
        <w:rPr>
          <w:lang w:val="en-US"/>
        </w:rPr>
        <w:t xml:space="preserve">ns1.$ORIGIN. 3600 IN A </w:t>
      </w:r>
      <w:r>
        <w:rPr>
          <w:lang w:val="en-US"/>
        </w:rPr>
        <w:t>192.0.2.247</w:t>
      </w:r>
    </w:p>
    <w:p w:rsidR="006E714E" w:rsidRPr="00FE6A4D" w:rsidRDefault="006E714E" w:rsidP="006E714E">
      <w:pPr>
        <w:pStyle w:val="PL"/>
        <w:rPr>
          <w:lang w:val="en-US"/>
        </w:rPr>
      </w:pPr>
      <w:r w:rsidRPr="00FE6A4D">
        <w:rPr>
          <w:lang w:val="en-US"/>
        </w:rPr>
        <w:t xml:space="preserve">ns2.$ORIGIN. 3600 IN A </w:t>
      </w:r>
      <w:r>
        <w:rPr>
          <w:lang w:val="en-US"/>
        </w:rPr>
        <w:t>192.0.2.248</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Query time: 0 msec</w:t>
      </w:r>
    </w:p>
    <w:p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rsidR="006E714E" w:rsidRPr="00FE6A4D" w:rsidRDefault="006E714E" w:rsidP="006E714E">
      <w:pPr>
        <w:pStyle w:val="PL"/>
        <w:rPr>
          <w:lang w:val="en-US"/>
        </w:rPr>
      </w:pPr>
      <w:r w:rsidRPr="00FE6A4D">
        <w:rPr>
          <w:lang w:val="en-US"/>
        </w:rPr>
        <w:t>;; WHEN: Wed Jan 21 19:33:00 2009</w:t>
      </w:r>
    </w:p>
    <w:p w:rsidR="006E714E" w:rsidRPr="00FE6A4D" w:rsidRDefault="006E714E" w:rsidP="006E714E">
      <w:pPr>
        <w:pStyle w:val="PL"/>
        <w:rPr>
          <w:lang w:val="en-US"/>
        </w:rPr>
      </w:pPr>
      <w:r w:rsidRPr="00FE6A4D">
        <w:rPr>
          <w:lang w:val="en-US"/>
        </w:rPr>
        <w:lastRenderedPageBreak/>
        <w:t>;; MSG SIZE  rcvd: 1285</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---------End Response from DNS server----------</w:t>
      </w:r>
    </w:p>
    <w:p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rsidR="006E714E" w:rsidRPr="00FE6A4D" w:rsidRDefault="006E714E" w:rsidP="006E714E">
      <w:pPr>
        <w:pStyle w:val="PL"/>
        <w:rPr>
          <w:lang w:val="en-US"/>
        </w:rPr>
      </w:pPr>
      <w:r>
        <w:rPr>
          <w:lang w:val="en-US"/>
        </w:rPr>
        <w:t xml:space="preserve">and </w:t>
      </w:r>
      <w:r w:rsidRPr="00FE6A4D">
        <w:rPr>
          <w:lang w:val="en-US"/>
        </w:rPr>
        <w:t>x-3gpp-sgw:x-s5-pmip yielding</w:t>
      </w:r>
    </w:p>
    <w:p w:rsidR="006E714E" w:rsidRPr="00FE6A4D" w:rsidRDefault="006E714E" w:rsidP="006E714E">
      <w:pPr>
        <w:pStyle w:val="PL"/>
        <w:rPr>
          <w:lang w:val="en-US"/>
        </w:rPr>
      </w:pPr>
      <w:r w:rsidRPr="00FE6A4D">
        <w:rPr>
          <w:lang w:val="en-US"/>
        </w:rPr>
        <w:t>NAPTR record set</w:t>
      </w:r>
    </w:p>
    <w:p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  </w:t>
      </w:r>
    </w:p>
    <w:p w:rsidR="006E714E"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  </w:t>
      </w:r>
    </w:p>
    <w:p w:rsidR="006E714E" w:rsidRDefault="006E714E" w:rsidP="006E714E">
      <w:pPr>
        <w:pStyle w:val="PL"/>
        <w:rPr>
          <w:lang w:val="en-US"/>
        </w:rPr>
      </w:pPr>
      <w:r>
        <w:rPr>
          <w:lang w:val="en-US"/>
        </w:rPr>
        <w:t xml:space="preserve">; Note the x-s8-gtp are not really included but are kept here to allow the </w:t>
      </w:r>
    </w:p>
    <w:p w:rsidR="006E714E" w:rsidRDefault="006E714E" w:rsidP="006E714E">
      <w:pPr>
        <w:pStyle w:val="PL"/>
        <w:rPr>
          <w:lang w:val="en-US"/>
        </w:rPr>
      </w:pPr>
      <w:r>
        <w:rPr>
          <w:lang w:val="en-US"/>
        </w:rPr>
        <w:t>; reader to see which NAPTR record was kept from the DNS response.</w:t>
      </w:r>
    </w:p>
    <w:p w:rsidR="006E714E" w:rsidRDefault="006E714E" w:rsidP="006E714E">
      <w:pPr>
        <w:pStyle w:val="PL"/>
        <w:rPr>
          <w:lang w:val="en-US"/>
        </w:rPr>
      </w:pPr>
    </w:p>
    <w:p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rsidR="006E714E" w:rsidRPr="00FE6A4D" w:rsidRDefault="006E714E" w:rsidP="006E714E">
      <w:pPr>
        <w:pStyle w:val="PL"/>
        <w:rPr>
          <w:lang w:val="en-US"/>
        </w:rPr>
      </w:pPr>
      <w:r w:rsidRPr="00FE6A4D">
        <w:rPr>
          <w:lang w:val="en-US"/>
        </w:rPr>
        <w:t>NAPTR record set</w:t>
      </w:r>
    </w:p>
    <w:p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  </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  </w:t>
      </w:r>
    </w:p>
    <w:p w:rsidR="006E714E" w:rsidRDefault="006E714E" w:rsidP="006E714E">
      <w:pPr>
        <w:pStyle w:val="PL"/>
        <w:rPr>
          <w:lang w:val="en-US"/>
        </w:rPr>
      </w:pPr>
    </w:p>
    <w:p w:rsidR="006E714E" w:rsidRPr="00FE6A4D" w:rsidRDefault="006E714E" w:rsidP="006E714E">
      <w:pPr>
        <w:pStyle w:val="PL"/>
        <w:rPr>
          <w:lang w:val="en-US"/>
        </w:rPr>
      </w:pPr>
      <w:r w:rsidRPr="00FE6A4D">
        <w:rPr>
          <w:lang w:val="en-US"/>
        </w:rPr>
        <w:t>MME Stores</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rsidR="006E714E" w:rsidRDefault="006E714E" w:rsidP="006E714E">
      <w:pPr>
        <w:pStyle w:val="PL"/>
        <w:rPr>
          <w:lang w:val="en-US"/>
        </w:rPr>
      </w:pPr>
    </w:p>
    <w:p w:rsidR="006E714E" w:rsidRPr="00FE6A4D" w:rsidRDefault="006E714E" w:rsidP="006E714E">
      <w:pPr>
        <w:pStyle w:val="PL"/>
        <w:rPr>
          <w:lang w:val="en-US"/>
        </w:rPr>
      </w:pPr>
      <w:r w:rsidRPr="00FE6A4D">
        <w:rPr>
          <w:lang w:val="en-US"/>
        </w:rPr>
        <w:t xml:space="preserve">MME now has candidate list </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rsidR="006E714E" w:rsidRDefault="006E714E" w:rsidP="006E714E">
      <w:pPr>
        <w:rPr>
          <w:rFonts w:ascii="Courier New" w:hAnsi="Courier New"/>
          <w:noProof/>
          <w:sz w:val="16"/>
          <w:lang w:val="en-US"/>
        </w:rPr>
      </w:pPr>
    </w:p>
    <w:p w:rsidR="006E714E" w:rsidRDefault="006E714E" w:rsidP="006E714E">
      <w:pPr>
        <w:rPr>
          <w:rFonts w:ascii="Courier New" w:hAnsi="Courier New"/>
          <w:noProof/>
          <w:sz w:val="16"/>
          <w:lang w:val="en-US"/>
        </w:rPr>
      </w:pPr>
      <w:r>
        <w:rPr>
          <w:rFonts w:ascii="Courier New" w:hAnsi="Courier New"/>
          <w:noProof/>
          <w:sz w:val="16"/>
          <w:lang w:val="en-US"/>
        </w:rPr>
        <w:t>Again the A/AAAA records were available in the additional record clause.</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rsidR="006E714E" w:rsidRPr="00FE6A4D" w:rsidRDefault="006E714E" w:rsidP="006E714E">
      <w:pPr>
        <w:pStyle w:val="PL"/>
        <w:rPr>
          <w:lang w:val="en-US"/>
        </w:rPr>
      </w:pPr>
      <w:r>
        <w:rPr>
          <w:lang w:val="en-US"/>
        </w:rPr>
        <w:t>and</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rsidR="006E714E" w:rsidRDefault="006E714E" w:rsidP="006E714E">
      <w:pPr>
        <w:rPr>
          <w:rFonts w:ascii="Courier New" w:hAnsi="Courier New"/>
          <w:noProof/>
          <w:sz w:val="16"/>
          <w:lang w:val="en-US"/>
        </w:rPr>
      </w:pPr>
    </w:p>
    <w:p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rsidR="006E714E" w:rsidRDefault="006E714E" w:rsidP="006E714E">
      <w:pPr>
        <w:pStyle w:val="Heading3"/>
        <w:rPr>
          <w:lang w:val="en-US"/>
        </w:rPr>
      </w:pPr>
      <w:bookmarkStart w:id="352" w:name="_Toc20214913"/>
      <w:bookmarkStart w:id="353" w:name="_Toc27753296"/>
      <w:bookmarkStart w:id="354" w:name="_Toc36055115"/>
      <w:r>
        <w:rPr>
          <w:lang w:val="en-US"/>
        </w:rPr>
        <w:t>A.</w:t>
      </w:r>
      <w:r w:rsidRPr="001E12B5">
        <w:rPr>
          <w:lang w:val="en-US"/>
        </w:rPr>
        <w:t xml:space="preserve"> </w:t>
      </w:r>
      <w:r>
        <w:rPr>
          <w:lang w:val="en-US"/>
        </w:rPr>
        <w:t>3.11</w:t>
      </w:r>
      <w:r>
        <w:rPr>
          <w:lang w:val="en-US"/>
        </w:rPr>
        <w:tab/>
        <w:t>Finding the collocated SGW and PGW together</w:t>
      </w:r>
      <w:bookmarkEnd w:id="352"/>
      <w:bookmarkEnd w:id="353"/>
      <w:bookmarkEnd w:id="354"/>
    </w:p>
    <w:p w:rsidR="006E714E" w:rsidRPr="00E210D6" w:rsidRDefault="006E714E" w:rsidP="006E714E">
      <w:pPr>
        <w:rPr>
          <w:lang w:val="en-US"/>
        </w:rPr>
      </w:pPr>
      <w:r>
        <w:rPr>
          <w:lang w:val="en-US"/>
        </w:rPr>
        <w:t>IP addresses are not included here for readability.</w:t>
      </w:r>
    </w:p>
    <w:p w:rsidR="006E714E" w:rsidRDefault="006E714E" w:rsidP="006E714E">
      <w:pPr>
        <w:rPr>
          <w:lang w:val="en-US"/>
        </w:rPr>
      </w:pPr>
      <w:r>
        <w:rPr>
          <w:lang w:val="en-US"/>
        </w:rPr>
        <w:t xml:space="preserve">We are now in a position to look at both the SGW candidate list and PGW candidate list at the same time. </w:t>
      </w:r>
    </w:p>
    <w:p w:rsidR="006E714E" w:rsidRDefault="006E714E" w:rsidP="006E714E">
      <w:pPr>
        <w:rPr>
          <w:lang w:val="en-US"/>
        </w:rPr>
      </w:pPr>
      <w:r>
        <w:rPr>
          <w:lang w:val="en-US"/>
        </w:rPr>
        <w:t>From A.3.9 we had the PGW candidate list for the APN-NI "imsTV2" was</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rsidR="006E714E" w:rsidRDefault="006E714E" w:rsidP="006E714E">
      <w:pPr>
        <w:rPr>
          <w:lang w:val="en-US"/>
        </w:rPr>
      </w:pPr>
    </w:p>
    <w:p w:rsidR="006E714E" w:rsidRDefault="006E714E" w:rsidP="006E714E">
      <w:pPr>
        <w:rPr>
          <w:lang w:val="en-US"/>
        </w:rPr>
      </w:pPr>
      <w:r>
        <w:rPr>
          <w:lang w:val="en-US"/>
        </w:rPr>
        <w:t>From A.3.10 we had the SGW candidate list for TAI where low byte ofTAC is hex 11 and the high byte is hex 40 was</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rsidR="006E714E" w:rsidRDefault="006E714E" w:rsidP="006E714E">
      <w:pPr>
        <w:rPr>
          <w:lang w:val="en-US"/>
        </w:rPr>
      </w:pPr>
    </w:p>
    <w:p w:rsidR="006E714E" w:rsidRDefault="006E714E" w:rsidP="006E714E">
      <w:pPr>
        <w:rPr>
          <w:lang w:val="en-US"/>
        </w:rPr>
      </w:pPr>
      <w:r>
        <w:rPr>
          <w:lang w:val="en-US"/>
        </w:rPr>
        <w:t xml:space="preserve">We only have GTPv2 so the protocols match. </w:t>
      </w:r>
    </w:p>
    <w:p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rsidR="006E714E" w:rsidRDefault="006E714E" w:rsidP="006E714E">
      <w:pPr>
        <w:rPr>
          <w:lang w:val="en-US"/>
        </w:rPr>
      </w:pPr>
      <w:r>
        <w:rPr>
          <w:lang w:val="en-US"/>
        </w:rPr>
        <w:t>Hence, moving the collocated nodes to the front of both lists leaves them unchanged.</w:t>
      </w:r>
    </w:p>
    <w:p w:rsidR="006E714E" w:rsidRDefault="006E714E" w:rsidP="006E714E">
      <w:pPr>
        <w:rPr>
          <w:lang w:val="en-US"/>
        </w:rPr>
      </w:pPr>
      <w:r>
        <w:rPr>
          <w:lang w:val="en-US"/>
        </w:rPr>
        <w:t>The procedure requires we use the SGW ordering to select the SGW first.</w:t>
      </w:r>
    </w:p>
    <w:p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rsidR="006E714E" w:rsidRDefault="006E714E" w:rsidP="006E714E">
      <w:pPr>
        <w:rPr>
          <w:lang w:val="en-US"/>
        </w:rPr>
      </w:pPr>
      <w:r>
        <w:rPr>
          <w:lang w:val="en-US"/>
        </w:rPr>
        <w:t>That is node gw21.node.$ORIGIN.</w:t>
      </w:r>
    </w:p>
    <w:p w:rsidR="006E714E" w:rsidRDefault="006E714E" w:rsidP="006E714E">
      <w:pPr>
        <w:rPr>
          <w:lang w:val="en-US"/>
        </w:rPr>
      </w:pPr>
      <w:r>
        <w:rPr>
          <w:lang w:val="en-US"/>
        </w:rPr>
        <w:lastRenderedPageBreak/>
        <w:t>That means the PGW record that is collocated is:</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rsidR="006E714E" w:rsidRDefault="006E714E" w:rsidP="006E714E">
      <w:pPr>
        <w:rPr>
          <w:lang w:val="en-US"/>
        </w:rPr>
      </w:pPr>
      <w:r>
        <w:rPr>
          <w:lang w:val="en-US"/>
        </w:rPr>
        <w:t>which is the first PGW interface to try.</w:t>
      </w:r>
    </w:p>
    <w:p w:rsidR="006E714E" w:rsidRDefault="006E714E" w:rsidP="006E714E">
      <w:pPr>
        <w:pStyle w:val="NO"/>
        <w:rPr>
          <w:lang w:val="en-US"/>
        </w:rPr>
      </w:pPr>
      <w:r>
        <w:rPr>
          <w:lang w:val="en-US"/>
        </w:rPr>
        <w:t>NOTE:</w:t>
      </w:r>
      <w:r>
        <w:rPr>
          <w:lang w:val="en-US"/>
        </w:rPr>
        <w:tab/>
        <w:t xml:space="preserve">It is an "accident" that this is the same order as the APN-NI "imsTV2" gave back. If APN-NI had been "imsTV1" the order would have been reversed in the PGW candidate list and it would NOT have been first. Again the collocation ordering takes precedence. </w:t>
      </w:r>
    </w:p>
    <w:p w:rsidR="006E714E" w:rsidRDefault="006E714E" w:rsidP="006E714E">
      <w:pPr>
        <w:rPr>
          <w:lang w:val="en-US"/>
        </w:rPr>
      </w:pPr>
    </w:p>
    <w:p w:rsidR="006E714E" w:rsidRDefault="006E714E" w:rsidP="006E714E">
      <w:pPr>
        <w:rPr>
          <w:lang w:val="en-US"/>
        </w:rPr>
      </w:pPr>
      <w:r>
        <w:rPr>
          <w:lang w:val="en-US"/>
        </w:rPr>
        <w:t>The MME would use the IP addresses from the records (not shown) for the S11 Create Session Request attempt.</w:t>
      </w:r>
    </w:p>
    <w:p w:rsidR="006E714E" w:rsidRDefault="006E714E" w:rsidP="006E714E">
      <w:pPr>
        <w:rPr>
          <w:lang w:val="en-US"/>
        </w:rPr>
      </w:pPr>
      <w:r>
        <w:rPr>
          <w:lang w:val="en-US"/>
        </w:rPr>
        <w:t>Assuming it succeeds we would not need to try any other PGW or SGW records.</w:t>
      </w:r>
    </w:p>
    <w:p w:rsidR="006E714E" w:rsidRDefault="006E714E" w:rsidP="006E714E">
      <w:pPr>
        <w:rPr>
          <w:lang w:val="en-US"/>
        </w:rPr>
      </w:pPr>
      <w:r>
        <w:rPr>
          <w:lang w:val="en-US"/>
        </w:rPr>
        <w:t>The MME needs the S11 interface so it can physically send the Create Session Request to the SGW. That is covered in the next clause.</w:t>
      </w:r>
    </w:p>
    <w:p w:rsidR="006E714E" w:rsidRDefault="006E714E" w:rsidP="006E714E">
      <w:pPr>
        <w:pStyle w:val="Heading3"/>
        <w:rPr>
          <w:lang w:val="en-US"/>
        </w:rPr>
      </w:pPr>
      <w:bookmarkStart w:id="355" w:name="_Toc20214914"/>
      <w:bookmarkStart w:id="356" w:name="_Toc27753297"/>
      <w:bookmarkStart w:id="357" w:name="_Toc36055116"/>
      <w:r>
        <w:rPr>
          <w:lang w:val="en-US"/>
        </w:rPr>
        <w:t>A.</w:t>
      </w:r>
      <w:r w:rsidRPr="001E12B5">
        <w:rPr>
          <w:lang w:val="en-US"/>
        </w:rPr>
        <w:t xml:space="preserve"> </w:t>
      </w:r>
      <w:r>
        <w:rPr>
          <w:lang w:val="en-US"/>
        </w:rPr>
        <w:t>3.12</w:t>
      </w:r>
      <w:r>
        <w:rPr>
          <w:lang w:val="en-US"/>
        </w:rPr>
        <w:tab/>
        <w:t>S11 lookup by SGW canonical node name</w:t>
      </w:r>
      <w:bookmarkEnd w:id="355"/>
      <w:bookmarkEnd w:id="356"/>
      <w:bookmarkEnd w:id="357"/>
    </w:p>
    <w:p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node.$ORIGIN obtained from the SGW selection with.</w:t>
      </w:r>
      <w:r w:rsidRPr="003D1548">
        <w:rPr>
          <w:lang w:val="en-US"/>
        </w:rPr>
        <w:t>desi</w:t>
      </w:r>
      <w:r>
        <w:rPr>
          <w:lang w:val="en-US"/>
        </w:rPr>
        <w:t>red services x-3gpp-sgw:x-s11</w:t>
      </w:r>
    </w:p>
    <w:p w:rsidR="006E714E" w:rsidRPr="003D1548" w:rsidRDefault="006E714E" w:rsidP="006E714E">
      <w:pPr>
        <w:pStyle w:val="PL"/>
        <w:rPr>
          <w:lang w:val="en-US"/>
        </w:rPr>
      </w:pPr>
      <w:r w:rsidRPr="003D1548">
        <w:rPr>
          <w:lang w:val="en-US"/>
        </w:rPr>
        <w:t>--------- Command to DNS server----------</w:t>
      </w:r>
    </w:p>
    <w:p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+tcp  NAPTR gw21.</w:t>
      </w:r>
      <w:r>
        <w:rPr>
          <w:lang w:val="en-US"/>
        </w:rPr>
        <w:t>node.$ORIGIN</w:t>
      </w:r>
    </w:p>
    <w:p w:rsidR="006E714E" w:rsidRPr="003D1548" w:rsidRDefault="006E714E" w:rsidP="006E714E">
      <w:pPr>
        <w:pStyle w:val="PL"/>
        <w:rPr>
          <w:lang w:val="en-US"/>
        </w:rPr>
      </w:pPr>
      <w:r w:rsidRPr="003D1548">
        <w:rPr>
          <w:lang w:val="en-US"/>
        </w:rPr>
        <w:t>---------Start Response from DNS server----------</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&lt;&lt;&gt;&gt; DiG 9.5.0-P2-W2 &lt;&lt;&gt;&gt; @</w:t>
      </w:r>
      <w:r>
        <w:rPr>
          <w:lang w:val="en-US"/>
        </w:rPr>
        <w:t>192.0.2.247</w:t>
      </w:r>
      <w:r w:rsidRPr="003D1548">
        <w:rPr>
          <w:lang w:val="en-US"/>
        </w:rPr>
        <w:t xml:space="preserve"> +tcp NAPTR gw21.</w:t>
      </w:r>
      <w:r>
        <w:rPr>
          <w:lang w:val="en-US"/>
        </w:rPr>
        <w:t>node.$ORIGIN</w:t>
      </w:r>
    </w:p>
    <w:p w:rsidR="006E714E" w:rsidRPr="003D1548" w:rsidRDefault="006E714E" w:rsidP="006E714E">
      <w:pPr>
        <w:pStyle w:val="PL"/>
        <w:rPr>
          <w:lang w:val="en-US"/>
        </w:rPr>
      </w:pPr>
      <w:r w:rsidRPr="003D1548">
        <w:rPr>
          <w:lang w:val="en-US"/>
        </w:rPr>
        <w:t>; (1 server found)</w:t>
      </w:r>
    </w:p>
    <w:p w:rsidR="006E714E" w:rsidRPr="003D1548" w:rsidRDefault="006E714E" w:rsidP="006E714E">
      <w:pPr>
        <w:pStyle w:val="PL"/>
        <w:rPr>
          <w:lang w:val="en-US"/>
        </w:rPr>
      </w:pPr>
      <w:r w:rsidRPr="003D1548">
        <w:rPr>
          <w:lang w:val="en-US"/>
        </w:rPr>
        <w:t>;; global options:  printcmd</w:t>
      </w:r>
    </w:p>
    <w:p w:rsidR="006E714E" w:rsidRPr="003D1548" w:rsidRDefault="006E714E" w:rsidP="006E714E">
      <w:pPr>
        <w:pStyle w:val="PL"/>
        <w:rPr>
          <w:lang w:val="en-US"/>
        </w:rPr>
      </w:pPr>
      <w:r w:rsidRPr="003D1548">
        <w:rPr>
          <w:lang w:val="en-US"/>
        </w:rPr>
        <w:t>;; Got answer:</w:t>
      </w:r>
    </w:p>
    <w:p w:rsidR="006E714E" w:rsidRPr="003D1548" w:rsidRDefault="006E714E" w:rsidP="006E714E">
      <w:pPr>
        <w:pStyle w:val="PL"/>
        <w:rPr>
          <w:lang w:val="en-US"/>
        </w:rPr>
      </w:pPr>
      <w:r w:rsidRPr="003D1548">
        <w:rPr>
          <w:lang w:val="en-US"/>
        </w:rPr>
        <w:t>;; -&gt;&gt;HEADER&lt;&lt;- opcode: QUERY, status: NOERROR, id: 23</w:t>
      </w:r>
    </w:p>
    <w:p w:rsidR="006E714E" w:rsidRPr="003D1548" w:rsidRDefault="006E714E" w:rsidP="006E714E">
      <w:pPr>
        <w:pStyle w:val="PL"/>
        <w:rPr>
          <w:lang w:val="en-US"/>
        </w:rPr>
      </w:pPr>
      <w:r w:rsidRPr="003D1548">
        <w:rPr>
          <w:lang w:val="en-US"/>
        </w:rPr>
        <w:t>;; flags: qr aa rd; QUERY: 1, ANSWER: 5, AUTHORITY: 2, ADDITIONAL: 22</w:t>
      </w:r>
    </w:p>
    <w:p w:rsidR="006E714E" w:rsidRPr="003D1548" w:rsidRDefault="006E714E" w:rsidP="006E714E">
      <w:pPr>
        <w:pStyle w:val="PL"/>
        <w:rPr>
          <w:lang w:val="en-US"/>
        </w:rPr>
      </w:pPr>
      <w:r w:rsidRPr="003D1548">
        <w:rPr>
          <w:lang w:val="en-US"/>
        </w:rPr>
        <w:t>;; WARNING: recursion requested but not available</w:t>
      </w:r>
    </w:p>
    <w:p w:rsidR="006E714E" w:rsidRPr="003D1548" w:rsidRDefault="006E714E" w:rsidP="006E714E">
      <w:pPr>
        <w:pStyle w:val="PL"/>
        <w:rPr>
          <w:lang w:val="en-US"/>
        </w:rPr>
      </w:pPr>
    </w:p>
    <w:p w:rsidR="006E714E" w:rsidRPr="001C652B" w:rsidRDefault="006E714E" w:rsidP="006E714E">
      <w:pPr>
        <w:pStyle w:val="PL"/>
      </w:pPr>
      <w:r w:rsidRPr="001C652B">
        <w:t xml:space="preserve">;; QUESTION </w:t>
      </w:r>
      <w:r>
        <w:t>CLAUSE</w:t>
      </w:r>
      <w:r w:rsidRPr="001C652B">
        <w:t>:</w:t>
      </w:r>
    </w:p>
    <w:p w:rsidR="006E714E" w:rsidRPr="003D1548" w:rsidRDefault="006E714E" w:rsidP="006E714E">
      <w:pPr>
        <w:pStyle w:val="PL"/>
        <w:rPr>
          <w:lang w:val="en-US"/>
        </w:rPr>
      </w:pPr>
      <w:r w:rsidRPr="001C652B">
        <w:t xml:space="preserve">;gw21.node.$ORIGIN. </w:t>
      </w:r>
      <w:r w:rsidRPr="003D1548">
        <w:rPr>
          <w:lang w:val="en-US"/>
        </w:rPr>
        <w:t>IN NAPTR</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200 999 "a" "x-3gpp-pgw:x-s5-gtp:x-s8-gtp" "" topoff.vip1.gw21.</w:t>
      </w:r>
      <w:r>
        <w:rPr>
          <w:lang w:val="en-US"/>
        </w:rPr>
        <w:t>node.$ORIGIN</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2001:db8:0:23::</w:t>
      </w:r>
    </w:p>
    <w:p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rsidR="006E714E" w:rsidRPr="003D1548" w:rsidRDefault="006E714E" w:rsidP="006E714E">
      <w:pPr>
        <w:pStyle w:val="PL"/>
        <w:rPr>
          <w:lang w:val="en-US"/>
        </w:rPr>
      </w:pPr>
      <w:r w:rsidRPr="003D1548">
        <w:rPr>
          <w:lang w:val="en-US"/>
        </w:rPr>
        <w:lastRenderedPageBreak/>
        <w:t>topoff.eth9.gw21.</w:t>
      </w:r>
      <w:r>
        <w:rPr>
          <w:lang w:val="en-US"/>
        </w:rPr>
        <w:t>node.$ORIGIN</w:t>
      </w:r>
      <w:r w:rsidRPr="003D1548">
        <w:rPr>
          <w:lang w:val="en-US"/>
        </w:rPr>
        <w:t xml:space="preserve">. 3600 IN A </w:t>
      </w:r>
      <w:r>
        <w:rPr>
          <w:lang w:val="en-US"/>
        </w:rPr>
        <w:t>192.0.2.1</w:t>
      </w:r>
      <w:r w:rsidRPr="003D1548">
        <w:rPr>
          <w:lang w:val="en-US"/>
        </w:rPr>
        <w:t>42</w:t>
      </w:r>
    </w:p>
    <w:p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rsidR="006E714E" w:rsidRPr="003D1548" w:rsidRDefault="006E714E" w:rsidP="006E714E">
      <w:pPr>
        <w:pStyle w:val="PL"/>
        <w:rPr>
          <w:lang w:val="en-US"/>
        </w:rPr>
      </w:pPr>
      <w:r w:rsidRPr="003D1548">
        <w:rPr>
          <w:lang w:val="en-US"/>
        </w:rPr>
        <w:t xml:space="preserve">ns1.$ORIGIN. 3600 IN A </w:t>
      </w:r>
      <w:r>
        <w:rPr>
          <w:lang w:val="en-US"/>
        </w:rPr>
        <w:t>192.0.2.247</w:t>
      </w:r>
    </w:p>
    <w:p w:rsidR="006E714E" w:rsidRPr="003D1548" w:rsidRDefault="006E714E" w:rsidP="006E714E">
      <w:pPr>
        <w:pStyle w:val="PL"/>
        <w:rPr>
          <w:lang w:val="en-US"/>
        </w:rPr>
      </w:pPr>
      <w:r w:rsidRPr="003D1548">
        <w:rPr>
          <w:lang w:val="en-US"/>
        </w:rPr>
        <w:t xml:space="preserve">ns2.$ORIGIN. 3600 IN A </w:t>
      </w:r>
      <w:r>
        <w:rPr>
          <w:lang w:val="en-US"/>
        </w:rPr>
        <w:t>192.0.2.248</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Query time: 0 msec</w:t>
      </w:r>
    </w:p>
    <w:p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rsidR="006E714E" w:rsidRPr="003D1548" w:rsidRDefault="006E714E" w:rsidP="006E714E">
      <w:pPr>
        <w:pStyle w:val="PL"/>
        <w:rPr>
          <w:lang w:val="en-US"/>
        </w:rPr>
      </w:pPr>
      <w:r w:rsidRPr="003D1548">
        <w:rPr>
          <w:lang w:val="en-US"/>
        </w:rPr>
        <w:t>;; WHEN: Wed Jan 21 19:45:36 2009</w:t>
      </w:r>
    </w:p>
    <w:p w:rsidR="006E714E" w:rsidRPr="003D1548" w:rsidRDefault="006E714E" w:rsidP="006E714E">
      <w:pPr>
        <w:pStyle w:val="PL"/>
        <w:rPr>
          <w:lang w:val="en-US"/>
        </w:rPr>
      </w:pPr>
      <w:r w:rsidRPr="003D1548">
        <w:rPr>
          <w:lang w:val="en-US"/>
        </w:rPr>
        <w:t>;; MSG SIZE  rcvd: 1072</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---------End Response from DNS server----------</w:t>
      </w:r>
    </w:p>
    <w:p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rsidR="006E714E" w:rsidRPr="003D1548" w:rsidRDefault="006E714E" w:rsidP="006E714E">
      <w:pPr>
        <w:pStyle w:val="PL"/>
        <w:rPr>
          <w:lang w:val="en-US"/>
        </w:rPr>
      </w:pPr>
      <w:r w:rsidRPr="003D1548">
        <w:rPr>
          <w:lang w:val="en-US"/>
        </w:rPr>
        <w:t>NAPTR record set</w:t>
      </w:r>
    </w:p>
    <w:p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  </w:t>
      </w:r>
    </w:p>
    <w:p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rsidR="006E714E" w:rsidRPr="003D1548" w:rsidRDefault="006E714E" w:rsidP="006E714E">
      <w:pPr>
        <w:pStyle w:val="PL"/>
        <w:rPr>
          <w:lang w:val="en-US"/>
        </w:rPr>
      </w:pPr>
      <w:r w:rsidRPr="003D1548">
        <w:rPr>
          <w:lang w:val="en-US"/>
        </w:rPr>
        <w:t>NAPTR record set</w:t>
      </w:r>
    </w:p>
    <w:p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  </w:t>
      </w:r>
    </w:p>
    <w:p w:rsidR="006E714E" w:rsidRPr="003D1548" w:rsidRDefault="006E714E" w:rsidP="006E714E">
      <w:pPr>
        <w:pStyle w:val="PL"/>
        <w:rPr>
          <w:lang w:val="en-US"/>
        </w:rPr>
      </w:pPr>
      <w:r w:rsidRPr="003D1548">
        <w:rPr>
          <w:lang w:val="en-US"/>
        </w:rPr>
        <w:t>MME Stores</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rsidR="006E714E" w:rsidRPr="003D1548" w:rsidRDefault="006E714E" w:rsidP="006E714E">
      <w:pPr>
        <w:pStyle w:val="PL"/>
        <w:rPr>
          <w:lang w:val="en-US"/>
        </w:rPr>
      </w:pPr>
      <w:r w:rsidRPr="003D1548">
        <w:rPr>
          <w:lang w:val="en-US"/>
        </w:rPr>
        <w:t xml:space="preserve">MME now has candidate list </w:t>
      </w:r>
    </w:p>
    <w:p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rsidR="006E714E" w:rsidRDefault="006E714E" w:rsidP="006E714E">
      <w:pPr>
        <w:pStyle w:val="PL"/>
        <w:rPr>
          <w:lang w:val="en-US"/>
        </w:rPr>
      </w:pPr>
    </w:p>
    <w:p w:rsidR="006E714E" w:rsidRDefault="006E714E" w:rsidP="006E714E">
      <w:pPr>
        <w:rPr>
          <w:lang w:val="en-US"/>
        </w:rPr>
      </w:pPr>
      <w:r>
        <w:rPr>
          <w:lang w:val="en-US"/>
        </w:rPr>
        <w:t>Again the needed A and AAAA records are in the additional record clause</w:t>
      </w:r>
    </w:p>
    <w:p w:rsidR="006E714E" w:rsidRDefault="006E714E" w:rsidP="006E714E">
      <w:pPr>
        <w:pStyle w:val="PL"/>
        <w:rPr>
          <w:lang w:val="en-US"/>
        </w:rPr>
      </w:pP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rsidR="006E714E" w:rsidRDefault="006E714E" w:rsidP="006E714E">
      <w:pPr>
        <w:pStyle w:val="PL"/>
        <w:rPr>
          <w:lang w:val="en-US"/>
        </w:rPr>
      </w:pPr>
    </w:p>
    <w:p w:rsidR="006E714E" w:rsidRPr="003D1548" w:rsidRDefault="006E714E" w:rsidP="006E714E">
      <w:pPr>
        <w:pStyle w:val="PL"/>
        <w:rPr>
          <w:lang w:val="en-US"/>
        </w:rPr>
      </w:pPr>
    </w:p>
    <w:p w:rsidR="006E714E" w:rsidRDefault="006E714E" w:rsidP="006E714E">
      <w:pPr>
        <w:pStyle w:val="Heading3"/>
        <w:rPr>
          <w:lang w:val="en-US"/>
        </w:rPr>
      </w:pPr>
      <w:bookmarkStart w:id="358" w:name="_Toc20214915"/>
      <w:bookmarkStart w:id="359" w:name="_Toc27753298"/>
      <w:bookmarkStart w:id="360" w:name="_Toc36055117"/>
      <w:r>
        <w:rPr>
          <w:lang w:val="en-US"/>
        </w:rPr>
        <w:t>A.</w:t>
      </w:r>
      <w:r w:rsidRPr="001E12B5">
        <w:rPr>
          <w:lang w:val="en-US"/>
        </w:rPr>
        <w:t xml:space="preserve"> </w:t>
      </w:r>
      <w:r>
        <w:rPr>
          <w:lang w:val="en-US"/>
        </w:rPr>
        <w:t>3.13</w:t>
      </w:r>
      <w:r>
        <w:rPr>
          <w:lang w:val="en-US"/>
        </w:rPr>
        <w:tab/>
        <w:t>TAI lookup for "Colocation Simple LTE Example" (i.e. MME candidate list)</w:t>
      </w:r>
      <w:bookmarkEnd w:id="358"/>
      <w:bookmarkEnd w:id="359"/>
      <w:bookmarkEnd w:id="360"/>
    </w:p>
    <w:p w:rsidR="006E714E" w:rsidRDefault="006E714E" w:rsidP="006E714E">
      <w:r>
        <w:rPr>
          <w:noProof/>
        </w:rPr>
        <w:t>This type of lookup is done for the "</w:t>
      </w:r>
      <w:r>
        <w:t>Inter eNodeB handover with MME relocation" procedure where the old MME selects the target MME in a new TAI.</w:t>
      </w:r>
    </w:p>
    <w:p w:rsidR="006E714E" w:rsidRDefault="006E714E" w:rsidP="006E714E">
      <w:r>
        <w:t xml:space="preserve">The service is </w:t>
      </w:r>
      <w:r w:rsidRPr="00FE6A4D">
        <w:rPr>
          <w:lang w:val="en-US"/>
        </w:rPr>
        <w:t>x-3gpp-mme:x-s10</w:t>
      </w:r>
      <w:r>
        <w:rPr>
          <w:lang w:val="en-US"/>
        </w:rPr>
        <w:t xml:space="preserve"> again.</w:t>
      </w:r>
    </w:p>
    <w:p w:rsidR="006E714E" w:rsidRDefault="006E714E" w:rsidP="006E714E">
      <w:pPr>
        <w:rPr>
          <w:lang w:val="en-US"/>
        </w:rPr>
      </w:pPr>
      <w:r>
        <w:t xml:space="preserve">Since this also starts with the TAI </w:t>
      </w:r>
      <w:r>
        <w:rPr>
          <w:lang w:val="en-US"/>
        </w:rPr>
        <w:t xml:space="preserve">NAPTR lookup we have the same type of record set as the SGW selection from TAI clause (see A.3.10) and to not waste space the same TAC value will be used. </w:t>
      </w:r>
    </w:p>
    <w:p w:rsidR="006E714E" w:rsidRDefault="006E714E" w:rsidP="006E714E">
      <w:pPr>
        <w:rPr>
          <w:lang w:val="en-US"/>
        </w:rPr>
      </w:pPr>
      <w:r>
        <w:rPr>
          <w:lang w:val="en-US"/>
        </w:rPr>
        <w:t>The only difference from that clause starts with which NAPTR records match.</w:t>
      </w:r>
    </w:p>
    <w:p w:rsidR="006E714E" w:rsidRDefault="006E714E" w:rsidP="006E714E">
      <w:pPr>
        <w:rPr>
          <w:lang w:val="en-US"/>
        </w:rPr>
      </w:pPr>
      <w:r>
        <w:rPr>
          <w:lang w:val="en-US"/>
        </w:rPr>
        <w:t>From the Answer clause these are:</w:t>
      </w:r>
    </w:p>
    <w:p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6E714E" w:rsidRDefault="006E714E" w:rsidP="006E714E">
      <w:pPr>
        <w:rPr>
          <w:lang w:val="en-US"/>
        </w:rPr>
      </w:pPr>
    </w:p>
    <w:p w:rsidR="006E714E" w:rsidRDefault="006E714E" w:rsidP="006E714E">
      <w:pPr>
        <w:rPr>
          <w:lang w:val="en-US"/>
        </w:rPr>
      </w:pPr>
      <w:r>
        <w:rPr>
          <w:lang w:val="en-US"/>
        </w:rPr>
        <w:t xml:space="preserve">Which are already in order. The NAPTR order of 500 is less than NAPTR order of 600. </w:t>
      </w:r>
    </w:p>
    <w:p w:rsidR="006E714E" w:rsidRDefault="006E714E" w:rsidP="006E714E">
      <w:pPr>
        <w:rPr>
          <w:lang w:val="en-US"/>
        </w:rPr>
      </w:pPr>
      <w:r>
        <w:rPr>
          <w:lang w:val="en-US"/>
        </w:rPr>
        <w:t>So S10 interfaces in order are:</w:t>
      </w:r>
    </w:p>
    <w:p w:rsidR="006E714E" w:rsidRPr="00CF0C7B" w:rsidRDefault="006E714E" w:rsidP="006E714E">
      <w:pPr>
        <w:rPr>
          <w:lang w:val="fr-FR"/>
        </w:rPr>
      </w:pPr>
      <w:r w:rsidRPr="00CF0C7B">
        <w:rPr>
          <w:lang w:val="fr-FR"/>
        </w:rPr>
        <w:t>topoff.eth1.mmec02.mmegi8001.mme.$ORIGIN.</w:t>
      </w:r>
    </w:p>
    <w:p w:rsidR="006E714E" w:rsidRPr="00CF0C7B" w:rsidRDefault="006E714E" w:rsidP="006E714E">
      <w:pPr>
        <w:rPr>
          <w:lang w:val="fr-FR"/>
        </w:rPr>
      </w:pPr>
      <w:r w:rsidRPr="00CF0C7B">
        <w:rPr>
          <w:lang w:val="fr-FR"/>
        </w:rPr>
        <w:t xml:space="preserve">topoff.eth1.mmec01.mmegi8001.mme.$ORIGIN. </w:t>
      </w:r>
    </w:p>
    <w:p w:rsidR="006E714E" w:rsidRDefault="006E714E" w:rsidP="006E714E">
      <w:pPr>
        <w:rPr>
          <w:lang w:val="en-US"/>
        </w:rPr>
      </w:pPr>
      <w:r>
        <w:rPr>
          <w:lang w:val="en-US"/>
        </w:rPr>
        <w:t>and the needed A/AAAA records from the Additional clause in the DNS response in clause A.3.10 are:</w:t>
      </w:r>
    </w:p>
    <w:p w:rsidR="006E714E" w:rsidRPr="0098720C" w:rsidRDefault="006E714E" w:rsidP="006E714E">
      <w:pPr>
        <w:pStyle w:val="PL"/>
      </w:pPr>
      <w:r w:rsidRPr="00CF0C7B">
        <w:rPr>
          <w:lang w:val="fr-FR"/>
        </w:rPr>
        <w:t xml:space="preserve">topoff.eth1.mmec02.mmegi8001.mme.$ORIGIN. </w:t>
      </w:r>
      <w:r w:rsidRPr="0098720C">
        <w:t>3600 IN A 192.0.2.18</w:t>
      </w:r>
    </w:p>
    <w:p w:rsidR="006E714E" w:rsidRPr="0098720C" w:rsidRDefault="006E714E" w:rsidP="006E714E">
      <w:pPr>
        <w:pStyle w:val="PL"/>
      </w:pPr>
      <w:r w:rsidRPr="0098720C">
        <w:t>topoff.eth1.mmec02.mmegi8001.mme.$ORIGIN. 3600 IN A 192.0.2.17</w:t>
      </w:r>
    </w:p>
    <w:p w:rsidR="006E714E" w:rsidRPr="0098720C" w:rsidRDefault="006E714E" w:rsidP="006E714E">
      <w:pPr>
        <w:pStyle w:val="PL"/>
      </w:pPr>
      <w:r w:rsidRPr="0098720C">
        <w:t>topoff.eth1.mmec02.mmegi8001.mme.$ORIGIN. 3600 IN AAAA 2001:db8:0:6::</w:t>
      </w:r>
    </w:p>
    <w:p w:rsidR="006E714E" w:rsidRPr="0098720C" w:rsidRDefault="006E714E" w:rsidP="006E714E">
      <w:pPr>
        <w:pStyle w:val="PL"/>
      </w:pPr>
      <w:r w:rsidRPr="0098720C">
        <w:t>topoff.eth1.mmec02.mmegi8001.mme.$ORIGIN. 3600 IN AAAA 2001:db8:0:7::</w:t>
      </w:r>
    </w:p>
    <w:p w:rsidR="006E714E" w:rsidRPr="0098720C" w:rsidRDefault="006E714E" w:rsidP="006E714E">
      <w:pPr>
        <w:pStyle w:val="PL"/>
      </w:pPr>
    </w:p>
    <w:p w:rsidR="006E714E" w:rsidRPr="0098720C" w:rsidRDefault="006E714E" w:rsidP="006E714E">
      <w:pPr>
        <w:pStyle w:val="PL"/>
      </w:pPr>
      <w:r w:rsidRPr="0098720C">
        <w:t>topoff.eth1.mmec01.mmegi8001.mme.$ORIGIN. 3600 IN A 192.0.2.12</w:t>
      </w:r>
    </w:p>
    <w:p w:rsidR="006E714E" w:rsidRPr="0098720C" w:rsidRDefault="006E714E" w:rsidP="006E714E">
      <w:pPr>
        <w:pStyle w:val="PL"/>
      </w:pPr>
      <w:r w:rsidRPr="0098720C">
        <w:lastRenderedPageBreak/>
        <w:t>topoff.eth1.mmec01.mmegi8001.mme.$ORIGIN. 3600 IN A 192.0.2.11</w:t>
      </w:r>
    </w:p>
    <w:p w:rsidR="006E714E" w:rsidRPr="0098720C" w:rsidRDefault="006E714E" w:rsidP="006E714E">
      <w:pPr>
        <w:pStyle w:val="PL"/>
      </w:pPr>
      <w:r w:rsidRPr="0098720C">
        <w:t>topoff.eth1.mmec01.mmegi8001.mme.$ORIGIN. 3600 IN AAAA 2001:db8::</w:t>
      </w:r>
    </w:p>
    <w:p w:rsidR="006E714E" w:rsidRDefault="006E714E" w:rsidP="006E714E">
      <w:pPr>
        <w:pStyle w:val="PL"/>
        <w:rPr>
          <w:lang w:val="en-US"/>
        </w:rPr>
      </w:pPr>
      <w:r w:rsidRPr="0098720C">
        <w:t xml:space="preserve">topoff.eth1.mmec01.mmegi8001.mme.$ORIGIN. </w:t>
      </w:r>
      <w:r w:rsidRPr="00FE6A4D">
        <w:rPr>
          <w:lang w:val="en-US"/>
        </w:rPr>
        <w:t>3600 IN AAAA 2001:db8:0:1::</w:t>
      </w:r>
    </w:p>
    <w:p w:rsidR="006E714E" w:rsidRDefault="006E714E" w:rsidP="006E714E">
      <w:pPr>
        <w:pStyle w:val="Heading2"/>
        <w:rPr>
          <w:lang w:val="en-US"/>
        </w:rPr>
      </w:pPr>
      <w:bookmarkStart w:id="361" w:name="_Toc20214916"/>
      <w:bookmarkStart w:id="362" w:name="_Toc27753299"/>
      <w:bookmarkStart w:id="363" w:name="_Toc36055118"/>
      <w:r>
        <w:rPr>
          <w:lang w:val="en-US"/>
        </w:rPr>
        <w:t>A.4</w:t>
      </w:r>
      <w:r>
        <w:rPr>
          <w:lang w:val="en-US"/>
        </w:rPr>
        <w:tab/>
        <w:t>LTE Example with Dedicated Core Network</w:t>
      </w:r>
      <w:bookmarkEnd w:id="361"/>
      <w:bookmarkEnd w:id="362"/>
      <w:bookmarkEnd w:id="363"/>
    </w:p>
    <w:p w:rsidR="006E714E" w:rsidRPr="00C06CAD" w:rsidRDefault="006E714E" w:rsidP="006E714E">
      <w:pPr>
        <w:pStyle w:val="Heading3"/>
        <w:rPr>
          <w:lang w:val="en-US" w:eastAsia="ja-JP"/>
        </w:rPr>
      </w:pPr>
      <w:bookmarkStart w:id="364" w:name="_Toc20214917"/>
      <w:bookmarkStart w:id="365" w:name="_Toc27753300"/>
      <w:bookmarkStart w:id="366" w:name="_Toc36055119"/>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364"/>
      <w:bookmarkEnd w:id="365"/>
      <w:bookmarkEnd w:id="366"/>
    </w:p>
    <w:p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rsidR="006E714E"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 </w:t>
      </w:r>
    </w:p>
    <w:p w:rsidR="006E714E"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 </w:t>
      </w:r>
    </w:p>
    <w:p w:rsidR="006E714E"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r>
        <w:rPr>
          <w:rFonts w:hint="eastAsia"/>
          <w:lang w:val="en-US" w:eastAsia="ja-JP"/>
        </w:rPr>
        <w:t xml:space="preserve"> </w:t>
      </w:r>
    </w:p>
    <w:p w:rsidR="006E714E" w:rsidRDefault="006E714E" w:rsidP="006E714E">
      <w:pPr>
        <w:rPr>
          <w:lang w:val="en-US"/>
        </w:rPr>
      </w:pPr>
      <w:r>
        <w:rPr>
          <w:rFonts w:hint="eastAsia"/>
          <w:lang w:val="en-US"/>
        </w:rPr>
        <w:t>The following figure shows the simple example of DCN deployment.</w:t>
      </w:r>
    </w:p>
    <w:p w:rsidR="006E714E" w:rsidRPr="0069522B" w:rsidRDefault="006E714E" w:rsidP="006E714E">
      <w:pPr>
        <w:pStyle w:val="B1"/>
        <w:rPr>
          <w:lang w:val="en-US" w:eastAsia="ja-JP"/>
        </w:rPr>
      </w:pPr>
    </w:p>
    <w:p w:rsidR="006E714E" w:rsidRPr="00C74ED3" w:rsidRDefault="006E714E" w:rsidP="006E714E">
      <w:pPr>
        <w:pStyle w:val="TH"/>
        <w:rPr>
          <w:lang w:val="en-US" w:eastAsia="ja-JP"/>
        </w:rPr>
      </w:pPr>
      <w:r>
        <w:rPr>
          <w:lang w:val="en-US" w:eastAsia="ja-JP"/>
        </w:rPr>
        <w:pict>
          <v:shape id="_x0000_i1047" type="#_x0000_t75" style="width:481.45pt;height:356.25pt">
            <v:imagedata r:id="rId11" o:title=""/>
          </v:shape>
        </w:pict>
      </w:r>
    </w:p>
    <w:p w:rsidR="006E714E" w:rsidRPr="00FA0456" w:rsidRDefault="006E714E" w:rsidP="006E714E">
      <w:pPr>
        <w:pStyle w:val="TF"/>
        <w:rPr>
          <w:lang w:eastAsia="ja-JP"/>
        </w:rPr>
      </w:pPr>
      <w:r w:rsidRPr="00FA0456">
        <w:rPr>
          <w:rFonts w:hint="eastAsia"/>
        </w:rPr>
        <w:t>Figure A.4.x1-1:</w:t>
      </w:r>
      <w:r>
        <w:rPr>
          <w:rFonts w:hint="eastAsia"/>
          <w:lang w:eastAsia="ja-JP"/>
        </w:rPr>
        <w:t xml:space="preserve"> Simple example of DCN depolyment</w:t>
      </w:r>
      <w:r w:rsidRPr="00FA0456">
        <w:rPr>
          <w:rFonts w:hint="eastAsia"/>
        </w:rPr>
        <w:t xml:space="preserve"> </w:t>
      </w:r>
    </w:p>
    <w:p w:rsidR="006E714E" w:rsidRDefault="006E714E" w:rsidP="006E714E">
      <w:pPr>
        <w:pStyle w:val="Heading3"/>
        <w:rPr>
          <w:lang w:val="en-US" w:eastAsia="ja-JP"/>
        </w:rPr>
      </w:pPr>
      <w:bookmarkStart w:id="367" w:name="_Toc20214918"/>
      <w:bookmarkStart w:id="368" w:name="_Toc27753301"/>
      <w:bookmarkStart w:id="369" w:name="_Toc36055120"/>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367"/>
      <w:bookmarkEnd w:id="368"/>
      <w:bookmarkEnd w:id="369"/>
    </w:p>
    <w:p w:rsidR="006E714E"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clause </w:t>
      </w:r>
      <w:r>
        <w:t xml:space="preserve">19.4.2.2 </w:t>
      </w:r>
      <w:r>
        <w:rPr>
          <w:lang w:val="en-US"/>
        </w:rPr>
        <w:t>and is of form &lt;APN-NI&gt;.apn.epc.mnc&lt;MNC&gt;.mcc&lt;MCC&gt;.3</w:t>
      </w:r>
      <w:r w:rsidRPr="00890090">
        <w:rPr>
          <w:lang w:val="en-US"/>
        </w:rPr>
        <w:t>gppnetwork.org</w:t>
      </w:r>
      <w:r>
        <w:rPr>
          <w:rFonts w:hint="eastAsia"/>
          <w:lang w:val="en-US" w:eastAsia="ja-JP"/>
        </w:rPr>
        <w:t>.</w:t>
      </w:r>
      <w:r>
        <w:rPr>
          <w:lang w:val="en-US"/>
        </w:rPr>
        <w:t xml:space="preserve"> </w:t>
      </w:r>
    </w:p>
    <w:p w:rsidR="006E714E" w:rsidRPr="00890090" w:rsidRDefault="006E714E" w:rsidP="006E714E">
      <w:pPr>
        <w:rPr>
          <w:lang w:val="en-US" w:eastAsia="ja-JP"/>
        </w:rPr>
      </w:pPr>
      <w:r>
        <w:rPr>
          <w:lang w:val="en-US"/>
        </w:rPr>
        <w:lastRenderedPageBreak/>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w:t>
      </w:r>
      <w:r>
        <w:rPr>
          <w:lang w:val="en-US"/>
        </w:rPr>
        <w:t>clause</w:t>
      </w:r>
      <w:r w:rsidRPr="00890090">
        <w:rPr>
          <w:lang w:val="en-US"/>
        </w:rPr>
        <w:t xml:space="preserve"> 19.4.3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 xml:space="preserve">. </w:t>
      </w:r>
    </w:p>
    <w:p w:rsidR="006E714E" w:rsidRPr="008A2ACD" w:rsidRDefault="006E714E" w:rsidP="006E714E">
      <w:pPr>
        <w:rPr>
          <w:lang w:val="en-US"/>
        </w:rPr>
      </w:pPr>
      <w:r>
        <w:rPr>
          <w:lang w:val="en-US"/>
        </w:rPr>
        <w:t>The file containing the APN records for this example will be CS_APN_DB.txt and has following content.</w:t>
      </w:r>
    </w:p>
    <w:p w:rsidR="006E714E" w:rsidRPr="004A5E2C" w:rsidRDefault="006E714E" w:rsidP="006E714E">
      <w:pPr>
        <w:pStyle w:val="PL"/>
        <w:rPr>
          <w:lang w:val="en-US"/>
        </w:rPr>
      </w:pPr>
      <w:r w:rsidRPr="004A5E2C">
        <w:rPr>
          <w:lang w:val="en-US"/>
        </w:rPr>
        <w:t>imsTV1.apn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6E714E" w:rsidRPr="004A5E2C" w:rsidRDefault="006E714E" w:rsidP="006E714E">
      <w:pPr>
        <w:pStyle w:val="PL"/>
        <w:rPr>
          <w:lang w:val="en-US"/>
        </w:rPr>
      </w:pPr>
      <w:r w:rsidRPr="004A5E2C">
        <w:rPr>
          <w:lang w:val="en-US"/>
        </w:rPr>
        <w:t xml:space="preserve">   IN NAPTR 200   999   "a" "x-3gpp-pgw:x-s5-gtp:x-s8-gtp"         "" topoff.vip1.gw21.nodes</w:t>
      </w:r>
    </w:p>
    <w:p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6E714E" w:rsidRPr="004A5E2C" w:rsidRDefault="006E714E" w:rsidP="006E714E">
      <w:pPr>
        <w:pStyle w:val="PL"/>
        <w:rPr>
          <w:lang w:val="en-US"/>
        </w:rPr>
      </w:pPr>
      <w:r w:rsidRPr="004A5E2C">
        <w:rPr>
          <w:lang w:val="en-US"/>
        </w:rPr>
        <w:t>;  IN NAPTR 400   999   "a" "x-3gpp-pgw:x-gn:x-gp"                 "" topoff.vip3.gw21.nodes</w:t>
      </w:r>
    </w:p>
    <w:p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rsidR="006E714E" w:rsidRPr="004A5E2C" w:rsidRDefault="006E714E" w:rsidP="006E714E">
      <w:pPr>
        <w:pStyle w:val="PL"/>
        <w:rPr>
          <w:lang w:val="en-US" w:eastAsia="ja-JP"/>
        </w:rPr>
      </w:pPr>
      <w:r w:rsidRPr="004A5E2C">
        <w:rPr>
          <w:rFonts w:hint="eastAsia"/>
          <w:lang w:val="en-US" w:eastAsia="ja-JP"/>
        </w:rPr>
        <w:t xml:space="preserve">;The operator uses PGW01 for UE usage type of 1,10,20 and PGW21 for non DCN user. </w:t>
      </w:r>
    </w:p>
    <w:p w:rsidR="006E714E" w:rsidRDefault="006E714E" w:rsidP="006E714E">
      <w:pPr>
        <w:pStyle w:val="PL"/>
        <w:rPr>
          <w:lang w:val="en-US"/>
        </w:rPr>
      </w:pPr>
      <w:r w:rsidRPr="004A5E2C">
        <w:rPr>
          <w:rFonts w:hint="eastAsia"/>
          <w:lang w:val="en-US" w:eastAsia="ja-JP"/>
        </w:rPr>
        <w:t>;</w:t>
      </w:r>
      <w:r w:rsidRPr="004A5E2C">
        <w:rPr>
          <w:lang w:val="en-US"/>
        </w:rPr>
        <w:t>The operator does not support Gn/Gp so those records are commented out</w:t>
      </w:r>
    </w:p>
    <w:p w:rsidR="006E714E" w:rsidRPr="004A5E2C" w:rsidRDefault="006E714E" w:rsidP="006E714E">
      <w:pPr>
        <w:pStyle w:val="PL"/>
        <w:rPr>
          <w:lang w:val="en-US" w:eastAsia="ja-JP"/>
        </w:rPr>
      </w:pPr>
    </w:p>
    <w:p w:rsidR="006E714E" w:rsidRDefault="006E714E" w:rsidP="006E714E">
      <w:pPr>
        <w:pStyle w:val="Heading3"/>
        <w:rPr>
          <w:lang w:val="en-US"/>
        </w:rPr>
      </w:pPr>
      <w:bookmarkStart w:id="370" w:name="_Toc20214919"/>
      <w:bookmarkStart w:id="371" w:name="_Toc27753302"/>
      <w:bookmarkStart w:id="372" w:name="_Toc36055121"/>
      <w:r>
        <w:rPr>
          <w:lang w:val="en-US"/>
        </w:rPr>
        <w:t>A.</w:t>
      </w:r>
      <w:r>
        <w:rPr>
          <w:rFonts w:hint="eastAsia"/>
          <w:lang w:val="en-US" w:eastAsia="ja-JP"/>
        </w:rPr>
        <w:t>4.3</w:t>
      </w:r>
      <w:r>
        <w:rPr>
          <w:lang w:val="en-US"/>
        </w:rPr>
        <w:tab/>
        <w:t>PGW/SGW node file for "Collocated Simple LTE Example"</w:t>
      </w:r>
      <w:bookmarkEnd w:id="370"/>
      <w:bookmarkEnd w:id="371"/>
      <w:bookmarkEnd w:id="372"/>
    </w:p>
    <w:p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rsidR="006E714E" w:rsidRDefault="006E714E" w:rsidP="006E714E">
      <w:pPr>
        <w:pStyle w:val="PL"/>
        <w:rPr>
          <w:lang w:val="en-US" w:eastAsia="ja-JP"/>
        </w:rPr>
      </w:pPr>
      <w:r w:rsidRPr="00B40888">
        <w:rPr>
          <w:lang w:val="en-US"/>
        </w:rPr>
        <w:t>; Node records for the combined PGW/SGW</w:t>
      </w:r>
    </w:p>
    <w:p w:rsidR="006E714E" w:rsidRPr="00B40888" w:rsidRDefault="006E714E" w:rsidP="006E714E">
      <w:pPr>
        <w:pStyle w:val="PL"/>
        <w:rPr>
          <w:lang w:val="en-US" w:eastAsia="ja-JP"/>
        </w:rPr>
      </w:pPr>
    </w:p>
    <w:p w:rsidR="006E714E" w:rsidRPr="004A5E2C" w:rsidRDefault="006E714E" w:rsidP="006E714E">
      <w:pPr>
        <w:pStyle w:val="PL"/>
        <w:rPr>
          <w:lang w:val="en-US"/>
        </w:rPr>
      </w:pPr>
      <w:r w:rsidRPr="004A5E2C">
        <w:rPr>
          <w:lang w:val="en-US"/>
        </w:rPr>
        <w:t>gw01.nodes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6E714E" w:rsidRPr="004A5E2C" w:rsidRDefault="006E714E" w:rsidP="006E714E">
      <w:pPr>
        <w:pStyle w:val="PL"/>
        <w:rPr>
          <w:lang w:val="en-US" w:eastAsia="ja-JP"/>
        </w:rPr>
      </w:pPr>
      <w:r w:rsidRPr="004A5E2C">
        <w:rPr>
          <w:lang w:val="en-US"/>
        </w:rPr>
        <w:t>;  The operator does not support Gn/Gp so those records are commented out</w:t>
      </w:r>
    </w:p>
    <w:p w:rsidR="006E714E" w:rsidRPr="004A5E2C" w:rsidRDefault="006E714E" w:rsidP="006E714E">
      <w:pPr>
        <w:pStyle w:val="PL"/>
        <w:rPr>
          <w:lang w:val="en-US"/>
        </w:rPr>
      </w:pPr>
      <w:r w:rsidRPr="004A5E2C">
        <w:rPr>
          <w:lang w:val="en-US"/>
        </w:rPr>
        <w:t xml:space="preserve">;  </w:t>
      </w:r>
    </w:p>
    <w:p w:rsidR="006E714E" w:rsidRPr="004A5E2C" w:rsidRDefault="006E714E" w:rsidP="006E714E">
      <w:pPr>
        <w:pStyle w:val="PL"/>
        <w:rPr>
          <w:lang w:val="en-US"/>
        </w:rPr>
      </w:pPr>
      <w:r w:rsidRPr="004A5E2C">
        <w:rPr>
          <w:lang w:val="en-US"/>
        </w:rPr>
        <w:t>; Above are PGW records.</w:t>
      </w:r>
    </w:p>
    <w:p w:rsidR="006E714E" w:rsidRPr="004A5E2C" w:rsidRDefault="006E714E" w:rsidP="006E714E">
      <w:pPr>
        <w:pStyle w:val="PL"/>
        <w:rPr>
          <w:lang w:val="en-US" w:eastAsia="ja-JP"/>
        </w:rPr>
      </w:pPr>
    </w:p>
    <w:p w:rsidR="006E714E" w:rsidRPr="004A5E2C" w:rsidRDefault="006E714E" w:rsidP="006E714E">
      <w:pPr>
        <w:pStyle w:val="PL"/>
        <w:rPr>
          <w:lang w:val="en-US"/>
        </w:rPr>
      </w:pPr>
      <w:r w:rsidRPr="004A5E2C">
        <w:rPr>
          <w:lang w:val="en-US"/>
        </w:rPr>
        <w:t>; Following are SGW records</w:t>
      </w:r>
    </w:p>
    <w:p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rsidR="006E714E" w:rsidRPr="004A5E2C" w:rsidRDefault="006E714E" w:rsidP="006E714E">
      <w:pPr>
        <w:pStyle w:val="PL"/>
        <w:rPr>
          <w:lang w:val="en-US" w:eastAsia="ja-JP"/>
        </w:rPr>
      </w:pPr>
      <w:r w:rsidRPr="004A5E2C">
        <w:rPr>
          <w:rFonts w:hint="eastAsia"/>
          <w:lang w:val="en-US" w:eastAsia="ja-JP"/>
        </w:rPr>
        <w:t>;</w:t>
      </w:r>
    </w:p>
    <w:p w:rsidR="006E714E" w:rsidRPr="004A5E2C" w:rsidRDefault="006E714E" w:rsidP="006E714E">
      <w:pPr>
        <w:pStyle w:val="PL"/>
        <w:rPr>
          <w:lang w:val="en-US"/>
        </w:rPr>
      </w:pPr>
      <w:r w:rsidRPr="004A5E2C">
        <w:rPr>
          <w:lang w:val="en-US"/>
        </w:rPr>
        <w:t>; Same record for the other combined PGW/SGW</w:t>
      </w:r>
    </w:p>
    <w:p w:rsidR="006E714E"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r w:rsidRPr="004A5E2C">
        <w:rPr>
          <w:lang w:val="en-US"/>
        </w:rPr>
        <w:t xml:space="preserve">   </w:t>
      </w:r>
    </w:p>
    <w:p w:rsidR="006E714E" w:rsidRPr="004A5E2C" w:rsidRDefault="006E714E" w:rsidP="006E714E">
      <w:pPr>
        <w:pStyle w:val="PL"/>
        <w:rPr>
          <w:lang w:val="en-US" w:eastAsia="ja-JP"/>
        </w:rPr>
      </w:pPr>
    </w:p>
    <w:p w:rsidR="006E714E" w:rsidRPr="004A5E2C" w:rsidRDefault="006E714E" w:rsidP="006E714E">
      <w:pPr>
        <w:pStyle w:val="PL"/>
        <w:rPr>
          <w:lang w:val="en-US"/>
        </w:rPr>
      </w:pPr>
      <w:r w:rsidRPr="004A5E2C">
        <w:rPr>
          <w:lang w:val="en-US"/>
        </w:rPr>
        <w:t>gw21.nodes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200   999   "a" "x-3gpp-pgw:x-s5-gtp:x-s8-gtp"         "" topoff.vip1.gw21.nodes )</w:t>
      </w:r>
    </w:p>
    <w:p w:rsidR="006E714E" w:rsidRPr="004A5E2C" w:rsidRDefault="006E714E" w:rsidP="006E714E">
      <w:pPr>
        <w:pStyle w:val="PL"/>
        <w:rPr>
          <w:lang w:val="en-US"/>
        </w:rPr>
      </w:pPr>
      <w:r w:rsidRPr="004A5E2C">
        <w:rPr>
          <w:lang w:val="en-US"/>
        </w:rPr>
        <w:t xml:space="preserve">   IN NAPTR 400   999   "a" "x-3gpp-pgw:x-s8-pmip"                 "" topoff.vip2.gw21.nodes</w:t>
      </w:r>
    </w:p>
    <w:p w:rsidR="006E714E" w:rsidRPr="004A5E2C" w:rsidRDefault="006E714E" w:rsidP="006E714E">
      <w:pPr>
        <w:pStyle w:val="PL"/>
        <w:rPr>
          <w:lang w:val="en-US"/>
        </w:rPr>
      </w:pPr>
      <w:r w:rsidRPr="004A5E2C">
        <w:rPr>
          <w:lang w:val="en-US"/>
        </w:rPr>
        <w:t>;  IN NAPTR 500   999   "a" "x-3gpp-pgw:x-gn:x-gp"                 "" topoff.vip3.gw21.nodes</w:t>
      </w:r>
    </w:p>
    <w:p w:rsidR="006E714E" w:rsidRPr="004A5E2C" w:rsidRDefault="006E714E" w:rsidP="006E714E">
      <w:pPr>
        <w:pStyle w:val="PL"/>
        <w:rPr>
          <w:lang w:val="en-US"/>
        </w:rPr>
      </w:pPr>
    </w:p>
    <w:p w:rsidR="006E714E" w:rsidRPr="004A5E2C" w:rsidRDefault="006E714E" w:rsidP="006E714E">
      <w:pPr>
        <w:pStyle w:val="PL"/>
        <w:rPr>
          <w:lang w:val="en-US"/>
        </w:rPr>
      </w:pPr>
      <w:r w:rsidRPr="004A5E2C">
        <w:rPr>
          <w:lang w:val="en-US"/>
        </w:rPr>
        <w:t>; Above are PGW records.</w:t>
      </w:r>
    </w:p>
    <w:p w:rsidR="006E714E" w:rsidRPr="004A5E2C" w:rsidRDefault="006E714E" w:rsidP="006E714E">
      <w:pPr>
        <w:pStyle w:val="PL"/>
        <w:rPr>
          <w:lang w:val="en-US"/>
        </w:rPr>
      </w:pPr>
    </w:p>
    <w:p w:rsidR="006E714E" w:rsidRPr="004A5E2C" w:rsidRDefault="006E714E" w:rsidP="006E714E">
      <w:pPr>
        <w:pStyle w:val="PL"/>
        <w:rPr>
          <w:lang w:val="en-US"/>
        </w:rPr>
      </w:pPr>
      <w:r w:rsidRPr="004A5E2C">
        <w:rPr>
          <w:lang w:val="en-US"/>
        </w:rPr>
        <w:t>; Following are SGW records</w:t>
      </w:r>
    </w:p>
    <w:p w:rsidR="006E714E" w:rsidRPr="004A5E2C" w:rsidRDefault="006E714E" w:rsidP="006E714E">
      <w:pPr>
        <w:pStyle w:val="PL"/>
        <w:rPr>
          <w:lang w:val="en-US"/>
        </w:rPr>
      </w:pPr>
      <w:r w:rsidRPr="004A5E2C">
        <w:rPr>
          <w:lang w:val="en-US"/>
        </w:rPr>
        <w:t xml:space="preserve">   IN NAPTR 100   999   "a" "x-3gpp-sgw:x-s11"                     "" topoff.eth1.gw21.nodes</w:t>
      </w:r>
    </w:p>
    <w:p w:rsidR="006E714E" w:rsidRPr="004A5E2C" w:rsidRDefault="006E714E" w:rsidP="006E714E">
      <w:pPr>
        <w:pStyle w:val="PL"/>
        <w:rPr>
          <w:lang w:val="en-US"/>
        </w:rPr>
      </w:pPr>
      <w:r w:rsidRPr="004A5E2C">
        <w:rPr>
          <w:lang w:val="en-US"/>
        </w:rPr>
        <w:t xml:space="preserve">   IN NAPTR 300   999   "a" "x-3gpp-sgw:x-s5-gtp:x-s8-gtp"         "" topoff.eth4.gw21.nodes</w:t>
      </w:r>
    </w:p>
    <w:p w:rsidR="006E714E" w:rsidRPr="004A5E2C" w:rsidRDefault="006E714E" w:rsidP="006E714E">
      <w:pPr>
        <w:pStyle w:val="PL"/>
        <w:rPr>
          <w:lang w:val="en-US"/>
        </w:rPr>
      </w:pPr>
      <w:r w:rsidRPr="004A5E2C">
        <w:rPr>
          <w:lang w:val="en-US"/>
        </w:rPr>
        <w:t xml:space="preserve">   IN NAPTR 600   999   "a" "x-3gpp-sgw:x-s8-pmip"                 "" topoff.eth9.gw21.nodes</w:t>
      </w:r>
    </w:p>
    <w:p w:rsidR="006E714E" w:rsidRPr="004A5E2C" w:rsidRDefault="006E714E" w:rsidP="006E714E">
      <w:pPr>
        <w:pStyle w:val="PL"/>
        <w:rPr>
          <w:lang w:val="en-US"/>
        </w:rPr>
      </w:pPr>
      <w:r w:rsidRPr="004A5E2C">
        <w:rPr>
          <w:lang w:val="en-US"/>
        </w:rPr>
        <w:t>;  IN NAPTR 700   999   "a" "x-3gpp-sgw:x-s4"                      "" topoff.eth6.gw21.nodes</w:t>
      </w:r>
    </w:p>
    <w:p w:rsidR="006E714E" w:rsidRPr="004A5E2C" w:rsidRDefault="006E714E" w:rsidP="006E714E">
      <w:pPr>
        <w:pStyle w:val="PL"/>
        <w:rPr>
          <w:lang w:val="en-US"/>
        </w:rPr>
      </w:pPr>
      <w:r w:rsidRPr="004A5E2C">
        <w:rPr>
          <w:lang w:val="en-US"/>
        </w:rPr>
        <w:t>;  IN NAPTR 710   999   "a" "x-3gpp-sgw:x-s12"                     "" topoff.eth6.gw21.nodes</w:t>
      </w:r>
    </w:p>
    <w:p w:rsidR="006E714E" w:rsidRPr="004A5E2C" w:rsidRDefault="006E714E" w:rsidP="006E714E">
      <w:pPr>
        <w:pStyle w:val="PL"/>
        <w:rPr>
          <w:lang w:val="en-US"/>
        </w:rPr>
      </w:pPr>
      <w:r w:rsidRPr="004A5E2C">
        <w:rPr>
          <w:lang w:val="en-US"/>
        </w:rPr>
        <w:t>;  IN NAPTR 800   999   "a" "x-3gpp-sgw:x-gn:x-gp"                 "" topoff.eth8.gw21.nodes</w:t>
      </w:r>
    </w:p>
    <w:p w:rsidR="006E714E" w:rsidRPr="004A5E2C" w:rsidRDefault="006E714E" w:rsidP="006E714E">
      <w:pPr>
        <w:pStyle w:val="PL"/>
        <w:rPr>
          <w:lang w:val="en-US"/>
        </w:rPr>
      </w:pPr>
    </w:p>
    <w:p w:rsidR="006E714E" w:rsidRPr="004A5E2C" w:rsidRDefault="006E714E" w:rsidP="006E714E">
      <w:pPr>
        <w:pStyle w:val="PL"/>
        <w:rPr>
          <w:lang w:val="en-US"/>
        </w:rPr>
      </w:pPr>
    </w:p>
    <w:p w:rsidR="006E714E"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xml:space="preserve">, see A.3.6. </w:t>
      </w:r>
    </w:p>
    <w:p w:rsidR="006E714E" w:rsidRDefault="006E714E" w:rsidP="006E714E">
      <w:pPr>
        <w:pStyle w:val="PL"/>
        <w:rPr>
          <w:lang w:val="en-US" w:eastAsia="ja-JP"/>
        </w:rPr>
      </w:pPr>
    </w:p>
    <w:p w:rsidR="006E714E" w:rsidRDefault="006E714E" w:rsidP="006E714E">
      <w:pPr>
        <w:pStyle w:val="Heading3"/>
        <w:rPr>
          <w:lang w:val="en-US" w:eastAsia="ja-JP"/>
        </w:rPr>
      </w:pPr>
      <w:bookmarkStart w:id="373" w:name="_Toc20214920"/>
      <w:bookmarkStart w:id="374" w:name="_Toc27753303"/>
      <w:bookmarkStart w:id="375" w:name="_Toc36055122"/>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373"/>
      <w:bookmarkEnd w:id="374"/>
      <w:bookmarkEnd w:id="375"/>
    </w:p>
    <w:p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clause</w:t>
      </w:r>
      <w:r w:rsidRPr="00890090">
        <w:rPr>
          <w:lang w:val="en-US"/>
        </w:rPr>
        <w:t xml:space="preserv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[4] clause</w:t>
      </w:r>
      <w:r w:rsidRPr="00890090">
        <w:rPr>
          <w:lang w:val="en-US"/>
        </w:rPr>
        <w:t xml:space="preserve"> 19.4.3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rsidR="006E714E" w:rsidRDefault="006E714E" w:rsidP="006E714E">
      <w:pPr>
        <w:rPr>
          <w:lang w:val="en-US" w:eastAsia="ja-JP"/>
        </w:rPr>
      </w:pPr>
      <w:r>
        <w:rPr>
          <w:lang w:val="en-US"/>
        </w:rPr>
        <w:lastRenderedPageBreak/>
        <w:t>The file containing the TAI/TAC records for this example will be SIMPLE_TAI_DB.txt and has following content.</w:t>
      </w:r>
    </w:p>
    <w:p w:rsidR="006E714E" w:rsidRPr="007C5C5B" w:rsidRDefault="006E714E" w:rsidP="006E714E">
      <w:pPr>
        <w:pStyle w:val="PL"/>
        <w:rPr>
          <w:lang w:val="en-US"/>
        </w:rPr>
      </w:pPr>
      <w:r w:rsidRPr="007C5C5B">
        <w:rPr>
          <w:lang w:val="en-US"/>
        </w:rPr>
        <w:t xml:space="preserve">; All TAC codes for one region </w:t>
      </w:r>
    </w:p>
    <w:p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rsidR="006E714E" w:rsidRPr="004A5E2C" w:rsidRDefault="006E714E" w:rsidP="006E714E">
      <w:pPr>
        <w:pStyle w:val="PL"/>
        <w:rPr>
          <w:lang w:val="en-US"/>
        </w:rPr>
      </w:pPr>
      <w:r w:rsidRPr="004A5E2C">
        <w:rPr>
          <w:lang w:val="en-US"/>
        </w:rPr>
        <w:t>*.tac-hb01.tac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rsidR="006E714E" w:rsidRPr="004A5E2C" w:rsidRDefault="006E714E" w:rsidP="006E714E">
      <w:pPr>
        <w:pStyle w:val="PL"/>
        <w:rPr>
          <w:lang w:val="en-US"/>
        </w:rPr>
      </w:pPr>
      <w:r w:rsidRPr="004A5E2C">
        <w:rPr>
          <w:lang w:val="en-US"/>
        </w:rPr>
        <w:t>;</w:t>
      </w:r>
    </w:p>
    <w:p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6E714E"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 xml:space="preserve">MMEGI information can be retieved when necessary. </w:t>
      </w:r>
    </w:p>
    <w:p w:rsidR="006E714E" w:rsidRPr="004A5E2C" w:rsidRDefault="006E714E" w:rsidP="006E714E">
      <w:pPr>
        <w:pStyle w:val="PL"/>
        <w:rPr>
          <w:lang w:val="en-US"/>
        </w:rPr>
      </w:pPr>
      <w:r w:rsidRPr="004A5E2C">
        <w:rPr>
          <w:lang w:val="en-US"/>
        </w:rPr>
        <w:t>;</w:t>
      </w:r>
    </w:p>
    <w:p w:rsidR="006E714E" w:rsidRPr="004A5E2C" w:rsidRDefault="006E714E" w:rsidP="006E714E">
      <w:pPr>
        <w:pStyle w:val="PL"/>
        <w:rPr>
          <w:lang w:val="en-US" w:eastAsia="ja-JP"/>
        </w:rPr>
      </w:pPr>
      <w:r w:rsidRPr="004A5E2C">
        <w:rPr>
          <w:lang w:val="en-US"/>
        </w:rPr>
        <w:t xml:space="preserve"> </w:t>
      </w:r>
    </w:p>
    <w:p w:rsidR="006E714E" w:rsidRPr="004A5E2C" w:rsidRDefault="006E714E" w:rsidP="006E714E">
      <w:pPr>
        <w:pStyle w:val="PL"/>
        <w:rPr>
          <w:lang w:val="en-US"/>
        </w:rPr>
      </w:pPr>
      <w:r w:rsidRPr="004A5E2C">
        <w:rPr>
          <w:lang w:val="en-US"/>
        </w:rPr>
        <w:t>*.tac-hb40.tac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rsidR="006E714E" w:rsidRPr="004A5E2C" w:rsidRDefault="006E714E" w:rsidP="006E714E">
      <w:pPr>
        <w:pStyle w:val="PL"/>
        <w:rPr>
          <w:lang w:val="en-US"/>
        </w:rPr>
      </w:pPr>
      <w:r w:rsidRPr="004A5E2C">
        <w:rPr>
          <w:lang w:val="en-US"/>
        </w:rPr>
        <w:t>;</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rsidR="006E714E" w:rsidRPr="00E030EB" w:rsidRDefault="006E714E" w:rsidP="006E714E">
      <w:pPr>
        <w:rPr>
          <w:lang w:val="en-US"/>
        </w:rPr>
      </w:pPr>
      <w:r w:rsidRPr="004A5E2C">
        <w:rPr>
          <w:lang w:val="en-US"/>
        </w:rPr>
        <w:t>;</w:t>
      </w:r>
      <w:r w:rsidRPr="004A5E2C">
        <w:rPr>
          <w:rFonts w:hint="eastAsia"/>
          <w:lang w:val="en-US" w:eastAsia="ja-JP"/>
        </w:rPr>
        <w:t xml:space="preserve">  </w:t>
      </w:r>
    </w:p>
    <w:p w:rsidR="006E714E" w:rsidRPr="00476E15" w:rsidRDefault="006E714E" w:rsidP="006E714E">
      <w:pPr>
        <w:pStyle w:val="Heading8"/>
        <w:rPr>
          <w:lang w:val="en-US"/>
        </w:rPr>
      </w:pPr>
      <w:r>
        <w:br w:type="page"/>
      </w:r>
      <w:bookmarkStart w:id="376" w:name="_Toc20214921"/>
      <w:bookmarkStart w:id="377" w:name="_Toc27753304"/>
      <w:bookmarkStart w:id="378" w:name="_Toc36055123"/>
      <w:r>
        <w:lastRenderedPageBreak/>
        <w:t>Annex B (Normative):</w:t>
      </w:r>
      <w:r>
        <w:br/>
        <w:t>DNS procedures clarifications</w:t>
      </w:r>
      <w:bookmarkEnd w:id="376"/>
      <w:bookmarkEnd w:id="377"/>
      <w:bookmarkEnd w:id="378"/>
    </w:p>
    <w:p w:rsidR="006E714E" w:rsidRDefault="006E714E" w:rsidP="006E714E">
      <w:pPr>
        <w:pStyle w:val="Heading1"/>
        <w:rPr>
          <w:lang w:val="en-US"/>
        </w:rPr>
      </w:pPr>
      <w:bookmarkStart w:id="379" w:name="_Toc20214922"/>
      <w:bookmarkStart w:id="380" w:name="_Toc27753305"/>
      <w:bookmarkStart w:id="381" w:name="_Toc36055124"/>
      <w:r>
        <w:rPr>
          <w:lang w:val="en-US"/>
        </w:rPr>
        <w:t>B.1</w:t>
      </w:r>
      <w:r>
        <w:rPr>
          <w:lang w:val="en-US"/>
        </w:rPr>
        <w:tab/>
        <w:t>DNS RFC procedures general clarifications</w:t>
      </w:r>
      <w:bookmarkEnd w:id="379"/>
      <w:bookmarkEnd w:id="380"/>
      <w:bookmarkEnd w:id="381"/>
    </w:p>
    <w:p w:rsidR="006E714E" w:rsidRDefault="006E714E" w:rsidP="006E714E">
      <w:r>
        <w:t>This clause clarifies DNS resolver use of the S-NAPTR procedures in EPC core network nodes.</w:t>
      </w:r>
    </w:p>
    <w:p w:rsidR="006E714E" w:rsidRDefault="006E714E" w:rsidP="006E714E">
      <w:pPr>
        <w:pStyle w:val="NO"/>
      </w:pPr>
      <w:r>
        <w:t>NOTE:</w:t>
      </w:r>
      <w:r>
        <w:tab/>
        <w:t xml:space="preserve">The only EPC core network nodes identified explicitly at this time that employ S-NAPTR procedures are the MME and Release 8 SGSN. </w:t>
      </w:r>
    </w:p>
    <w:p w:rsidR="006E714E" w:rsidRDefault="006E714E" w:rsidP="006E714E">
      <w:r>
        <w:t xml:space="preserve">DNS resolvers in EPC core network nodes shall support recursive queries and responses over UDP transport as specified in IETF RFC 1035 [3]. The EPC core network nodes may assume the existence of a local caching DNS server (see </w:t>
      </w:r>
      <w:r>
        <w:rPr>
          <w:lang w:val="en-US"/>
        </w:rPr>
        <w:t>GSMA PRD IR.67 [5]</w:t>
      </w:r>
      <w:r>
        <w:t>) and hence may not need to do iterative queries as specified in IETF RFC 1035 [3]. However, the final deployment decision of local caching DNS servers is up to the operators. It is recommended that the EPC core network nodes support DNS queries and responses over TCP transport up to the 65535 byte maximum. Support of IETF RFC 2671 [13] (EDNS0) is recommended, in order to allow DNS response packets sizes over 512 octets when using UDP transport.</w:t>
      </w:r>
    </w:p>
    <w:p w:rsidR="006E714E" w:rsidRDefault="006E714E" w:rsidP="006E714E">
      <w:r>
        <w:t>It is recommended that resolvers in EPC core network nodes cache frequently used DNS queries in order to lower load on DNS infrastructure.</w:t>
      </w:r>
    </w:p>
    <w:p w:rsidR="006E714E" w:rsidRDefault="006E714E" w:rsidP="006E714E">
      <w:pPr>
        <w:rPr>
          <w:lang w:val="en-US"/>
        </w:rPr>
      </w:pPr>
      <w:r>
        <w:t xml:space="preserve">EPC core network nodes shall support SRV records as specified in </w:t>
      </w:r>
      <w:r>
        <w:rPr>
          <w:lang w:val="en-US"/>
        </w:rPr>
        <w:t>IETF RFC 2782 [8]. However, in the 3GPP scope the ordering of SRV records of the same priority SHALL use the algorithm described in IETF RFC 2782 [8] page 4 instead of the the "SHOULD" requirement in the IETF RFC. This is a 3GPP specific requirement to strengthen the described algorithm and actually allow predictable behavior of the IETF RFC 2782 [8] based load balancing.</w:t>
      </w:r>
    </w:p>
    <w:p w:rsidR="006E714E" w:rsidRDefault="006E714E" w:rsidP="006E714E">
      <w:pPr>
        <w:pStyle w:val="Heading1"/>
        <w:rPr>
          <w:lang w:val="en-US"/>
        </w:rPr>
      </w:pPr>
      <w:bookmarkStart w:id="382" w:name="_Toc20214923"/>
      <w:bookmarkStart w:id="383" w:name="_Toc27753306"/>
      <w:bookmarkStart w:id="384" w:name="_Toc36055125"/>
      <w:r>
        <w:rPr>
          <w:lang w:val="en-US"/>
        </w:rPr>
        <w:t>B.2</w:t>
      </w:r>
      <w:r>
        <w:rPr>
          <w:lang w:val="en-US"/>
        </w:rPr>
        <w:tab/>
        <w:t>DNS procedures 3GPP clarifications on S-NAPTR</w:t>
      </w:r>
      <w:bookmarkEnd w:id="382"/>
      <w:bookmarkEnd w:id="383"/>
      <w:bookmarkEnd w:id="384"/>
    </w:p>
    <w:p w:rsidR="006E714E" w:rsidRDefault="006E714E" w:rsidP="006E714E">
      <w:r>
        <w:t>IETF RFC 3958 [9] S-NAPTR procedures are unmodified with an exception of the following clarifications on the topological closeness and multi-protocol support:</w:t>
      </w:r>
    </w:p>
    <w:p w:rsidR="006E714E" w:rsidRDefault="006E714E" w:rsidP="006E714E">
      <w:pPr>
        <w:pStyle w:val="B1"/>
      </w:pPr>
      <w:r>
        <w:t>1)</w:t>
      </w:r>
      <w:r>
        <w:tab/>
        <w:t>For topological closeness the "topon" label matching of clause 4.3.2 of the present document takes precedence over NAPTR ordering but NAPTR ordering is still used when matching label lengths are equal. Therefore, a full list of "candidate" records is needed as sketched in Appendix A.2 of IETF RFC 3958 [9], which in turn requires "backtracking" as described by IETF RFC 3958 [9] clause 2.2.4. When collocation is to be considered applicable in a procedure it takes precedence in ordering over both "topon" and NAPTR ordering regardless of the value of the value of the "topon|topoff" label.</w:t>
      </w:r>
    </w:p>
    <w:p w:rsidR="006E714E" w:rsidRDefault="006E714E" w:rsidP="006E714E">
      <w:pPr>
        <w:pStyle w:val="B1"/>
      </w:pPr>
      <w:r>
        <w:t>2)</w:t>
      </w:r>
      <w:r>
        <w:tab/>
        <w:t xml:space="preserve">IETF RFC 3958 [9] has an ambiguity for S-NAPTR with multiple protocols in last paragraph of clause 2.2.5 </w:t>
      </w:r>
      <w:r>
        <w:br/>
        <w:t>"It MAY choose to run simultaneous DDDS resolutions for more than one protocol, in which case the requirements above apply for each protocol independently. That is, do not switch protocols mid- resolution."</w:t>
      </w:r>
      <w:r>
        <w:br/>
        <w:t>The term " simultaneous DDDS resolutions" and "apply for each protocol independently" are not defined and can have different meanings. To resolve that ambiguity in S-NAPTR, the present document formally defines "Service description meeting the client requirement" from IETF RFC 3402 [14] clause 3.3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r w:rsidRPr="001A36B5">
        <w:t xml:space="preserve"> </w:t>
      </w:r>
    </w:p>
    <w:p w:rsidR="006E714E" w:rsidRDefault="006E714E" w:rsidP="006E714E">
      <w:pPr>
        <w:pStyle w:val="B1"/>
      </w:pPr>
      <w:r>
        <w:t>3)</w:t>
      </w:r>
      <w:r>
        <w:tab/>
        <w:t xml:space="preserve">Strict ordering within S-NAPTR is obtained from the NAPTR order value as required in IETF RFC 3402 [14] and IETF RFC 3958 [8]. The value of (65535- NAPTR preference) shall be used as a statistical weight the same way the SRV weight is used on page 4 of </w:t>
      </w:r>
      <w:r>
        <w:rPr>
          <w:lang w:val="en-US"/>
        </w:rPr>
        <w:t>IETF RFC 2782 [8] for SRV records</w:t>
      </w:r>
      <w:r>
        <w:t>.</w:t>
      </w:r>
    </w:p>
    <w:p w:rsidR="006E714E" w:rsidRDefault="006E714E" w:rsidP="006E714E">
      <w:r>
        <w:t xml:space="preserve">Items 1) , 2) and 3) impact the ordering of DNS records in which they are returned by the S-NAPTR procedure. Items 1) and 2) also involve areas where the IETF RFC 3958 [9] only provides a sketch of the procedures needed and implicitly relies on IETF RFC 3402 [14]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rsidR="006E714E" w:rsidRDefault="006E714E" w:rsidP="006E714E">
      <w:pPr>
        <w:pStyle w:val="Heading1"/>
        <w:rPr>
          <w:lang w:val="en-US" w:eastAsia="ja-JP"/>
        </w:rPr>
      </w:pPr>
      <w:bookmarkStart w:id="385" w:name="_Toc20214924"/>
      <w:bookmarkStart w:id="386" w:name="_Toc27753307"/>
      <w:bookmarkStart w:id="387" w:name="_Toc36055126"/>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385"/>
      <w:bookmarkEnd w:id="386"/>
      <w:bookmarkEnd w:id="387"/>
    </w:p>
    <w:p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rsidR="006E714E" w:rsidRPr="008A71A3" w:rsidRDefault="006E714E" w:rsidP="006E714E">
      <w:pPr>
        <w:pStyle w:val="PL"/>
      </w:pPr>
      <w:r w:rsidRPr="008A71A3">
        <w:t>"ue-" (USAGENUM)*( "." USAGENUM)</w:t>
      </w:r>
    </w:p>
    <w:p w:rsidR="006E714E" w:rsidRPr="008A71A3" w:rsidRDefault="006E714E" w:rsidP="006E714E">
      <w:pPr>
        <w:pStyle w:val="PL"/>
      </w:pPr>
      <w:r w:rsidRPr="008A71A3">
        <w:t>USAGENUM = 1*3(DIGIT)</w:t>
      </w:r>
    </w:p>
    <w:p w:rsidR="006E714E" w:rsidRPr="008A71A3" w:rsidRDefault="006E714E" w:rsidP="006E714E">
      <w:pPr>
        <w:pStyle w:val="PL"/>
      </w:pPr>
      <w:r w:rsidRPr="008A71A3">
        <w:t>DIGIT = %x30-39; 0-9</w:t>
      </w:r>
    </w:p>
    <w:p w:rsidR="006E714E" w:rsidRDefault="006E714E" w:rsidP="006E714E">
      <w:pPr>
        <w:pStyle w:val="B1"/>
        <w:rPr>
          <w:lang w:eastAsia="ja-JP"/>
        </w:rPr>
      </w:pPr>
    </w:p>
    <w:p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rsidR="006E714E" w:rsidRDefault="006E714E" w:rsidP="006E714E">
      <w:pPr>
        <w:pStyle w:val="Heading1"/>
        <w:rPr>
          <w:lang w:val="en-US" w:eastAsia="zh-CN"/>
        </w:rPr>
      </w:pPr>
      <w:bookmarkStart w:id="388" w:name="_Toc20214925"/>
      <w:bookmarkStart w:id="389" w:name="_Toc27753308"/>
      <w:bookmarkStart w:id="390" w:name="_Toc36055127"/>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388"/>
      <w:bookmarkEnd w:id="389"/>
      <w:bookmarkEnd w:id="390"/>
    </w:p>
    <w:p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rsidR="006E714E" w:rsidRPr="00DB262A" w:rsidRDefault="006E714E" w:rsidP="006E714E">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rsidR="006E714E" w:rsidRPr="00DB262A" w:rsidRDefault="006E714E" w:rsidP="006E714E">
      <w:pPr>
        <w:pStyle w:val="PL"/>
        <w:outlineLvl w:val="0"/>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rsidR="006E714E" w:rsidRDefault="006E714E" w:rsidP="006E714E">
      <w:pPr>
        <w:pStyle w:val="PL"/>
        <w:outlineLvl w:val="0"/>
        <w:rPr>
          <w:lang w:eastAsia="zh-CN"/>
        </w:rPr>
      </w:pPr>
      <w:r w:rsidRPr="008A71A3">
        <w:t>DIGIT = %x30-39; 0-9</w:t>
      </w:r>
    </w:p>
    <w:p w:rsidR="006E714E" w:rsidRPr="008A71A3" w:rsidRDefault="006E714E" w:rsidP="006E714E">
      <w:pPr>
        <w:pStyle w:val="PL"/>
        <w:outlineLvl w:val="0"/>
        <w:rPr>
          <w:lang w:eastAsia="zh-CN"/>
        </w:rPr>
      </w:pPr>
      <w:r>
        <w:rPr>
          <w:rFonts w:hint="eastAsia"/>
        </w:rPr>
        <w:t xml:space="preserve">ALPHA = </w:t>
      </w:r>
      <w:r w:rsidRPr="005F17B6">
        <w:t>%x41-5A / %x61-7A</w:t>
      </w:r>
      <w:r w:rsidRPr="008A71A3">
        <w:t xml:space="preserve">; </w:t>
      </w:r>
      <w:r>
        <w:rPr>
          <w:rFonts w:hint="eastAsia"/>
          <w:lang w:eastAsia="zh-CN"/>
        </w:rPr>
        <w:t>A-Z / a-z</w:t>
      </w:r>
    </w:p>
    <w:p w:rsidR="006E714E" w:rsidRDefault="006E714E" w:rsidP="006E714E">
      <w:pPr>
        <w:pStyle w:val="B1"/>
        <w:rPr>
          <w:lang w:eastAsia="ja-JP"/>
        </w:rPr>
      </w:pPr>
    </w:p>
    <w:p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rsidR="006E714E" w:rsidRPr="00CD35A4" w:rsidRDefault="006E714E" w:rsidP="006E714E">
      <w:pPr>
        <w:pStyle w:val="Heading8"/>
        <w:rPr>
          <w:lang w:val="it-IT"/>
        </w:rPr>
      </w:pPr>
      <w:bookmarkStart w:id="391" w:name="_Toc20214926"/>
      <w:bookmarkStart w:id="392" w:name="_Toc27753309"/>
      <w:bookmarkStart w:id="393" w:name="_Toc36055128"/>
      <w:r w:rsidRPr="00CD35A4">
        <w:rPr>
          <w:lang w:val="it-IT"/>
        </w:rPr>
        <w:t>Annex C (Informative):</w:t>
      </w:r>
      <w:r w:rsidRPr="00CD35A4">
        <w:rPr>
          <w:lang w:val="it-IT"/>
        </w:rPr>
        <w:br/>
        <w:t>DNS Pseudo-Code</w:t>
      </w:r>
      <w:bookmarkEnd w:id="391"/>
      <w:bookmarkEnd w:id="392"/>
      <w:bookmarkEnd w:id="393"/>
    </w:p>
    <w:p w:rsidR="006E714E" w:rsidRPr="00CD35A4" w:rsidRDefault="006E714E" w:rsidP="006E714E">
      <w:pPr>
        <w:pStyle w:val="Heading1"/>
        <w:rPr>
          <w:lang w:val="it-IT"/>
        </w:rPr>
      </w:pPr>
      <w:bookmarkStart w:id="394" w:name="_Toc20214927"/>
      <w:bookmarkStart w:id="395" w:name="_Toc27753310"/>
      <w:bookmarkStart w:id="396" w:name="_Toc36055129"/>
      <w:r w:rsidRPr="00CD35A4">
        <w:rPr>
          <w:lang w:val="it-IT"/>
        </w:rPr>
        <w:t>C.1</w:t>
      </w:r>
      <w:r w:rsidRPr="00CD35A4">
        <w:rPr>
          <w:lang w:val="it-IT"/>
        </w:rPr>
        <w:tab/>
        <w:t>S-NAPTR procedure base pseudo-code</w:t>
      </w:r>
      <w:bookmarkEnd w:id="394"/>
      <w:bookmarkEnd w:id="395"/>
      <w:bookmarkEnd w:id="396"/>
    </w:p>
    <w:p w:rsidR="006E714E" w:rsidRDefault="006E714E" w:rsidP="006E714E">
      <w:pPr>
        <w:rPr>
          <w:lang w:val="en-US"/>
        </w:rPr>
      </w:pPr>
      <w:r>
        <w:rPr>
          <w:lang w:val="en-US"/>
        </w:rPr>
        <w:t>The primary purpose of clause C.1 is to show practically any differences that are normatively documented in clause B.2. The changes to the IETF RFC 3958 [9] pseudo-code make this much clearer and self-contained than the normative text from clause B.2.</w:t>
      </w:r>
    </w:p>
    <w:p w:rsidR="006E714E" w:rsidRDefault="006E714E" w:rsidP="006E714E">
      <w:pPr>
        <w:rPr>
          <w:lang w:val="en-US"/>
        </w:rPr>
      </w:pPr>
      <w:r>
        <w:rPr>
          <w:lang w:val="en-US"/>
        </w:rPr>
        <w:t>The pseudo-code immediately following is the pseudo-code from IETF RFC 3958 [9] Appendix A.1 modified to incorporate the clarifications from clause B.2.</w:t>
      </w:r>
    </w:p>
    <w:p w:rsidR="006E714E" w:rsidRDefault="006E714E" w:rsidP="006E714E">
      <w:pPr>
        <w:rPr>
          <w:lang w:val="en-US"/>
        </w:rPr>
      </w:pPr>
    </w:p>
    <w:p w:rsidR="006E714E" w:rsidRDefault="006E714E" w:rsidP="006E714E">
      <w:pPr>
        <w:pStyle w:val="PL"/>
        <w:rPr>
          <w:noProof w:val="0"/>
          <w:lang w:val="en-US"/>
        </w:rPr>
      </w:pPr>
      <w:r>
        <w:rPr>
          <w:lang w:val="en-US"/>
        </w:rPr>
        <w:t xml:space="preserve">  target = [initial domain]</w:t>
      </w:r>
    </w:p>
    <w:p w:rsidR="006E714E" w:rsidRDefault="006E714E" w:rsidP="006E714E">
      <w:pPr>
        <w:pStyle w:val="PL"/>
        <w:rPr>
          <w:noProof w:val="0"/>
          <w:lang w:val="en-US"/>
        </w:rPr>
      </w:pPr>
      <w:r>
        <w:rPr>
          <w:lang w:val="en-US"/>
        </w:rPr>
        <w:t>; Next line is changed from Appendix A.1 of RFC 3958</w:t>
      </w:r>
    </w:p>
    <w:p w:rsidR="006E714E" w:rsidRDefault="006E714E" w:rsidP="006E714E">
      <w:pPr>
        <w:pStyle w:val="PL"/>
        <w:rPr>
          <w:noProof w:val="0"/>
          <w:lang w:val="en-US"/>
        </w:rPr>
      </w:pPr>
      <w:r>
        <w:t xml:space="preserve">  usable-service-protocol-set </w:t>
      </w:r>
      <w:r>
        <w:rPr>
          <w:lang w:val="en-US"/>
        </w:rPr>
        <w:t xml:space="preserve"> = [initial desired service and protocol pairs]</w:t>
      </w:r>
    </w:p>
    <w:p w:rsidR="006E714E" w:rsidRDefault="006E714E" w:rsidP="006E714E">
      <w:pPr>
        <w:pStyle w:val="PL"/>
        <w:rPr>
          <w:noProof w:val="0"/>
          <w:lang w:val="en-US"/>
        </w:rPr>
      </w:pPr>
    </w:p>
    <w:p w:rsidR="006E714E" w:rsidRDefault="006E714E" w:rsidP="006E714E">
      <w:pPr>
        <w:pStyle w:val="PL"/>
        <w:rPr>
          <w:noProof w:val="0"/>
          <w:lang w:val="en-US"/>
        </w:rPr>
      </w:pPr>
      <w:r>
        <w:rPr>
          <w:lang w:val="en-US"/>
        </w:rPr>
        <w:t>naptr-done = false</w:t>
      </w: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while (not naptr-done)</w:t>
      </w:r>
    </w:p>
    <w:p w:rsidR="006E714E" w:rsidRDefault="006E714E" w:rsidP="006E714E">
      <w:pPr>
        <w:pStyle w:val="PL"/>
        <w:rPr>
          <w:noProof w:val="0"/>
          <w:lang w:val="en-US"/>
        </w:rPr>
      </w:pPr>
      <w:r>
        <w:rPr>
          <w:lang w:val="en-US"/>
        </w:rPr>
        <w:lastRenderedPageBreak/>
        <w:t xml:space="preserve">    {</w:t>
      </w:r>
    </w:p>
    <w:p w:rsidR="006E714E" w:rsidRDefault="006E714E" w:rsidP="006E714E">
      <w:pPr>
        <w:pStyle w:val="PL"/>
        <w:rPr>
          <w:noProof w:val="0"/>
          <w:lang w:val="en-US"/>
        </w:rPr>
      </w:pPr>
      <w:r>
        <w:rPr>
          <w:lang w:val="en-US"/>
        </w:rPr>
        <w:t xml:space="preserve">     NAPTR-RRset = [DNSlookup of NAPTR RRs for target]</w:t>
      </w:r>
    </w:p>
    <w:p w:rsidR="006E714E" w:rsidRDefault="006E714E" w:rsidP="006E714E">
      <w:pPr>
        <w:pStyle w:val="PL"/>
        <w:rPr>
          <w:lang w:val="en-US"/>
        </w:rPr>
      </w:pPr>
      <w:r>
        <w:rPr>
          <w:lang w:val="en-US"/>
        </w:rPr>
        <w:t>; Next two lines are changed from Appendix A.1 of RFC 3958</w:t>
      </w:r>
    </w:p>
    <w:p w:rsidR="006E714E" w:rsidRDefault="006E714E" w:rsidP="006E714E">
      <w:pPr>
        <w:pStyle w:val="PL"/>
        <w:rPr>
          <w:noProof w:val="0"/>
          <w:lang w:val="en-US"/>
        </w:rPr>
      </w:pPr>
      <w:r>
        <w:rPr>
          <w:lang w:val="en-US"/>
        </w:rPr>
        <w:t xml:space="preserve">     NAPTR weight := 65535 - NAPTR PREF for each RR</w:t>
      </w:r>
    </w:p>
    <w:p w:rsidR="006E714E" w:rsidRDefault="006E714E" w:rsidP="006E714E">
      <w:pPr>
        <w:pStyle w:val="PL"/>
        <w:rPr>
          <w:noProof w:val="0"/>
          <w:lang w:val="en-US"/>
        </w:rPr>
      </w:pPr>
      <w:r>
        <w:rPr>
          <w:lang w:val="en-US"/>
        </w:rPr>
        <w:t xml:space="preserve">     [sort NAPTR by ORDER, and by statistical NAPTR weight within each ORDER]</w:t>
      </w:r>
    </w:p>
    <w:p w:rsidR="006E714E" w:rsidRDefault="006E714E" w:rsidP="006E714E">
      <w:pPr>
        <w:pStyle w:val="PL"/>
        <w:rPr>
          <w:noProof w:val="0"/>
          <w:lang w:val="en-US"/>
        </w:rPr>
      </w:pPr>
      <w:r>
        <w:rPr>
          <w:lang w:val="en-US"/>
        </w:rPr>
        <w:t xml:space="preserve">     rr-done = false</w:t>
      </w:r>
    </w:p>
    <w:p w:rsidR="006E714E" w:rsidRDefault="006E714E" w:rsidP="006E714E">
      <w:pPr>
        <w:pStyle w:val="PL"/>
        <w:rPr>
          <w:noProof w:val="0"/>
          <w:lang w:val="en-US"/>
        </w:rPr>
      </w:pPr>
      <w:r>
        <w:rPr>
          <w:lang w:val="en-US"/>
        </w:rPr>
        <w:t xml:space="preserve">     cur-rr = [first NAPTR RR]</w:t>
      </w:r>
    </w:p>
    <w:p w:rsidR="006E714E" w:rsidRDefault="006E714E" w:rsidP="006E714E">
      <w:pPr>
        <w:pStyle w:val="PL"/>
        <w:rPr>
          <w:noProof w:val="0"/>
          <w:lang w:val="en-US"/>
        </w:rPr>
      </w:pP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while (not rr-done)</w:t>
      </w:r>
    </w:p>
    <w:p w:rsidR="006E714E" w:rsidRDefault="006E714E" w:rsidP="006E714E">
      <w:pPr>
        <w:pStyle w:val="PL"/>
        <w:rPr>
          <w:noProof w:val="0"/>
          <w:lang w:val="en-US"/>
        </w:rPr>
      </w:pPr>
      <w:r>
        <w:rPr>
          <w:lang w:val="en-US"/>
        </w:rPr>
        <w:t>; Next three lines are changed from Appendix A.1 of RFC 3958</w:t>
      </w:r>
    </w:p>
    <w:p w:rsidR="006E714E" w:rsidRDefault="006E714E" w:rsidP="006E714E">
      <w:pPr>
        <w:pStyle w:val="PL"/>
        <w:rPr>
          <w:noProof w:val="0"/>
        </w:rPr>
      </w:pPr>
      <w:r>
        <w:rPr>
          <w:lang w:val="en-US"/>
        </w:rPr>
        <w:t xml:space="preserve">        compatable-service-protocol-set =[</w:t>
      </w:r>
      <w:r>
        <w:t xml:space="preserve"> [usable-service-protocol-set] set interclause with</w:t>
      </w:r>
    </w:p>
    <w:p w:rsidR="006E714E" w:rsidRDefault="006E714E" w:rsidP="006E714E">
      <w:pPr>
        <w:pStyle w:val="PL"/>
        <w:rPr>
          <w:noProof w:val="0"/>
          <w:lang w:val="en-US"/>
        </w:rPr>
      </w:pPr>
      <w:r>
        <w:t xml:space="preserve">                                           </w:t>
      </w:r>
      <w:r>
        <w:rPr>
          <w:lang w:val="en-US"/>
        </w:rPr>
        <w:t>[SERVICE field of cur-rr] ]</w:t>
      </w:r>
    </w:p>
    <w:p w:rsidR="006E714E" w:rsidRDefault="006E714E" w:rsidP="006E714E">
      <w:pPr>
        <w:pStyle w:val="PL"/>
        <w:rPr>
          <w:noProof w:val="0"/>
          <w:lang w:val="en-US"/>
        </w:rPr>
      </w:pPr>
      <w:r>
        <w:rPr>
          <w:lang w:val="en-US"/>
        </w:rPr>
        <w:t xml:space="preserve">        if ([compatable-service-protocol-set] is not empty)</w:t>
      </w:r>
    </w:p>
    <w:p w:rsidR="006E714E" w:rsidRDefault="006E714E" w:rsidP="006E714E">
      <w:pPr>
        <w:pStyle w:val="PL"/>
        <w:rPr>
          <w:noProof w:val="0"/>
          <w:lang w:val="en-US"/>
        </w:rPr>
      </w:pPr>
      <w:r>
        <w:rPr>
          <w:lang w:val="en-US"/>
        </w:rPr>
        <w:t xml:space="preserve">           rr-done = true</w:t>
      </w:r>
    </w:p>
    <w:p w:rsidR="006E714E" w:rsidRDefault="006E714E" w:rsidP="006E714E">
      <w:pPr>
        <w:pStyle w:val="PL"/>
        <w:rPr>
          <w:noProof w:val="0"/>
          <w:lang w:val="en-US"/>
        </w:rPr>
      </w:pPr>
      <w:r>
        <w:rPr>
          <w:lang w:val="en-US"/>
        </w:rPr>
        <w:t xml:space="preserve">           target= [REPLACEMENT target of NAPTR RR]</w:t>
      </w:r>
    </w:p>
    <w:p w:rsidR="006E714E" w:rsidRDefault="006E714E" w:rsidP="006E714E">
      <w:pPr>
        <w:pStyle w:val="PL"/>
        <w:rPr>
          <w:noProof w:val="0"/>
          <w:lang w:val="en-US"/>
        </w:rPr>
      </w:pPr>
      <w:r>
        <w:rPr>
          <w:lang w:val="en-US"/>
        </w:rPr>
        <w:t>; Next line is changed from Appendix A.1 of RFC 3958</w:t>
      </w:r>
    </w:p>
    <w:p w:rsidR="006E714E" w:rsidRDefault="006E714E" w:rsidP="006E714E">
      <w:pPr>
        <w:pStyle w:val="PL"/>
        <w:rPr>
          <w:noProof w:val="0"/>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rsidR="006E714E" w:rsidRDefault="006E714E" w:rsidP="006E714E">
      <w:pPr>
        <w:pStyle w:val="PL"/>
        <w:rPr>
          <w:noProof w:val="0"/>
          <w:lang w:val="en-US"/>
        </w:rPr>
      </w:pPr>
      <w:r>
        <w:rPr>
          <w:lang w:val="en-US"/>
        </w:rPr>
        <w:t xml:space="preserve">        else</w:t>
      </w:r>
    </w:p>
    <w:p w:rsidR="006E714E" w:rsidRDefault="006E714E" w:rsidP="006E714E">
      <w:pPr>
        <w:pStyle w:val="PL"/>
        <w:rPr>
          <w:noProof w:val="0"/>
          <w:lang w:val="en-US"/>
        </w:rPr>
      </w:pPr>
      <w:r>
        <w:rPr>
          <w:lang w:val="en-US"/>
        </w:rPr>
        <w:t xml:space="preserve">           cur-rr = [next rr in list]</w:t>
      </w: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if (not empty [FLAG in cur-rr])</w:t>
      </w:r>
    </w:p>
    <w:p w:rsidR="006E714E" w:rsidRDefault="006E714E" w:rsidP="006E714E">
      <w:pPr>
        <w:pStyle w:val="PL"/>
        <w:rPr>
          <w:noProof w:val="0"/>
          <w:lang w:val="en-US"/>
        </w:rPr>
      </w:pPr>
      <w:r>
        <w:rPr>
          <w:lang w:val="en-US"/>
        </w:rPr>
        <w:t xml:space="preserve">           naptr-done = true</w:t>
      </w:r>
    </w:p>
    <w:p w:rsidR="006E714E" w:rsidRDefault="006E714E" w:rsidP="006E714E">
      <w:pPr>
        <w:pStyle w:val="PL"/>
        <w:rPr>
          <w:noProof w:val="0"/>
          <w:lang w:val="en-US"/>
        </w:rPr>
      </w:pPr>
      <w:r>
        <w:rPr>
          <w:lang w:val="en-US"/>
        </w:rPr>
        <w:t xml:space="preserve">    }</w:t>
      </w:r>
    </w:p>
    <w:p w:rsidR="006E714E" w:rsidRDefault="006E714E" w:rsidP="006E714E">
      <w:pPr>
        <w:pStyle w:val="PL"/>
        <w:rPr>
          <w:noProof w:val="0"/>
          <w:lang w:val="en-US"/>
        </w:rPr>
      </w:pPr>
    </w:p>
    <w:p w:rsidR="006E714E" w:rsidRDefault="006E714E" w:rsidP="006E714E">
      <w:pPr>
        <w:pStyle w:val="PL"/>
        <w:rPr>
          <w:noProof w:val="0"/>
          <w:lang w:val="en-US"/>
        </w:rPr>
      </w:pPr>
    </w:p>
    <w:p w:rsidR="006E714E" w:rsidRDefault="006E714E" w:rsidP="006E714E">
      <w:pPr>
        <w:pStyle w:val="PL"/>
        <w:rPr>
          <w:noProof w:val="0"/>
          <w:lang w:val="en-US"/>
        </w:rPr>
      </w:pPr>
      <w:r>
        <w:rPr>
          <w:lang w:val="en-US"/>
        </w:rPr>
        <w:t>port = -1</w:t>
      </w:r>
    </w:p>
    <w:p w:rsidR="006E714E" w:rsidRDefault="006E714E" w:rsidP="006E714E">
      <w:pPr>
        <w:pStyle w:val="PL"/>
        <w:rPr>
          <w:noProof w:val="0"/>
          <w:lang w:val="en-US"/>
        </w:rPr>
      </w:pP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if ([FLAG in cur-rr is "S"])</w:t>
      </w:r>
    </w:p>
    <w:p w:rsidR="006E714E" w:rsidRDefault="006E714E" w:rsidP="006E714E">
      <w:pPr>
        <w:pStyle w:val="PL"/>
        <w:rPr>
          <w:noProof w:val="0"/>
          <w:lang w:val="en-US"/>
        </w:rPr>
      </w:pPr>
      <w:r>
        <w:rPr>
          <w:lang w:val="en-US"/>
        </w:rPr>
        <w:t xml:space="preserve">    {</w:t>
      </w:r>
    </w:p>
    <w:p w:rsidR="006E714E" w:rsidRDefault="006E714E" w:rsidP="006E714E">
      <w:pPr>
        <w:pStyle w:val="PL"/>
        <w:rPr>
          <w:noProof w:val="0"/>
          <w:lang w:val="en-US"/>
        </w:rPr>
      </w:pPr>
      <w:r>
        <w:rPr>
          <w:lang w:val="en-US"/>
        </w:rPr>
        <w:t xml:space="preserve">     SRV-RRset = [DNSlookup of SRV RRs for target]</w:t>
      </w:r>
    </w:p>
    <w:p w:rsidR="006E714E" w:rsidRDefault="006E714E" w:rsidP="006E714E">
      <w:pPr>
        <w:pStyle w:val="PL"/>
        <w:rPr>
          <w:noProof w:val="0"/>
          <w:lang w:val="en-US"/>
        </w:rPr>
      </w:pPr>
      <w:r>
        <w:rPr>
          <w:lang w:val="en-US"/>
        </w:rPr>
        <w:t>; Next line is changed from Appendix A.1</w:t>
      </w:r>
    </w:p>
    <w:p w:rsidR="006E714E" w:rsidRDefault="006E714E" w:rsidP="006E714E">
      <w:pPr>
        <w:pStyle w:val="PL"/>
        <w:rPr>
          <w:noProof w:val="0"/>
          <w:lang w:val="en-US"/>
        </w:rPr>
      </w:pPr>
      <w:r>
        <w:rPr>
          <w:lang w:val="en-US"/>
        </w:rPr>
        <w:t>[</w:t>
      </w:r>
      <w:r>
        <w:rPr>
          <w:rFonts w:eastAsia="Batang"/>
          <w:lang w:val="en-US" w:eastAsia="ja-JP"/>
        </w:rPr>
        <w:t>Sort SRV RRset using the algorithm described on page 4 of IETF RFC 2782 [8]</w:t>
      </w:r>
      <w:r>
        <w:rPr>
          <w:lang w:val="en-US"/>
        </w:rPr>
        <w:t>]</w:t>
      </w:r>
    </w:p>
    <w:p w:rsidR="006E714E" w:rsidRDefault="006E714E" w:rsidP="006E714E">
      <w:pPr>
        <w:pStyle w:val="PL"/>
        <w:rPr>
          <w:noProof w:val="0"/>
          <w:lang w:val="en-US"/>
        </w:rPr>
      </w:pPr>
      <w:r>
        <w:rPr>
          <w:lang w:val="en-US"/>
        </w:rPr>
        <w:t xml:space="preserve">     target = [target of first RR of SRV-RRset]</w:t>
      </w:r>
    </w:p>
    <w:p w:rsidR="006E714E" w:rsidRDefault="006E714E" w:rsidP="006E714E">
      <w:pPr>
        <w:pStyle w:val="PL"/>
        <w:rPr>
          <w:noProof w:val="0"/>
          <w:lang w:val="en-US"/>
        </w:rPr>
      </w:pPr>
      <w:r>
        <w:rPr>
          <w:lang w:val="en-US"/>
        </w:rPr>
        <w:t xml:space="preserve">     port = [port in first RR of SRV-RRset]</w:t>
      </w:r>
    </w:p>
    <w:p w:rsidR="006E714E" w:rsidRDefault="006E714E" w:rsidP="006E714E">
      <w:pPr>
        <w:pStyle w:val="PL"/>
        <w:rPr>
          <w:noProof w:val="0"/>
          <w:lang w:val="en-US"/>
        </w:rPr>
      </w:pPr>
      <w:r>
        <w:rPr>
          <w:lang w:val="en-US"/>
        </w:rPr>
        <w:t xml:space="preserve">    }</w:t>
      </w:r>
    </w:p>
    <w:p w:rsidR="006E714E" w:rsidRDefault="006E714E" w:rsidP="006E714E">
      <w:pPr>
        <w:pStyle w:val="PL"/>
        <w:rPr>
          <w:noProof w:val="0"/>
          <w:lang w:val="en-US"/>
        </w:rPr>
      </w:pP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 now, whether it was an "S" or an "A" in the NAPTR, we</w:t>
      </w:r>
    </w:p>
    <w:p w:rsidR="006E714E" w:rsidRDefault="006E714E" w:rsidP="006E714E">
      <w:pPr>
        <w:pStyle w:val="PL"/>
        <w:rPr>
          <w:noProof w:val="0"/>
          <w:lang w:val="en-US"/>
        </w:rPr>
      </w:pPr>
      <w:r>
        <w:rPr>
          <w:lang w:val="en-US"/>
        </w:rPr>
        <w:t xml:space="preserve">   ; have the target for an A record lookup</w:t>
      </w:r>
    </w:p>
    <w:p w:rsidR="006E714E" w:rsidRDefault="006E714E" w:rsidP="006E714E">
      <w:pPr>
        <w:pStyle w:val="PL"/>
        <w:rPr>
          <w:lang w:val="en-US"/>
        </w:rPr>
      </w:pPr>
      <w:r>
        <w:rPr>
          <w:lang w:val="en-US"/>
        </w:rPr>
        <w:t>;  Remaining lines are changed from Appendix A.1 of RFC 3958</w:t>
      </w:r>
    </w:p>
    <w:p w:rsidR="006E714E" w:rsidRDefault="006E714E" w:rsidP="006E714E">
      <w:pPr>
        <w:pStyle w:val="PL"/>
        <w:rPr>
          <w:lang w:val="en-US"/>
        </w:rPr>
      </w:pPr>
      <w:r>
        <w:rPr>
          <w:lang w:val="en-US"/>
        </w:rPr>
        <w:t xml:space="preserve">   ; or AAAA record lookup</w:t>
      </w: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IPv4_hosts = [DNSlookup of A RRs for target]</w:t>
      </w:r>
    </w:p>
    <w:p w:rsidR="006E714E" w:rsidRDefault="006E714E" w:rsidP="006E714E">
      <w:pPr>
        <w:pStyle w:val="PL"/>
        <w:rPr>
          <w:lang w:val="en-US"/>
        </w:rPr>
      </w:pPr>
      <w:r>
        <w:rPr>
          <w:lang w:val="en-US"/>
        </w:rPr>
        <w:t xml:space="preserve">   IPv6_hosts = [DNSlookup of AAAA RRs for target]</w:t>
      </w:r>
    </w:p>
    <w:p w:rsidR="006E714E" w:rsidRDefault="006E714E" w:rsidP="006E714E">
      <w:pPr>
        <w:pStyle w:val="PL"/>
        <w:rPr>
          <w:lang w:val="en-US"/>
        </w:rPr>
      </w:pPr>
      <w:r>
        <w:rPr>
          <w:lang w:val="en-US"/>
        </w:rPr>
        <w:t xml:space="preserve">   randomized order of IPv4_hosts and IPv6_hosts</w:t>
      </w:r>
    </w:p>
    <w:p w:rsidR="006E714E" w:rsidRDefault="006E714E" w:rsidP="006E714E">
      <w:pPr>
        <w:pStyle w:val="PL"/>
        <w:rPr>
          <w:lang w:val="en-US"/>
        </w:rPr>
      </w:pPr>
      <w:r>
        <w:rPr>
          <w:lang w:val="en-US"/>
        </w:rPr>
        <w:t xml:space="preserve">   hostname = [target]</w:t>
      </w:r>
    </w:p>
    <w:p w:rsidR="006E714E" w:rsidRDefault="006E714E" w:rsidP="006E714E">
      <w:pPr>
        <w:pStyle w:val="PL"/>
        <w:rPr>
          <w:noProof w:val="0"/>
          <w:lang w:val="en-US"/>
        </w:rPr>
      </w:pPr>
      <w:r>
        <w:rPr>
          <w:lang w:val="en-US"/>
        </w:rPr>
        <w:t xml:space="preserve">   return (hostname,</w:t>
      </w:r>
      <w:r>
        <w:t xml:space="preserve"> usable-service-protocol-set, </w:t>
      </w:r>
      <w:r>
        <w:rPr>
          <w:lang w:val="en-US"/>
        </w:rPr>
        <w:t>IPv4_hosts, IPv6_hosts, port)</w:t>
      </w:r>
    </w:p>
    <w:p w:rsidR="006E714E" w:rsidRDefault="006E714E" w:rsidP="006E714E">
      <w:pPr>
        <w:rPr>
          <w:lang w:val="en-US"/>
        </w:rPr>
      </w:pPr>
    </w:p>
    <w:p w:rsidR="006E714E" w:rsidRDefault="006E714E" w:rsidP="006E714E">
      <w:pPr>
        <w:rPr>
          <w:lang w:val="en-US"/>
        </w:rPr>
      </w:pPr>
      <w:r>
        <w:rPr>
          <w:lang w:val="en-US"/>
        </w:rPr>
        <w:t xml:space="preserve">The significant differences in the above Pseudo-Code and the IETF RFC 3958 [9] Pseudo-Code are : </w:t>
      </w:r>
    </w:p>
    <w:p w:rsidR="006E714E" w:rsidRDefault="006E714E" w:rsidP="006E714E">
      <w:pPr>
        <w:pStyle w:val="B1"/>
        <w:rPr>
          <w:lang w:val="en-US"/>
        </w:rPr>
      </w:pPr>
      <w:r>
        <w:rPr>
          <w:lang w:val="en-US"/>
        </w:rPr>
        <w:t>A)</w:t>
      </w:r>
      <w:r>
        <w:rPr>
          <w:lang w:val="en-US"/>
        </w:rPr>
        <w:tab/>
        <w:t>[</w:t>
      </w:r>
      <w:r>
        <w:rPr>
          <w:rFonts w:eastAsia="Batang" w:cs="Courier New"/>
          <w:lang w:val="en-US" w:eastAsia="ja-JP"/>
        </w:rPr>
        <w:t>Sort SRV RRset using the algorithm described on page 4 of IETF RFC 2782 [8]</w:t>
      </w:r>
      <w:r>
        <w:rPr>
          <w:lang w:val="en-US"/>
        </w:rPr>
        <w:t xml:space="preserve">] </w:t>
      </w:r>
      <w:r>
        <w:rPr>
          <w:lang w:val="en-US"/>
        </w:rPr>
        <w:br/>
        <w:t>which was changed from</w:t>
      </w:r>
      <w:r>
        <w:rPr>
          <w:lang w:val="en-US"/>
        </w:rPr>
        <w:br/>
        <w:t>[sort SRV-RRset based on PREF]</w:t>
      </w:r>
      <w:r>
        <w:rPr>
          <w:lang w:val="en-US"/>
        </w:rPr>
        <w:br/>
        <w:t xml:space="preserve">The Pseudo-Code in IETF RFC 3958 [9] simply has an error. There isn't even a PREF in a SRV record. Again see </w:t>
      </w:r>
      <w:r>
        <w:t>page 4 of IETF RFC 2782 [8] for the proper procedure.</w:t>
      </w:r>
      <w:r w:rsidRPr="002808A5">
        <w:t xml:space="preserve"> </w:t>
      </w:r>
      <w:r>
        <w:br/>
        <w:t>The NAPTR weight is defined to be 65535 - NAPTR preference and is handled analogously to the SRV case.</w:t>
      </w:r>
    </w:p>
    <w:p w:rsidR="006E714E" w:rsidRDefault="006E714E" w:rsidP="006E714E">
      <w:pPr>
        <w:pStyle w:val="B1"/>
        <w:rPr>
          <w:lang w:val="en-US"/>
        </w:rPr>
      </w:pPr>
      <w:r>
        <w:t>B)</w:t>
      </w:r>
      <w:r>
        <w:tab/>
        <w:t xml:space="preserve">IETF RFC 3958 [9] Appendix A.1 starts with "Assuming the client supports 1 protocol for a particular application"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 </w:t>
      </w:r>
    </w:p>
    <w:p w:rsidR="006E714E" w:rsidRDefault="006E714E" w:rsidP="006E714E">
      <w:pPr>
        <w:rPr>
          <w:lang w:val="en-US"/>
        </w:rPr>
      </w:pPr>
      <w:r>
        <w:rPr>
          <w:lang w:val="en-US"/>
        </w:rPr>
        <w:t xml:space="preserve">There are two possible ways to interpret the last paragraph of clause 2.2.5 of IETF RFC 3958 [9] when a list of multiple services/protocols is desired. One is the above interpretation using "set interclause" which allows multiple services/protocols. The other is to run the above procedure for one service and protocol at a time from the "desired service_and_protocol_set" and get a separate list for each service and protocol. In both approaches the relative ordering within a particular service and protocol is identical. If the proper interpretation of IETF RFC 3958 [9] is one service and protocol at a time, then the IETF RFC 3958 [9] does not define order between different service or protocols. Thus 3GPP is free to order between different 3GPP service and protocol types so long as the order within a service and protocol is </w:t>
      </w:r>
      <w:r>
        <w:rPr>
          <w:lang w:val="en-US"/>
        </w:rPr>
        <w:lastRenderedPageBreak/>
        <w:t>respected. The above method does respect the order within a service and protocol therefore it is valid in either interpretation of clause 2.2.5 of IETF RFC 3958 [9] and also valid in IETF RFC 3402 [14]).</w:t>
      </w:r>
    </w:p>
    <w:p w:rsidR="006E714E" w:rsidRDefault="006E714E" w:rsidP="006E714E">
      <w:pPr>
        <w:rPr>
          <w:lang w:val="en-US"/>
        </w:rPr>
      </w:pPr>
      <w:r>
        <w:rPr>
          <w:lang w:val="en-US"/>
        </w:rPr>
        <w:t>The remaining changes in Pseudo-Code above are minor and mostly intended to show that the S-NAPTR procedure logically outputs following:</w:t>
      </w:r>
    </w:p>
    <w:p w:rsidR="006E714E" w:rsidRDefault="006E714E" w:rsidP="006E714E">
      <w:pPr>
        <w:ind w:left="284"/>
      </w:pPr>
      <w:r>
        <w:rPr>
          <w:lang w:val="en-US"/>
        </w:rPr>
        <w:t>(hostname,</w:t>
      </w:r>
      <w:r>
        <w:t xml:space="preserve"> usable-service-protocol-set, </w:t>
      </w:r>
      <w:r>
        <w:rPr>
          <w:lang w:val="en-US"/>
        </w:rPr>
        <w:t xml:space="preserve">IPv4_hosts, IPv6_hosts, port) </w:t>
      </w:r>
    </w:p>
    <w:p w:rsidR="006E714E" w:rsidRDefault="006E714E" w:rsidP="006E714E">
      <w:r>
        <w:t xml:space="preserve">where the returned hostname is the FQDN of the topologically aware node name with topon/topoff and interface information. </w:t>
      </w:r>
    </w:p>
    <w:p w:rsidR="006E714E" w:rsidRDefault="006E714E" w:rsidP="006E714E">
      <w:r>
        <w:t>NOTE:</w:t>
      </w:r>
      <w:r>
        <w:tab/>
        <w:t xml:space="preserve">Lookup of the A and AAAA records to get the IPv4 and IPv6 addresses may be deferred until they are needed to contact a selected server as an optional optimization. </w:t>
      </w:r>
    </w:p>
    <w:p w:rsidR="006E714E" w:rsidRDefault="006E714E" w:rsidP="006E714E">
      <w:pPr>
        <w:rPr>
          <w:lang w:val="en-US"/>
        </w:rPr>
      </w:pPr>
      <w:r>
        <w:rPr>
          <w:lang w:val="en-US"/>
        </w:rPr>
        <w:t xml:space="preserve">In the 3GPP scope, a full implementation of RFC 3958 SHALL implement </w:t>
      </w:r>
      <w:r>
        <w:t>"backtracking" as described by IETF RFC 3958 [9] clause 2.2.4 as required in clause B.2</w:t>
      </w:r>
      <w:r>
        <w:rPr>
          <w:lang w:val="en-US"/>
        </w:rPr>
        <w:t xml:space="preserve">. </w:t>
      </w:r>
    </w:p>
    <w:p w:rsidR="006E714E" w:rsidRDefault="006E714E" w:rsidP="006E714E">
      <w:pPr>
        <w:rPr>
          <w:lang w:val="en-US"/>
        </w:rPr>
      </w:pPr>
      <w:r>
        <w:rPr>
          <w:lang w:val="en-US"/>
        </w:rPr>
        <w:br/>
        <w:t xml:space="preserve">For simplicity of the presentation in this Annex we assume a full IETF RFC 3958 [9] implementation with a call back interface as described in Appendix A.2 of the </w:t>
      </w:r>
      <w:r>
        <w:t>IETF RFC 3958 [9]</w:t>
      </w:r>
      <w:r>
        <w:rPr>
          <w:lang w:val="en-US"/>
        </w:rPr>
        <w:t>.</w:t>
      </w:r>
    </w:p>
    <w:p w:rsidR="006E714E" w:rsidRDefault="006E714E" w:rsidP="006E714E">
      <w:pPr>
        <w:pStyle w:val="PL"/>
        <w:keepNext/>
      </w:pPr>
      <w:r>
        <w:t>procedure S_NAPTR_to_callback(targetFQDN,</w:t>
      </w:r>
    </w:p>
    <w:p w:rsidR="006E714E" w:rsidRDefault="006E714E" w:rsidP="006E714E">
      <w:pPr>
        <w:pStyle w:val="PL"/>
        <w:keepNext/>
        <w:rPr>
          <w:noProof w:val="0"/>
        </w:rPr>
      </w:pPr>
      <w:r>
        <w:t xml:space="preserve">                              desired_service_and_protocol_set,</w:t>
      </w:r>
    </w:p>
    <w:p w:rsidR="006E714E" w:rsidRDefault="006E714E" w:rsidP="006E714E">
      <w:pPr>
        <w:pStyle w:val="PL"/>
        <w:keepNext/>
        <w:rPr>
          <w:noProof w:val="0"/>
        </w:rPr>
      </w:pPr>
      <w:r>
        <w:t xml:space="preserve">                              call_back_function)</w:t>
      </w:r>
    </w:p>
    <w:p w:rsidR="006E714E" w:rsidRDefault="006E714E" w:rsidP="006E714E"/>
    <w:p w:rsidR="006E714E" w:rsidRDefault="006E714E" w:rsidP="006E714E">
      <w:r>
        <w:t>where the call_back_function has interface</w:t>
      </w:r>
    </w:p>
    <w:p w:rsidR="006E714E" w:rsidRDefault="006E714E" w:rsidP="006E714E">
      <w:pPr>
        <w:pStyle w:val="PL"/>
        <w:keepNext/>
        <w:rPr>
          <w:noProof w:val="0"/>
        </w:rPr>
      </w:pPr>
      <w:r>
        <w:t>call_back_function (hostname, usable_service_and_protocol_set, port, IPv4_list,IP6_list)</w:t>
      </w:r>
    </w:p>
    <w:p w:rsidR="006E714E" w:rsidRDefault="006E714E" w:rsidP="006E714E"/>
    <w:p w:rsidR="006E714E" w:rsidRDefault="006E714E" w:rsidP="006E714E">
      <w:r>
        <w:t xml:space="preserve">The call_back_function returns "stop" if it does not want more records otherwise it returns "looking" and will be called with the next record. </w:t>
      </w:r>
    </w:p>
    <w:p w:rsidR="006E714E" w:rsidRDefault="006E714E" w:rsidP="006E714E">
      <w:pPr>
        <w:pStyle w:val="Heading1"/>
        <w:rPr>
          <w:lang w:val="en-US"/>
        </w:rPr>
      </w:pPr>
      <w:bookmarkStart w:id="397" w:name="_Toc20214928"/>
      <w:bookmarkStart w:id="398" w:name="_Toc27753311"/>
      <w:bookmarkStart w:id="399" w:name="_Toc36055130"/>
      <w:r>
        <w:rPr>
          <w:lang w:val="en-US"/>
        </w:rPr>
        <w:t>C.2</w:t>
      </w:r>
      <w:r>
        <w:rPr>
          <w:lang w:val="en-US"/>
        </w:rPr>
        <w:tab/>
        <w:t>S-NAPTR procedure - no topon</w:t>
      </w:r>
      <w:bookmarkEnd w:id="397"/>
      <w:bookmarkEnd w:id="398"/>
      <w:bookmarkEnd w:id="399"/>
    </w:p>
    <w:p w:rsidR="006E714E" w:rsidRDefault="006E714E" w:rsidP="006E714E">
      <w:pPr>
        <w:rPr>
          <w:lang w:val="en-US"/>
        </w:rPr>
      </w:pPr>
      <w:r>
        <w:t>If topological closeness is not stated as specifically applicable to a procedure, or all node names are prefixed with "topoff",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rsidR="006E714E" w:rsidRDefault="006E714E" w:rsidP="006E714E">
      <w:pPr>
        <w:pStyle w:val="PL"/>
        <w:rPr>
          <w:noProof w:val="0"/>
        </w:rPr>
      </w:pPr>
      <w:r>
        <w:t>/*</w:t>
      </w:r>
    </w:p>
    <w:p w:rsidR="006E714E" w:rsidRDefault="006E714E" w:rsidP="006E714E">
      <w:pPr>
        <w:pStyle w:val="PL"/>
        <w:rPr>
          <w:noProof w:val="0"/>
        </w:rPr>
      </w:pPr>
      <w:r>
        <w:t xml:space="preserve"> * The Callback function called from the S-NAPTR procedure</w:t>
      </w:r>
    </w:p>
    <w:p w:rsidR="006E714E" w:rsidRDefault="006E714E" w:rsidP="006E714E">
      <w:pPr>
        <w:pStyle w:val="PL"/>
        <w:rPr>
          <w:noProof w:val="0"/>
        </w:rPr>
      </w:pPr>
      <w:r>
        <w:t xml:space="preserve"> * for each FQDN the S-NAPTR procedure finds..</w:t>
      </w:r>
    </w:p>
    <w:p w:rsidR="006E714E" w:rsidRDefault="006E714E" w:rsidP="006E714E">
      <w:pPr>
        <w:pStyle w:val="PL"/>
        <w:rPr>
          <w:noProof w:val="0"/>
        </w:rPr>
      </w:pPr>
      <w:r>
        <w:t xml:space="preserve"> */</w:t>
      </w:r>
    </w:p>
    <w:p w:rsidR="006E714E" w:rsidRDefault="006E714E" w:rsidP="006E714E">
      <w:pPr>
        <w:pStyle w:val="PL"/>
        <w:rPr>
          <w:noProof w:val="0"/>
        </w:rPr>
      </w:pPr>
      <w:r>
        <w:t>procedure try_to_connect (hostname, service_and_protocol_set, port, IP4_list, IP6_list)</w:t>
      </w:r>
    </w:p>
    <w:p w:rsidR="006E714E" w:rsidRDefault="006E714E" w:rsidP="006E714E">
      <w:pPr>
        <w:pStyle w:val="PL"/>
        <w:rPr>
          <w:noProof w:val="0"/>
        </w:rPr>
      </w:pPr>
      <w:r>
        <w:t xml:space="preserve">  Begin procedure</w:t>
      </w:r>
    </w:p>
    <w:p w:rsidR="006E714E" w:rsidRDefault="006E714E" w:rsidP="006E714E">
      <w:pPr>
        <w:pStyle w:val="PL"/>
        <w:rPr>
          <w:noProof w:val="0"/>
        </w:rPr>
      </w:pPr>
      <w:r>
        <w:t xml:space="preserve">//  Comment does procedure as outlined in C.1 </w:t>
      </w:r>
    </w:p>
    <w:p w:rsidR="006E714E" w:rsidRDefault="006E714E" w:rsidP="006E714E">
      <w:pPr>
        <w:pStyle w:val="PL"/>
        <w:rPr>
          <w:noProof w:val="0"/>
        </w:rPr>
      </w:pPr>
      <w:r>
        <w:t xml:space="preserve">    Use 3GPP procedures to try to connect in turn to all combinations </w:t>
      </w:r>
    </w:p>
    <w:p w:rsidR="006E714E" w:rsidRDefault="006E714E" w:rsidP="006E714E">
      <w:pPr>
        <w:pStyle w:val="PL"/>
        <w:rPr>
          <w:noProof w:val="0"/>
        </w:rPr>
      </w:pPr>
      <w:r>
        <w:t xml:space="preserve">      of the service/protocols and IP addresses provided in the input.</w:t>
      </w:r>
    </w:p>
    <w:p w:rsidR="006E714E" w:rsidRDefault="006E714E" w:rsidP="006E714E">
      <w:pPr>
        <w:pStyle w:val="PL"/>
        <w:rPr>
          <w:noProof w:val="0"/>
        </w:rPr>
      </w:pPr>
      <w:r>
        <w:t xml:space="preserve">    Upon first success return(stop);</w:t>
      </w:r>
    </w:p>
    <w:p w:rsidR="006E714E" w:rsidRDefault="006E714E" w:rsidP="006E714E">
      <w:pPr>
        <w:pStyle w:val="PL"/>
        <w:rPr>
          <w:noProof w:val="0"/>
        </w:rPr>
      </w:pPr>
      <w:r>
        <w:t xml:space="preserve">    If all fail return(looking); </w:t>
      </w:r>
    </w:p>
    <w:p w:rsidR="006E714E" w:rsidRDefault="006E714E" w:rsidP="006E714E">
      <w:pPr>
        <w:pStyle w:val="PL"/>
        <w:rPr>
          <w:noProof w:val="0"/>
        </w:rPr>
      </w:pPr>
      <w:r>
        <w:t xml:space="preserve">  End procedure;</w:t>
      </w:r>
    </w:p>
    <w:p w:rsidR="006E714E" w:rsidRDefault="006E714E" w:rsidP="006E714E">
      <w:pPr>
        <w:pStyle w:val="PL"/>
        <w:rPr>
          <w:noProof w:val="0"/>
        </w:rPr>
      </w:pPr>
      <w:r>
        <w:t>};</w:t>
      </w:r>
    </w:p>
    <w:p w:rsidR="006E714E" w:rsidRDefault="006E714E" w:rsidP="006E714E">
      <w:pPr>
        <w:pStyle w:val="PL"/>
        <w:rPr>
          <w:noProof w:val="0"/>
        </w:rPr>
      </w:pPr>
    </w:p>
    <w:p w:rsidR="006E714E" w:rsidRDefault="006E714E" w:rsidP="006E714E">
      <w:pPr>
        <w:pStyle w:val="PL"/>
        <w:rPr>
          <w:noProof w:val="0"/>
        </w:rPr>
      </w:pPr>
      <w:r>
        <w:t>/*</w:t>
      </w:r>
    </w:p>
    <w:p w:rsidR="006E714E" w:rsidRDefault="006E714E" w:rsidP="006E714E">
      <w:pPr>
        <w:pStyle w:val="PL"/>
        <w:rPr>
          <w:noProof w:val="0"/>
        </w:rPr>
      </w:pPr>
      <w:r>
        <w:t xml:space="preserve"> * The S-NAPTR procedure follows</w:t>
      </w:r>
    </w:p>
    <w:p w:rsidR="006E714E" w:rsidRDefault="006E714E" w:rsidP="006E714E">
      <w:pPr>
        <w:pStyle w:val="PL"/>
        <w:rPr>
          <w:noProof w:val="0"/>
        </w:rPr>
      </w:pPr>
      <w:r>
        <w:t xml:space="preserve"> *</w:t>
      </w:r>
    </w:p>
    <w:p w:rsidR="006E714E" w:rsidRDefault="006E714E" w:rsidP="006E714E">
      <w:pPr>
        <w:pStyle w:val="PL"/>
        <w:rPr>
          <w:noProof w:val="0"/>
        </w:rPr>
      </w:pPr>
      <w:r>
        <w:t xml:space="preserve"> */</w:t>
      </w:r>
    </w:p>
    <w:p w:rsidR="006E714E" w:rsidRDefault="006E714E" w:rsidP="006E714E">
      <w:pPr>
        <w:pStyle w:val="PL"/>
        <w:rPr>
          <w:noProof w:val="0"/>
        </w:rPr>
      </w:pPr>
    </w:p>
    <w:p w:rsidR="006E714E" w:rsidRDefault="006E714E" w:rsidP="006E714E">
      <w:pPr>
        <w:pStyle w:val="PL"/>
      </w:pPr>
      <w:r>
        <w:t>procedure connect_first_match (targetFQDN, desired_protocol_set)</w:t>
      </w:r>
    </w:p>
    <w:p w:rsidR="006E714E" w:rsidRDefault="006E714E" w:rsidP="006E714E">
      <w:pPr>
        <w:pStyle w:val="PL"/>
      </w:pPr>
      <w:r>
        <w:t xml:space="preserve">  Begin procedure</w:t>
      </w:r>
    </w:p>
    <w:p w:rsidR="006E714E" w:rsidRDefault="006E714E" w:rsidP="006E714E">
      <w:pPr>
        <w:pStyle w:val="PL"/>
      </w:pPr>
      <w:r>
        <w:t xml:space="preserve">    status:=S_NAPTR_to_callback(targetFQDN,</w:t>
      </w:r>
    </w:p>
    <w:p w:rsidR="006E714E" w:rsidRDefault="006E714E" w:rsidP="006E714E">
      <w:pPr>
        <w:pStyle w:val="PL"/>
      </w:pPr>
      <w:r>
        <w:t xml:space="preserve">                                desired_service_and_protocol_set ,</w:t>
      </w:r>
    </w:p>
    <w:p w:rsidR="006E714E" w:rsidRDefault="006E714E" w:rsidP="006E714E">
      <w:pPr>
        <w:pStyle w:val="PL"/>
        <w:rPr>
          <w:noProof w:val="0"/>
        </w:rPr>
      </w:pPr>
      <w:r>
        <w:t xml:space="preserve">                                try_to_connect);</w:t>
      </w:r>
    </w:p>
    <w:p w:rsidR="006E714E" w:rsidRDefault="006E714E" w:rsidP="006E714E">
      <w:pPr>
        <w:pStyle w:val="PL"/>
        <w:rPr>
          <w:noProof w:val="0"/>
        </w:rPr>
      </w:pPr>
      <w:r>
        <w:t xml:space="preserve">    if status equals looking return(failure) else return(success);</w:t>
      </w:r>
    </w:p>
    <w:p w:rsidR="006E714E" w:rsidRDefault="006E714E" w:rsidP="006E714E">
      <w:pPr>
        <w:pStyle w:val="PL"/>
        <w:rPr>
          <w:noProof w:val="0"/>
        </w:rPr>
      </w:pPr>
      <w:r>
        <w:t xml:space="preserve">  End procedure;</w:t>
      </w:r>
    </w:p>
    <w:p w:rsidR="006E714E" w:rsidRDefault="006E714E" w:rsidP="006E714E">
      <w:pPr>
        <w:pStyle w:val="PL"/>
        <w:rPr>
          <w:noProof w:val="0"/>
        </w:rPr>
      </w:pPr>
    </w:p>
    <w:p w:rsidR="006E714E" w:rsidRDefault="006E714E" w:rsidP="006E714E">
      <w:pPr>
        <w:pStyle w:val="PL"/>
        <w:rPr>
          <w:noProof w:val="0"/>
        </w:rPr>
      </w:pPr>
    </w:p>
    <w:p w:rsidR="006E714E" w:rsidRDefault="006E714E" w:rsidP="006E714E">
      <w:pPr>
        <w:pStyle w:val="PL"/>
        <w:rPr>
          <w:noProof w:val="0"/>
        </w:rPr>
      </w:pPr>
    </w:p>
    <w:p w:rsidR="006E714E" w:rsidRDefault="006E714E" w:rsidP="006E714E">
      <w:pPr>
        <w:pStyle w:val="Heading1"/>
        <w:rPr>
          <w:lang w:val="en-US"/>
        </w:rPr>
      </w:pPr>
      <w:bookmarkStart w:id="400" w:name="_Toc20214929"/>
      <w:bookmarkStart w:id="401" w:name="_Toc27753312"/>
      <w:bookmarkStart w:id="402" w:name="_Toc36055131"/>
      <w:r>
        <w:rPr>
          <w:lang w:val="en-US"/>
        </w:rPr>
        <w:t>C.3</w:t>
      </w:r>
      <w:r>
        <w:rPr>
          <w:lang w:val="en-US"/>
        </w:rPr>
        <w:tab/>
        <w:t>S-NAPTR procedure candidate list</w:t>
      </w:r>
      <w:bookmarkEnd w:id="400"/>
      <w:bookmarkEnd w:id="401"/>
      <w:bookmarkEnd w:id="402"/>
    </w:p>
    <w:p w:rsidR="006E714E" w:rsidRDefault="006E714E" w:rsidP="006E714E">
      <w:pPr>
        <w:rPr>
          <w:lang w:val="en-US"/>
        </w:rPr>
      </w:pPr>
      <w:r>
        <w:t xml:space="preserve">The </w:t>
      </w:r>
      <w:r>
        <w:rPr>
          <w:lang w:val="en-US"/>
        </w:rPr>
        <w:t>following procedure will get the complete candidate list. This is the "sorted list of matches" described in Appendix A.2 of IETF RFC 3958 [9]. This is used for an exhaustive search of all matches.</w:t>
      </w:r>
    </w:p>
    <w:p w:rsidR="006E714E" w:rsidRDefault="006E714E" w:rsidP="006E714E">
      <w:r>
        <w:t xml:space="preserve">If the "topon"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"topon" node name can be any record independent of S-NAPTR record ordering. </w:t>
      </w:r>
    </w:p>
    <w:p w:rsidR="006E714E" w:rsidRDefault="006E714E" w:rsidP="006E714E">
      <w:pPr>
        <w:pStyle w:val="PL"/>
        <w:keepNext/>
      </w:pPr>
      <w:r>
        <w:t>/*</w:t>
      </w:r>
    </w:p>
    <w:p w:rsidR="006E714E" w:rsidRDefault="006E714E" w:rsidP="006E714E">
      <w:pPr>
        <w:pStyle w:val="PL"/>
        <w:keepNext/>
      </w:pPr>
      <w:r>
        <w:t xml:space="preserve"> * The Callback function called by the S-NAPTR procedure for</w:t>
      </w:r>
    </w:p>
    <w:p w:rsidR="006E714E" w:rsidRDefault="006E714E" w:rsidP="006E714E">
      <w:pPr>
        <w:pStyle w:val="PL"/>
        <w:keepNext/>
      </w:pPr>
      <w:r>
        <w:t xml:space="preserve"> * each found match..</w:t>
      </w:r>
    </w:p>
    <w:p w:rsidR="006E714E" w:rsidRDefault="006E714E" w:rsidP="006E714E">
      <w:pPr>
        <w:pStyle w:val="PL"/>
        <w:keepNext/>
      </w:pPr>
      <w:r>
        <w:t xml:space="preserve"> */</w:t>
      </w:r>
    </w:p>
    <w:p w:rsidR="006E714E" w:rsidRDefault="006E714E" w:rsidP="006E714E">
      <w:pPr>
        <w:pStyle w:val="PL"/>
        <w:keepNext/>
      </w:pPr>
    </w:p>
    <w:p w:rsidR="006E714E" w:rsidRDefault="006E714E" w:rsidP="006E714E">
      <w:pPr>
        <w:pStyle w:val="PL"/>
        <w:keepNext/>
      </w:pPr>
      <w:r>
        <w:t>procedure private_store_candidate_list (hostname,service_and_protocol_set, port,IP4_list,IP6_list)</w:t>
      </w:r>
    </w:p>
    <w:p w:rsidR="006E714E" w:rsidRDefault="006E714E" w:rsidP="006E714E">
      <w:pPr>
        <w:pStyle w:val="PL"/>
        <w:keepNext/>
      </w:pPr>
      <w:r>
        <w:t xml:space="preserve">  Begin procedure</w:t>
      </w:r>
    </w:p>
    <w:p w:rsidR="006E714E" w:rsidRDefault="006E714E" w:rsidP="006E714E">
      <w:pPr>
        <w:pStyle w:val="PL"/>
        <w:keepNext/>
      </w:pPr>
      <w:r>
        <w:t xml:space="preserve">    increment  snaptr_output_order;</w:t>
      </w:r>
    </w:p>
    <w:p w:rsidR="006E714E" w:rsidRDefault="006E714E" w:rsidP="006E714E">
      <w:pPr>
        <w:pStyle w:val="PL"/>
        <w:keepNext/>
      </w:pPr>
      <w:r>
        <w:t xml:space="preserve">    create structure with fields </w:t>
      </w:r>
    </w:p>
    <w:p w:rsidR="006E714E" w:rsidRDefault="006E714E" w:rsidP="006E714E">
      <w:pPr>
        <w:pStyle w:val="PL"/>
        <w:keepNext/>
      </w:pPr>
      <w:r>
        <w:t xml:space="preserve">       (hostname, service_and_protocol_set,port,IP4_list,IP6_list,snaptr_output_order,List_Name)</w:t>
      </w:r>
    </w:p>
    <w:p w:rsidR="006E714E" w:rsidRDefault="006E714E" w:rsidP="006E714E">
      <w:pPr>
        <w:pStyle w:val="PL"/>
        <w:keepNext/>
      </w:pPr>
      <w:r>
        <w:t xml:space="preserve">    add structure to end of candidate_list;</w:t>
      </w:r>
    </w:p>
    <w:p w:rsidR="006E714E" w:rsidRDefault="006E714E" w:rsidP="006E714E">
      <w:pPr>
        <w:pStyle w:val="PL"/>
        <w:keepNext/>
      </w:pPr>
      <w:r>
        <w:t xml:space="preserve">    return(looking);</w:t>
      </w:r>
    </w:p>
    <w:p w:rsidR="006E714E" w:rsidRDefault="006E714E" w:rsidP="006E714E">
      <w:pPr>
        <w:pStyle w:val="PL"/>
        <w:keepNext/>
      </w:pPr>
      <w:r>
        <w:t xml:space="preserve">  End procedure;</w:t>
      </w:r>
    </w:p>
    <w:p w:rsidR="006E714E" w:rsidRDefault="006E714E" w:rsidP="006E714E">
      <w:pPr>
        <w:pStyle w:val="PL"/>
        <w:keepNext/>
        <w:rPr>
          <w:noProof w:val="0"/>
        </w:rPr>
      </w:pPr>
    </w:p>
    <w:p w:rsidR="006E714E" w:rsidRDefault="006E714E" w:rsidP="006E714E">
      <w:pPr>
        <w:pStyle w:val="PL"/>
        <w:keepNext/>
        <w:rPr>
          <w:noProof w:val="0"/>
        </w:rPr>
      </w:pPr>
      <w:r>
        <w:t>/*</w:t>
      </w:r>
    </w:p>
    <w:p w:rsidR="006E714E" w:rsidRDefault="006E714E" w:rsidP="006E714E">
      <w:pPr>
        <w:pStyle w:val="PL"/>
        <w:keepNext/>
        <w:rPr>
          <w:noProof w:val="0"/>
        </w:rPr>
      </w:pPr>
      <w:r>
        <w:t xml:space="preserve"> * The procedure to find all candidate nodes.</w:t>
      </w:r>
    </w:p>
    <w:p w:rsidR="006E714E" w:rsidRDefault="006E714E" w:rsidP="006E714E">
      <w:pPr>
        <w:pStyle w:val="PL"/>
        <w:keepNext/>
        <w:rPr>
          <w:noProof w:val="0"/>
        </w:rPr>
      </w:pPr>
      <w:r>
        <w:t xml:space="preserve"> *</w:t>
      </w:r>
    </w:p>
    <w:p w:rsidR="006E714E" w:rsidRDefault="006E714E" w:rsidP="006E714E">
      <w:pPr>
        <w:pStyle w:val="PL"/>
        <w:keepNext/>
        <w:rPr>
          <w:noProof w:val="0"/>
        </w:rPr>
      </w:pPr>
      <w:r>
        <w:t xml:space="preserve"> */</w:t>
      </w:r>
    </w:p>
    <w:p w:rsidR="006E714E" w:rsidRDefault="006E714E" w:rsidP="006E714E">
      <w:pPr>
        <w:pStyle w:val="PL"/>
        <w:keepNext/>
        <w:rPr>
          <w:noProof w:val="0"/>
        </w:rPr>
      </w:pPr>
    </w:p>
    <w:p w:rsidR="006E714E" w:rsidRDefault="006E714E" w:rsidP="006E714E">
      <w:pPr>
        <w:pStyle w:val="PL"/>
        <w:keepNext/>
        <w:rPr>
          <w:noProof w:val="0"/>
        </w:rPr>
      </w:pPr>
      <w:r>
        <w:t>procedure get_candidate_list (targetFQDN, desired_service_and_protocol_set, List_Name)</w:t>
      </w:r>
    </w:p>
    <w:p w:rsidR="006E714E" w:rsidRDefault="006E714E" w:rsidP="006E714E">
      <w:pPr>
        <w:pStyle w:val="PL"/>
        <w:keepNext/>
        <w:rPr>
          <w:noProof w:val="0"/>
        </w:rPr>
      </w:pPr>
      <w:r>
        <w:t xml:space="preserve">  Begin procedure</w:t>
      </w:r>
    </w:p>
    <w:p w:rsidR="006E714E" w:rsidRDefault="006E714E" w:rsidP="006E714E">
      <w:pPr>
        <w:pStyle w:val="PL"/>
        <w:keepNext/>
      </w:pPr>
      <w:r>
        <w:t xml:space="preserve">  candidate_list:= empty;</w:t>
      </w:r>
    </w:p>
    <w:p w:rsidR="006E714E" w:rsidRDefault="006E714E" w:rsidP="006E714E">
      <w:pPr>
        <w:pStyle w:val="PL"/>
        <w:keepNext/>
      </w:pPr>
      <w:r>
        <w:t xml:space="preserve">  snaptr_output_order:=0;</w:t>
      </w:r>
    </w:p>
    <w:p w:rsidR="006E714E" w:rsidRDefault="006E714E" w:rsidP="006E714E">
      <w:pPr>
        <w:pStyle w:val="PL"/>
        <w:keepNext/>
      </w:pPr>
    </w:p>
    <w:p w:rsidR="006E714E" w:rsidRDefault="006E714E" w:rsidP="006E714E">
      <w:pPr>
        <w:pStyle w:val="PL"/>
        <w:keepNext/>
      </w:pPr>
      <w:r>
        <w:t xml:space="preserve">  /*</w:t>
      </w:r>
    </w:p>
    <w:p w:rsidR="006E714E" w:rsidRDefault="006E714E" w:rsidP="006E714E">
      <w:pPr>
        <w:pStyle w:val="PL"/>
        <w:keepNext/>
      </w:pPr>
      <w:r>
        <w:t xml:space="preserve">   * The S-NAPTR resolving starts here.</w:t>
      </w:r>
    </w:p>
    <w:p w:rsidR="006E714E" w:rsidRDefault="006E714E" w:rsidP="006E714E">
      <w:pPr>
        <w:pStyle w:val="PL"/>
        <w:keepNext/>
      </w:pPr>
      <w:r>
        <w:t xml:space="preserve">   */</w:t>
      </w:r>
    </w:p>
    <w:p w:rsidR="006E714E" w:rsidRDefault="006E714E" w:rsidP="006E714E">
      <w:pPr>
        <w:pStyle w:val="PL"/>
        <w:keepNext/>
        <w:rPr>
          <w:noProof w:val="0"/>
        </w:rPr>
      </w:pPr>
      <w:r>
        <w:t xml:space="preserve">   status:=S_NAPTR_to_callback(targetFQDN,</w:t>
      </w:r>
    </w:p>
    <w:p w:rsidR="006E714E" w:rsidRDefault="006E714E" w:rsidP="006E714E">
      <w:pPr>
        <w:pStyle w:val="PL"/>
        <w:keepNext/>
        <w:rPr>
          <w:noProof w:val="0"/>
        </w:rPr>
      </w:pPr>
      <w:r>
        <w:t xml:space="preserve">                               desired_service_and_protocol_set ,</w:t>
      </w:r>
    </w:p>
    <w:p w:rsidR="006E714E" w:rsidRDefault="006E714E" w:rsidP="006E714E">
      <w:pPr>
        <w:pStyle w:val="PL"/>
        <w:keepNext/>
        <w:rPr>
          <w:noProof w:val="0"/>
        </w:rPr>
      </w:pPr>
      <w:r>
        <w:t xml:space="preserve">                               private_store_candidate_list);</w:t>
      </w:r>
    </w:p>
    <w:p w:rsidR="006E714E" w:rsidRDefault="006E714E" w:rsidP="006E714E">
      <w:pPr>
        <w:pStyle w:val="PL"/>
        <w:keepNext/>
        <w:rPr>
          <w:noProof w:val="0"/>
        </w:rPr>
      </w:pPr>
      <w:r>
        <w:t xml:space="preserve">   return(candidate_list);</w:t>
      </w:r>
    </w:p>
    <w:p w:rsidR="006E714E" w:rsidRDefault="006E714E" w:rsidP="006E714E">
      <w:pPr>
        <w:pStyle w:val="PL"/>
        <w:keepNext/>
        <w:rPr>
          <w:noProof w:val="0"/>
        </w:rPr>
      </w:pPr>
      <w:r>
        <w:t xml:space="preserve">  End procedure;</w:t>
      </w:r>
    </w:p>
    <w:p w:rsidR="006E714E" w:rsidRDefault="006E714E" w:rsidP="006E714E">
      <w:pPr>
        <w:pStyle w:val="PL"/>
        <w:keepNext/>
        <w:rPr>
          <w:noProof w:val="0"/>
        </w:rPr>
      </w:pPr>
    </w:p>
    <w:p w:rsidR="006E714E" w:rsidRDefault="006E714E" w:rsidP="006E714E">
      <w:r>
        <w:t>The procedure includes the NAPTR output ordering explicitly as a field with each record which is important in the context of "topon" matches and checks for collocated nodes.</w:t>
      </w:r>
    </w:p>
    <w:p w:rsidR="006E714E" w:rsidRDefault="006E714E" w:rsidP="006E714E">
      <w:pPr>
        <w:pStyle w:val="Heading1"/>
        <w:rPr>
          <w:lang w:val="en-US"/>
        </w:rPr>
      </w:pPr>
      <w:bookmarkStart w:id="403" w:name="_Toc20214930"/>
      <w:bookmarkStart w:id="404" w:name="_Toc27753313"/>
      <w:bookmarkStart w:id="405" w:name="_Toc36055132"/>
      <w:r>
        <w:rPr>
          <w:lang w:val="en-US"/>
        </w:rPr>
        <w:t>C.4</w:t>
      </w:r>
      <w:r>
        <w:rPr>
          <w:lang w:val="en-US"/>
        </w:rPr>
        <w:tab/>
        <w:t>S-NAPTR procedure pseudo-code with topon</w:t>
      </w:r>
      <w:bookmarkEnd w:id="403"/>
      <w:bookmarkEnd w:id="404"/>
      <w:bookmarkEnd w:id="405"/>
    </w:p>
    <w:p w:rsidR="006E714E" w:rsidRDefault="006E714E" w:rsidP="006E714E">
      <w:pPr>
        <w:rPr>
          <w:lang w:val="en-US"/>
        </w:rPr>
      </w:pPr>
      <w:r>
        <w:rPr>
          <w:lang w:val="en-US"/>
        </w:rPr>
        <w:t>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clause 4.3.2 for normative text.</w:t>
      </w:r>
    </w:p>
    <w:p w:rsidR="006E714E" w:rsidRDefault="006E714E" w:rsidP="006E714E">
      <w:pPr>
        <w:rPr>
          <w:lang w:val="en-US"/>
        </w:rPr>
      </w:pPr>
      <w:r>
        <w:rPr>
          <w:lang w:val="en-US"/>
        </w:rPr>
        <w:t xml:space="preserve">Assume two distinct types of nodes "A" and "B" are being checked for closeness and the best record pair is needed. First step, which is documented in each case in the main text of this document is to get two candidate lists using a procedure such as that outlined in clause C.3. </w:t>
      </w:r>
    </w:p>
    <w:p w:rsidR="006E714E" w:rsidRDefault="006E714E" w:rsidP="006E714E">
      <w:pPr>
        <w:pStyle w:val="PL"/>
        <w:keepNext/>
      </w:pPr>
      <w:r>
        <w:t xml:space="preserve">  candidate_list_A:= get_candidates (targetFQDN_A,desired_service_and_protocol_set_A, "A");</w:t>
      </w:r>
    </w:p>
    <w:p w:rsidR="006E714E" w:rsidRDefault="006E714E" w:rsidP="006E714E">
      <w:pPr>
        <w:pStyle w:val="PL"/>
        <w:keepNext/>
        <w:rPr>
          <w:noProof w:val="0"/>
        </w:rPr>
      </w:pPr>
      <w:r>
        <w:t xml:space="preserve">  candidate_list_B:= get_candidates (targetFQDN_B,desired_service_and_protocol_set_B, "B");</w:t>
      </w:r>
    </w:p>
    <w:p w:rsidR="006E714E" w:rsidRDefault="006E714E" w:rsidP="006E714E">
      <w:pPr>
        <w:pStyle w:val="PL"/>
        <w:keepNext/>
        <w:rPr>
          <w:noProof w:val="0"/>
        </w:rPr>
      </w:pPr>
    </w:p>
    <w:p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"topon" is used in both lists the selected pair is to be as close as possible (collocated being the closest).</w:t>
      </w:r>
    </w:p>
    <w:p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rsidR="006E714E" w:rsidRDefault="006E714E" w:rsidP="006E714E">
      <w:pPr>
        <w:rPr>
          <w:lang w:val="en-US"/>
        </w:rPr>
      </w:pPr>
      <w:r>
        <w:rPr>
          <w:lang w:val="en-US"/>
        </w:rPr>
        <w:t>The following pseudo-code illustrates topological matching with full ordering.</w:t>
      </w:r>
    </w:p>
    <w:p w:rsidR="006E714E" w:rsidRDefault="006E714E" w:rsidP="006E714E">
      <w:pPr>
        <w:pStyle w:val="PL"/>
      </w:pPr>
      <w:r>
        <w:t>procedure topo_matching  (candidate_list_A,candidate_list_B, topology_check, colocation_check)//  Comment: topology_check and colocation_check are booleans indicating if those checks are done</w:t>
      </w:r>
    </w:p>
    <w:p w:rsidR="006E714E" w:rsidRDefault="006E714E" w:rsidP="006E714E">
      <w:pPr>
        <w:pStyle w:val="PL"/>
        <w:rPr>
          <w:noProof w:val="0"/>
        </w:rPr>
      </w:pPr>
      <w:r>
        <w:t xml:space="preserve">  Begin procedure</w:t>
      </w:r>
    </w:p>
    <w:p w:rsidR="006E714E" w:rsidRDefault="006E714E" w:rsidP="006E714E">
      <w:pPr>
        <w:pStyle w:val="PL"/>
      </w:pPr>
      <w:r>
        <w:t xml:space="preserve">   paired_sets_list:=empty;</w:t>
      </w:r>
    </w:p>
    <w:p w:rsidR="006E714E" w:rsidRDefault="006E714E" w:rsidP="006E714E">
      <w:pPr>
        <w:pStyle w:val="PL"/>
      </w:pPr>
      <w:r>
        <w:t xml:space="preserve">   if (colocation_check)</w:t>
      </w:r>
    </w:p>
    <w:p w:rsidR="006E714E" w:rsidRDefault="006E714E" w:rsidP="006E714E">
      <w:pPr>
        <w:pStyle w:val="PL"/>
      </w:pPr>
      <w:r>
        <w:t xml:space="preserve">   Begin if</w:t>
      </w:r>
    </w:p>
    <w:p w:rsidR="006E714E" w:rsidRDefault="006E714E" w:rsidP="006E714E">
      <w:pPr>
        <w:pStyle w:val="PL"/>
      </w:pPr>
      <w:r>
        <w:t xml:space="preserve">     total_list:= candidate_list_A appended with candidate_list B;</w:t>
      </w:r>
    </w:p>
    <w:p w:rsidR="006E714E" w:rsidRDefault="006E714E" w:rsidP="006E714E">
      <w:pPr>
        <w:pStyle w:val="PL"/>
        <w:keepNext/>
      </w:pPr>
      <w:r>
        <w:t>// Comment:  Below canonical_node_name is the hostname with first two labels removed</w:t>
      </w:r>
    </w:p>
    <w:p w:rsidR="006E714E" w:rsidRDefault="006E714E" w:rsidP="006E714E">
      <w:pPr>
        <w:pStyle w:val="PL"/>
        <w:keepNext/>
        <w:rPr>
          <w:noProof w:val="0"/>
        </w:rPr>
      </w:pPr>
      <w:r>
        <w:t xml:space="preserve">         Foreach unique canonical_node_name from total_list do</w:t>
      </w:r>
    </w:p>
    <w:p w:rsidR="006E714E" w:rsidRDefault="006E714E" w:rsidP="006E714E">
      <w:pPr>
        <w:pStyle w:val="PL"/>
        <w:keepNext/>
        <w:rPr>
          <w:noProof w:val="0"/>
        </w:rPr>
      </w:pPr>
      <w:r>
        <w:t xml:space="preserve">           Begin foreach </w:t>
      </w:r>
    </w:p>
    <w:p w:rsidR="006E714E" w:rsidRDefault="006E714E" w:rsidP="006E714E">
      <w:pPr>
        <w:pStyle w:val="PL"/>
        <w:keepNext/>
        <w:rPr>
          <w:noProof w:val="0"/>
        </w:rPr>
      </w:pPr>
      <w:r>
        <w:t xml:space="preserve">             Foreach servce and protocol do</w:t>
      </w:r>
    </w:p>
    <w:p w:rsidR="006E714E" w:rsidRDefault="006E714E" w:rsidP="006E714E">
      <w:pPr>
        <w:pStyle w:val="PL"/>
        <w:keepNext/>
        <w:rPr>
          <w:noProof w:val="0"/>
        </w:rPr>
      </w:pPr>
      <w:r>
        <w:t xml:space="preserve">               Begin foreach</w:t>
      </w:r>
    </w:p>
    <w:p w:rsidR="006E714E" w:rsidRDefault="006E714E" w:rsidP="006E714E">
      <w:pPr>
        <w:pStyle w:val="PL"/>
        <w:keepNext/>
        <w:rPr>
          <w:noProof w:val="0"/>
        </w:rPr>
      </w:pPr>
      <w:r>
        <w:t xml:space="preserve">                full_match_list:= get all records from total_list with service and protocol </w:t>
      </w:r>
    </w:p>
    <w:p w:rsidR="006E714E" w:rsidRDefault="006E714E" w:rsidP="006E714E">
      <w:pPr>
        <w:pStyle w:val="PL"/>
        <w:keepNext/>
        <w:rPr>
          <w:noProof w:val="0"/>
        </w:rPr>
      </w:pPr>
      <w:r>
        <w:t xml:space="preserve">                                        and canonical_node name </w:t>
      </w:r>
    </w:p>
    <w:p w:rsidR="006E714E" w:rsidRDefault="006E714E" w:rsidP="006E714E">
      <w:pPr>
        <w:pStyle w:val="PL"/>
        <w:keepNext/>
      </w:pPr>
      <w:r>
        <w:t xml:space="preserve">                If there is at least one "A" record and one "B" record in full_match_list then  </w:t>
      </w:r>
    </w:p>
    <w:p w:rsidR="006E714E" w:rsidRDefault="006E714E" w:rsidP="006E714E">
      <w:pPr>
        <w:pStyle w:val="PL"/>
        <w:keepNext/>
      </w:pPr>
      <w:r>
        <w:t xml:space="preserve">                    Begin If</w:t>
      </w:r>
    </w:p>
    <w:p w:rsidR="006E714E" w:rsidRDefault="006E714E" w:rsidP="006E714E">
      <w:pPr>
        <w:pStyle w:val="PL"/>
        <w:keepNext/>
      </w:pPr>
      <w:r>
        <w:t xml:space="preserve">                       degree:=256; </w:t>
      </w:r>
    </w:p>
    <w:p w:rsidR="006E714E" w:rsidRDefault="006E714E" w:rsidP="006E714E">
      <w:pPr>
        <w:pStyle w:val="PL"/>
        <w:keepNext/>
      </w:pPr>
      <w:r>
        <w:t xml:space="preserve">                       suffix:=canonical_node_name;</w:t>
      </w:r>
    </w:p>
    <w:p w:rsidR="006E714E" w:rsidRDefault="006E714E" w:rsidP="006E714E">
      <w:pPr>
        <w:pStyle w:val="PL"/>
        <w:keepNext/>
      </w:pPr>
      <w:r>
        <w:t xml:space="preserve">                       create structure with fields</w:t>
      </w:r>
    </w:p>
    <w:p w:rsidR="006E714E" w:rsidRDefault="006E714E" w:rsidP="006E714E">
      <w:pPr>
        <w:pStyle w:val="PL"/>
        <w:keepNext/>
      </w:pPr>
      <w:r>
        <w:t xml:space="preserve">                         (degree, suffix,service_and_protocol,full_match_list) </w:t>
      </w:r>
    </w:p>
    <w:p w:rsidR="006E714E" w:rsidRDefault="006E714E" w:rsidP="006E714E">
      <w:pPr>
        <w:pStyle w:val="PL"/>
        <w:keepNext/>
      </w:pPr>
      <w:r>
        <w:t xml:space="preserve">                       add that structure to paired_sets_list</w:t>
      </w:r>
    </w:p>
    <w:p w:rsidR="006E714E" w:rsidRDefault="006E714E" w:rsidP="006E714E">
      <w:pPr>
        <w:pStyle w:val="PL"/>
        <w:keepNext/>
      </w:pPr>
      <w:r>
        <w:t xml:space="preserve">                    End If</w:t>
      </w:r>
    </w:p>
    <w:p w:rsidR="006E714E" w:rsidRDefault="006E714E" w:rsidP="006E714E">
      <w:pPr>
        <w:pStyle w:val="PL"/>
        <w:keepNext/>
        <w:rPr>
          <w:noProof w:val="0"/>
        </w:rPr>
      </w:pPr>
      <w:r>
        <w:t xml:space="preserve">               End foreach</w:t>
      </w:r>
    </w:p>
    <w:p w:rsidR="006E714E" w:rsidRDefault="006E714E" w:rsidP="006E714E">
      <w:pPr>
        <w:pStyle w:val="PL"/>
        <w:keepNext/>
      </w:pPr>
      <w:r>
        <w:t xml:space="preserve">           End foreach</w:t>
      </w:r>
    </w:p>
    <w:p w:rsidR="006E714E" w:rsidRDefault="006E714E" w:rsidP="006E714E">
      <w:pPr>
        <w:pStyle w:val="PL"/>
        <w:keepNext/>
        <w:rPr>
          <w:noProof w:val="0"/>
        </w:rPr>
      </w:pPr>
      <w:r>
        <w:t xml:space="preserve">   End if;</w:t>
      </w:r>
    </w:p>
    <w:p w:rsidR="006E714E" w:rsidRDefault="006E714E" w:rsidP="006E714E">
      <w:pPr>
        <w:pStyle w:val="PL"/>
        <w:keepNext/>
      </w:pPr>
      <w:r>
        <w:rPr>
          <w:noProof w:val="0"/>
        </w:rPr>
        <w:t xml:space="preserve">   if (topology_check)</w:t>
      </w:r>
      <w:r>
        <w:t xml:space="preserve">         Begin if</w:t>
      </w:r>
    </w:p>
    <w:p w:rsidR="006E714E" w:rsidRDefault="006E714E" w:rsidP="006E714E">
      <w:pPr>
        <w:pStyle w:val="PL"/>
        <w:keepNext/>
      </w:pPr>
      <w:r>
        <w:t xml:space="preserve">           max_labels:= (maximum number of DNS labels in total_list)-  2 </w:t>
      </w:r>
    </w:p>
    <w:p w:rsidR="006E714E" w:rsidRDefault="006E714E" w:rsidP="006E714E">
      <w:pPr>
        <w:pStyle w:val="PL"/>
        <w:keepNext/>
      </w:pPr>
      <w:r>
        <w:t xml:space="preserve">         else</w:t>
      </w:r>
    </w:p>
    <w:p w:rsidR="006E714E" w:rsidRDefault="006E714E" w:rsidP="006E714E">
      <w:pPr>
        <w:pStyle w:val="PL"/>
        <w:keepNext/>
      </w:pPr>
      <w:r>
        <w:t xml:space="preserve">           max_labels =0;</w:t>
      </w:r>
    </w:p>
    <w:p w:rsidR="006E714E" w:rsidRDefault="006E714E" w:rsidP="006E714E">
      <w:pPr>
        <w:pStyle w:val="PL"/>
        <w:keepNext/>
      </w:pPr>
      <w:r>
        <w:t xml:space="preserve">         End If;</w:t>
      </w:r>
    </w:p>
    <w:p w:rsidR="006E714E" w:rsidRDefault="006E714E" w:rsidP="006E714E">
      <w:pPr>
        <w:pStyle w:val="PL"/>
        <w:keepNext/>
        <w:rPr>
          <w:noProof w:val="0"/>
        </w:rPr>
      </w:pPr>
    </w:p>
    <w:p w:rsidR="006E714E" w:rsidRDefault="006E714E" w:rsidP="006E714E">
      <w:pPr>
        <w:pStyle w:val="PL"/>
        <w:rPr>
          <w:noProof w:val="0"/>
        </w:rPr>
      </w:pPr>
      <w:r>
        <w:t xml:space="preserve">   from number_labels_to_match:=  max_labels down to 0 do</w:t>
      </w:r>
    </w:p>
    <w:p w:rsidR="006E714E" w:rsidRDefault="006E714E" w:rsidP="006E714E">
      <w:pPr>
        <w:pStyle w:val="PL"/>
        <w:rPr>
          <w:noProof w:val="0"/>
        </w:rPr>
      </w:pPr>
      <w:r>
        <w:t xml:space="preserve">     Begin do </w:t>
      </w:r>
    </w:p>
    <w:p w:rsidR="006E714E" w:rsidRDefault="006E714E" w:rsidP="006E714E">
      <w:pPr>
        <w:pStyle w:val="PL"/>
        <w:keepNext/>
      </w:pPr>
      <w:r>
        <w:t xml:space="preserve">       if number_labels_to_match equals 0 then </w:t>
      </w:r>
    </w:p>
    <w:p w:rsidR="006E714E" w:rsidRDefault="006E714E" w:rsidP="006E714E">
      <w:pPr>
        <w:pStyle w:val="PL"/>
        <w:keepNext/>
      </w:pPr>
      <w:r>
        <w:t xml:space="preserve">         Begin if</w:t>
      </w:r>
    </w:p>
    <w:p w:rsidR="006E714E" w:rsidRDefault="006E714E" w:rsidP="006E714E">
      <w:pPr>
        <w:pStyle w:val="PL"/>
        <w:keepNext/>
      </w:pPr>
      <w:r>
        <w:t xml:space="preserve">           total_list:= candidate_list_A appended with candidate_list B </w:t>
      </w:r>
    </w:p>
    <w:p w:rsidR="006E714E" w:rsidRDefault="006E714E" w:rsidP="006E714E">
      <w:pPr>
        <w:pStyle w:val="PL"/>
        <w:keepNext/>
        <w:rPr>
          <w:noProof w:val="0"/>
        </w:rPr>
      </w:pPr>
      <w:r>
        <w:t xml:space="preserve">         else</w:t>
      </w:r>
    </w:p>
    <w:p w:rsidR="006E714E" w:rsidRDefault="006E714E" w:rsidP="006E714E">
      <w:pPr>
        <w:pStyle w:val="PL"/>
        <w:keepNext/>
      </w:pPr>
      <w:r>
        <w:t xml:space="preserve">           total_list:= get all records from candidate_list_A and candidate_list_B</w:t>
      </w:r>
      <w:r>
        <w:br/>
        <w:t xml:space="preserve">                             with "topon" as first label and hostname has at least</w:t>
      </w:r>
    </w:p>
    <w:p w:rsidR="006E714E" w:rsidRDefault="006E714E" w:rsidP="006E714E">
      <w:pPr>
        <w:pStyle w:val="PL"/>
        <w:keepNext/>
      </w:pPr>
      <w:r>
        <w:t xml:space="preserve">                             (number_labels_to_match+2) labels</w:t>
      </w:r>
    </w:p>
    <w:p w:rsidR="006E714E" w:rsidRDefault="006E714E" w:rsidP="006E714E">
      <w:pPr>
        <w:pStyle w:val="PL"/>
        <w:keepNext/>
      </w:pPr>
      <w:r>
        <w:t>// Comment: Add 2 since the first two labels are not part of the node name         End If;</w:t>
      </w:r>
    </w:p>
    <w:p w:rsidR="006E714E" w:rsidRDefault="006E714E" w:rsidP="006E714E">
      <w:pPr>
        <w:pStyle w:val="PL"/>
        <w:keepNext/>
      </w:pPr>
    </w:p>
    <w:p w:rsidR="006E714E" w:rsidRDefault="006E714E" w:rsidP="006E714E">
      <w:pPr>
        <w:pStyle w:val="PL"/>
        <w:keepNext/>
      </w:pPr>
      <w:r>
        <w:t>// Comment:  Below suffix is a hostname chopped off to include only the last number_labels_to_match</w:t>
      </w:r>
    </w:p>
    <w:p w:rsidR="006E714E" w:rsidRDefault="006E714E" w:rsidP="006E714E">
      <w:pPr>
        <w:pStyle w:val="PL"/>
        <w:keepNext/>
        <w:rPr>
          <w:noProof w:val="0"/>
        </w:rPr>
      </w:pPr>
      <w:r>
        <w:t xml:space="preserve">         Foreach unique suffix from total_list do</w:t>
      </w:r>
    </w:p>
    <w:p w:rsidR="006E714E" w:rsidRDefault="006E714E" w:rsidP="006E714E">
      <w:pPr>
        <w:pStyle w:val="PL"/>
        <w:keepNext/>
        <w:rPr>
          <w:noProof w:val="0"/>
        </w:rPr>
      </w:pPr>
      <w:r>
        <w:t xml:space="preserve">           Begin foreach</w:t>
      </w:r>
    </w:p>
    <w:p w:rsidR="006E714E" w:rsidRDefault="006E714E" w:rsidP="006E714E">
      <w:pPr>
        <w:pStyle w:val="PL"/>
        <w:keepNext/>
        <w:rPr>
          <w:noProof w:val="0"/>
        </w:rPr>
      </w:pPr>
      <w:r>
        <w:t xml:space="preserve">             Foreach servce and protocol do</w:t>
      </w:r>
    </w:p>
    <w:p w:rsidR="006E714E" w:rsidRDefault="006E714E" w:rsidP="006E714E">
      <w:pPr>
        <w:pStyle w:val="PL"/>
        <w:keepNext/>
        <w:rPr>
          <w:noProof w:val="0"/>
        </w:rPr>
      </w:pPr>
      <w:r>
        <w:t xml:space="preserve">               Begin foreach</w:t>
      </w:r>
    </w:p>
    <w:p w:rsidR="006E714E" w:rsidRDefault="006E714E" w:rsidP="006E714E">
      <w:pPr>
        <w:pStyle w:val="PL"/>
        <w:keepNext/>
        <w:rPr>
          <w:noProof w:val="0"/>
        </w:rPr>
      </w:pPr>
      <w:r>
        <w:t xml:space="preserve">                full_match_list:= get all records from total_list with service and protocol </w:t>
      </w:r>
    </w:p>
    <w:p w:rsidR="006E714E" w:rsidRDefault="006E714E" w:rsidP="006E714E">
      <w:pPr>
        <w:pStyle w:val="PL"/>
        <w:keepNext/>
        <w:rPr>
          <w:noProof w:val="0"/>
        </w:rPr>
      </w:pPr>
      <w:r>
        <w:t xml:space="preserve">                                        and suffix contained in end of the hostname </w:t>
      </w:r>
    </w:p>
    <w:p w:rsidR="006E714E" w:rsidRDefault="006E714E" w:rsidP="006E714E">
      <w:pPr>
        <w:pStyle w:val="PL"/>
        <w:keepNext/>
      </w:pPr>
      <w:r>
        <w:t xml:space="preserve">                If there is at least one "A" record and one "B" record in full_match_list then  </w:t>
      </w:r>
    </w:p>
    <w:p w:rsidR="006E714E" w:rsidRDefault="006E714E" w:rsidP="006E714E">
      <w:pPr>
        <w:pStyle w:val="PL"/>
        <w:keepNext/>
      </w:pPr>
      <w:r>
        <w:t xml:space="preserve">                    Begin If</w:t>
      </w:r>
    </w:p>
    <w:p w:rsidR="006E714E" w:rsidRDefault="006E714E" w:rsidP="006E714E">
      <w:pPr>
        <w:pStyle w:val="PL"/>
        <w:keepNext/>
      </w:pPr>
      <w:r>
        <w:t xml:space="preserve">                       degree:=number_labels</w:t>
      </w:r>
    </w:p>
    <w:p w:rsidR="006E714E" w:rsidRDefault="006E714E" w:rsidP="006E714E">
      <w:pPr>
        <w:pStyle w:val="PL"/>
        <w:keepNext/>
      </w:pPr>
      <w:r>
        <w:t xml:space="preserve">                       create structure with fields</w:t>
      </w:r>
    </w:p>
    <w:p w:rsidR="006E714E" w:rsidRDefault="006E714E" w:rsidP="006E714E">
      <w:pPr>
        <w:pStyle w:val="PL"/>
        <w:keepNext/>
      </w:pPr>
      <w:r>
        <w:t xml:space="preserve">                         (degree, suffix,service_and_protocol,full_match_list) </w:t>
      </w:r>
    </w:p>
    <w:p w:rsidR="006E714E" w:rsidRDefault="006E714E" w:rsidP="006E714E">
      <w:pPr>
        <w:pStyle w:val="PL"/>
        <w:keepNext/>
      </w:pPr>
      <w:r>
        <w:t xml:space="preserve">                       add that structure to paired_sets_list</w:t>
      </w:r>
    </w:p>
    <w:p w:rsidR="006E714E" w:rsidRDefault="006E714E" w:rsidP="006E714E">
      <w:pPr>
        <w:pStyle w:val="PL"/>
        <w:keepNext/>
      </w:pPr>
      <w:r>
        <w:t xml:space="preserve">                    End If</w:t>
      </w:r>
    </w:p>
    <w:p w:rsidR="006E714E" w:rsidRDefault="006E714E" w:rsidP="006E714E">
      <w:pPr>
        <w:pStyle w:val="PL"/>
        <w:keepNext/>
      </w:pPr>
      <w:r>
        <w:t xml:space="preserve">               End foreach</w:t>
      </w:r>
    </w:p>
    <w:p w:rsidR="006E714E" w:rsidRDefault="006E714E" w:rsidP="006E714E">
      <w:pPr>
        <w:pStyle w:val="PL"/>
        <w:keepNext/>
        <w:rPr>
          <w:noProof w:val="0"/>
        </w:rPr>
      </w:pPr>
      <w:r>
        <w:t xml:space="preserve">           End foreach</w:t>
      </w:r>
    </w:p>
    <w:p w:rsidR="006E714E" w:rsidRDefault="006E714E" w:rsidP="006E714E">
      <w:pPr>
        <w:pStyle w:val="PL"/>
        <w:keepNext/>
        <w:rPr>
          <w:noProof w:val="0"/>
        </w:rPr>
      </w:pPr>
      <w:r>
        <w:t xml:space="preserve">     End do</w:t>
      </w:r>
    </w:p>
    <w:p w:rsidR="006E714E" w:rsidRDefault="006E714E" w:rsidP="006E714E">
      <w:pPr>
        <w:pStyle w:val="PL"/>
        <w:keepNext/>
        <w:rPr>
          <w:noProof w:val="0"/>
        </w:rPr>
      </w:pPr>
      <w:r>
        <w:t xml:space="preserve">   sort paired_sets by degree</w:t>
      </w:r>
    </w:p>
    <w:p w:rsidR="006E714E" w:rsidRDefault="006E714E" w:rsidP="006E714E">
      <w:pPr>
        <w:pStyle w:val="PL"/>
        <w:keepNext/>
        <w:rPr>
          <w:noProof w:val="0"/>
        </w:rPr>
      </w:pPr>
      <w:r>
        <w:t xml:space="preserve">   return (paired_sets_list)</w:t>
      </w:r>
    </w:p>
    <w:p w:rsidR="006E714E" w:rsidRDefault="006E714E" w:rsidP="006E714E">
      <w:pPr>
        <w:pStyle w:val="PL"/>
        <w:keepNext/>
        <w:rPr>
          <w:noProof w:val="0"/>
        </w:rPr>
      </w:pPr>
      <w:r>
        <w:t xml:space="preserve">  End Procedure;</w:t>
      </w:r>
    </w:p>
    <w:p w:rsidR="006E714E" w:rsidRDefault="006E714E" w:rsidP="006E714E">
      <w:pPr>
        <w:rPr>
          <w:lang w:val="en-US"/>
        </w:rPr>
      </w:pPr>
    </w:p>
    <w:p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rsidR="006E714E" w:rsidRDefault="006E714E" w:rsidP="006E714E">
      <w:pPr>
        <w:rPr>
          <w:lang w:val="en-US"/>
        </w:rPr>
      </w:pPr>
      <w:r>
        <w:rPr>
          <w:lang w:val="en-US"/>
        </w:rPr>
        <w:t xml:space="preserve">Since highest degree is preferred over S-NAPTR ordering with "topon" labels the selection is done by degree starting with the highest degree obtaining only the possible "A" and "B" nodes at that degree. A sublist of the </w:t>
      </w:r>
      <w:r>
        <w:t xml:space="preserve">paired_sets_list containing the highest degree is taken from paired_sets_list denoted as degree_sublist. </w:t>
      </w:r>
      <w:r>
        <w:rPr>
          <w:lang w:val="en-US"/>
        </w:rPr>
        <w:t>Assume the "A" node is to be selected "logically first". Sort the "A" parts of degree_sublist</w:t>
      </w:r>
      <w:r>
        <w:t xml:space="preserve"> in increasing "snaptr_output_order". For the records in that order try to connect to the node with the service and protocol in the record using 3GPP procedures. On failure proceed with the next record. </w:t>
      </w:r>
      <w:r>
        <w:rPr>
          <w:lang w:val="en-US"/>
        </w:rPr>
        <w:t>When that degree_sublist is exhausted then degree-1 is tried and so on until an "A" node is selected. Once an "A" node is chosen, the procedure has also a selected degree, suffix and service.</w:t>
      </w:r>
    </w:p>
    <w:p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rsidR="006E714E" w:rsidRDefault="006E714E" w:rsidP="006E714E">
      <w:r>
        <w:rPr>
          <w:lang w:val="en-US"/>
        </w:rPr>
        <w:t>Taking the degree_sublist used to select the "A" node create a new sublist from only records with the same service, same protocol and suffix. Remove the "A" node records from that sublist. Sort this new sublist by</w:t>
      </w:r>
      <w:r>
        <w:t xml:space="preserve"> increasing "snaptr_output_order</w:t>
      </w:r>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rsidR="006E714E" w:rsidRDefault="006E714E" w:rsidP="006E714E">
      <w:r>
        <w:t xml:space="preserve">A new candidate_list_A is created consisting only of the selected "A" node A and service_and_protocol. </w:t>
      </w:r>
      <w:r>
        <w:rPr>
          <w:lang w:val="en-US"/>
        </w:rPr>
        <w:t>The procedure "</w:t>
      </w:r>
      <w:r>
        <w:t xml:space="preserve">topo_matching " is run again giving a new paired_sets_list. The "A" node records are removed from the new paired_sets_list leaving only "B" nodes. </w:t>
      </w:r>
      <w:r>
        <w:rPr>
          <w:lang w:val="en-US"/>
        </w:rPr>
        <w:t xml:space="preserve">Sort the records in </w:t>
      </w:r>
      <w:r>
        <w:t>paired_sets_list</w:t>
      </w:r>
      <w:r>
        <w:rPr>
          <w:lang w:val="en-US"/>
        </w:rPr>
        <w:t xml:space="preserve"> in decreasing order of degree and within degree in </w:t>
      </w:r>
      <w:r>
        <w:t xml:space="preserve">increasing "snaptr_output_order" </w:t>
      </w:r>
      <w:r>
        <w:rPr>
          <w:lang w:val="en-US"/>
        </w:rPr>
        <w:t>(see clause C.3). Using the records in that order</w:t>
      </w:r>
      <w:r>
        <w:t xml:space="preserve"> try to connect to the "B" nodes with the service in the record. On failure go to next record.</w:t>
      </w:r>
    </w:p>
    <w:p w:rsidR="006E714E" w:rsidRDefault="006E714E" w:rsidP="006E714E">
      <w:pPr>
        <w:pStyle w:val="NO"/>
        <w:rPr>
          <w:lang w:val="en-US"/>
        </w:rPr>
      </w:pPr>
      <w:r>
        <w:rPr>
          <w:lang w:val="en-US"/>
        </w:rPr>
        <w:t>NOTE 5:</w:t>
      </w:r>
      <w:r>
        <w:rPr>
          <w:lang w:val="en-US"/>
        </w:rPr>
        <w:tab/>
        <w:t xml:space="preserve">Failing to actually contact a node should result in the failing node(s) to be removed from consideration for a period of time. Such removal is not detailed above. Also a reasonable implementation would give up after some maximum number of failed attempts. </w:t>
      </w:r>
    </w:p>
    <w:p w:rsidR="006E714E" w:rsidRPr="001C652B" w:rsidRDefault="006E714E" w:rsidP="006E714E">
      <w:pPr>
        <w:pStyle w:val="Heading8"/>
      </w:pPr>
      <w:r w:rsidRPr="001C652B">
        <w:br w:type="page"/>
      </w:r>
      <w:bookmarkStart w:id="406" w:name="_Toc20214931"/>
      <w:bookmarkStart w:id="407" w:name="_Toc27753314"/>
      <w:bookmarkStart w:id="408" w:name="_Toc36055133"/>
      <w:r w:rsidRPr="001C652B">
        <w:lastRenderedPageBreak/>
        <w:t>Annex D (Informative):</w:t>
      </w:r>
      <w:r w:rsidRPr="001C652B">
        <w:br/>
        <w:t>SGSN examples</w:t>
      </w:r>
      <w:bookmarkEnd w:id="406"/>
      <w:bookmarkEnd w:id="407"/>
      <w:bookmarkEnd w:id="408"/>
    </w:p>
    <w:p w:rsidR="006E714E" w:rsidRPr="001C652B" w:rsidRDefault="006E714E" w:rsidP="006E714E">
      <w:pPr>
        <w:pStyle w:val="Heading2"/>
      </w:pPr>
      <w:bookmarkStart w:id="409" w:name="_Toc20214932"/>
      <w:bookmarkStart w:id="410" w:name="_Toc27753315"/>
      <w:bookmarkStart w:id="411" w:name="_Toc36055134"/>
      <w:r w:rsidRPr="001C652B">
        <w:t>D.1</w:t>
      </w:r>
      <w:r w:rsidRPr="001C652B">
        <w:tab/>
        <w:t>Introduction</w:t>
      </w:r>
      <w:bookmarkEnd w:id="409"/>
      <w:bookmarkEnd w:id="410"/>
      <w:bookmarkEnd w:id="411"/>
    </w:p>
    <w:p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rsidR="006E714E" w:rsidRDefault="006E714E" w:rsidP="006E714E">
      <w:pPr>
        <w:pStyle w:val="Heading2"/>
        <w:rPr>
          <w:lang w:val="en-US"/>
        </w:rPr>
      </w:pPr>
      <w:bookmarkStart w:id="412" w:name="_Toc20214933"/>
      <w:bookmarkStart w:id="413" w:name="_Toc27753316"/>
      <w:bookmarkStart w:id="414" w:name="_Toc36055135"/>
      <w:r>
        <w:rPr>
          <w:lang w:val="en-US"/>
        </w:rPr>
        <w:t>D.2</w:t>
      </w:r>
      <w:r>
        <w:rPr>
          <w:lang w:val="en-US"/>
        </w:rPr>
        <w:tab/>
        <w:t>Preconditions</w:t>
      </w:r>
      <w:bookmarkEnd w:id="412"/>
      <w:bookmarkEnd w:id="413"/>
      <w:bookmarkEnd w:id="414"/>
    </w:p>
    <w:p w:rsidR="006E714E" w:rsidRDefault="006E714E" w:rsidP="006E714E">
      <w:pPr>
        <w:rPr>
          <w:lang w:val="en-US"/>
        </w:rPr>
      </w:pPr>
      <w:r>
        <w:rPr>
          <w:lang w:val="en-US"/>
        </w:rPr>
        <w:t>Provisions of annex A.2 apply also here.</w:t>
      </w:r>
    </w:p>
    <w:p w:rsidR="006E714E" w:rsidRDefault="006E714E" w:rsidP="006E714E">
      <w:pPr>
        <w:pStyle w:val="Heading2"/>
        <w:rPr>
          <w:lang w:val="en-US"/>
        </w:rPr>
      </w:pPr>
      <w:bookmarkStart w:id="415" w:name="_Toc20214934"/>
      <w:bookmarkStart w:id="416" w:name="_Toc27753317"/>
      <w:bookmarkStart w:id="417" w:name="_Toc36055136"/>
      <w:r>
        <w:rPr>
          <w:lang w:val="en-US"/>
        </w:rPr>
        <w:t>D.3</w:t>
      </w:r>
      <w:r>
        <w:rPr>
          <w:lang w:val="en-US"/>
        </w:rPr>
        <w:tab/>
        <w:t>SGSN file</w:t>
      </w:r>
      <w:bookmarkEnd w:id="415"/>
      <w:bookmarkEnd w:id="416"/>
      <w:bookmarkEnd w:id="417"/>
    </w:p>
    <w:p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clause 4.3.3.5</w:t>
      </w:r>
      <w:r w:rsidRPr="00FE2AB2">
        <w:rPr>
          <w:lang w:val="en-US"/>
        </w:rPr>
        <w:t xml:space="preserve"> of</w:t>
      </w:r>
      <w:r>
        <w:rPr>
          <w:lang w:val="en-US"/>
        </w:rPr>
        <w:t xml:space="preserve"> this TS). The format of the NRI-RAI FQDN is nri-sgsn&lt;NRI&gt;.rac&lt;RAC&gt;.lac&lt;LAC&gt;.rac as defined in clause 19.4.2.6 of 3GPP TS 23.003 [4].</w:t>
      </w:r>
    </w:p>
    <w:p w:rsidR="006E714E" w:rsidRDefault="006E714E" w:rsidP="006E714E">
      <w:pPr>
        <w:rPr>
          <w:lang w:val="en-US"/>
        </w:rPr>
      </w:pPr>
      <w:r>
        <w:rPr>
          <w:lang w:val="en-US"/>
        </w:rPr>
        <w:t xml:space="preserve">The nri-sgsn&lt;NRI&gt;.rac&lt;RAC&gt;.lac&lt;LAC&gt;.rac is also the natural place for the SGSN canonical node record set. For this example we place the SGSN canonical node records and the required record for the lookup at the same location both for simplicity and better DNS caching. </w:t>
      </w:r>
    </w:p>
    <w:p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rsidR="006E714E" w:rsidRPr="00550D52" w:rsidRDefault="006E714E" w:rsidP="006E714E">
      <w:pPr>
        <w:pStyle w:val="PL"/>
        <w:rPr>
          <w:lang w:val="en-US"/>
        </w:rPr>
      </w:pPr>
      <w:r w:rsidRPr="00550D52">
        <w:rPr>
          <w:lang w:val="en-US"/>
        </w:rPr>
        <w:t>;</w:t>
      </w:r>
    </w:p>
    <w:p w:rsidR="006E714E" w:rsidRPr="00146243" w:rsidRDefault="006E714E" w:rsidP="006E714E">
      <w:pPr>
        <w:pStyle w:val="PL"/>
        <w:rPr>
          <w:lang w:val="en-US"/>
        </w:rPr>
      </w:pPr>
      <w:r w:rsidRPr="00550D52">
        <w:rPr>
          <w:lang w:val="en-US"/>
        </w:rPr>
        <w:t xml:space="preserve">; This is the </w:t>
      </w:r>
      <w:r w:rsidRPr="00146243">
        <w:rPr>
          <w:lang w:val="en-US"/>
        </w:rPr>
        <w:t xml:space="preserve">P-TMSI and RAI related record and the SGSN node record </w:t>
      </w:r>
    </w:p>
    <w:p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rsidR="006E714E" w:rsidRPr="00550D52" w:rsidRDefault="006E714E" w:rsidP="006E714E">
      <w:pPr>
        <w:pStyle w:val="PL"/>
        <w:rPr>
          <w:lang w:val="en-US"/>
        </w:rPr>
      </w:pPr>
      <w:r w:rsidRPr="00550D52">
        <w:rPr>
          <w:lang w:val="en-US"/>
        </w:rPr>
        <w:t>; rather than having two records (the 3GPP one and an operator defined value)</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w:t>
      </w:r>
    </w:p>
    <w:p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rsidR="006E714E" w:rsidRPr="00550D52" w:rsidRDefault="006E714E" w:rsidP="006E714E">
      <w:pPr>
        <w:pStyle w:val="PL"/>
        <w:rPr>
          <w:lang w:val="en-US"/>
        </w:rPr>
      </w:pPr>
    </w:p>
    <w:p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6E714E" w:rsidRPr="003777AF" w:rsidRDefault="006E714E" w:rsidP="006E714E">
      <w:pPr>
        <w:pStyle w:val="PL"/>
        <w:rPr>
          <w:lang w:val="en-US"/>
        </w:rPr>
      </w:pP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rsidR="006E714E"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 xml:space="preserve">so the NAPTR order is rarely </w:t>
      </w:r>
    </w:p>
    <w:p w:rsidR="006E714E" w:rsidRPr="00550D52" w:rsidRDefault="006E714E" w:rsidP="006E714E">
      <w:pPr>
        <w:pStyle w:val="PL"/>
        <w:rPr>
          <w:lang w:val="en-US"/>
        </w:rPr>
      </w:pPr>
      <w:r w:rsidRPr="00550D52">
        <w:rPr>
          <w:lang w:val="en-US"/>
        </w:rPr>
        <w:t>; used in this record set</w:t>
      </w:r>
      <w:r>
        <w:rPr>
          <w:lang w:val="en-US"/>
        </w:rPr>
        <w:t>. The S3 is preferred over over Gn.</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r w:rsidRPr="00550D52">
        <w:rPr>
          <w:lang w:val="en-US"/>
        </w:rPr>
        <w:t xml:space="preserve"> </w:t>
      </w:r>
    </w:p>
    <w:p w:rsidR="006E714E"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 </w:t>
      </w:r>
    </w:p>
    <w:p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rsidR="006E714E" w:rsidRPr="00550D52" w:rsidRDefault="006E714E" w:rsidP="006E714E">
      <w:pPr>
        <w:pStyle w:val="PL"/>
        <w:rPr>
          <w:lang w:val="en-US"/>
        </w:rPr>
      </w:pPr>
      <w:r w:rsidRPr="00550D52">
        <w:rPr>
          <w:lang w:val="en-US"/>
        </w:rPr>
        <w:t xml:space="preserve">  </w:t>
      </w:r>
    </w:p>
    <w:p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rsidR="006E714E" w:rsidRPr="00550D52" w:rsidRDefault="006E714E" w:rsidP="006E714E">
      <w:pPr>
        <w:pStyle w:val="PL"/>
        <w:rPr>
          <w:lang w:val="en-US"/>
        </w:rPr>
      </w:pP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w:t>
      </w:r>
    </w:p>
    <w:p w:rsidR="006E714E" w:rsidRPr="00550D52" w:rsidRDefault="006E714E" w:rsidP="006E714E">
      <w:pPr>
        <w:pStyle w:val="PL"/>
        <w:rPr>
          <w:lang w:val="en-US"/>
        </w:rPr>
      </w:pPr>
      <w:r>
        <w:rPr>
          <w:lang w:val="en-US"/>
        </w:rPr>
        <w:t>;</w:t>
      </w:r>
      <w:r w:rsidRPr="00550D52">
        <w:rPr>
          <w:lang w:val="en-US"/>
        </w:rPr>
        <w:t xml:space="preserve">    IN NAPTR order pref. flag service                    regexp  replacement</w:t>
      </w:r>
    </w:p>
    <w:p w:rsidR="006E714E" w:rsidRPr="00550D52" w:rsidRDefault="006E714E" w:rsidP="006E714E">
      <w:pPr>
        <w:pStyle w:val="PL"/>
        <w:rPr>
          <w:lang w:val="en-US"/>
        </w:rPr>
      </w:pPr>
    </w:p>
    <w:p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rsidR="006E714E" w:rsidRPr="00727F14" w:rsidRDefault="006E714E" w:rsidP="006E714E">
      <w:pPr>
        <w:pStyle w:val="PL"/>
        <w:rPr>
          <w:lang w:val="en-US"/>
        </w:rPr>
      </w:pPr>
      <w:r w:rsidRPr="00727F14">
        <w:rPr>
          <w:lang w:val="en-US"/>
        </w:rPr>
        <w:t xml:space="preserve">     IN NAPTR 200   999   "a"   "x-3gpp-sgsn:x-s3"  ""  topoff.eth2.nri-sgsn02.rac0003.lac1001.rac</w:t>
      </w:r>
    </w:p>
    <w:p w:rsidR="006E714E" w:rsidRPr="00550D52" w:rsidRDefault="006E714E" w:rsidP="006E714E">
      <w:pPr>
        <w:pStyle w:val="PL"/>
        <w:rPr>
          <w:lang w:val="en-US"/>
        </w:rPr>
      </w:pPr>
      <w:r w:rsidRPr="00727F14">
        <w:rPr>
          <w:lang w:val="en-US"/>
        </w:rPr>
        <w:t xml:space="preserve">     IN NAPTR 300   999   "a"   "x-3gpp-sgsn:x-gn"  ""  topoff.eth3.nri-sgsn02.rac0003.lac1001.rac</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Al</w:t>
      </w:r>
      <w:r>
        <w:rPr>
          <w:lang w:val="en-US"/>
        </w:rPr>
        <w:t>l SGSN IP addresses for both SGSNs</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rsidR="006E714E" w:rsidRPr="0098720C" w:rsidRDefault="006E714E" w:rsidP="006E714E">
      <w:pPr>
        <w:pStyle w:val="PL"/>
        <w:rPr>
          <w:lang w:val="it-IT"/>
        </w:rPr>
      </w:pPr>
      <w:r w:rsidRPr="00550D52">
        <w:rPr>
          <w:lang w:val="en-US"/>
        </w:rPr>
        <w:t xml:space="preserve">                                 </w:t>
      </w:r>
      <w:r w:rsidRPr="0098720C">
        <w:rPr>
          <w:lang w:val="it-IT"/>
        </w:rPr>
        <w:t>IN A 192.0.2.12</w:t>
      </w:r>
    </w:p>
    <w:p w:rsidR="006E714E" w:rsidRPr="0098720C" w:rsidRDefault="006E714E" w:rsidP="006E714E">
      <w:pPr>
        <w:pStyle w:val="PL"/>
        <w:rPr>
          <w:lang w:val="it-IT"/>
        </w:rPr>
      </w:pPr>
      <w:r w:rsidRPr="0098720C">
        <w:rPr>
          <w:lang w:val="it-IT"/>
        </w:rPr>
        <w:t xml:space="preserve">                                 IN AAAA 2001:db8:0:0:0:0:0:0</w:t>
      </w:r>
    </w:p>
    <w:p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rsidR="006E714E" w:rsidRPr="00550D52" w:rsidRDefault="006E714E" w:rsidP="006E714E">
      <w:pPr>
        <w:pStyle w:val="PL"/>
        <w:rPr>
          <w:lang w:val="en-US"/>
        </w:rPr>
      </w:pPr>
      <w:r>
        <w:rPr>
          <w:lang w:val="en-US"/>
        </w:rPr>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rsidR="006E714E" w:rsidRPr="0098720C" w:rsidRDefault="006E714E" w:rsidP="006E714E">
      <w:pPr>
        <w:pStyle w:val="PL"/>
        <w:rPr>
          <w:lang w:val="it-IT"/>
        </w:rPr>
      </w:pPr>
      <w:r w:rsidRPr="00550D52">
        <w:rPr>
          <w:lang w:val="en-US"/>
        </w:rPr>
        <w:t xml:space="preserve">                                 </w:t>
      </w:r>
      <w:r w:rsidRPr="0098720C">
        <w:rPr>
          <w:lang w:val="it-IT"/>
        </w:rPr>
        <w:t>IN A 192.0.2.14</w:t>
      </w:r>
    </w:p>
    <w:p w:rsidR="006E714E" w:rsidRPr="0098720C" w:rsidRDefault="006E714E" w:rsidP="006E714E">
      <w:pPr>
        <w:pStyle w:val="PL"/>
        <w:rPr>
          <w:lang w:val="it-IT"/>
        </w:rPr>
      </w:pPr>
      <w:r w:rsidRPr="0098720C">
        <w:rPr>
          <w:lang w:val="it-IT"/>
        </w:rPr>
        <w:t xml:space="preserve">                                 IN AAAA 2001:db8:0:2:0:0:0:0</w:t>
      </w:r>
    </w:p>
    <w:p w:rsidR="006E714E" w:rsidRPr="00550D52" w:rsidRDefault="006E714E" w:rsidP="006E714E">
      <w:pPr>
        <w:pStyle w:val="PL"/>
        <w:rPr>
          <w:lang w:val="en-US"/>
        </w:rPr>
      </w:pPr>
      <w:r w:rsidRPr="0098720C">
        <w:rPr>
          <w:lang w:val="it-IT"/>
        </w:rPr>
        <w:lastRenderedPageBreak/>
        <w:t xml:space="preserve">                                 </w:t>
      </w:r>
      <w:r w:rsidRPr="00550D52">
        <w:rPr>
          <w:lang w:val="en-US"/>
        </w:rPr>
        <w:t>IN AAAA 2001:db8:0:3:0:0:0:0</w:t>
      </w:r>
    </w:p>
    <w:p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rsidR="006E714E" w:rsidRPr="0098720C" w:rsidRDefault="006E714E" w:rsidP="006E714E">
      <w:pPr>
        <w:pStyle w:val="PL"/>
        <w:rPr>
          <w:lang w:val="it-IT"/>
        </w:rPr>
      </w:pPr>
      <w:r w:rsidRPr="00550D52">
        <w:rPr>
          <w:lang w:val="en-US"/>
        </w:rPr>
        <w:t xml:space="preserve">                                 </w:t>
      </w:r>
      <w:r w:rsidRPr="0098720C">
        <w:rPr>
          <w:lang w:val="it-IT"/>
        </w:rPr>
        <w:t>IN A 192.0.2.16</w:t>
      </w:r>
    </w:p>
    <w:p w:rsidR="006E714E" w:rsidRPr="0098720C" w:rsidRDefault="006E714E" w:rsidP="006E714E">
      <w:pPr>
        <w:pStyle w:val="PL"/>
        <w:rPr>
          <w:lang w:val="it-IT"/>
        </w:rPr>
      </w:pPr>
      <w:r w:rsidRPr="0098720C">
        <w:rPr>
          <w:lang w:val="it-IT"/>
        </w:rPr>
        <w:t xml:space="preserve">                                 IN AAAA 2001:db8:0:4:0:0:0:0</w:t>
      </w:r>
    </w:p>
    <w:p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rsidR="006E714E" w:rsidRPr="0098720C" w:rsidRDefault="006E714E" w:rsidP="006E714E">
      <w:pPr>
        <w:pStyle w:val="PL"/>
        <w:rPr>
          <w:lang w:val="it-IT"/>
        </w:rPr>
      </w:pPr>
      <w:r w:rsidRPr="00550D52">
        <w:rPr>
          <w:lang w:val="en-US"/>
        </w:rPr>
        <w:t xml:space="preserve">                                 </w:t>
      </w:r>
      <w:r w:rsidRPr="0098720C">
        <w:rPr>
          <w:lang w:val="it-IT"/>
        </w:rPr>
        <w:t>IN A 192.0.2.18</w:t>
      </w:r>
    </w:p>
    <w:p w:rsidR="006E714E" w:rsidRPr="0098720C" w:rsidRDefault="006E714E" w:rsidP="006E714E">
      <w:pPr>
        <w:pStyle w:val="PL"/>
        <w:rPr>
          <w:lang w:val="it-IT"/>
        </w:rPr>
      </w:pPr>
      <w:r w:rsidRPr="0098720C">
        <w:rPr>
          <w:lang w:val="it-IT"/>
        </w:rPr>
        <w:t xml:space="preserve">                                 IN AAAA 2001:db8:0:6:0:0:0:0</w:t>
      </w:r>
    </w:p>
    <w:p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rsidR="006E714E" w:rsidRPr="0098720C" w:rsidRDefault="006E714E" w:rsidP="006E714E">
      <w:pPr>
        <w:pStyle w:val="PL"/>
        <w:rPr>
          <w:lang w:val="it-IT"/>
        </w:rPr>
      </w:pPr>
      <w:r w:rsidRPr="00550D52">
        <w:rPr>
          <w:lang w:val="en-US"/>
        </w:rPr>
        <w:t xml:space="preserve">                                 </w:t>
      </w:r>
      <w:r w:rsidRPr="0098720C">
        <w:rPr>
          <w:lang w:val="it-IT"/>
        </w:rPr>
        <w:t>IN A 192.0.2.20</w:t>
      </w:r>
    </w:p>
    <w:p w:rsidR="006E714E" w:rsidRPr="0098720C" w:rsidRDefault="006E714E" w:rsidP="006E714E">
      <w:pPr>
        <w:pStyle w:val="PL"/>
        <w:rPr>
          <w:lang w:val="it-IT"/>
        </w:rPr>
      </w:pPr>
      <w:r w:rsidRPr="0098720C">
        <w:rPr>
          <w:lang w:val="it-IT"/>
        </w:rPr>
        <w:t xml:space="preserve">                                 IN AAAA 2001:db8:0:8:0:0:0:0</w:t>
      </w:r>
    </w:p>
    <w:p w:rsidR="006E714E" w:rsidRPr="00550D52" w:rsidRDefault="006E714E" w:rsidP="006E714E">
      <w:pPr>
        <w:pStyle w:val="PL"/>
        <w:rPr>
          <w:lang w:val="en-US"/>
        </w:rPr>
      </w:pPr>
      <w:r w:rsidRPr="0098720C">
        <w:rPr>
          <w:lang w:val="it-IT"/>
        </w:rPr>
        <w:t xml:space="preserve">                                 </w:t>
      </w:r>
      <w:r w:rsidRPr="00550D52">
        <w:rPr>
          <w:lang w:val="en-US"/>
        </w:rPr>
        <w:t>IN AAAA 2001:db8:0:9:0:0:0:0</w:t>
      </w:r>
    </w:p>
    <w:p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rsidR="006E714E" w:rsidRPr="0098720C" w:rsidRDefault="006E714E" w:rsidP="006E714E">
      <w:pPr>
        <w:pStyle w:val="PL"/>
        <w:rPr>
          <w:lang w:val="it-IT"/>
        </w:rPr>
      </w:pPr>
      <w:r w:rsidRPr="00550D52">
        <w:rPr>
          <w:lang w:val="en-US"/>
        </w:rPr>
        <w:t xml:space="preserve">                                 </w:t>
      </w:r>
      <w:r w:rsidRPr="0098720C">
        <w:rPr>
          <w:lang w:val="it-IT"/>
        </w:rPr>
        <w:t>IN A 192.0.2.22</w:t>
      </w:r>
    </w:p>
    <w:p w:rsidR="006E714E" w:rsidRPr="0098720C" w:rsidRDefault="006E714E" w:rsidP="006E714E">
      <w:pPr>
        <w:pStyle w:val="PL"/>
        <w:rPr>
          <w:lang w:val="it-IT"/>
        </w:rPr>
      </w:pPr>
      <w:r w:rsidRPr="0098720C">
        <w:rPr>
          <w:lang w:val="it-IT"/>
        </w:rPr>
        <w:t xml:space="preserve">                                 IN AAAA 2001:db8:0:10:0:0:0:0</w:t>
      </w:r>
    </w:p>
    <w:p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rsidR="006E714E" w:rsidRPr="00550D52" w:rsidRDefault="006E714E" w:rsidP="006E714E">
      <w:pPr>
        <w:pStyle w:val="PL"/>
        <w:rPr>
          <w:lang w:val="en-US"/>
        </w:rPr>
      </w:pPr>
    </w:p>
    <w:p w:rsidR="006E714E" w:rsidRPr="00550D52" w:rsidRDefault="006E714E" w:rsidP="006E714E">
      <w:pPr>
        <w:pStyle w:val="PL"/>
        <w:rPr>
          <w:lang w:val="en-US"/>
        </w:rPr>
      </w:pPr>
      <w:r w:rsidRPr="00550D52">
        <w:rPr>
          <w:lang w:val="en-US"/>
        </w:rPr>
        <w:t>; end of file</w:t>
      </w:r>
    </w:p>
    <w:p w:rsidR="006E714E" w:rsidRDefault="006E714E" w:rsidP="006E714E">
      <w:pPr>
        <w:rPr>
          <w:lang w:val="en-US"/>
        </w:rPr>
      </w:pPr>
    </w:p>
    <w:p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rsidR="006E714E" w:rsidRDefault="006E714E" w:rsidP="006E714E">
      <w:pPr>
        <w:rPr>
          <w:lang w:val="en-US"/>
        </w:rPr>
      </w:pPr>
      <w:r>
        <w:rPr>
          <w:lang w:val="en-US"/>
        </w:rPr>
        <w:t>The fully qualified SGSN node names are the relatively long</w:t>
      </w:r>
    </w:p>
    <w:p w:rsidR="006E714E" w:rsidRDefault="006E714E" w:rsidP="006E714E">
      <w:pPr>
        <w:jc w:val="center"/>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p w:rsidR="006E714E" w:rsidRDefault="006E714E" w:rsidP="006E714E">
      <w:pPr>
        <w:rPr>
          <w:lang w:val="en-US"/>
        </w:rPr>
      </w:pPr>
      <w:r>
        <w:rPr>
          <w:lang w:val="en-US"/>
        </w:rPr>
        <w:t xml:space="preserve">and </w:t>
      </w:r>
    </w:p>
    <w:p w:rsidR="006E714E" w:rsidRDefault="006E714E" w:rsidP="006E714E">
      <w:pPr>
        <w:jc w:val="center"/>
        <w:rPr>
          <w:lang w:val="en-US"/>
        </w:rPr>
      </w:pP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p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rsidR="006E714E" w:rsidRDefault="006E714E" w:rsidP="006E714E">
      <w:pPr>
        <w:pStyle w:val="Heading2"/>
        <w:rPr>
          <w:lang w:val="en-US" w:eastAsia="ja-JP"/>
        </w:rPr>
      </w:pPr>
      <w:bookmarkStart w:id="418" w:name="_Toc20214935"/>
      <w:bookmarkStart w:id="419" w:name="_Toc27753318"/>
      <w:bookmarkStart w:id="420" w:name="_Toc36055137"/>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418"/>
      <w:bookmarkEnd w:id="419"/>
      <w:bookmarkEnd w:id="420"/>
    </w:p>
    <w:p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clause </w:t>
      </w:r>
      <w:r>
        <w:rPr>
          <w:rFonts w:hint="eastAsia"/>
          <w:lang w:val="en-US" w:eastAsia="ja-JP"/>
        </w:rPr>
        <w:t>5.8.3</w:t>
      </w:r>
      <w:r>
        <w:rPr>
          <w:lang w:val="en-US"/>
        </w:rPr>
        <w:t>). The format of the</w:t>
      </w:r>
      <w:r>
        <w:rPr>
          <w:rFonts w:hint="eastAsia"/>
          <w:lang w:val="en-US" w:eastAsia="ja-JP"/>
        </w:rPr>
        <w:t xml:space="preserve"> </w:t>
      </w:r>
      <w:r>
        <w:rPr>
          <w:lang w:val="en-US"/>
        </w:rPr>
        <w:t>RAI FQDN is rac&lt;RAC&gt;.lac&lt;LAC&gt;.rac as defined in clause 19.4.2.</w:t>
      </w:r>
      <w:r>
        <w:rPr>
          <w:rFonts w:hint="eastAsia"/>
          <w:lang w:val="en-US" w:eastAsia="ja-JP"/>
        </w:rPr>
        <w:t>5</w:t>
      </w:r>
      <w:r>
        <w:rPr>
          <w:lang w:val="en-US"/>
        </w:rPr>
        <w:t xml:space="preserve"> of 3GPP TS 23.003 [4].</w:t>
      </w:r>
    </w:p>
    <w:p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rac0003.lac1</w:t>
      </w:r>
      <w:r w:rsidRPr="00550D52">
        <w:rPr>
          <w:lang w:val="en-US"/>
        </w:rPr>
        <w:t>001.</w:t>
      </w:r>
      <w:r>
        <w:rPr>
          <w:lang w:val="en-US"/>
        </w:rPr>
        <w:t>rac</w:t>
      </w:r>
      <w:r w:rsidRPr="00550D52">
        <w:rPr>
          <w:lang w:val="en-US"/>
        </w:rPr>
        <w:t xml:space="preserve">                      </w:t>
      </w:r>
    </w:p>
    <w:p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rsidR="006E714E" w:rsidRPr="00550D52" w:rsidRDefault="006E714E" w:rsidP="006E714E">
      <w:pPr>
        <w:pStyle w:val="PL"/>
        <w:rPr>
          <w:lang w:val="en-US"/>
        </w:rPr>
      </w:pPr>
    </w:p>
    <w:p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6E714E" w:rsidRPr="003777AF" w:rsidRDefault="006E714E" w:rsidP="006E714E">
      <w:pPr>
        <w:pStyle w:val="PL"/>
        <w:rPr>
          <w:lang w:val="en-US"/>
        </w:rPr>
      </w:pPr>
    </w:p>
    <w:p w:rsidR="006E714E" w:rsidRPr="00550D52" w:rsidRDefault="006E714E" w:rsidP="006E714E">
      <w:pPr>
        <w:pStyle w:val="PL"/>
        <w:rPr>
          <w:lang w:val="en-US"/>
        </w:rPr>
      </w:pPr>
      <w:r w:rsidRPr="00550D52">
        <w:rPr>
          <w:lang w:val="en-US"/>
        </w:rPr>
        <w:t>;</w:t>
      </w:r>
    </w:p>
    <w:p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rsidR="006E714E" w:rsidRDefault="006E714E" w:rsidP="006E714E">
      <w:pPr>
        <w:pStyle w:val="PL"/>
        <w:rPr>
          <w:lang w:val="en-US" w:eastAsia="ja-JP"/>
        </w:rPr>
      </w:pPr>
    </w:p>
    <w:p w:rsidR="006E714E" w:rsidRDefault="006E714E" w:rsidP="006E714E">
      <w:pPr>
        <w:rPr>
          <w:lang w:val="en-US"/>
        </w:rPr>
      </w:pPr>
    </w:p>
    <w:p w:rsidR="006E714E" w:rsidRPr="001C652B" w:rsidRDefault="006E714E" w:rsidP="006E714E">
      <w:pPr>
        <w:pStyle w:val="Heading8"/>
      </w:pPr>
      <w:r>
        <w:br w:type="page"/>
      </w:r>
      <w:bookmarkStart w:id="421" w:name="_Toc20214936"/>
      <w:bookmarkStart w:id="422" w:name="_Toc27753319"/>
      <w:bookmarkStart w:id="423" w:name="_Toc36055138"/>
      <w:r w:rsidRPr="001C652B">
        <w:lastRenderedPageBreak/>
        <w:t xml:space="preserve">Annex </w:t>
      </w:r>
      <w:r>
        <w:t>E</w:t>
      </w:r>
      <w:r w:rsidRPr="001C652B">
        <w:t xml:space="preserve"> (Informative):</w:t>
      </w:r>
      <w:r w:rsidRPr="001C652B">
        <w:br/>
      </w:r>
      <w:r>
        <w:t>SGW/PGW selection examples using GTP-C load control</w:t>
      </w:r>
      <w:bookmarkEnd w:id="421"/>
      <w:bookmarkEnd w:id="422"/>
      <w:bookmarkEnd w:id="423"/>
      <w:r>
        <w:t xml:space="preserve"> </w:t>
      </w:r>
    </w:p>
    <w:p w:rsidR="006E714E" w:rsidRPr="001C652B" w:rsidRDefault="006E714E" w:rsidP="006E714E">
      <w:pPr>
        <w:pStyle w:val="Heading2"/>
      </w:pPr>
      <w:bookmarkStart w:id="424" w:name="_Toc20214937"/>
      <w:bookmarkStart w:id="425" w:name="_Toc27753320"/>
      <w:bookmarkStart w:id="426" w:name="_Toc36055139"/>
      <w:r>
        <w:t>E</w:t>
      </w:r>
      <w:r w:rsidRPr="001C652B">
        <w:t>.1</w:t>
      </w:r>
      <w:r w:rsidRPr="001C652B">
        <w:tab/>
      </w:r>
      <w:r>
        <w:t>PGW selection using GTP-C load control at node level</w:t>
      </w:r>
      <w:bookmarkEnd w:id="424"/>
      <w:bookmarkEnd w:id="425"/>
      <w:bookmarkEnd w:id="426"/>
    </w:p>
    <w:p w:rsidR="006E714E" w:rsidRDefault="006E714E" w:rsidP="006E714E">
      <w:pPr>
        <w:rPr>
          <w:lang w:val="en-US"/>
        </w:rPr>
      </w:pPr>
      <w:r>
        <w:rPr>
          <w:lang w:val="en-US"/>
        </w:rPr>
        <w:t>This example illustrates the principles of the SGW or PGW selection specified in clause 4A.2, with GTP-C load control supported and enabled at node level.</w:t>
      </w:r>
    </w:p>
    <w:p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rsidR="006E714E" w:rsidRDefault="006E714E" w:rsidP="006E714E">
      <w:pPr>
        <w:pStyle w:val="B1"/>
      </w:pPr>
      <w:r>
        <w:t>PGW1: DNS-weight-factor = 20, Load-metric = 10%</w:t>
      </w:r>
    </w:p>
    <w:p w:rsidR="006E714E" w:rsidRDefault="006E714E" w:rsidP="006E714E">
      <w:pPr>
        <w:pStyle w:val="B1"/>
      </w:pPr>
      <w:r>
        <w:t>PGW2: DNS-weight-factor = 20, Load-metric = 20%</w:t>
      </w:r>
    </w:p>
    <w:p w:rsidR="006E714E" w:rsidRDefault="006E714E" w:rsidP="006E714E">
      <w:pPr>
        <w:pStyle w:val="B1"/>
      </w:pPr>
      <w:r>
        <w:t>PGW3: DNS-weight-factor = 60, Load-metric= 30%</w:t>
      </w:r>
    </w:p>
    <w:p w:rsidR="006E714E" w:rsidRDefault="006E714E" w:rsidP="006E714E">
      <w:pPr>
        <w:tabs>
          <w:tab w:val="left" w:pos="8652"/>
        </w:tabs>
      </w:pPr>
      <w:r>
        <w:t xml:space="preserve">Based on the above, the selecting node calculates the effective available load for each candidate PGW: </w:t>
      </w:r>
    </w:p>
    <w:p w:rsidR="006E714E" w:rsidRDefault="006E714E" w:rsidP="006E714E">
      <w:pPr>
        <w:pStyle w:val="B1"/>
      </w:pPr>
      <w:r>
        <w:t>PGW1-effective-available-load = (100 – 10)% X 20 = 18</w:t>
      </w:r>
    </w:p>
    <w:p w:rsidR="006E714E" w:rsidRPr="001720CA" w:rsidRDefault="006E714E" w:rsidP="006E714E">
      <w:pPr>
        <w:pStyle w:val="B1"/>
      </w:pPr>
      <w:r>
        <w:t>PGW2-effective-available-load = (100 – 20)% X 20 = 16</w:t>
      </w:r>
    </w:p>
    <w:p w:rsidR="006E714E" w:rsidRDefault="006E714E" w:rsidP="006E714E">
      <w:pPr>
        <w:pStyle w:val="B1"/>
      </w:pPr>
      <w:r>
        <w:t>PGW3-effective-available-load = (100 – 30)% X 60 = 42</w:t>
      </w:r>
    </w:p>
    <w:p w:rsidR="006E714E" w:rsidRDefault="006E714E" w:rsidP="006E714E">
      <w:r>
        <w:t>The selecting node then calculates the relative available load of each candidate PGW (rounding-off to nearest integer value):</w:t>
      </w:r>
    </w:p>
    <w:p w:rsidR="006E714E" w:rsidRDefault="006E714E" w:rsidP="006E714E">
      <w:pPr>
        <w:pStyle w:val="B1"/>
      </w:pPr>
      <w:r>
        <w:t>PGW1-relative-available-load = 18 / (18 + 16 + 42) =~ 24%</w:t>
      </w:r>
    </w:p>
    <w:p w:rsidR="006E714E" w:rsidRDefault="006E714E" w:rsidP="006E714E">
      <w:pPr>
        <w:pStyle w:val="B1"/>
      </w:pPr>
      <w:r>
        <w:t>PGW2-relative-available-load = 16 / (18 + 16 + 42) =~ 21%</w:t>
      </w:r>
    </w:p>
    <w:p w:rsidR="006E714E" w:rsidRDefault="006E714E" w:rsidP="006E714E">
      <w:pPr>
        <w:pStyle w:val="B1"/>
      </w:pPr>
      <w:r>
        <w:t>PGW3-relative-available-load = 42 / (18 + 16 + 42) =~ 55%</w:t>
      </w:r>
    </w:p>
    <w:p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rsidR="006E714E" w:rsidRPr="00476E15" w:rsidRDefault="006E714E" w:rsidP="006E714E">
      <w:pPr>
        <w:pStyle w:val="Heading2"/>
        <w:rPr>
          <w:lang w:val="en-US"/>
        </w:rPr>
      </w:pPr>
      <w:bookmarkStart w:id="427" w:name="_Toc20214938"/>
      <w:bookmarkStart w:id="428" w:name="_Toc27753321"/>
      <w:bookmarkStart w:id="429" w:name="_Toc36055140"/>
      <w:r>
        <w:t>E</w:t>
      </w:r>
      <w:r w:rsidRPr="00A60CC8">
        <w:t>.2</w:t>
      </w:r>
      <w:r w:rsidRPr="00A60CC8">
        <w:tab/>
      </w:r>
      <w:r>
        <w:t xml:space="preserve">PGW selection using GTP-C load control at APN </w:t>
      </w:r>
      <w:r w:rsidRPr="000C2639">
        <w:t>level</w:t>
      </w:r>
      <w:bookmarkEnd w:id="427"/>
      <w:bookmarkEnd w:id="428"/>
      <w:bookmarkEnd w:id="429"/>
    </w:p>
    <w:p w:rsidR="006E714E" w:rsidRDefault="006E714E" w:rsidP="006E714E">
      <w:pPr>
        <w:pStyle w:val="Heading3"/>
      </w:pPr>
      <w:bookmarkStart w:id="430" w:name="_Toc20214939"/>
      <w:bookmarkStart w:id="431" w:name="_Toc27753322"/>
      <w:bookmarkStart w:id="432" w:name="_Toc36055141"/>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430"/>
      <w:bookmarkEnd w:id="431"/>
      <w:bookmarkEnd w:id="432"/>
      <w:r w:rsidRPr="000C2639">
        <w:t xml:space="preserve"> </w:t>
      </w:r>
    </w:p>
    <w:p w:rsidR="006E714E" w:rsidRDefault="006E714E" w:rsidP="006E714E">
      <w:pPr>
        <w:rPr>
          <w:lang w:val="en-US"/>
        </w:rPr>
      </w:pPr>
      <w:r>
        <w:rPr>
          <w:lang w:val="en-US"/>
        </w:rPr>
        <w:t>This example illustrates the principles of the PGW selection specified in clause 4A.3, with GTP-C load control supported and enabled at node level and APN level.</w:t>
      </w:r>
    </w:p>
    <w:p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6E714E" w:rsidRPr="00BF1C2C" w:rsidRDefault="006E714E" w:rsidP="006E714E">
      <w:pPr>
        <w:pStyle w:val="B1"/>
      </w:pPr>
      <w:r>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rsidR="006E714E" w:rsidRDefault="006E714E" w:rsidP="006E714E">
      <w:r>
        <w:t>Based on the above, the APN1-effective-available-load is calculated as follows:</w:t>
      </w:r>
    </w:p>
    <w:p w:rsidR="006E714E" w:rsidRDefault="006E714E" w:rsidP="006E714E">
      <w:pPr>
        <w:pStyle w:val="B1"/>
      </w:pPr>
      <w:r>
        <w:t>PGW1-APN1-effective-available-load = (100 – 60)% X 50% X 20 = 4</w:t>
      </w:r>
    </w:p>
    <w:p w:rsidR="006E714E" w:rsidRPr="001720CA" w:rsidRDefault="006E714E" w:rsidP="006E714E">
      <w:pPr>
        <w:pStyle w:val="B1"/>
      </w:pPr>
      <w:r>
        <w:lastRenderedPageBreak/>
        <w:t>PGW2-APN1-effective-available-load = (100 – 50)% X 20% X 20 = 2</w:t>
      </w:r>
    </w:p>
    <w:p w:rsidR="006E714E" w:rsidRPr="001720CA" w:rsidRDefault="006E714E" w:rsidP="006E714E">
      <w:pPr>
        <w:pStyle w:val="B1"/>
      </w:pPr>
      <w:r>
        <w:t>PGW3-APN1-effective-available-load = (100 – 50)% X 10% X 60 = 3</w:t>
      </w:r>
    </w:p>
    <w:p w:rsidR="006E714E" w:rsidRDefault="006E714E" w:rsidP="006E714E">
      <w:r>
        <w:t>Then the APN1-relative-available-load is calculated as below (by rounding-off to nearest integer value):</w:t>
      </w:r>
    </w:p>
    <w:p w:rsidR="006E714E" w:rsidRDefault="006E714E" w:rsidP="006E714E">
      <w:pPr>
        <w:pStyle w:val="B1"/>
      </w:pPr>
      <w:r>
        <w:t>PGW1-APN1-relative-available-load = 4 / (4 + 2 + 3) =~ 45%</w:t>
      </w:r>
    </w:p>
    <w:p w:rsidR="006E714E" w:rsidRDefault="006E714E" w:rsidP="006E714E">
      <w:pPr>
        <w:pStyle w:val="B1"/>
      </w:pPr>
      <w:r>
        <w:t>PGW2-APN1-relative-available-load = 2 / (4 + 2 + 3) =~ 22%</w:t>
      </w:r>
    </w:p>
    <w:p w:rsidR="006E714E" w:rsidRDefault="006E714E" w:rsidP="006E714E">
      <w:pPr>
        <w:pStyle w:val="B1"/>
      </w:pPr>
      <w:r>
        <w:t>PGW3-APN1-relative-available-load = 3 / (4 + 2 + 3) =~ 33%</w:t>
      </w:r>
    </w:p>
    <w:p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rsidR="006E714E" w:rsidRDefault="006E714E" w:rsidP="006E714E">
      <w:pPr>
        <w:pStyle w:val="Heading3"/>
      </w:pPr>
      <w:bookmarkStart w:id="433" w:name="_Toc20214940"/>
      <w:bookmarkStart w:id="434" w:name="_Toc27753323"/>
      <w:bookmarkStart w:id="435" w:name="_Toc36055142"/>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433"/>
      <w:bookmarkEnd w:id="434"/>
      <w:bookmarkEnd w:id="435"/>
    </w:p>
    <w:p w:rsidR="006E714E" w:rsidRDefault="006E714E" w:rsidP="006E714E">
      <w:pPr>
        <w:rPr>
          <w:lang w:val="en-US"/>
        </w:rPr>
      </w:pPr>
      <w:r>
        <w:rPr>
          <w:lang w:val="en-US"/>
        </w:rPr>
        <w:t>This example illustrates the principles of the PGW selection specified in clause 4A.3, with GTP-C load control supported and enabled at node level and APN level.</w:t>
      </w:r>
    </w:p>
    <w:p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rsidR="006E714E" w:rsidRDefault="006E714E" w:rsidP="006E714E">
      <w:r>
        <w:t>Based on the above, the APN1-effective-available-load for the PGW3 is calculated assuming the following:</w:t>
      </w:r>
    </w:p>
    <w:p w:rsidR="006E714E" w:rsidRDefault="006E714E" w:rsidP="006E714E">
      <w:pPr>
        <w:pStyle w:val="B1"/>
        <w:rPr>
          <w:lang w:val="en-US"/>
        </w:rPr>
      </w:pPr>
      <w:r>
        <w:rPr>
          <w:lang w:val="en-US"/>
        </w:rPr>
        <w:t>PGW3-APN1-relative-capacity =  100% – 30% = 70%</w:t>
      </w:r>
    </w:p>
    <w:p w:rsidR="006E714E" w:rsidRDefault="006E714E" w:rsidP="006E714E">
      <w:pPr>
        <w:pStyle w:val="B1"/>
        <w:rPr>
          <w:lang w:val="en-US"/>
        </w:rPr>
      </w:pPr>
      <w:r>
        <w:rPr>
          <w:lang w:val="en-US"/>
        </w:rPr>
        <w:t>PGW3-APN1-load-metric = {40% - (50% X 30%)} / {(100% – 30%)} = {40% - 15%} / {70%} = ~36%</w:t>
      </w:r>
    </w:p>
    <w:p w:rsidR="006E714E" w:rsidRPr="00B26868" w:rsidRDefault="006E714E" w:rsidP="006E714E">
      <w:pPr>
        <w:pStyle w:val="Heading8"/>
        <w:rPr>
          <w:lang w:val="en-US"/>
        </w:rPr>
      </w:pPr>
      <w:bookmarkStart w:id="436" w:name="_Toc20214941"/>
      <w:bookmarkStart w:id="437" w:name="_Toc27753324"/>
      <w:bookmarkStart w:id="438" w:name="_Toc36055143"/>
      <w:r>
        <w:t>Annex F (Informative):</w:t>
      </w:r>
      <w:r>
        <w:br/>
        <w:t>Examples for AMF Discovery by 5G AN</w:t>
      </w:r>
      <w:bookmarkEnd w:id="436"/>
      <w:bookmarkEnd w:id="437"/>
      <w:bookmarkEnd w:id="438"/>
    </w:p>
    <w:p w:rsidR="006E714E" w:rsidRDefault="006E714E" w:rsidP="006E714E">
      <w:pPr>
        <w:pStyle w:val="Heading2"/>
        <w:rPr>
          <w:lang w:val="en-US"/>
        </w:rPr>
      </w:pPr>
      <w:bookmarkStart w:id="439" w:name="_Toc20214942"/>
      <w:bookmarkStart w:id="440" w:name="_Toc27753325"/>
      <w:bookmarkStart w:id="441" w:name="_Toc36055144"/>
      <w:r>
        <w:rPr>
          <w:lang w:val="en-US"/>
        </w:rPr>
        <w:t>F.1</w:t>
      </w:r>
      <w:r>
        <w:rPr>
          <w:lang w:val="en-US"/>
        </w:rPr>
        <w:tab/>
        <w:t>Introduction</w:t>
      </w:r>
      <w:bookmarkEnd w:id="439"/>
      <w:bookmarkEnd w:id="440"/>
      <w:bookmarkEnd w:id="441"/>
    </w:p>
    <w:p w:rsidR="006E714E" w:rsidRDefault="006E714E" w:rsidP="006E714E">
      <w:pPr>
        <w:rPr>
          <w:lang w:val="en-US"/>
        </w:rPr>
      </w:pPr>
      <w:r>
        <w:rPr>
          <w:lang w:val="en-US"/>
        </w:rPr>
        <w:t xml:space="preserve">This annex provides examples of DNS provisioning for AMF Discovery by 5G AN. </w:t>
      </w:r>
    </w:p>
    <w:p w:rsidR="006E714E" w:rsidRDefault="006E714E" w:rsidP="006E714E">
      <w:pPr>
        <w:pStyle w:val="Heading2"/>
        <w:rPr>
          <w:lang w:val="en-US"/>
        </w:rPr>
      </w:pPr>
      <w:bookmarkStart w:id="442" w:name="_Toc20214943"/>
      <w:bookmarkStart w:id="443" w:name="_Toc27753326"/>
      <w:bookmarkStart w:id="444" w:name="_Toc36055145"/>
      <w:r>
        <w:rPr>
          <w:lang w:val="en-US"/>
        </w:rPr>
        <w:t>F.2</w:t>
      </w:r>
      <w:r>
        <w:rPr>
          <w:lang w:val="en-US"/>
        </w:rPr>
        <w:tab/>
        <w:t>Preconditions</w:t>
      </w:r>
      <w:bookmarkEnd w:id="442"/>
      <w:bookmarkEnd w:id="443"/>
      <w:bookmarkEnd w:id="444"/>
    </w:p>
    <w:p w:rsidR="006E714E" w:rsidRDefault="006E714E" w:rsidP="006E714E">
      <w:pPr>
        <w:rPr>
          <w:lang w:val="en-US"/>
        </w:rPr>
      </w:pPr>
      <w:r>
        <w:rPr>
          <w:lang w:val="en-US"/>
        </w:rPr>
        <w:t>See annex A.2.</w:t>
      </w:r>
    </w:p>
    <w:p w:rsidR="006E714E" w:rsidRDefault="006E714E" w:rsidP="006E714E">
      <w:pPr>
        <w:pStyle w:val="Heading2"/>
        <w:rPr>
          <w:lang w:val="en-US"/>
        </w:rPr>
      </w:pPr>
      <w:bookmarkStart w:id="445" w:name="_Toc20214944"/>
      <w:bookmarkStart w:id="446" w:name="_Toc27753327"/>
      <w:bookmarkStart w:id="447" w:name="_Toc36055146"/>
      <w:r>
        <w:rPr>
          <w:lang w:val="en-US"/>
        </w:rPr>
        <w:t>F.3</w:t>
      </w:r>
      <w:r>
        <w:rPr>
          <w:lang w:val="en-US"/>
        </w:rPr>
        <w:tab/>
        <w:t>Example of an AMF Region with 2 AMF Sets</w:t>
      </w:r>
      <w:bookmarkEnd w:id="445"/>
      <w:bookmarkEnd w:id="446"/>
      <w:bookmarkEnd w:id="447"/>
      <w:r>
        <w:rPr>
          <w:lang w:val="en-US"/>
        </w:rPr>
        <w:t xml:space="preserve"> </w:t>
      </w:r>
    </w:p>
    <w:p w:rsidR="006E714E" w:rsidRDefault="006E714E" w:rsidP="006E714E">
      <w:pPr>
        <w:pStyle w:val="Heading3"/>
        <w:rPr>
          <w:lang w:val="en-US"/>
        </w:rPr>
      </w:pPr>
      <w:bookmarkStart w:id="448" w:name="_Toc20214945"/>
      <w:bookmarkStart w:id="449" w:name="_Toc27753328"/>
      <w:bookmarkStart w:id="450" w:name="_Toc36055147"/>
      <w:r>
        <w:rPr>
          <w:lang w:val="en-US"/>
        </w:rPr>
        <w:t>F.3.1</w:t>
      </w:r>
      <w:r>
        <w:rPr>
          <w:lang w:val="en-US"/>
        </w:rPr>
        <w:tab/>
        <w:t>Master file</w:t>
      </w:r>
      <w:bookmarkEnd w:id="448"/>
      <w:bookmarkEnd w:id="449"/>
      <w:bookmarkEnd w:id="450"/>
      <w:r>
        <w:rPr>
          <w:lang w:val="en-US"/>
        </w:rPr>
        <w:t xml:space="preserve"> </w:t>
      </w:r>
    </w:p>
    <w:p w:rsidR="006E714E" w:rsidRDefault="006E714E" w:rsidP="006E714E">
      <w:pPr>
        <w:rPr>
          <w:lang w:val="en-US"/>
        </w:rPr>
      </w:pPr>
      <w:r>
        <w:rPr>
          <w:lang w:val="en-US"/>
        </w:rPr>
        <w:t>The master file for this example has following content.</w:t>
      </w:r>
    </w:p>
    <w:p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rsidR="006E714E" w:rsidRPr="002C1981" w:rsidRDefault="006E714E" w:rsidP="006E714E">
      <w:pPr>
        <w:pStyle w:val="PL"/>
        <w:rPr>
          <w:lang w:val="en-US"/>
        </w:rPr>
      </w:pPr>
      <w:r w:rsidRPr="002C1981">
        <w:rPr>
          <w:lang w:val="en-US"/>
        </w:rPr>
        <w:lastRenderedPageBreak/>
        <w:t>;</w:t>
      </w:r>
    </w:p>
    <w:p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IETF RFC 2308 not </w:t>
      </w:r>
      <w:r>
        <w:rPr>
          <w:lang w:val="en-US"/>
        </w:rPr>
        <w:t xml:space="preserve">IETF </w:t>
      </w:r>
      <w:r w:rsidRPr="002C1981">
        <w:rPr>
          <w:lang w:val="en-US"/>
        </w:rPr>
        <w:t>RFC 1035</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SOA_DB.txt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rsidR="006E714E" w:rsidRPr="002C1981" w:rsidRDefault="006E714E" w:rsidP="006E714E">
      <w:pPr>
        <w:pStyle w:val="PL"/>
        <w:rPr>
          <w:lang w:val="en-US"/>
        </w:rPr>
      </w:pPr>
      <w:r w:rsidRPr="002C1981">
        <w:rPr>
          <w:lang w:val="en-US"/>
        </w:rPr>
        <w:t>;</w:t>
      </w:r>
    </w:p>
    <w:p w:rsidR="006E714E" w:rsidRDefault="006E714E" w:rsidP="006E714E">
      <w:pPr>
        <w:pStyle w:val="PL"/>
        <w:rPr>
          <w:lang w:val="en-US"/>
        </w:rPr>
      </w:pPr>
      <w:r w:rsidRPr="002C1981">
        <w:rPr>
          <w:lang w:val="en-US"/>
        </w:rPr>
        <w:t>; End of file</w:t>
      </w:r>
    </w:p>
    <w:p w:rsidR="006E714E" w:rsidRDefault="006E714E" w:rsidP="006E714E">
      <w:pPr>
        <w:pStyle w:val="Heading3"/>
        <w:rPr>
          <w:lang w:val="en-US"/>
        </w:rPr>
      </w:pPr>
      <w:bookmarkStart w:id="451" w:name="_Toc20214946"/>
      <w:bookmarkStart w:id="452" w:name="_Toc27753329"/>
      <w:bookmarkStart w:id="453" w:name="_Toc36055148"/>
      <w:r>
        <w:rPr>
          <w:lang w:val="en-US"/>
        </w:rPr>
        <w:t>F.3.2</w:t>
      </w:r>
      <w:r>
        <w:rPr>
          <w:lang w:val="en-US"/>
        </w:rPr>
        <w:tab/>
        <w:t>SOA and NS records</w:t>
      </w:r>
      <w:bookmarkEnd w:id="451"/>
      <w:bookmarkEnd w:id="452"/>
      <w:bookmarkEnd w:id="453"/>
      <w:r>
        <w:rPr>
          <w:lang w:val="en-US"/>
        </w:rPr>
        <w:t xml:space="preserve"> </w:t>
      </w:r>
    </w:p>
    <w:p w:rsidR="006E714E" w:rsidRDefault="006E714E" w:rsidP="006E714E">
      <w:pPr>
        <w:rPr>
          <w:lang w:val="en-US"/>
        </w:rPr>
      </w:pPr>
      <w:r>
        <w:rPr>
          <w:lang w:val="en-US"/>
        </w:rPr>
        <w:t>See Annex A.3.3.</w:t>
      </w:r>
    </w:p>
    <w:p w:rsidR="006E714E" w:rsidRDefault="006E714E" w:rsidP="006E714E">
      <w:pPr>
        <w:pStyle w:val="Heading3"/>
        <w:rPr>
          <w:lang w:val="en-US"/>
        </w:rPr>
      </w:pPr>
      <w:bookmarkStart w:id="454" w:name="_Toc20214947"/>
      <w:bookmarkStart w:id="455" w:name="_Toc27753330"/>
      <w:bookmarkStart w:id="456" w:name="_Toc36055149"/>
      <w:r>
        <w:rPr>
          <w:lang w:val="en-US"/>
        </w:rPr>
        <w:t>F.3.3</w:t>
      </w:r>
      <w:r>
        <w:rPr>
          <w:lang w:val="en-US"/>
        </w:rPr>
        <w:tab/>
        <w:t>AMF Set file</w:t>
      </w:r>
      <w:bookmarkEnd w:id="454"/>
      <w:bookmarkEnd w:id="455"/>
      <w:bookmarkEnd w:id="456"/>
      <w:r>
        <w:rPr>
          <w:lang w:val="en-US"/>
        </w:rPr>
        <w:t xml:space="preserve"> </w:t>
      </w:r>
    </w:p>
    <w:p w:rsidR="006E714E" w:rsidRDefault="006E714E" w:rsidP="006E714E">
      <w:pPr>
        <w:rPr>
          <w:lang w:val="en-US"/>
        </w:rPr>
      </w:pPr>
      <w:r>
        <w:rPr>
          <w:lang w:val="en-US"/>
        </w:rPr>
        <w:t>The file containing the AMF Set records for this example will be AMFSET_DB.txt and has following NAPTR record content.</w:t>
      </w:r>
    </w:p>
    <w:p w:rsidR="006E714E" w:rsidRDefault="006E714E" w:rsidP="006E714E">
      <w:pPr>
        <w:rPr>
          <w:lang w:val="en-US"/>
        </w:rPr>
      </w:pPr>
      <w:r>
        <w:rPr>
          <w:lang w:val="en-US"/>
        </w:rPr>
        <w:t xml:space="preserve">In this example, we have two AMF Sets 1 and 2, in AMF Region 48 (hexadecimal), with 2 AMFs available in each AMF Set. </w:t>
      </w:r>
    </w:p>
    <w:p w:rsidR="006E714E" w:rsidRPr="007C5C5B" w:rsidRDefault="006E714E" w:rsidP="006E714E">
      <w:pPr>
        <w:pStyle w:val="PL"/>
        <w:rPr>
          <w:lang w:val="en-US"/>
        </w:rPr>
      </w:pPr>
      <w:r w:rsidRPr="007C5C5B">
        <w:rPr>
          <w:lang w:val="en-US"/>
        </w:rPr>
        <w:t xml:space="preserve">; </w:t>
      </w:r>
      <w:r>
        <w:rPr>
          <w:lang w:val="en-US"/>
        </w:rPr>
        <w:t>AMF Set 1 of AMF Region 48</w:t>
      </w:r>
      <w:r w:rsidRPr="007C5C5B">
        <w:rPr>
          <w:lang w:val="en-US"/>
        </w:rPr>
        <w:t xml:space="preserve"> </w:t>
      </w:r>
    </w:p>
    <w:p w:rsidR="006E714E" w:rsidRDefault="006E714E" w:rsidP="006E714E">
      <w:pPr>
        <w:pStyle w:val="PL"/>
        <w:rPr>
          <w:lang w:val="en-US"/>
        </w:rPr>
      </w:pPr>
      <w:r w:rsidRPr="007C5C5B">
        <w:rPr>
          <w:lang w:val="en-US"/>
        </w:rPr>
        <w:t xml:space="preserve"> </w:t>
      </w:r>
    </w:p>
    <w:p w:rsidR="006E714E"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6E714E" w:rsidRPr="007C5C5B" w:rsidRDefault="006E714E" w:rsidP="006E714E">
      <w:pPr>
        <w:pStyle w:val="PL"/>
        <w:rPr>
          <w:lang w:val="en-US"/>
        </w:rPr>
      </w:pPr>
      <w:r w:rsidRPr="007C5C5B">
        <w:rPr>
          <w:lang w:val="en-US"/>
        </w:rPr>
        <w:t>;  IN NAPTR order pref. flag service                        regexp replacement</w:t>
      </w:r>
    </w:p>
    <w:p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rsidR="006E714E" w:rsidRPr="007C5C5B" w:rsidRDefault="006E714E" w:rsidP="006E714E">
      <w:pPr>
        <w:pStyle w:val="PL"/>
        <w:rPr>
          <w:lang w:val="en-US"/>
        </w:rPr>
      </w:pPr>
    </w:p>
    <w:p w:rsidR="006E714E" w:rsidRDefault="006E714E" w:rsidP="006E714E">
      <w:pPr>
        <w:pStyle w:val="PL"/>
        <w:rPr>
          <w:lang w:val="en-US"/>
        </w:rPr>
      </w:pPr>
      <w:r w:rsidRPr="007C5C5B">
        <w:rPr>
          <w:lang w:val="en-US"/>
        </w:rPr>
        <w:t xml:space="preserve">; </w:t>
      </w:r>
      <w:r>
        <w:rPr>
          <w:lang w:val="en-US"/>
        </w:rPr>
        <w:t>AMF Set 2 of AMF Region 48</w:t>
      </w:r>
    </w:p>
    <w:p w:rsidR="006E714E"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6E714E" w:rsidRPr="007C5C5B" w:rsidRDefault="006E714E" w:rsidP="006E714E">
      <w:pPr>
        <w:pStyle w:val="PL"/>
        <w:rPr>
          <w:lang w:val="en-US"/>
        </w:rPr>
      </w:pPr>
      <w:r w:rsidRPr="007C5C5B">
        <w:rPr>
          <w:lang w:val="en-US"/>
        </w:rPr>
        <w:t>;  IN NAPTR order pref. flag service                        regexp replacement</w:t>
      </w:r>
    </w:p>
    <w:p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rsidR="006E714E" w:rsidRDefault="006E714E" w:rsidP="006E714E">
      <w:pPr>
        <w:pStyle w:val="PL"/>
        <w:rPr>
          <w:lang w:val="en-US"/>
        </w:rPr>
      </w:pPr>
    </w:p>
    <w:p w:rsidR="006E714E" w:rsidRPr="00550D52" w:rsidRDefault="006E714E" w:rsidP="006E714E">
      <w:pPr>
        <w:pStyle w:val="PL"/>
        <w:rPr>
          <w:lang w:val="en-US"/>
        </w:rPr>
      </w:pPr>
      <w:r w:rsidRPr="00550D52">
        <w:rPr>
          <w:lang w:val="en-US"/>
        </w:rPr>
        <w:t xml:space="preserve">; </w:t>
      </w:r>
      <w:r>
        <w:rPr>
          <w:lang w:val="en-US"/>
        </w:rPr>
        <w:t xml:space="preserve">AMFs IP addresses </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rsidR="006E714E" w:rsidRPr="00550D52" w:rsidRDefault="006E714E" w:rsidP="006E714E">
      <w:pPr>
        <w:pStyle w:val="PL"/>
        <w:rPr>
          <w:lang w:val="en-US"/>
        </w:rPr>
      </w:pPr>
      <w:r w:rsidRPr="00550D52">
        <w:rPr>
          <w:lang w:val="en-US"/>
        </w:rPr>
        <w:t xml:space="preserve">                                 IN AAAA 2001:db8:0:0:0:0:0:0</w:t>
      </w:r>
    </w:p>
    <w:p w:rsidR="006E714E" w:rsidRPr="00550D52" w:rsidRDefault="006E714E" w:rsidP="006E714E">
      <w:pPr>
        <w:pStyle w:val="PL"/>
        <w:rPr>
          <w:lang w:val="en-US"/>
        </w:rPr>
      </w:pPr>
      <w:r w:rsidRPr="00550D52">
        <w:rPr>
          <w:lang w:val="en-US"/>
        </w:rPr>
        <w:t xml:space="preserve">                                 IN AAAA 2001:db8:0:1:0:0:0:0</w:t>
      </w:r>
    </w:p>
    <w:p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rsidR="006E714E" w:rsidRPr="0098720C" w:rsidRDefault="006E714E" w:rsidP="006E714E">
      <w:pPr>
        <w:pStyle w:val="PL"/>
        <w:rPr>
          <w:lang w:val="it-IT"/>
        </w:rPr>
      </w:pPr>
      <w:r w:rsidRPr="00550D52">
        <w:rPr>
          <w:lang w:val="en-US"/>
        </w:rPr>
        <w:t xml:space="preserve">                                 </w:t>
      </w:r>
      <w:r w:rsidRPr="0098720C">
        <w:rPr>
          <w:lang w:val="it-IT"/>
        </w:rPr>
        <w:t>IN A 192.0.2.14</w:t>
      </w:r>
    </w:p>
    <w:p w:rsidR="006E714E" w:rsidRPr="0098720C" w:rsidRDefault="006E714E" w:rsidP="006E714E">
      <w:pPr>
        <w:pStyle w:val="PL"/>
        <w:rPr>
          <w:lang w:val="it-IT"/>
        </w:rPr>
      </w:pPr>
      <w:r w:rsidRPr="0098720C">
        <w:rPr>
          <w:lang w:val="it-IT"/>
        </w:rPr>
        <w:t xml:space="preserve">                                 IN AAAA 2001:db8:0:2:0:0:0:0</w:t>
      </w:r>
    </w:p>
    <w:p w:rsidR="006E714E" w:rsidRPr="0098720C" w:rsidRDefault="006E714E" w:rsidP="006E714E">
      <w:pPr>
        <w:pStyle w:val="PL"/>
        <w:rPr>
          <w:lang w:val="it-IT"/>
        </w:rPr>
      </w:pPr>
      <w:r w:rsidRPr="0098720C">
        <w:rPr>
          <w:lang w:val="it-IT"/>
        </w:rPr>
        <w:t xml:space="preserve">                                 IN AAAA 2001:db8:0:3:0:0:0:0</w:t>
      </w:r>
    </w:p>
    <w:p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rsidR="006E714E" w:rsidRPr="0098720C" w:rsidRDefault="006E714E" w:rsidP="006E714E">
      <w:pPr>
        <w:pStyle w:val="PL"/>
        <w:rPr>
          <w:lang w:val="it-IT"/>
        </w:rPr>
      </w:pPr>
      <w:r w:rsidRPr="0098720C">
        <w:rPr>
          <w:lang w:val="it-IT"/>
        </w:rPr>
        <w:t xml:space="preserve">                                 IN A 192.0.2.18</w:t>
      </w:r>
    </w:p>
    <w:p w:rsidR="006E714E" w:rsidRPr="0098720C" w:rsidRDefault="006E714E" w:rsidP="006E714E">
      <w:pPr>
        <w:pStyle w:val="PL"/>
        <w:rPr>
          <w:lang w:val="it-IT"/>
        </w:rPr>
      </w:pPr>
      <w:r w:rsidRPr="0098720C">
        <w:rPr>
          <w:lang w:val="it-IT"/>
        </w:rPr>
        <w:t xml:space="preserve">                                 IN AAAA 2001:db8:0:6:0:0:0:0</w:t>
      </w:r>
    </w:p>
    <w:p w:rsidR="006E714E" w:rsidRPr="0098720C" w:rsidRDefault="006E714E" w:rsidP="006E714E">
      <w:pPr>
        <w:pStyle w:val="PL"/>
        <w:rPr>
          <w:lang w:val="it-IT"/>
        </w:rPr>
      </w:pPr>
      <w:r w:rsidRPr="0098720C">
        <w:rPr>
          <w:lang w:val="it-IT"/>
        </w:rPr>
        <w:t xml:space="preserve">                                 IN AAAA 2001:db8:0:7:0:0:0:0</w:t>
      </w:r>
    </w:p>
    <w:p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rsidR="006E714E" w:rsidRPr="0098720C" w:rsidRDefault="006E714E" w:rsidP="006E714E">
      <w:pPr>
        <w:pStyle w:val="PL"/>
        <w:rPr>
          <w:lang w:val="it-IT"/>
        </w:rPr>
      </w:pPr>
      <w:r w:rsidRPr="0098720C">
        <w:rPr>
          <w:lang w:val="it-IT"/>
        </w:rPr>
        <w:t xml:space="preserve">                                 IN A 192.0.2.110</w:t>
      </w:r>
    </w:p>
    <w:p w:rsidR="006E714E" w:rsidRPr="0098720C" w:rsidRDefault="006E714E" w:rsidP="006E714E">
      <w:pPr>
        <w:pStyle w:val="PL"/>
        <w:rPr>
          <w:lang w:val="it-IT"/>
        </w:rPr>
      </w:pPr>
      <w:r w:rsidRPr="0098720C">
        <w:rPr>
          <w:lang w:val="it-IT"/>
        </w:rPr>
        <w:t xml:space="preserve">                                 IN AAAA 2001:db8:0:8:0:0:0:0</w:t>
      </w:r>
    </w:p>
    <w:p w:rsidR="006E714E" w:rsidRPr="00550D52" w:rsidRDefault="006E714E" w:rsidP="006E714E">
      <w:pPr>
        <w:pStyle w:val="PL"/>
        <w:rPr>
          <w:lang w:val="en-US"/>
        </w:rPr>
      </w:pPr>
      <w:r w:rsidRPr="0098720C">
        <w:rPr>
          <w:lang w:val="it-IT"/>
        </w:rPr>
        <w:t xml:space="preserve">                                 </w:t>
      </w:r>
      <w:r w:rsidRPr="00550D52">
        <w:rPr>
          <w:lang w:val="en-US"/>
        </w:rPr>
        <w:t>IN AAAA 2001:db8:0:9:0:0:0:0</w:t>
      </w:r>
    </w:p>
    <w:p w:rsidR="006E714E" w:rsidRPr="007C5C5B" w:rsidRDefault="006E714E" w:rsidP="006E714E">
      <w:pPr>
        <w:pStyle w:val="PL"/>
        <w:rPr>
          <w:lang w:val="en-US"/>
        </w:rPr>
      </w:pPr>
    </w:p>
    <w:p w:rsidR="006E714E" w:rsidRPr="000C2639" w:rsidRDefault="006E714E" w:rsidP="006E714E">
      <w:pPr>
        <w:pStyle w:val="PL"/>
        <w:rPr>
          <w:lang w:val="en-US"/>
        </w:rPr>
      </w:pPr>
      <w:r w:rsidRPr="007C5C5B">
        <w:rPr>
          <w:lang w:val="en-US"/>
        </w:rPr>
        <w:t>; end of file</w:t>
      </w:r>
    </w:p>
    <w:p w:rsidR="006E714E" w:rsidRDefault="006E714E" w:rsidP="006E714E">
      <w:pPr>
        <w:pStyle w:val="Heading8"/>
      </w:pPr>
      <w:bookmarkStart w:id="457" w:name="_Toc20214948"/>
      <w:bookmarkStart w:id="458" w:name="_Toc27753331"/>
      <w:bookmarkStart w:id="459" w:name="_Toc36055150"/>
      <w:r>
        <w:lastRenderedPageBreak/>
        <w:t>Annex G (Informative):</w:t>
      </w:r>
      <w:r>
        <w:br/>
        <w:t>Change history</w:t>
      </w:r>
      <w:bookmarkEnd w:id="457"/>
      <w:bookmarkEnd w:id="458"/>
      <w:bookmarkEnd w:id="4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1"/>
        <w:gridCol w:w="709"/>
        <w:gridCol w:w="992"/>
        <w:gridCol w:w="567"/>
        <w:gridCol w:w="425"/>
        <w:gridCol w:w="5387"/>
        <w:gridCol w:w="708"/>
      </w:tblGrid>
      <w:tr w:rsidR="006E714E" w:rsidTr="00064168">
        <w:tc>
          <w:tcPr>
            <w:tcW w:w="851" w:type="dxa"/>
            <w:shd w:val="pct10" w:color="auto" w:fill="FFFFFF"/>
          </w:tcPr>
          <w:bookmarkEnd w:id="21"/>
          <w:p w:rsidR="006E714E" w:rsidRDefault="006E714E" w:rsidP="00064168">
            <w:pPr>
              <w:pStyle w:val="TAL"/>
              <w:rPr>
                <w:b/>
                <w:sz w:val="16"/>
              </w:rPr>
            </w:pPr>
            <w:r>
              <w:rPr>
                <w:b/>
                <w:sz w:val="16"/>
              </w:rPr>
              <w:t>Date</w:t>
            </w:r>
          </w:p>
        </w:tc>
        <w:tc>
          <w:tcPr>
            <w:tcW w:w="709" w:type="dxa"/>
            <w:shd w:val="pct10" w:color="auto" w:fill="FFFFFF"/>
          </w:tcPr>
          <w:p w:rsidR="006E714E" w:rsidRDefault="006E714E" w:rsidP="00064168">
            <w:pPr>
              <w:pStyle w:val="TAL"/>
              <w:rPr>
                <w:b/>
                <w:sz w:val="16"/>
              </w:rPr>
            </w:pPr>
            <w:r>
              <w:rPr>
                <w:b/>
                <w:sz w:val="16"/>
              </w:rPr>
              <w:t>TSG #</w:t>
            </w:r>
          </w:p>
        </w:tc>
        <w:tc>
          <w:tcPr>
            <w:tcW w:w="992" w:type="dxa"/>
            <w:shd w:val="pct10" w:color="auto" w:fill="FFFFFF"/>
          </w:tcPr>
          <w:p w:rsidR="006E714E" w:rsidRDefault="006E714E" w:rsidP="00064168">
            <w:pPr>
              <w:pStyle w:val="TAL"/>
              <w:rPr>
                <w:b/>
                <w:sz w:val="16"/>
              </w:rPr>
            </w:pPr>
            <w:r>
              <w:rPr>
                <w:b/>
                <w:sz w:val="16"/>
              </w:rPr>
              <w:t>TSG Doc.</w:t>
            </w:r>
          </w:p>
        </w:tc>
        <w:tc>
          <w:tcPr>
            <w:tcW w:w="567" w:type="dxa"/>
            <w:shd w:val="pct10" w:color="auto" w:fill="FFFFFF"/>
          </w:tcPr>
          <w:p w:rsidR="006E714E" w:rsidRDefault="006E714E" w:rsidP="00064168">
            <w:pPr>
              <w:pStyle w:val="TAL"/>
              <w:rPr>
                <w:b/>
                <w:sz w:val="16"/>
              </w:rPr>
            </w:pPr>
            <w:r>
              <w:rPr>
                <w:b/>
                <w:sz w:val="16"/>
              </w:rPr>
              <w:t>CR</w:t>
            </w:r>
          </w:p>
        </w:tc>
        <w:tc>
          <w:tcPr>
            <w:tcW w:w="425" w:type="dxa"/>
            <w:shd w:val="pct10" w:color="auto" w:fill="FFFFFF"/>
          </w:tcPr>
          <w:p w:rsidR="006E714E" w:rsidRDefault="006E714E" w:rsidP="00064168">
            <w:pPr>
              <w:pStyle w:val="TAL"/>
              <w:rPr>
                <w:b/>
                <w:sz w:val="16"/>
              </w:rPr>
            </w:pPr>
            <w:r>
              <w:rPr>
                <w:b/>
                <w:sz w:val="16"/>
              </w:rPr>
              <w:t>Rev</w:t>
            </w:r>
          </w:p>
        </w:tc>
        <w:tc>
          <w:tcPr>
            <w:tcW w:w="5387" w:type="dxa"/>
            <w:shd w:val="pct10" w:color="auto" w:fill="FFFFFF"/>
          </w:tcPr>
          <w:p w:rsidR="006E714E" w:rsidRDefault="006E714E" w:rsidP="00064168">
            <w:pPr>
              <w:pStyle w:val="TAL"/>
              <w:rPr>
                <w:b/>
                <w:sz w:val="16"/>
              </w:rPr>
            </w:pPr>
            <w:r>
              <w:rPr>
                <w:b/>
                <w:sz w:val="16"/>
              </w:rPr>
              <w:t>Subject/Comment</w:t>
            </w:r>
          </w:p>
        </w:tc>
        <w:tc>
          <w:tcPr>
            <w:tcW w:w="708" w:type="dxa"/>
            <w:shd w:val="pct10" w:color="auto" w:fill="FFFFFF"/>
          </w:tcPr>
          <w:p w:rsidR="006E714E" w:rsidRDefault="006E714E" w:rsidP="00064168">
            <w:pPr>
              <w:pStyle w:val="TAL"/>
              <w:rPr>
                <w:b/>
                <w:sz w:val="16"/>
              </w:rPr>
            </w:pPr>
            <w:r>
              <w:rPr>
                <w:b/>
                <w:sz w:val="16"/>
              </w:rPr>
              <w:t>New</w:t>
            </w:r>
          </w:p>
        </w:tc>
      </w:tr>
      <w:tr w:rsidR="006E714E" w:rsidRPr="00F66D72" w:rsidTr="00064168">
        <w:tc>
          <w:tcPr>
            <w:tcW w:w="851"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rsidR="006E714E" w:rsidRPr="00F66D72" w:rsidRDefault="006E714E" w:rsidP="00064168">
            <w:pPr>
              <w:pStyle w:val="TAL"/>
              <w:rPr>
                <w:snapToGrid w:val="0"/>
                <w:sz w:val="16"/>
                <w:szCs w:val="16"/>
                <w:lang w:val="en-AU"/>
              </w:rPr>
            </w:pPr>
          </w:p>
        </w:tc>
        <w:tc>
          <w:tcPr>
            <w:tcW w:w="425" w:type="dxa"/>
            <w:shd w:val="solid" w:color="FFFFFF" w:fill="auto"/>
          </w:tcPr>
          <w:p w:rsidR="006E714E" w:rsidRPr="00F66D72" w:rsidRDefault="006E714E" w:rsidP="00064168">
            <w:pPr>
              <w:pStyle w:val="TAL"/>
              <w:rPr>
                <w:snapToGrid w:val="0"/>
                <w:sz w:val="16"/>
                <w:szCs w:val="16"/>
                <w:lang w:val="en-AU"/>
              </w:rPr>
            </w:pPr>
          </w:p>
        </w:tc>
        <w:tc>
          <w:tcPr>
            <w:tcW w:w="5387" w:type="dxa"/>
            <w:shd w:val="solid" w:color="FFFFFF" w:fill="auto"/>
          </w:tcPr>
          <w:p w:rsidR="006E714E" w:rsidRPr="00F66D72" w:rsidRDefault="006E714E" w:rsidP="00064168">
            <w:pPr>
              <w:pStyle w:val="TAL"/>
              <w:rPr>
                <w:snapToGrid w:val="0"/>
                <w:sz w:val="16"/>
                <w:szCs w:val="16"/>
                <w:lang w:val="en-AU"/>
              </w:rPr>
            </w:pPr>
            <w:r w:rsidRPr="00F66D72">
              <w:rPr>
                <w:snapToGrid w:val="0"/>
                <w:sz w:val="16"/>
                <w:szCs w:val="16"/>
                <w:lang w:val="en-AU"/>
              </w:rPr>
              <w:t>V2.0.0 approved in CT#42</w:t>
            </w:r>
          </w:p>
        </w:tc>
        <w:tc>
          <w:tcPr>
            <w:tcW w:w="708"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sidRPr="00F66D72">
              <w:rPr>
                <w:snapToGrid w:val="0"/>
                <w:sz w:val="16"/>
                <w:szCs w:val="16"/>
                <w:lang w:val="en-AU"/>
              </w:rPr>
              <w:t>8.0.0</w:t>
            </w:r>
          </w:p>
        </w:tc>
      </w:tr>
      <w:tr w:rsidR="006E714E" w:rsidRPr="00F66D72" w:rsidTr="00064168">
        <w:tc>
          <w:tcPr>
            <w:tcW w:w="851" w:type="dxa"/>
            <w:tcBorders>
              <w:bottom w:val="nil"/>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CP-090054</w:t>
            </w: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0001</w:t>
            </w:r>
          </w:p>
        </w:tc>
        <w:tc>
          <w:tcPr>
            <w:tcW w:w="425"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064168">
            <w:pPr>
              <w:pStyle w:val="TAL"/>
              <w:rPr>
                <w:snapToGrid w:val="0"/>
                <w:sz w:val="16"/>
                <w:szCs w:val="16"/>
                <w:lang w:val="en-AU"/>
              </w:rPr>
            </w:pPr>
            <w:r w:rsidRPr="00F0483E">
              <w:rPr>
                <w:snapToGrid w:val="0"/>
                <w:sz w:val="16"/>
                <w:szCs w:val="16"/>
                <w:lang w:val="en-AU"/>
              </w:rPr>
              <w:t>DNS examples</w:t>
            </w:r>
          </w:p>
        </w:tc>
        <w:tc>
          <w:tcPr>
            <w:tcW w:w="708" w:type="dxa"/>
            <w:tcBorders>
              <w:left w:val="nil"/>
              <w:bottom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8.1.0</w:t>
            </w: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0002</w:t>
            </w:r>
          </w:p>
        </w:tc>
        <w:tc>
          <w:tcPr>
            <w:tcW w:w="425"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2</w:t>
            </w:r>
          </w:p>
        </w:tc>
        <w:tc>
          <w:tcPr>
            <w:tcW w:w="5387" w:type="dxa"/>
            <w:shd w:val="solid" w:color="FFFFFF" w:fill="auto"/>
          </w:tcPr>
          <w:p w:rsidR="006E714E" w:rsidRPr="00F66D72" w:rsidRDefault="006E714E" w:rsidP="00064168">
            <w:pPr>
              <w:pStyle w:val="TAL"/>
              <w:rPr>
                <w:snapToGrid w:val="0"/>
                <w:sz w:val="16"/>
                <w:szCs w:val="16"/>
                <w:lang w:val="en-AU"/>
              </w:rPr>
            </w:pPr>
            <w:r w:rsidRPr="008351E2">
              <w:rPr>
                <w:snapToGrid w:val="0"/>
                <w:sz w:val="16"/>
                <w:szCs w:val="16"/>
                <w:lang w:val="en-AU"/>
              </w:rPr>
              <w:t>DNS  cleanup regarding topon/topoff</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0003</w:t>
            </w:r>
          </w:p>
        </w:tc>
        <w:tc>
          <w:tcPr>
            <w:tcW w:w="425"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064168">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0004</w:t>
            </w:r>
          </w:p>
        </w:tc>
        <w:tc>
          <w:tcPr>
            <w:tcW w:w="425"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064168">
            <w:pPr>
              <w:pStyle w:val="TAL"/>
              <w:rPr>
                <w:snapToGrid w:val="0"/>
                <w:sz w:val="16"/>
                <w:szCs w:val="16"/>
                <w:lang w:val="en-AU"/>
              </w:rPr>
            </w:pPr>
            <w:r w:rsidRPr="00267DBB">
              <w:rPr>
                <w:snapToGrid w:val="0"/>
                <w:sz w:val="16"/>
                <w:szCs w:val="16"/>
                <w:lang w:val="en-AU"/>
              </w:rPr>
              <w:t>DNS Editorial cleanup</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0005</w:t>
            </w:r>
          </w:p>
        </w:tc>
        <w:tc>
          <w:tcPr>
            <w:tcW w:w="425" w:type="dxa"/>
            <w:shd w:val="solid" w:color="FFFFFF" w:fill="auto"/>
          </w:tcPr>
          <w:p w:rsidR="006E714E" w:rsidRPr="00F66D72" w:rsidRDefault="006E714E" w:rsidP="00064168">
            <w:pPr>
              <w:pStyle w:val="TAL"/>
              <w:rPr>
                <w:snapToGrid w:val="0"/>
                <w:sz w:val="16"/>
                <w:szCs w:val="16"/>
                <w:lang w:val="en-AU"/>
              </w:rPr>
            </w:pPr>
          </w:p>
        </w:tc>
        <w:tc>
          <w:tcPr>
            <w:tcW w:w="5387" w:type="dxa"/>
            <w:shd w:val="solid" w:color="FFFFFF" w:fill="auto"/>
          </w:tcPr>
          <w:p w:rsidR="006E714E" w:rsidRPr="00F66D72" w:rsidRDefault="006E714E" w:rsidP="00064168">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0007</w:t>
            </w:r>
          </w:p>
        </w:tc>
        <w:tc>
          <w:tcPr>
            <w:tcW w:w="425"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064168">
            <w:pPr>
              <w:pStyle w:val="TAL"/>
              <w:rPr>
                <w:snapToGrid w:val="0"/>
                <w:sz w:val="16"/>
                <w:szCs w:val="16"/>
                <w:lang w:val="en-AU"/>
              </w:rPr>
            </w:pPr>
            <w:r w:rsidRPr="00F84855">
              <w:rPr>
                <w:snapToGrid w:val="0"/>
                <w:sz w:val="16"/>
                <w:szCs w:val="16"/>
                <w:lang w:val="en-AU"/>
              </w:rPr>
              <w:t>Correction to DNS procedures</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0008</w:t>
            </w:r>
          </w:p>
        </w:tc>
        <w:tc>
          <w:tcPr>
            <w:tcW w:w="425" w:type="dxa"/>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2</w:t>
            </w:r>
          </w:p>
        </w:tc>
        <w:tc>
          <w:tcPr>
            <w:tcW w:w="5387" w:type="dxa"/>
            <w:shd w:val="solid" w:color="FFFFFF" w:fill="auto"/>
          </w:tcPr>
          <w:p w:rsidR="006E714E" w:rsidRPr="00F66D72" w:rsidRDefault="006E714E" w:rsidP="00064168">
            <w:pPr>
              <w:pStyle w:val="TAL"/>
              <w:rPr>
                <w:snapToGrid w:val="0"/>
                <w:sz w:val="16"/>
                <w:szCs w:val="16"/>
                <w:lang w:val="en-AU"/>
              </w:rPr>
            </w:pPr>
            <w:r w:rsidRPr="00191ED4">
              <w:rPr>
                <w:snapToGrid w:val="0"/>
                <w:sz w:val="16"/>
                <w:szCs w:val="16"/>
                <w:lang w:val="en-AU"/>
              </w:rPr>
              <w:t>Clarifications to NAPTR flag usage</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single" w:sz="6" w:space="0" w:color="auto"/>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Pr="00F66D72" w:rsidRDefault="006E714E" w:rsidP="00064168">
            <w:pPr>
              <w:pStyle w:val="TAL"/>
              <w:rPr>
                <w:snapToGrid w:val="0"/>
                <w:sz w:val="16"/>
                <w:szCs w:val="16"/>
                <w:lang w:val="en-AU"/>
              </w:rPr>
            </w:pPr>
          </w:p>
        </w:tc>
        <w:tc>
          <w:tcPr>
            <w:tcW w:w="567"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0009</w:t>
            </w:r>
          </w:p>
        </w:tc>
        <w:tc>
          <w:tcPr>
            <w:tcW w:w="425"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p>
        </w:tc>
        <w:tc>
          <w:tcPr>
            <w:tcW w:w="708" w:type="dxa"/>
            <w:tcBorders>
              <w:top w:val="nil"/>
              <w:left w:val="nil"/>
              <w:bottom w:val="single" w:sz="6" w:space="0" w:color="auto"/>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single" w:sz="6" w:space="0" w:color="auto"/>
              <w:bottom w:val="nil"/>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0010</w:t>
            </w:r>
          </w:p>
        </w:tc>
        <w:tc>
          <w:tcPr>
            <w:tcW w:w="425" w:type="dxa"/>
            <w:tcBorders>
              <w:top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tcBorders>
            <w:shd w:val="solid" w:color="FFFFFF" w:fill="auto"/>
          </w:tcPr>
          <w:p w:rsidR="006E714E" w:rsidRPr="00F66D72" w:rsidRDefault="006E714E" w:rsidP="00064168">
            <w:pPr>
              <w:pStyle w:val="TAL"/>
              <w:rPr>
                <w:snapToGrid w:val="0"/>
                <w:sz w:val="16"/>
                <w:szCs w:val="16"/>
                <w:lang w:val="en-AU"/>
              </w:rPr>
            </w:pPr>
            <w:r w:rsidRPr="00CF0C7B">
              <w:rPr>
                <w:snapToGrid w:val="0"/>
                <w:sz w:val="16"/>
                <w:szCs w:val="16"/>
                <w:lang w:val="en-AU"/>
              </w:rPr>
              <w:t>Home agent discovery</w:t>
            </w:r>
          </w:p>
        </w:tc>
        <w:tc>
          <w:tcPr>
            <w:tcW w:w="708" w:type="dxa"/>
            <w:tcBorders>
              <w:top w:val="single" w:sz="6" w:space="0" w:color="auto"/>
              <w:left w:val="nil"/>
              <w:bottom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8.2.0</w:t>
            </w: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Default="006E714E" w:rsidP="00064168">
            <w:pPr>
              <w:pStyle w:val="TAL"/>
              <w:rPr>
                <w:snapToGrid w:val="0"/>
                <w:sz w:val="16"/>
                <w:szCs w:val="16"/>
                <w:lang w:val="en-AU"/>
              </w:rPr>
            </w:pPr>
            <w:r>
              <w:rPr>
                <w:snapToGrid w:val="0"/>
                <w:sz w:val="16"/>
                <w:szCs w:val="16"/>
                <w:lang w:val="en-AU"/>
              </w:rPr>
              <w:t>0011</w:t>
            </w:r>
          </w:p>
        </w:tc>
        <w:tc>
          <w:tcPr>
            <w:tcW w:w="425" w:type="dxa"/>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064168">
            <w:pPr>
              <w:pStyle w:val="TAL"/>
              <w:rPr>
                <w:snapToGrid w:val="0"/>
                <w:sz w:val="16"/>
                <w:szCs w:val="16"/>
                <w:lang w:val="en-AU"/>
              </w:rPr>
            </w:pPr>
            <w:r w:rsidRPr="00CF0C7B">
              <w:rPr>
                <w:snapToGrid w:val="0"/>
                <w:sz w:val="16"/>
                <w:szCs w:val="16"/>
                <w:lang w:val="en-AU"/>
              </w:rPr>
              <w:t>Correction for PGW selection for colocated PGW/GGSN</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Default="006E714E" w:rsidP="00064168">
            <w:pPr>
              <w:pStyle w:val="TAL"/>
              <w:rPr>
                <w:snapToGrid w:val="0"/>
                <w:sz w:val="16"/>
                <w:szCs w:val="16"/>
                <w:lang w:val="en-AU"/>
              </w:rPr>
            </w:pPr>
            <w:r>
              <w:rPr>
                <w:snapToGrid w:val="0"/>
                <w:sz w:val="16"/>
                <w:szCs w:val="16"/>
                <w:lang w:val="en-AU"/>
              </w:rPr>
              <w:t>0012</w:t>
            </w:r>
          </w:p>
        </w:tc>
        <w:tc>
          <w:tcPr>
            <w:tcW w:w="425" w:type="dxa"/>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064168">
            <w:pPr>
              <w:pStyle w:val="TAL"/>
              <w:rPr>
                <w:snapToGrid w:val="0"/>
                <w:sz w:val="16"/>
                <w:szCs w:val="16"/>
                <w:lang w:val="en-AU"/>
              </w:rPr>
            </w:pPr>
            <w:r w:rsidRPr="00BC7AFA">
              <w:rPr>
                <w:snapToGrid w:val="0"/>
                <w:sz w:val="16"/>
                <w:szCs w:val="16"/>
                <w:lang w:val="en-AU"/>
              </w:rPr>
              <w:t>Handling when hostnames are missing topon/topoff</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single" w:sz="6" w:space="0" w:color="auto"/>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Pr="00F66D72" w:rsidRDefault="006E714E" w:rsidP="00064168">
            <w:pPr>
              <w:pStyle w:val="TAL"/>
              <w:rPr>
                <w:snapToGrid w:val="0"/>
                <w:sz w:val="16"/>
                <w:szCs w:val="16"/>
                <w:lang w:val="en-AU"/>
              </w:rPr>
            </w:pPr>
          </w:p>
        </w:tc>
        <w:tc>
          <w:tcPr>
            <w:tcW w:w="567" w:type="dxa"/>
            <w:tcBorders>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0013</w:t>
            </w:r>
          </w:p>
        </w:tc>
        <w:tc>
          <w:tcPr>
            <w:tcW w:w="425" w:type="dxa"/>
            <w:tcBorders>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6E714E" w:rsidRPr="00F66D72" w:rsidRDefault="006E714E" w:rsidP="00064168">
            <w:pPr>
              <w:pStyle w:val="TAL"/>
              <w:rPr>
                <w:snapToGrid w:val="0"/>
                <w:sz w:val="16"/>
                <w:szCs w:val="16"/>
                <w:lang w:val="en-AU"/>
              </w:rPr>
            </w:pPr>
            <w:r w:rsidRPr="00E073FC">
              <w:rPr>
                <w:snapToGrid w:val="0"/>
                <w:sz w:val="16"/>
                <w:szCs w:val="16"/>
                <w:lang w:val="en-AU"/>
              </w:rPr>
              <w:t>Release 8 SGSN clarifications</w:t>
            </w:r>
          </w:p>
        </w:tc>
        <w:tc>
          <w:tcPr>
            <w:tcW w:w="708" w:type="dxa"/>
            <w:tcBorders>
              <w:top w:val="nil"/>
              <w:left w:val="nil"/>
              <w:bottom w:val="single" w:sz="6" w:space="0" w:color="auto"/>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single" w:sz="6" w:space="0" w:color="auto"/>
              <w:bottom w:val="nil"/>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0015</w:t>
            </w:r>
          </w:p>
        </w:tc>
        <w:tc>
          <w:tcPr>
            <w:tcW w:w="425" w:type="dxa"/>
            <w:tcBorders>
              <w:top w:val="single" w:sz="6" w:space="0" w:color="auto"/>
            </w:tcBorders>
            <w:shd w:val="solid" w:color="FFFFFF" w:fill="auto"/>
          </w:tcPr>
          <w:p w:rsidR="006E714E" w:rsidRDefault="006E714E" w:rsidP="00064168">
            <w:pPr>
              <w:pStyle w:val="TAL"/>
              <w:rPr>
                <w:snapToGrid w:val="0"/>
                <w:sz w:val="16"/>
                <w:szCs w:val="16"/>
                <w:lang w:val="en-AU"/>
              </w:rPr>
            </w:pPr>
          </w:p>
        </w:tc>
        <w:tc>
          <w:tcPr>
            <w:tcW w:w="5387" w:type="dxa"/>
            <w:tcBorders>
              <w:top w:val="single" w:sz="6" w:space="0" w:color="auto"/>
            </w:tcBorders>
            <w:shd w:val="solid" w:color="FFFFFF" w:fill="auto"/>
          </w:tcPr>
          <w:p w:rsidR="006E714E" w:rsidRPr="00E073FC" w:rsidRDefault="006E714E" w:rsidP="00064168">
            <w:pPr>
              <w:pStyle w:val="TAL"/>
              <w:rPr>
                <w:snapToGrid w:val="0"/>
                <w:sz w:val="16"/>
                <w:szCs w:val="16"/>
                <w:lang w:val="en-AU"/>
              </w:rPr>
            </w:pPr>
            <w:r w:rsidRPr="00614CDA">
              <w:rPr>
                <w:snapToGrid w:val="0"/>
                <w:sz w:val="16"/>
                <w:szCs w:val="16"/>
                <w:lang w:val="en-AU"/>
              </w:rPr>
              <w:t>Incorrect FQDN nodes.mnc&lt;MNC&gt;.mcc&lt;MCC&gt;.3gppnetwork.org</w:t>
            </w:r>
          </w:p>
        </w:tc>
        <w:tc>
          <w:tcPr>
            <w:tcW w:w="708" w:type="dxa"/>
            <w:tcBorders>
              <w:top w:val="single" w:sz="6" w:space="0" w:color="auto"/>
              <w:left w:val="nil"/>
              <w:bottom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8.3.0</w:t>
            </w: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Default="006E714E" w:rsidP="00064168">
            <w:pPr>
              <w:pStyle w:val="TAL"/>
              <w:rPr>
                <w:snapToGrid w:val="0"/>
                <w:sz w:val="16"/>
                <w:szCs w:val="16"/>
                <w:lang w:val="en-AU"/>
              </w:rPr>
            </w:pPr>
            <w:r>
              <w:rPr>
                <w:snapToGrid w:val="0"/>
                <w:sz w:val="16"/>
                <w:szCs w:val="16"/>
                <w:lang w:val="en-AU"/>
              </w:rPr>
              <w:t>0017</w:t>
            </w:r>
          </w:p>
        </w:tc>
        <w:tc>
          <w:tcPr>
            <w:tcW w:w="425" w:type="dxa"/>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shd w:val="solid" w:color="FFFFFF" w:fill="auto"/>
          </w:tcPr>
          <w:p w:rsidR="006E714E" w:rsidRPr="00E073FC" w:rsidRDefault="006E714E" w:rsidP="00064168">
            <w:pPr>
              <w:pStyle w:val="TAL"/>
              <w:rPr>
                <w:snapToGrid w:val="0"/>
                <w:sz w:val="16"/>
                <w:szCs w:val="16"/>
                <w:lang w:val="en-AU"/>
              </w:rPr>
            </w:pPr>
            <w:r w:rsidRPr="00510361">
              <w:rPr>
                <w:rFonts w:hint="eastAsia"/>
                <w:snapToGrid w:val="0"/>
                <w:sz w:val="16"/>
                <w:szCs w:val="16"/>
                <w:lang w:val="en-AU"/>
              </w:rPr>
              <w:t>Failure of DNS procedures</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c>
          <w:tcPr>
            <w:tcW w:w="567" w:type="dxa"/>
            <w:shd w:val="solid" w:color="FFFFFF" w:fill="auto"/>
          </w:tcPr>
          <w:p w:rsidR="006E714E" w:rsidRDefault="006E714E" w:rsidP="00064168">
            <w:pPr>
              <w:pStyle w:val="TAL"/>
              <w:rPr>
                <w:snapToGrid w:val="0"/>
                <w:sz w:val="16"/>
                <w:szCs w:val="16"/>
                <w:lang w:val="en-AU"/>
              </w:rPr>
            </w:pPr>
            <w:r>
              <w:rPr>
                <w:snapToGrid w:val="0"/>
                <w:sz w:val="16"/>
                <w:szCs w:val="16"/>
                <w:lang w:val="en-AU"/>
              </w:rPr>
              <w:t>0018</w:t>
            </w:r>
          </w:p>
        </w:tc>
        <w:tc>
          <w:tcPr>
            <w:tcW w:w="425" w:type="dxa"/>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E073FC" w:rsidRDefault="006E714E" w:rsidP="00064168">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708" w:type="dxa"/>
            <w:tcBorders>
              <w:top w:val="nil"/>
              <w:left w:val="nil"/>
              <w:bottom w:val="nil"/>
            </w:tcBorders>
            <w:shd w:val="solid" w:color="FFFFFF" w:fill="auto"/>
          </w:tcPr>
          <w:p w:rsidR="006E714E" w:rsidRPr="00F66D72" w:rsidRDefault="006E714E" w:rsidP="00064168">
            <w:pPr>
              <w:pStyle w:val="TAL"/>
              <w:rPr>
                <w:snapToGrid w:val="0"/>
                <w:sz w:val="16"/>
                <w:szCs w:val="16"/>
                <w:lang w:val="en-AU"/>
              </w:rPr>
            </w:pPr>
          </w:p>
        </w:tc>
      </w:tr>
      <w:tr w:rsidR="006E714E" w:rsidRPr="00F66D72" w:rsidTr="00064168">
        <w:tc>
          <w:tcPr>
            <w:tcW w:w="851" w:type="dxa"/>
            <w:tcBorders>
              <w:top w:val="nil"/>
              <w:bottom w:val="single" w:sz="6" w:space="0" w:color="auto"/>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bottom w:val="single" w:sz="6" w:space="0" w:color="auto"/>
            </w:tcBorders>
            <w:shd w:val="solid" w:color="FFFFFF" w:fill="auto"/>
          </w:tcPr>
          <w:p w:rsidR="006E714E" w:rsidRPr="005D641D" w:rsidRDefault="006E714E" w:rsidP="00064168">
            <w:pPr>
              <w:pStyle w:val="TAL"/>
              <w:rPr>
                <w:snapToGrid w:val="0"/>
                <w:sz w:val="16"/>
                <w:szCs w:val="16"/>
                <w:lang w:val="en-AU"/>
              </w:rPr>
            </w:pPr>
            <w:r>
              <w:rPr>
                <w:snapToGrid w:val="0"/>
                <w:sz w:val="16"/>
                <w:szCs w:val="16"/>
                <w:lang w:val="en-AU"/>
              </w:rPr>
              <w:t>Update to Rel-9 version (MCC)</w:t>
            </w:r>
          </w:p>
        </w:tc>
        <w:tc>
          <w:tcPr>
            <w:tcW w:w="708" w:type="dxa"/>
            <w:tcBorders>
              <w:top w:val="nil"/>
              <w:left w:val="nil"/>
              <w:bottom w:val="single" w:sz="6" w:space="0" w:color="auto"/>
            </w:tcBorders>
            <w:shd w:val="solid" w:color="FFFFFF" w:fill="auto"/>
          </w:tcPr>
          <w:p w:rsidR="006E714E" w:rsidRPr="00F66D72" w:rsidRDefault="006E714E" w:rsidP="00064168">
            <w:pPr>
              <w:pStyle w:val="TAL"/>
              <w:rPr>
                <w:snapToGrid w:val="0"/>
                <w:sz w:val="16"/>
                <w:szCs w:val="16"/>
                <w:lang w:val="en-AU"/>
              </w:rPr>
            </w:pPr>
            <w:r>
              <w:rPr>
                <w:snapToGrid w:val="0"/>
                <w:sz w:val="16"/>
                <w:szCs w:val="16"/>
                <w:lang w:val="en-AU"/>
              </w:rPr>
              <w:t>9.0.0</w:t>
            </w:r>
          </w:p>
        </w:tc>
      </w:tr>
      <w:tr w:rsidR="006E714E" w:rsidRPr="00F66D72" w:rsidTr="00064168">
        <w:tc>
          <w:tcPr>
            <w:tcW w:w="851" w:type="dxa"/>
            <w:tcBorders>
              <w:top w:val="single" w:sz="6" w:space="0" w:color="auto"/>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0024</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708"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9.1.0</w:t>
            </w:r>
          </w:p>
        </w:tc>
      </w:tr>
      <w:tr w:rsidR="006E714E" w:rsidRPr="00F66D72" w:rsidTr="00064168">
        <w:tc>
          <w:tcPr>
            <w:tcW w:w="851" w:type="dxa"/>
            <w:tcBorders>
              <w:top w:val="single" w:sz="6" w:space="0" w:color="auto"/>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0027</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86624C" w:rsidRDefault="006E714E" w:rsidP="00064168">
            <w:pPr>
              <w:pStyle w:val="TAL"/>
              <w:rPr>
                <w:snapToGrid w:val="0"/>
                <w:sz w:val="16"/>
                <w:szCs w:val="16"/>
                <w:lang w:val="en-AU"/>
              </w:rPr>
            </w:pPr>
            <w:r w:rsidRPr="00EB260D">
              <w:rPr>
                <w:snapToGrid w:val="0"/>
                <w:sz w:val="16"/>
                <w:szCs w:val="16"/>
                <w:lang w:val="en-AU"/>
              </w:rPr>
              <w:t>Construction of APN-FQDN</w:t>
            </w:r>
          </w:p>
        </w:tc>
        <w:tc>
          <w:tcPr>
            <w:tcW w:w="708"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9.2.0</w:t>
            </w:r>
          </w:p>
        </w:tc>
      </w:tr>
      <w:tr w:rsidR="006E714E" w:rsidRPr="00F66D72" w:rsidTr="00064168">
        <w:tc>
          <w:tcPr>
            <w:tcW w:w="851" w:type="dxa"/>
            <w:tcBorders>
              <w:top w:val="single" w:sz="6" w:space="0" w:color="auto"/>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0030</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6E714E" w:rsidRPr="00EB260D" w:rsidRDefault="006E714E" w:rsidP="00064168">
            <w:pPr>
              <w:pStyle w:val="TAL"/>
              <w:rPr>
                <w:snapToGrid w:val="0"/>
                <w:sz w:val="16"/>
                <w:szCs w:val="16"/>
                <w:lang w:val="en-AU"/>
              </w:rPr>
            </w:pPr>
            <w:r w:rsidRPr="00A87AC6">
              <w:rPr>
                <w:snapToGrid w:val="0"/>
                <w:sz w:val="16"/>
                <w:szCs w:val="16"/>
                <w:lang w:val="en-AU"/>
              </w:rPr>
              <w:t>Add missing MME/SGSN selection for the RIM procedure</w:t>
            </w:r>
          </w:p>
        </w:tc>
        <w:tc>
          <w:tcPr>
            <w:tcW w:w="708"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9.3.0</w:t>
            </w:r>
          </w:p>
        </w:tc>
      </w:tr>
      <w:tr w:rsidR="006E714E" w:rsidRPr="00F66D72" w:rsidTr="00064168">
        <w:tc>
          <w:tcPr>
            <w:tcW w:w="851" w:type="dxa"/>
            <w:tcBorders>
              <w:top w:val="single" w:sz="6"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0029</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A87AC6" w:rsidRDefault="006E714E" w:rsidP="00064168">
            <w:pPr>
              <w:pStyle w:val="TAL"/>
              <w:rPr>
                <w:snapToGrid w:val="0"/>
                <w:sz w:val="16"/>
                <w:szCs w:val="16"/>
                <w:lang w:val="en-AU"/>
              </w:rPr>
            </w:pPr>
            <w:r w:rsidRPr="003F795D">
              <w:rPr>
                <w:rFonts w:hint="eastAsia"/>
                <w:snapToGrid w:val="0"/>
                <w:sz w:val="16"/>
                <w:szCs w:val="16"/>
                <w:lang w:val="en-AU"/>
              </w:rPr>
              <w:t>PGW selection by ePDG with GTP over S2b</w:t>
            </w:r>
          </w:p>
        </w:tc>
        <w:tc>
          <w:tcPr>
            <w:tcW w:w="708"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10.0.0</w:t>
            </w: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0033</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6E714E" w:rsidRPr="00A87AC6" w:rsidRDefault="006E714E" w:rsidP="00064168">
            <w:pPr>
              <w:pStyle w:val="TAL"/>
              <w:rPr>
                <w:snapToGrid w:val="0"/>
                <w:sz w:val="16"/>
                <w:szCs w:val="16"/>
                <w:lang w:val="en-AU"/>
              </w:rPr>
            </w:pPr>
            <w:r w:rsidRPr="00CE0C51">
              <w:rPr>
                <w:snapToGrid w:val="0"/>
                <w:sz w:val="16"/>
                <w:szCs w:val="16"/>
                <w:lang w:val="en-AU"/>
              </w:rPr>
              <w:t xml:space="preserve">SIPTO support in DNS  </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0036</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A87AC6" w:rsidRDefault="006E714E" w:rsidP="00064168">
            <w:pPr>
              <w:pStyle w:val="TAL"/>
              <w:rPr>
                <w:snapToGrid w:val="0"/>
                <w:sz w:val="16"/>
                <w:szCs w:val="16"/>
                <w:lang w:val="en-AU"/>
              </w:rPr>
            </w:pPr>
            <w:r w:rsidRPr="00CE0C51">
              <w:rPr>
                <w:snapToGrid w:val="0"/>
                <w:sz w:val="16"/>
                <w:szCs w:val="16"/>
                <w:lang w:val="en-AU"/>
              </w:rPr>
              <w:t>GW selection for SIPTO based on eNodeB id</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0034</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6E714E" w:rsidRPr="00A87AC6" w:rsidRDefault="006E714E" w:rsidP="00064168">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0035</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A87AC6" w:rsidRDefault="006E714E" w:rsidP="00064168">
            <w:pPr>
              <w:pStyle w:val="TAL"/>
              <w:rPr>
                <w:snapToGrid w:val="0"/>
                <w:sz w:val="16"/>
                <w:szCs w:val="16"/>
                <w:lang w:val="en-AU"/>
              </w:rPr>
            </w:pPr>
            <w:r w:rsidRPr="001E12B5">
              <w:rPr>
                <w:snapToGrid w:val="0"/>
                <w:sz w:val="16"/>
                <w:szCs w:val="16"/>
                <w:lang w:val="en-AU"/>
              </w:rPr>
              <w:t>Clarifications to DNS Based GW Selection in Roaming Cases</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0037</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A87AC6" w:rsidRDefault="006E714E" w:rsidP="00064168">
            <w:pPr>
              <w:pStyle w:val="TAL"/>
              <w:rPr>
                <w:snapToGrid w:val="0"/>
                <w:sz w:val="16"/>
                <w:szCs w:val="16"/>
                <w:lang w:val="en-AU"/>
              </w:rPr>
            </w:pPr>
            <w:r w:rsidRPr="001E12B5">
              <w:rPr>
                <w:snapToGrid w:val="0"/>
                <w:sz w:val="16"/>
                <w:szCs w:val="16"/>
                <w:lang w:val="en-AU"/>
              </w:rPr>
              <w:t>Correction in Annex C</w:t>
            </w:r>
          </w:p>
        </w:tc>
        <w:tc>
          <w:tcPr>
            <w:tcW w:w="708"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6"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0038</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780354">
              <w:rPr>
                <w:snapToGrid w:val="0"/>
                <w:sz w:val="16"/>
                <w:szCs w:val="16"/>
                <w:lang w:val="en-AU"/>
              </w:rPr>
              <w:t>GGSN selection for SIPTO APN</w:t>
            </w:r>
          </w:p>
        </w:tc>
        <w:tc>
          <w:tcPr>
            <w:tcW w:w="708"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10.1.0</w:t>
            </w: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0045</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6563FC">
              <w:rPr>
                <w:snapToGrid w:val="0"/>
                <w:sz w:val="16"/>
                <w:szCs w:val="16"/>
                <w:lang w:val="en-AU"/>
              </w:rPr>
              <w:t>GW selection based on RAI/RNC-ID/TAI/eNodeb ID</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0039</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CF3A75">
              <w:rPr>
                <w:rFonts w:hint="eastAsia"/>
                <w:snapToGrid w:val="0"/>
                <w:sz w:val="16"/>
                <w:szCs w:val="16"/>
                <w:lang w:val="en-AU"/>
              </w:rPr>
              <w:t>PGW selection for LIPA</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0042</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3777AF">
              <w:rPr>
                <w:snapToGrid w:val="0"/>
                <w:sz w:val="16"/>
                <w:szCs w:val="16"/>
                <w:lang w:val="en-AU"/>
              </w:rPr>
              <w:t>Adding SGSN selection cases</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0044</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FE7D1F">
              <w:rPr>
                <w:snapToGrid w:val="0"/>
                <w:sz w:val="16"/>
                <w:szCs w:val="16"/>
                <w:lang w:val="en-AU"/>
              </w:rPr>
              <w:t>DNS Service for Sv</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0047</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027A9C">
              <w:rPr>
                <w:snapToGrid w:val="0"/>
                <w:sz w:val="16"/>
                <w:szCs w:val="16"/>
                <w:lang w:val="en-AU"/>
              </w:rPr>
              <w:t>MME selection</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0043</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027A9C">
              <w:rPr>
                <w:snapToGrid w:val="0"/>
                <w:sz w:val="16"/>
                <w:szCs w:val="16"/>
                <w:lang w:val="en-AU"/>
              </w:rPr>
              <w:t>DNS procedure for Relay Node OAM system discovery</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0046</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6E714E" w:rsidRPr="001E12B5" w:rsidRDefault="006E714E" w:rsidP="00064168">
            <w:pPr>
              <w:pStyle w:val="TAL"/>
              <w:rPr>
                <w:snapToGrid w:val="0"/>
                <w:sz w:val="16"/>
                <w:szCs w:val="16"/>
                <w:lang w:val="en-AU"/>
              </w:rPr>
            </w:pPr>
            <w:r w:rsidRPr="009E3839">
              <w:rPr>
                <w:rFonts w:hint="eastAsia"/>
                <w:snapToGrid w:val="0"/>
                <w:sz w:val="16"/>
                <w:szCs w:val="16"/>
                <w:lang w:val="en-AU"/>
              </w:rPr>
              <w:t>Service parameter for the GTP based S2b</w:t>
            </w:r>
          </w:p>
        </w:tc>
        <w:tc>
          <w:tcPr>
            <w:tcW w:w="708"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6"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0051</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9E3839" w:rsidRDefault="006E714E" w:rsidP="00064168">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708"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10.2.0</w:t>
            </w:r>
          </w:p>
        </w:tc>
      </w:tr>
      <w:tr w:rsidR="006E714E" w:rsidRPr="00F66D72" w:rsidTr="00064168">
        <w:tc>
          <w:tcPr>
            <w:tcW w:w="851" w:type="dxa"/>
            <w:tcBorders>
              <w:top w:val="nil"/>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0049</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9E3839" w:rsidRDefault="006E714E" w:rsidP="00064168">
            <w:pPr>
              <w:pStyle w:val="TAL"/>
              <w:rPr>
                <w:snapToGrid w:val="0"/>
                <w:sz w:val="16"/>
                <w:szCs w:val="16"/>
                <w:lang w:val="en-AU"/>
              </w:rPr>
            </w:pPr>
            <w:r w:rsidRPr="006F4C1A">
              <w:rPr>
                <w:rFonts w:hint="eastAsia"/>
                <w:snapToGrid w:val="0"/>
                <w:sz w:val="16"/>
                <w:szCs w:val="16"/>
                <w:lang w:val="en-AU"/>
              </w:rPr>
              <w:t>SGSN Selection</w:t>
            </w:r>
          </w:p>
        </w:tc>
        <w:tc>
          <w:tcPr>
            <w:tcW w:w="708" w:type="dxa"/>
            <w:tcBorders>
              <w:top w:val="nil"/>
              <w:left w:val="nil"/>
              <w:bottom w:val="nil"/>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6E714E" w:rsidRPr="006F4C1A" w:rsidRDefault="006E714E" w:rsidP="00064168">
            <w:pPr>
              <w:pStyle w:val="TAL"/>
              <w:rPr>
                <w:snapToGrid w:val="0"/>
                <w:sz w:val="16"/>
                <w:szCs w:val="16"/>
                <w:lang w:val="en-AU"/>
              </w:rPr>
            </w:pPr>
            <w:r>
              <w:rPr>
                <w:snapToGrid w:val="0"/>
                <w:sz w:val="16"/>
                <w:szCs w:val="16"/>
                <w:lang w:val="en-AU"/>
              </w:rPr>
              <w:t>Editorial correction to history table.</w:t>
            </w:r>
          </w:p>
        </w:tc>
        <w:tc>
          <w:tcPr>
            <w:tcW w:w="708"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10.2.1</w:t>
            </w:r>
          </w:p>
        </w:tc>
      </w:tr>
      <w:tr w:rsidR="006E714E" w:rsidRPr="00F66D72" w:rsidTr="00064168">
        <w:tc>
          <w:tcPr>
            <w:tcW w:w="851" w:type="dxa"/>
            <w:tcBorders>
              <w:top w:val="single" w:sz="6" w:space="0" w:color="auto"/>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0056</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sidRPr="008957E2">
              <w:rPr>
                <w:rFonts w:hint="eastAsia"/>
                <w:snapToGrid w:val="0"/>
                <w:sz w:val="16"/>
                <w:szCs w:val="16"/>
                <w:lang w:val="en-AU"/>
              </w:rPr>
              <w:t>SGSN selection</w:t>
            </w:r>
          </w:p>
        </w:tc>
        <w:tc>
          <w:tcPr>
            <w:tcW w:w="708"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10.3.0</w:t>
            </w:r>
          </w:p>
        </w:tc>
      </w:tr>
      <w:tr w:rsidR="006E714E" w:rsidRPr="00F66D72" w:rsidTr="00064168">
        <w:tc>
          <w:tcPr>
            <w:tcW w:w="851" w:type="dxa"/>
            <w:tcBorders>
              <w:top w:val="single" w:sz="6"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0058</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8957E2" w:rsidRDefault="006E714E" w:rsidP="00064168">
            <w:pPr>
              <w:pStyle w:val="TAL"/>
              <w:rPr>
                <w:snapToGrid w:val="0"/>
                <w:sz w:val="16"/>
                <w:szCs w:val="16"/>
                <w:lang w:val="en-AU"/>
              </w:rPr>
            </w:pPr>
            <w:r w:rsidRPr="00421943">
              <w:rPr>
                <w:rFonts w:hint="eastAsia"/>
                <w:snapToGrid w:val="0"/>
                <w:sz w:val="16"/>
                <w:szCs w:val="16"/>
                <w:lang w:val="en-AU"/>
              </w:rPr>
              <w:t>SGSN selection</w:t>
            </w:r>
          </w:p>
        </w:tc>
        <w:tc>
          <w:tcPr>
            <w:tcW w:w="708"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11.0.0</w:t>
            </w:r>
          </w:p>
        </w:tc>
      </w:tr>
      <w:tr w:rsidR="006E714E" w:rsidRPr="00F66D72" w:rsidTr="00064168">
        <w:tc>
          <w:tcPr>
            <w:tcW w:w="851" w:type="dxa"/>
            <w:tcBorders>
              <w:top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0061</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8957E2" w:rsidRDefault="006E714E" w:rsidP="00064168">
            <w:pPr>
              <w:pStyle w:val="TAL"/>
              <w:rPr>
                <w:snapToGrid w:val="0"/>
                <w:sz w:val="16"/>
                <w:szCs w:val="16"/>
                <w:lang w:val="en-AU"/>
              </w:rPr>
            </w:pPr>
            <w:r w:rsidRPr="00421943">
              <w:rPr>
                <w:snapToGrid w:val="0"/>
                <w:sz w:val="16"/>
                <w:szCs w:val="16"/>
                <w:lang w:val="en-AU"/>
              </w:rPr>
              <w:t>PGW discovery for GTP based S2a</w:t>
            </w:r>
          </w:p>
        </w:tc>
        <w:tc>
          <w:tcPr>
            <w:tcW w:w="708"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6" w:space="0" w:color="auto"/>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0062</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421943" w:rsidRDefault="006E714E" w:rsidP="00064168">
            <w:pPr>
              <w:pStyle w:val="TAL"/>
              <w:rPr>
                <w:snapToGrid w:val="0"/>
                <w:sz w:val="16"/>
                <w:szCs w:val="16"/>
                <w:lang w:val="en-AU"/>
              </w:rPr>
            </w:pPr>
            <w:r w:rsidRPr="00B0349B">
              <w:rPr>
                <w:snapToGrid w:val="0"/>
                <w:sz w:val="16"/>
                <w:szCs w:val="16"/>
                <w:lang w:val="en-AU"/>
              </w:rPr>
              <w:t>DNS procedure for CS to PS SRVCC</w:t>
            </w:r>
          </w:p>
        </w:tc>
        <w:tc>
          <w:tcPr>
            <w:tcW w:w="708"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11.1.0</w:t>
            </w:r>
          </w:p>
        </w:tc>
      </w:tr>
      <w:tr w:rsidR="006E714E" w:rsidRPr="00F66D72" w:rsidTr="00064168">
        <w:tc>
          <w:tcPr>
            <w:tcW w:w="851" w:type="dxa"/>
            <w:tcBorders>
              <w:top w:val="single" w:sz="6"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0064</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B0349B" w:rsidRDefault="006E714E" w:rsidP="00064168">
            <w:pPr>
              <w:pStyle w:val="TAL"/>
              <w:rPr>
                <w:snapToGrid w:val="0"/>
                <w:sz w:val="16"/>
                <w:szCs w:val="16"/>
                <w:lang w:val="en-AU"/>
              </w:rPr>
            </w:pPr>
            <w:r w:rsidRPr="00CD35A4">
              <w:rPr>
                <w:rFonts w:hint="eastAsia"/>
                <w:snapToGrid w:val="0"/>
                <w:sz w:val="16"/>
                <w:szCs w:val="16"/>
                <w:lang w:val="en-AU"/>
              </w:rPr>
              <w:t>PGW selection in eHRPD for SIPTO</w:t>
            </w:r>
          </w:p>
        </w:tc>
        <w:tc>
          <w:tcPr>
            <w:tcW w:w="708"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11.2.0</w:t>
            </w:r>
          </w:p>
        </w:tc>
      </w:tr>
      <w:tr w:rsidR="006E714E" w:rsidRPr="00F66D72" w:rsidTr="00064168">
        <w:tc>
          <w:tcPr>
            <w:tcW w:w="851" w:type="dxa"/>
            <w:tcBorders>
              <w:top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0065</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B0349B" w:rsidRDefault="006E714E" w:rsidP="00064168">
            <w:pPr>
              <w:pStyle w:val="TAL"/>
              <w:rPr>
                <w:snapToGrid w:val="0"/>
                <w:sz w:val="16"/>
                <w:szCs w:val="16"/>
                <w:lang w:val="en-AU"/>
              </w:rPr>
            </w:pPr>
            <w:r w:rsidRPr="00CD35A4">
              <w:rPr>
                <w:rFonts w:hint="eastAsia"/>
                <w:snapToGrid w:val="0"/>
                <w:sz w:val="16"/>
                <w:szCs w:val="16"/>
                <w:lang w:val="en-AU"/>
              </w:rPr>
              <w:t>SGW selection based on eNodeB ID</w:t>
            </w:r>
          </w:p>
        </w:tc>
        <w:tc>
          <w:tcPr>
            <w:tcW w:w="708" w:type="dxa"/>
            <w:tcBorders>
              <w:top w:val="nil"/>
              <w:left w:val="nil"/>
              <w:bottom w:val="single" w:sz="6"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6" w:space="0" w:color="auto"/>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0067</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CD35A4" w:rsidRDefault="006E714E" w:rsidP="00064168">
            <w:pPr>
              <w:pStyle w:val="TAL"/>
              <w:rPr>
                <w:snapToGrid w:val="0"/>
                <w:sz w:val="16"/>
                <w:szCs w:val="16"/>
                <w:lang w:val="en-AU"/>
              </w:rPr>
            </w:pPr>
            <w:r w:rsidRPr="0098720C">
              <w:rPr>
                <w:snapToGrid w:val="0"/>
                <w:sz w:val="16"/>
                <w:szCs w:val="16"/>
                <w:lang w:val="en-AU"/>
              </w:rPr>
              <w:t>GWs selection for SIPTO at the local network</w:t>
            </w:r>
          </w:p>
        </w:tc>
        <w:tc>
          <w:tcPr>
            <w:tcW w:w="708" w:type="dxa"/>
            <w:tcBorders>
              <w:top w:val="single" w:sz="6" w:space="0" w:color="auto"/>
              <w:left w:val="nil"/>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12.0.0</w:t>
            </w:r>
          </w:p>
        </w:tc>
      </w:tr>
      <w:tr w:rsidR="006E714E" w:rsidRPr="00F66D72" w:rsidTr="00064168">
        <w:tc>
          <w:tcPr>
            <w:tcW w:w="851" w:type="dxa"/>
            <w:tcBorders>
              <w:top w:val="single" w:sz="6"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0069</w:t>
            </w:r>
          </w:p>
        </w:tc>
        <w:tc>
          <w:tcPr>
            <w:tcW w:w="425" w:type="dxa"/>
            <w:tcBorders>
              <w:top w:val="single" w:sz="6" w:space="0" w:color="auto"/>
              <w:bottom w:val="single" w:sz="6"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98720C" w:rsidRDefault="006E714E" w:rsidP="00064168">
            <w:pPr>
              <w:pStyle w:val="TAL"/>
              <w:rPr>
                <w:snapToGrid w:val="0"/>
                <w:sz w:val="16"/>
                <w:szCs w:val="16"/>
                <w:lang w:val="en-AU"/>
              </w:rPr>
            </w:pPr>
            <w:r w:rsidRPr="00AD0093">
              <w:rPr>
                <w:snapToGrid w:val="0"/>
                <w:sz w:val="16"/>
                <w:szCs w:val="16"/>
                <w:lang w:val="en-AU"/>
              </w:rPr>
              <w:t>SGW selection for SIPTO at the Local Network</w:t>
            </w:r>
          </w:p>
        </w:tc>
        <w:tc>
          <w:tcPr>
            <w:tcW w:w="708" w:type="dxa"/>
            <w:tcBorders>
              <w:top w:val="single" w:sz="6" w:space="0" w:color="auto"/>
              <w:left w:val="nil"/>
              <w:bottom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12.1.0</w:t>
            </w:r>
          </w:p>
        </w:tc>
      </w:tr>
      <w:tr w:rsidR="006E714E" w:rsidRPr="00F66D72" w:rsidTr="00064168">
        <w:tc>
          <w:tcPr>
            <w:tcW w:w="851" w:type="dxa"/>
            <w:tcBorders>
              <w:top w:val="nil"/>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0070</w:t>
            </w:r>
          </w:p>
        </w:tc>
        <w:tc>
          <w:tcPr>
            <w:tcW w:w="425" w:type="dxa"/>
            <w:tcBorders>
              <w:top w:val="single" w:sz="6"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4" w:space="0" w:color="auto"/>
            </w:tcBorders>
            <w:shd w:val="solid" w:color="FFFFFF" w:fill="auto"/>
          </w:tcPr>
          <w:p w:rsidR="006E714E" w:rsidRPr="0098720C" w:rsidRDefault="006E714E" w:rsidP="00064168">
            <w:pPr>
              <w:pStyle w:val="TAL"/>
              <w:rPr>
                <w:snapToGrid w:val="0"/>
                <w:sz w:val="16"/>
                <w:szCs w:val="16"/>
                <w:lang w:val="en-AU"/>
              </w:rPr>
            </w:pPr>
            <w:r w:rsidRPr="008D64ED">
              <w:rPr>
                <w:snapToGrid w:val="0"/>
                <w:sz w:val="16"/>
                <w:szCs w:val="16"/>
                <w:lang w:val="en-AU"/>
              </w:rPr>
              <w:t>GERAN Iu Mode</w:t>
            </w:r>
          </w:p>
        </w:tc>
        <w:tc>
          <w:tcPr>
            <w:tcW w:w="708" w:type="dxa"/>
            <w:tcBorders>
              <w:top w:val="nil"/>
              <w:left w:val="nil"/>
              <w:bottom w:val="single" w:sz="4"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4" w:space="0" w:color="auto"/>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0071</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6E714E" w:rsidRPr="008D64ED" w:rsidRDefault="006E714E" w:rsidP="00064168">
            <w:pPr>
              <w:pStyle w:val="TAL"/>
              <w:rPr>
                <w:snapToGrid w:val="0"/>
                <w:sz w:val="16"/>
                <w:szCs w:val="16"/>
                <w:lang w:val="en-AU"/>
              </w:rPr>
            </w:pPr>
            <w:r w:rsidRPr="001C652B">
              <w:rPr>
                <w:snapToGrid w:val="0"/>
                <w:sz w:val="16"/>
                <w:szCs w:val="16"/>
                <w:lang w:val="en-AU"/>
              </w:rPr>
              <w:t>SGW selection for SIPTO at the Local Home Network</w:t>
            </w:r>
          </w:p>
        </w:tc>
        <w:tc>
          <w:tcPr>
            <w:tcW w:w="708" w:type="dxa"/>
            <w:tcBorders>
              <w:top w:val="single" w:sz="4" w:space="0" w:color="auto"/>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12.2.0</w:t>
            </w:r>
          </w:p>
        </w:tc>
      </w:tr>
      <w:tr w:rsidR="006E714E" w:rsidRPr="00F66D72" w:rsidTr="00064168">
        <w:tc>
          <w:tcPr>
            <w:tcW w:w="851" w:type="dxa"/>
            <w:tcBorders>
              <w:top w:val="single" w:sz="4" w:space="0" w:color="auto"/>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0076</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6E714E" w:rsidRPr="001C652B" w:rsidRDefault="006E714E" w:rsidP="00064168">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708" w:type="dxa"/>
            <w:tcBorders>
              <w:top w:val="single" w:sz="4" w:space="0" w:color="auto"/>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12.3.0</w:t>
            </w:r>
          </w:p>
        </w:tc>
      </w:tr>
      <w:tr w:rsidR="006E714E" w:rsidRPr="00F66D72" w:rsidTr="00064168">
        <w:tc>
          <w:tcPr>
            <w:tcW w:w="851" w:type="dxa"/>
            <w:tcBorders>
              <w:top w:val="single" w:sz="4" w:space="0" w:color="auto"/>
              <w:left w:val="single" w:sz="4"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0077</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6E714E" w:rsidRPr="00BC2769" w:rsidRDefault="006E714E" w:rsidP="00064168">
            <w:pPr>
              <w:pStyle w:val="TAL"/>
              <w:rPr>
                <w:snapToGrid w:val="0"/>
                <w:sz w:val="16"/>
                <w:szCs w:val="16"/>
                <w:lang w:val="en-AU"/>
              </w:rPr>
            </w:pPr>
            <w:r w:rsidRPr="000C2639">
              <w:rPr>
                <w:snapToGrid w:val="0"/>
                <w:sz w:val="16"/>
                <w:szCs w:val="16"/>
                <w:lang w:val="en-AU"/>
              </w:rPr>
              <w:t>SGW/PGW selection with GTP-C node level load control</w:t>
            </w:r>
          </w:p>
        </w:tc>
        <w:tc>
          <w:tcPr>
            <w:tcW w:w="708" w:type="dxa"/>
            <w:tcBorders>
              <w:top w:val="single" w:sz="4" w:space="0" w:color="auto"/>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12.4.0</w:t>
            </w:r>
          </w:p>
        </w:tc>
      </w:tr>
      <w:tr w:rsidR="006E714E" w:rsidRPr="00F66D72" w:rsidTr="00064168">
        <w:tc>
          <w:tcPr>
            <w:tcW w:w="851" w:type="dxa"/>
            <w:tcBorders>
              <w:top w:val="nil"/>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0078</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6E714E" w:rsidRPr="00BC2769" w:rsidRDefault="006E714E" w:rsidP="00064168">
            <w:pPr>
              <w:pStyle w:val="TAL"/>
              <w:rPr>
                <w:snapToGrid w:val="0"/>
                <w:sz w:val="16"/>
                <w:szCs w:val="16"/>
                <w:lang w:val="en-AU"/>
              </w:rPr>
            </w:pPr>
            <w:r w:rsidRPr="000C2639">
              <w:rPr>
                <w:snapToGrid w:val="0"/>
                <w:sz w:val="16"/>
                <w:szCs w:val="16"/>
                <w:lang w:val="en-AU"/>
              </w:rPr>
              <w:t>PGW selection with GTP-C APN level Load Control</w:t>
            </w:r>
          </w:p>
        </w:tc>
        <w:tc>
          <w:tcPr>
            <w:tcW w:w="708" w:type="dxa"/>
            <w:tcBorders>
              <w:top w:val="nil"/>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4" w:space="0" w:color="auto"/>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0079</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6E714E" w:rsidRPr="000C2639" w:rsidRDefault="006E714E" w:rsidP="00064168">
            <w:pPr>
              <w:pStyle w:val="TAL"/>
              <w:rPr>
                <w:snapToGrid w:val="0"/>
                <w:sz w:val="16"/>
                <w:szCs w:val="16"/>
                <w:lang w:val="en-AU"/>
              </w:rPr>
            </w:pPr>
            <w:r w:rsidRPr="00336E6D">
              <w:rPr>
                <w:snapToGrid w:val="0"/>
                <w:sz w:val="16"/>
                <w:szCs w:val="16"/>
                <w:lang w:val="en-AU"/>
              </w:rPr>
              <w:t>MME and SGSN selection by RCAF</w:t>
            </w:r>
          </w:p>
        </w:tc>
        <w:tc>
          <w:tcPr>
            <w:tcW w:w="708" w:type="dxa"/>
            <w:tcBorders>
              <w:top w:val="single" w:sz="4" w:space="0" w:color="auto"/>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13.0.0</w:t>
            </w:r>
          </w:p>
        </w:tc>
      </w:tr>
      <w:tr w:rsidR="006E714E" w:rsidRPr="00F66D72" w:rsidTr="00064168">
        <w:tc>
          <w:tcPr>
            <w:tcW w:w="851" w:type="dxa"/>
            <w:tcBorders>
              <w:top w:val="single" w:sz="4" w:space="0" w:color="auto"/>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0080</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6E714E" w:rsidRPr="00336E6D" w:rsidRDefault="006E714E" w:rsidP="00064168">
            <w:pPr>
              <w:pStyle w:val="TAL"/>
              <w:rPr>
                <w:snapToGrid w:val="0"/>
                <w:sz w:val="16"/>
                <w:szCs w:val="16"/>
                <w:lang w:val="en-AU"/>
              </w:rPr>
            </w:pPr>
            <w:r w:rsidRPr="00C9521D">
              <w:rPr>
                <w:snapToGrid w:val="0"/>
                <w:sz w:val="16"/>
                <w:szCs w:val="16"/>
                <w:lang w:val="en-AU"/>
              </w:rPr>
              <w:t>Multiple IP addresses in DNS Record</w:t>
            </w:r>
          </w:p>
        </w:tc>
        <w:tc>
          <w:tcPr>
            <w:tcW w:w="708" w:type="dxa"/>
            <w:tcBorders>
              <w:top w:val="single" w:sz="4" w:space="0" w:color="auto"/>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13.1.0</w:t>
            </w:r>
          </w:p>
        </w:tc>
      </w:tr>
      <w:tr w:rsidR="006E714E" w:rsidRPr="00F66D72" w:rsidTr="00064168">
        <w:tc>
          <w:tcPr>
            <w:tcW w:w="851" w:type="dxa"/>
            <w:tcBorders>
              <w:top w:val="single" w:sz="4" w:space="0" w:color="auto"/>
              <w:left w:val="single" w:sz="4"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0082</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6E714E" w:rsidRPr="00C9521D" w:rsidRDefault="006E714E" w:rsidP="00064168">
            <w:pPr>
              <w:pStyle w:val="TAL"/>
              <w:rPr>
                <w:snapToGrid w:val="0"/>
                <w:sz w:val="16"/>
                <w:szCs w:val="16"/>
                <w:lang w:val="en-AU"/>
              </w:rPr>
            </w:pPr>
            <w:r w:rsidRPr="00BB7C7D">
              <w:rPr>
                <w:rFonts w:hint="eastAsia"/>
                <w:snapToGrid w:val="0"/>
                <w:sz w:val="16"/>
                <w:szCs w:val="16"/>
                <w:lang w:val="en-AU"/>
              </w:rPr>
              <w:t>DNS procedures for Decor</w:t>
            </w:r>
          </w:p>
        </w:tc>
        <w:tc>
          <w:tcPr>
            <w:tcW w:w="708" w:type="dxa"/>
            <w:tcBorders>
              <w:top w:val="single" w:sz="4" w:space="0" w:color="auto"/>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13.2.0</w:t>
            </w:r>
          </w:p>
        </w:tc>
      </w:tr>
      <w:tr w:rsidR="006E714E" w:rsidRPr="00F66D72" w:rsidTr="00064168">
        <w:tc>
          <w:tcPr>
            <w:tcW w:w="851" w:type="dxa"/>
            <w:tcBorders>
              <w:top w:val="nil"/>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0083</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bottom w:val="single" w:sz="4" w:space="0" w:color="auto"/>
              <w:right w:val="single" w:sz="4" w:space="0" w:color="auto"/>
            </w:tcBorders>
            <w:shd w:val="solid" w:color="FFFFFF" w:fill="auto"/>
          </w:tcPr>
          <w:p w:rsidR="006E714E" w:rsidRPr="00C9521D" w:rsidRDefault="006E714E" w:rsidP="00064168">
            <w:pPr>
              <w:pStyle w:val="TAL"/>
              <w:rPr>
                <w:snapToGrid w:val="0"/>
                <w:sz w:val="16"/>
                <w:szCs w:val="16"/>
                <w:lang w:val="en-AU"/>
              </w:rPr>
            </w:pPr>
            <w:r w:rsidRPr="00E94E11">
              <w:rPr>
                <w:snapToGrid w:val="0"/>
                <w:sz w:val="16"/>
                <w:szCs w:val="16"/>
                <w:lang w:val="en-AU"/>
              </w:rPr>
              <w:t>Priority ordering of SRV records</w:t>
            </w:r>
          </w:p>
        </w:tc>
        <w:tc>
          <w:tcPr>
            <w:tcW w:w="708" w:type="dxa"/>
            <w:tcBorders>
              <w:top w:val="nil"/>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4" w:space="0" w:color="auto"/>
              <w:left w:val="single" w:sz="4" w:space="0" w:color="auto"/>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rsidR="006E714E" w:rsidRDefault="006E714E" w:rsidP="00064168">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0084</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6E714E" w:rsidRPr="00E94E11" w:rsidRDefault="006E714E" w:rsidP="00064168">
            <w:pPr>
              <w:pStyle w:val="TAL"/>
              <w:rPr>
                <w:snapToGrid w:val="0"/>
                <w:sz w:val="16"/>
                <w:szCs w:val="16"/>
                <w:lang w:val="en-AU"/>
              </w:rPr>
            </w:pPr>
            <w:r w:rsidRPr="00E94E11">
              <w:rPr>
                <w:snapToGrid w:val="0"/>
                <w:sz w:val="16"/>
                <w:szCs w:val="16"/>
                <w:lang w:val="en-AU"/>
              </w:rPr>
              <w:t>GTP-C Load Control – Mix of NAPTR records with "s" and "a" flags</w:t>
            </w:r>
          </w:p>
        </w:tc>
        <w:tc>
          <w:tcPr>
            <w:tcW w:w="708" w:type="dxa"/>
            <w:tcBorders>
              <w:top w:val="single" w:sz="4" w:space="0" w:color="auto"/>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13.3.0</w:t>
            </w:r>
          </w:p>
        </w:tc>
      </w:tr>
      <w:tr w:rsidR="006E714E" w:rsidRPr="00F66D72" w:rsidTr="00064168">
        <w:tc>
          <w:tcPr>
            <w:tcW w:w="851" w:type="dxa"/>
            <w:tcBorders>
              <w:top w:val="nil"/>
              <w:left w:val="single" w:sz="4" w:space="0" w:color="auto"/>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0085</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6E714E" w:rsidRPr="00E030EB" w:rsidRDefault="006E714E" w:rsidP="00064168">
            <w:pPr>
              <w:pStyle w:val="TAL"/>
              <w:rPr>
                <w:snapToGrid w:val="0"/>
                <w:sz w:val="16"/>
                <w:szCs w:val="16"/>
                <w:lang w:val="en-AU"/>
              </w:rPr>
            </w:pPr>
            <w:r w:rsidRPr="00E030EB">
              <w:rPr>
                <w:snapToGrid w:val="0"/>
                <w:sz w:val="16"/>
                <w:szCs w:val="16"/>
                <w:lang w:val="en-AU"/>
              </w:rPr>
              <w:t>Clarification on the use of UE Usage Type</w:t>
            </w:r>
          </w:p>
        </w:tc>
        <w:tc>
          <w:tcPr>
            <w:tcW w:w="708" w:type="dxa"/>
            <w:tcBorders>
              <w:top w:val="nil"/>
              <w:left w:val="nil"/>
              <w:bottom w:val="nil"/>
              <w:right w:val="single" w:sz="4"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left w:val="single" w:sz="4" w:space="0" w:color="auto"/>
              <w:bottom w:val="nil"/>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0086</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4</w:t>
            </w:r>
          </w:p>
        </w:tc>
        <w:tc>
          <w:tcPr>
            <w:tcW w:w="5387" w:type="dxa"/>
            <w:tcBorders>
              <w:top w:val="single" w:sz="4" w:space="0" w:color="auto"/>
              <w:bottom w:val="single" w:sz="4" w:space="0" w:color="auto"/>
              <w:right w:val="single" w:sz="4" w:space="0" w:color="auto"/>
            </w:tcBorders>
            <w:shd w:val="solid" w:color="FFFFFF" w:fill="auto"/>
          </w:tcPr>
          <w:p w:rsidR="006E714E" w:rsidRPr="00E030EB" w:rsidRDefault="006E714E" w:rsidP="00064168">
            <w:pPr>
              <w:pStyle w:val="TAL"/>
              <w:rPr>
                <w:snapToGrid w:val="0"/>
                <w:sz w:val="16"/>
                <w:szCs w:val="16"/>
                <w:lang w:val="en-AU"/>
              </w:rPr>
            </w:pPr>
            <w:r w:rsidRPr="00E030EB">
              <w:rPr>
                <w:rFonts w:hint="eastAsia"/>
                <w:snapToGrid w:val="0"/>
                <w:sz w:val="16"/>
                <w:szCs w:val="16"/>
                <w:lang w:val="en-AU"/>
              </w:rPr>
              <w:t>DNS procedures for Decor</w:t>
            </w:r>
          </w:p>
        </w:tc>
        <w:tc>
          <w:tcPr>
            <w:tcW w:w="708" w:type="dxa"/>
            <w:tcBorders>
              <w:top w:val="nil"/>
              <w:left w:val="nil"/>
              <w:bottom w:val="nil"/>
              <w:right w:val="single" w:sz="4"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nil"/>
              <w:left w:val="single" w:sz="4" w:space="0" w:color="auto"/>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6E714E" w:rsidRDefault="006E714E" w:rsidP="00064168">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0087</w:t>
            </w:r>
          </w:p>
        </w:tc>
        <w:tc>
          <w:tcPr>
            <w:tcW w:w="425" w:type="dxa"/>
            <w:tcBorders>
              <w:top w:val="single" w:sz="4" w:space="0" w:color="auto"/>
              <w:bottom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6E714E" w:rsidRPr="00E030EB" w:rsidRDefault="006E714E" w:rsidP="00064168">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708" w:type="dxa"/>
            <w:tcBorders>
              <w:top w:val="nil"/>
              <w:left w:val="nil"/>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p>
        </w:tc>
      </w:tr>
      <w:tr w:rsidR="006E714E" w:rsidRPr="00F66D72"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030EB" w:rsidRDefault="006E714E" w:rsidP="00064168">
            <w:pPr>
              <w:pStyle w:val="TAL"/>
              <w:rPr>
                <w:snapToGrid w:val="0"/>
                <w:sz w:val="16"/>
                <w:szCs w:val="16"/>
                <w:lang w:val="en-AU"/>
              </w:rPr>
            </w:pPr>
            <w:r w:rsidRPr="00843120">
              <w:rPr>
                <w:snapToGrid w:val="0"/>
                <w:sz w:val="16"/>
                <w:szCs w:val="16"/>
                <w:lang w:val="en-AU"/>
              </w:rPr>
              <w:t>MME and SGSN selection procedures for Dedicated Core Networks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13.4.0</w:t>
            </w:r>
          </w:p>
        </w:tc>
      </w:tr>
      <w:tr w:rsidR="006E714E" w:rsidRPr="00F66D72"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030EB" w:rsidRDefault="006E714E" w:rsidP="00064168">
            <w:pPr>
              <w:pStyle w:val="TAL"/>
              <w:rPr>
                <w:snapToGrid w:val="0"/>
                <w:sz w:val="16"/>
                <w:szCs w:val="16"/>
                <w:lang w:val="en-AU"/>
              </w:rPr>
            </w:pPr>
            <w:r w:rsidRPr="00843120">
              <w:rPr>
                <w:snapToGrid w:val="0"/>
                <w:sz w:val="16"/>
                <w:szCs w:val="16"/>
                <w:lang w:val="en-AU"/>
              </w:rPr>
              <w:t>Clarification on the DNS impact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13.4.0</w:t>
            </w:r>
          </w:p>
        </w:tc>
      </w:tr>
      <w:tr w:rsidR="006E714E" w:rsidRPr="00F66D72"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843120" w:rsidRDefault="006E714E" w:rsidP="00064168">
            <w:pPr>
              <w:pStyle w:val="TAL"/>
              <w:rPr>
                <w:snapToGrid w:val="0"/>
                <w:sz w:val="16"/>
                <w:szCs w:val="16"/>
                <w:lang w:val="en-AU"/>
              </w:rPr>
            </w:pPr>
            <w:r w:rsidRPr="0018406E">
              <w:rPr>
                <w:snapToGrid w:val="0"/>
                <w:sz w:val="16"/>
                <w:szCs w:val="16"/>
                <w:lang w:val="en-AU"/>
              </w:rPr>
              <w:t>Use of DNS to select a GGSN handling Non-IP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14.0.0</w:t>
            </w:r>
          </w:p>
        </w:tc>
      </w:tr>
      <w:tr w:rsidR="006E714E" w:rsidRPr="00F66D72"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18406E" w:rsidRDefault="006E714E" w:rsidP="00064168">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14.1.0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18406E" w:rsidRDefault="006E714E" w:rsidP="00064168">
            <w:pPr>
              <w:pStyle w:val="TAL"/>
              <w:rPr>
                <w:snapToGrid w:val="0"/>
                <w:sz w:val="16"/>
                <w:szCs w:val="16"/>
                <w:lang w:val="en-AU"/>
              </w:rPr>
            </w:pPr>
            <w:r w:rsidRPr="00E343FD">
              <w:rPr>
                <w:snapToGrid w:val="0"/>
                <w:sz w:val="16"/>
                <w:szCs w:val="16"/>
                <w:lang w:val="en-AU"/>
              </w:rPr>
              <w:t>GW selection by S4-SGSN for Non-IP PDN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14.1.0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18406E" w:rsidRDefault="006E714E" w:rsidP="00064168">
            <w:pPr>
              <w:pStyle w:val="TAL"/>
              <w:rPr>
                <w:snapToGrid w:val="0"/>
                <w:sz w:val="16"/>
                <w:szCs w:val="16"/>
                <w:lang w:val="en-AU"/>
              </w:rPr>
            </w:pPr>
            <w:r w:rsidRPr="00E343FD">
              <w:rPr>
                <w:snapToGrid w:val="0"/>
                <w:sz w:val="16"/>
                <w:szCs w:val="16"/>
                <w:lang w:val="en-AU"/>
              </w:rPr>
              <w:t>DECOR for GPRS Core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14.1.0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lastRenderedPageBreak/>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343FD" w:rsidRDefault="006E714E" w:rsidP="00064168">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14.2.0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343FD" w:rsidRDefault="006E714E" w:rsidP="00064168">
            <w:pPr>
              <w:pStyle w:val="TAL"/>
              <w:rPr>
                <w:snapToGrid w:val="0"/>
                <w:sz w:val="16"/>
                <w:szCs w:val="16"/>
                <w:lang w:val="en-AU"/>
              </w:rPr>
            </w:pPr>
            <w:r w:rsidRPr="00E343FD">
              <w:rPr>
                <w:snapToGrid w:val="0"/>
                <w:sz w:val="16"/>
                <w:szCs w:val="16"/>
                <w:lang w:val="en-AU"/>
              </w:rPr>
              <w:t>PGW selection for WLAN with deployed DCNs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14.3.0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343FD" w:rsidRDefault="006E714E" w:rsidP="00064168">
            <w:pPr>
              <w:pStyle w:val="TAL"/>
              <w:rPr>
                <w:snapToGrid w:val="0"/>
                <w:sz w:val="16"/>
                <w:szCs w:val="16"/>
                <w:lang w:val="en-AU"/>
              </w:rPr>
            </w:pPr>
            <w:r w:rsidRPr="00E343FD">
              <w:rPr>
                <w:snapToGrid w:val="0"/>
                <w:sz w:val="16"/>
                <w:szCs w:val="16"/>
                <w:lang w:val="en-AU"/>
              </w:rPr>
              <w:t>Missing CUPS stage 3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14.3.0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4</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343FD" w:rsidRDefault="006E714E" w:rsidP="00064168">
            <w:pPr>
              <w:pStyle w:val="TAL"/>
              <w:rPr>
                <w:snapToGrid w:val="0"/>
                <w:sz w:val="16"/>
                <w:szCs w:val="16"/>
                <w:lang w:val="en-AU"/>
              </w:rPr>
            </w:pPr>
            <w:r w:rsidRPr="00E7663F">
              <w:rPr>
                <w:rFonts w:hint="eastAsia"/>
                <w:snapToGrid w:val="0"/>
                <w:sz w:val="16"/>
                <w:szCs w:val="16"/>
                <w:lang w:val="en-AU"/>
              </w:rPr>
              <w:t>SGW/PGW selection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15.0.0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7663F" w:rsidRDefault="006E714E" w:rsidP="00064168">
            <w:pPr>
              <w:pStyle w:val="TAL"/>
              <w:rPr>
                <w:snapToGrid w:val="0"/>
                <w:sz w:val="16"/>
                <w:szCs w:val="16"/>
                <w:lang w:val="en-AU"/>
              </w:rPr>
            </w:pPr>
            <w:r w:rsidRPr="00661424">
              <w:rPr>
                <w:snapToGrid w:val="0"/>
                <w:sz w:val="16"/>
                <w:szCs w:val="16"/>
                <w:lang w:val="en-AU"/>
              </w:rPr>
              <w:t>Correction for indicating DCNR to Combined SGW/PGW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15.1.0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661424" w:rsidRDefault="006E714E" w:rsidP="00064168">
            <w:pPr>
              <w:pStyle w:val="TAL"/>
              <w:rPr>
                <w:snapToGrid w:val="0"/>
                <w:sz w:val="16"/>
                <w:szCs w:val="16"/>
                <w:lang w:val="en-AU"/>
              </w:rPr>
            </w:pPr>
            <w:r w:rsidRPr="009C5E49">
              <w:rPr>
                <w:snapToGrid w:val="0"/>
                <w:sz w:val="16"/>
                <w:szCs w:val="16"/>
                <w:lang w:val="en-AU"/>
              </w:rPr>
              <w:t>Selection of a combined PGW/SMF for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15.2.0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9C5E49" w:rsidRDefault="006E714E" w:rsidP="00064168">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15.3.0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9C5E49" w:rsidRDefault="006E714E" w:rsidP="00064168">
            <w:pPr>
              <w:pStyle w:val="TAL"/>
              <w:rPr>
                <w:snapToGrid w:val="0"/>
                <w:sz w:val="16"/>
                <w:szCs w:val="16"/>
                <w:lang w:val="en-AU"/>
              </w:rPr>
            </w:pPr>
            <w:r w:rsidRPr="00EC10B1">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15.3.0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9C5E49" w:rsidRDefault="006E714E" w:rsidP="00064168">
            <w:pPr>
              <w:pStyle w:val="TAL"/>
              <w:rPr>
                <w:snapToGrid w:val="0"/>
                <w:sz w:val="16"/>
                <w:szCs w:val="16"/>
                <w:lang w:val="en-AU"/>
              </w:rPr>
            </w:pPr>
            <w:r w:rsidRPr="00EC10B1">
              <w:rPr>
                <w:snapToGrid w:val="0"/>
                <w:sz w:val="16"/>
                <w:szCs w:val="16"/>
                <w:lang w:val="en-AU"/>
              </w:rPr>
              <w:t>AMF Discovery by 5G 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15.3.0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3</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C10B1" w:rsidRDefault="006E714E" w:rsidP="00064168">
            <w:pPr>
              <w:pStyle w:val="TAL"/>
              <w:rPr>
                <w:snapToGrid w:val="0"/>
                <w:sz w:val="16"/>
                <w:szCs w:val="16"/>
                <w:lang w:val="en-AU"/>
              </w:rPr>
            </w:pPr>
            <w:r w:rsidRPr="00F93F5B">
              <w:rPr>
                <w:snapToGrid w:val="0"/>
                <w:sz w:val="16"/>
                <w:szCs w:val="16"/>
                <w:lang w:val="en-AU"/>
              </w:rPr>
              <w:t>Procedures to support interworking with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15.4.0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C10B1" w:rsidRDefault="006E714E" w:rsidP="00064168">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15.4.0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C10B1" w:rsidRDefault="006E714E" w:rsidP="00064168">
            <w:pPr>
              <w:pStyle w:val="TAL"/>
              <w:rPr>
                <w:snapToGrid w:val="0"/>
                <w:sz w:val="16"/>
                <w:szCs w:val="16"/>
                <w:lang w:val="en-AU"/>
              </w:rPr>
            </w:pPr>
            <w:r w:rsidRPr="00F93F5B">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15.4.0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F93F5B" w:rsidRDefault="006E714E" w:rsidP="00064168">
            <w:pPr>
              <w:pStyle w:val="TAL"/>
              <w:rPr>
                <w:snapToGrid w:val="0"/>
                <w:sz w:val="16"/>
                <w:szCs w:val="16"/>
                <w:lang w:val="en-AU"/>
              </w:rPr>
            </w:pPr>
            <w:r w:rsidRPr="00533951">
              <w:rPr>
                <w:snapToGrid w:val="0"/>
                <w:sz w:val="16"/>
                <w:szCs w:val="16"/>
                <w:lang w:val="en-AU"/>
              </w:rPr>
              <w:t>PGW/SMF selection by ePDG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15.5.0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F93F5B" w:rsidRDefault="006E714E" w:rsidP="00064168">
            <w:pPr>
              <w:pStyle w:val="TAL"/>
              <w:rPr>
                <w:snapToGrid w:val="0"/>
                <w:sz w:val="16"/>
                <w:szCs w:val="16"/>
                <w:lang w:val="en-AU"/>
              </w:rPr>
            </w:pPr>
            <w:r w:rsidRPr="00533951">
              <w:rPr>
                <w:snapToGrid w:val="0"/>
                <w:sz w:val="16"/>
                <w:szCs w:val="16"/>
                <w:lang w:val="en-AU"/>
              </w:rPr>
              <w:t>Incomplete references for AMF discovery and selection by MME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15.5.0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533951" w:rsidRDefault="006E714E" w:rsidP="00064168">
            <w:pPr>
              <w:pStyle w:val="TAL"/>
              <w:rPr>
                <w:snapToGrid w:val="0"/>
                <w:sz w:val="16"/>
                <w:szCs w:val="16"/>
                <w:lang w:val="en-AU"/>
              </w:rPr>
            </w:pPr>
            <w:r w:rsidRPr="00533951">
              <w:rPr>
                <w:rFonts w:hint="eastAsia"/>
                <w:snapToGrid w:val="0"/>
                <w:sz w:val="16"/>
                <w:szCs w:val="16"/>
                <w:lang w:val="en-AU"/>
              </w:rPr>
              <w:t>Selection of MME_SRVCC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16.0.0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533951" w:rsidRDefault="006E714E" w:rsidP="00064168">
            <w:pPr>
              <w:pStyle w:val="TAL"/>
              <w:rPr>
                <w:snapToGrid w:val="0"/>
                <w:sz w:val="16"/>
                <w:szCs w:val="16"/>
                <w:lang w:val="en-AU"/>
              </w:rPr>
            </w:pPr>
            <w:bookmarkStart w:id="460" w:name="OLE_LINK3"/>
            <w:r w:rsidRPr="00533951">
              <w:rPr>
                <w:snapToGrid w:val="0"/>
                <w:sz w:val="16"/>
                <w:szCs w:val="16"/>
                <w:lang w:val="en-AU"/>
              </w:rPr>
              <w:t>DNS procedures to support Ethernet PDN</w:t>
            </w:r>
            <w:bookmarkEnd w:id="460"/>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16.0.0</w:t>
            </w:r>
          </w:p>
        </w:tc>
      </w:tr>
      <w:tr w:rsidR="006E714E"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533951" w:rsidRDefault="006E714E" w:rsidP="00064168">
            <w:pPr>
              <w:pStyle w:val="TAL"/>
              <w:rPr>
                <w:snapToGrid w:val="0"/>
                <w:sz w:val="16"/>
                <w:szCs w:val="16"/>
                <w:lang w:val="en-AU"/>
              </w:rPr>
            </w:pPr>
            <w:r w:rsidRPr="00F2610F">
              <w:rPr>
                <w:snapToGrid w:val="0"/>
                <w:sz w:val="16"/>
                <w:szCs w:val="16"/>
                <w:lang w:val="en-AU"/>
              </w:rPr>
              <w:t>UEs not supporting 5GC NAS with a 5GS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064168">
            <w:pPr>
              <w:pStyle w:val="TAL"/>
              <w:rPr>
                <w:snapToGrid w:val="0"/>
                <w:sz w:val="16"/>
                <w:szCs w:val="16"/>
                <w:lang w:val="en-AU"/>
              </w:rPr>
            </w:pPr>
            <w:r>
              <w:rPr>
                <w:snapToGrid w:val="0"/>
                <w:sz w:val="16"/>
                <w:szCs w:val="16"/>
                <w:lang w:val="en-AU"/>
              </w:rPr>
              <w:t>16.1.0</w:t>
            </w:r>
          </w:p>
        </w:tc>
      </w:tr>
      <w:tr w:rsidR="00B52494" w:rsidRPr="00E7663F" w:rsidTr="00064168">
        <w:tc>
          <w:tcPr>
            <w:tcW w:w="851"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064168">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064168">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064168">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064168">
            <w:pPr>
              <w:pStyle w:val="TAL"/>
              <w:rPr>
                <w:snapToGrid w:val="0"/>
                <w:sz w:val="16"/>
                <w:szCs w:val="16"/>
                <w:lang w:val="en-AU"/>
              </w:rPr>
            </w:pPr>
            <w:r>
              <w:rPr>
                <w:snapToGrid w:val="0"/>
                <w:sz w:val="16"/>
                <w:szCs w:val="16"/>
                <w:lang w:val="en-AU"/>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06416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B52494" w:rsidRPr="00F2610F" w:rsidRDefault="00B52494" w:rsidP="00064168">
            <w:pPr>
              <w:pStyle w:val="TAL"/>
              <w:rPr>
                <w:snapToGrid w:val="0"/>
                <w:sz w:val="16"/>
                <w:szCs w:val="16"/>
                <w:lang w:val="en-AU"/>
              </w:rPr>
            </w:pPr>
            <w:r w:rsidRPr="00B52494">
              <w:rPr>
                <w:snapToGrid w:val="0"/>
                <w:sz w:val="16"/>
                <w:szCs w:val="16"/>
                <w:lang w:val="en-AU"/>
              </w:rPr>
              <w:t>UCMF Selection by MMEs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064168">
            <w:pPr>
              <w:pStyle w:val="TAL"/>
              <w:rPr>
                <w:snapToGrid w:val="0"/>
                <w:sz w:val="16"/>
                <w:szCs w:val="16"/>
                <w:lang w:val="en-AU"/>
              </w:rPr>
            </w:pPr>
            <w:r>
              <w:rPr>
                <w:snapToGrid w:val="0"/>
                <w:sz w:val="16"/>
                <w:szCs w:val="16"/>
                <w:lang w:val="en-AU"/>
              </w:rPr>
              <w:t>16.2.0</w:t>
            </w:r>
          </w:p>
        </w:tc>
      </w:tr>
    </w:tbl>
    <w:p w:rsidR="00080512" w:rsidRDefault="00080512" w:rsidP="00B52494"/>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82D" w:rsidRDefault="008A482D">
      <w:r>
        <w:separator/>
      </w:r>
    </w:p>
  </w:endnote>
  <w:endnote w:type="continuationSeparator" w:id="0">
    <w:p w:rsidR="008A482D" w:rsidRDefault="008A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82D" w:rsidRDefault="008A482D">
      <w:r>
        <w:separator/>
      </w:r>
    </w:p>
  </w:footnote>
  <w:footnote w:type="continuationSeparator" w:id="0">
    <w:p w:rsidR="008A482D" w:rsidRDefault="008A4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494">
      <w:rPr>
        <w:rFonts w:ascii="Arial" w:hAnsi="Arial" w:cs="Arial"/>
        <w:b/>
        <w:noProof/>
        <w:sz w:val="18"/>
        <w:szCs w:val="18"/>
      </w:rPr>
      <w:t>3GPP TS 29.303 V16.2.0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494">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4"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6"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7"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8"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9"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11"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17"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0"/>
  </w:num>
  <w:num w:numId="7">
    <w:abstractNumId w:val="17"/>
  </w:num>
  <w:num w:numId="8">
    <w:abstractNumId w:val="16"/>
  </w:num>
  <w:num w:numId="9">
    <w:abstractNumId w:val="12"/>
  </w:num>
  <w:num w:numId="10">
    <w:abstractNumId w:val="6"/>
  </w:num>
  <w:num w:numId="11">
    <w:abstractNumId w:val="10"/>
  </w:num>
  <w:num w:numId="12">
    <w:abstractNumId w:val="8"/>
  </w:num>
  <w:num w:numId="13">
    <w:abstractNumId w:val="3"/>
  </w:num>
  <w:num w:numId="1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5">
    <w:abstractNumId w:val="11"/>
  </w:num>
  <w:num w:numId="16">
    <w:abstractNumId w:val="5"/>
  </w:num>
  <w:num w:numId="17">
    <w:abstractNumId w:val="7"/>
  </w:num>
  <w:num w:numId="18">
    <w:abstractNumId w:val="2"/>
  </w:num>
  <w:num w:numId="19">
    <w:abstractNumId w:val="15"/>
  </w:num>
  <w:num w:numId="20">
    <w:abstractNumId w:val="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714E"/>
    <w:rsid w:val="00701116"/>
    <w:rsid w:val="00713C44"/>
    <w:rsid w:val="00734A5B"/>
    <w:rsid w:val="0074026F"/>
    <w:rsid w:val="007429F6"/>
    <w:rsid w:val="00744E76"/>
    <w:rsid w:val="00774DA4"/>
    <w:rsid w:val="00781F0F"/>
    <w:rsid w:val="007B600E"/>
    <w:rsid w:val="007F0F4A"/>
    <w:rsid w:val="008028A4"/>
    <w:rsid w:val="00830747"/>
    <w:rsid w:val="008768CA"/>
    <w:rsid w:val="008A482D"/>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5249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hsdate"/>
  <w:shapeDefaults>
    <o:shapedefaults v:ext="edit" spidmax="1026"/>
    <o:shapelayout v:ext="edit">
      <o:idmap v:ext="edit" data="1"/>
    </o:shapelayout>
  </w:shapeDefaults>
  <w:decimalSymbol w:val=","/>
  <w:listSeparator w:val=";"/>
  <w14:docId w14:val="7E3948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 3"/>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6E714E"/>
    <w:rPr>
      <w:lang w:eastAsia="en-US"/>
    </w:rPr>
  </w:style>
  <w:style w:type="paragraph" w:styleId="Index1">
    <w:name w:val="index 1"/>
    <w:basedOn w:val="Normal"/>
    <w:rsid w:val="006E714E"/>
    <w:pPr>
      <w:keepLines/>
      <w:spacing w:after="0"/>
    </w:pPr>
  </w:style>
  <w:style w:type="paragraph" w:styleId="Index2">
    <w:name w:val="index 2"/>
    <w:basedOn w:val="Index1"/>
    <w:rsid w:val="006E714E"/>
    <w:pPr>
      <w:ind w:left="284"/>
    </w:pPr>
  </w:style>
  <w:style w:type="character" w:styleId="FootnoteReference">
    <w:name w:val="footnote reference"/>
    <w:rsid w:val="006E714E"/>
    <w:rPr>
      <w:b/>
      <w:position w:val="6"/>
      <w:sz w:val="16"/>
    </w:rPr>
  </w:style>
  <w:style w:type="paragraph" w:styleId="FootnoteText">
    <w:name w:val="footnote text"/>
    <w:basedOn w:val="Normal"/>
    <w:link w:val="FootnoteTextChar"/>
    <w:rsid w:val="006E714E"/>
    <w:pPr>
      <w:keepLines/>
      <w:spacing w:after="0"/>
      <w:ind w:left="454" w:hanging="454"/>
    </w:pPr>
    <w:rPr>
      <w:sz w:val="16"/>
    </w:rPr>
  </w:style>
  <w:style w:type="character" w:customStyle="1" w:styleId="FootnoteTextChar">
    <w:name w:val="Footnote Text Char"/>
    <w:link w:val="FootnoteText"/>
    <w:rsid w:val="006E714E"/>
    <w:rPr>
      <w:sz w:val="16"/>
      <w:lang w:eastAsia="en-US"/>
    </w:rPr>
  </w:style>
  <w:style w:type="paragraph" w:styleId="ListNumber2">
    <w:name w:val="List Number 2"/>
    <w:basedOn w:val="ListNumber"/>
    <w:rsid w:val="006E714E"/>
    <w:pPr>
      <w:ind w:left="851"/>
    </w:pPr>
  </w:style>
  <w:style w:type="paragraph" w:styleId="ListNumber">
    <w:name w:val="List Number"/>
    <w:basedOn w:val="List"/>
    <w:rsid w:val="006E714E"/>
  </w:style>
  <w:style w:type="paragraph" w:styleId="List">
    <w:name w:val="List"/>
    <w:basedOn w:val="Normal"/>
    <w:rsid w:val="006E714E"/>
    <w:pPr>
      <w:ind w:left="568" w:hanging="284"/>
    </w:pPr>
  </w:style>
  <w:style w:type="paragraph" w:styleId="ListBullet2">
    <w:name w:val="List Bullet 2"/>
    <w:basedOn w:val="ListBullet"/>
    <w:rsid w:val="006E714E"/>
    <w:pPr>
      <w:ind w:left="851"/>
    </w:pPr>
  </w:style>
  <w:style w:type="paragraph" w:styleId="ListBullet">
    <w:name w:val="List Bullet"/>
    <w:basedOn w:val="List"/>
    <w:rsid w:val="006E714E"/>
  </w:style>
  <w:style w:type="paragraph" w:styleId="ListBullet3">
    <w:name w:val="List Bullet 3"/>
    <w:basedOn w:val="ListBullet2"/>
    <w:rsid w:val="006E714E"/>
    <w:pPr>
      <w:ind w:left="1135"/>
    </w:pPr>
  </w:style>
  <w:style w:type="paragraph" w:styleId="List2">
    <w:name w:val="List 2"/>
    <w:basedOn w:val="List"/>
    <w:rsid w:val="006E714E"/>
    <w:pPr>
      <w:ind w:left="851"/>
    </w:pPr>
  </w:style>
  <w:style w:type="paragraph" w:styleId="List3">
    <w:name w:val="List 3"/>
    <w:basedOn w:val="List2"/>
    <w:rsid w:val="006E714E"/>
    <w:pPr>
      <w:ind w:left="1135"/>
    </w:pPr>
  </w:style>
  <w:style w:type="paragraph" w:styleId="List4">
    <w:name w:val="List 4"/>
    <w:basedOn w:val="List3"/>
    <w:rsid w:val="006E714E"/>
    <w:pPr>
      <w:ind w:left="1418"/>
    </w:pPr>
  </w:style>
  <w:style w:type="paragraph" w:styleId="List5">
    <w:name w:val="List 5"/>
    <w:basedOn w:val="List4"/>
    <w:rsid w:val="006E714E"/>
    <w:pPr>
      <w:ind w:left="1702"/>
    </w:pPr>
  </w:style>
  <w:style w:type="paragraph" w:styleId="ListBullet4">
    <w:name w:val="List Bullet 4"/>
    <w:basedOn w:val="ListBullet3"/>
    <w:rsid w:val="006E714E"/>
    <w:pPr>
      <w:ind w:left="1418"/>
    </w:pPr>
  </w:style>
  <w:style w:type="paragraph" w:styleId="ListBullet5">
    <w:name w:val="List Bullet 5"/>
    <w:basedOn w:val="ListBullet4"/>
    <w:rsid w:val="006E714E"/>
    <w:pPr>
      <w:ind w:left="1702"/>
    </w:pPr>
  </w:style>
  <w:style w:type="paragraph" w:styleId="IndexHeading">
    <w:name w:val="index heading"/>
    <w:basedOn w:val="Normal"/>
    <w:next w:val="Normal"/>
    <w:rsid w:val="006E714E"/>
    <w:pPr>
      <w:pBdr>
        <w:top w:val="single" w:sz="12" w:space="0" w:color="auto"/>
      </w:pBdr>
      <w:spacing w:before="360" w:after="240"/>
    </w:pPr>
    <w:rPr>
      <w:b/>
      <w:i/>
      <w:sz w:val="26"/>
    </w:rPr>
  </w:style>
  <w:style w:type="paragraph" w:customStyle="1" w:styleId="INDENT1">
    <w:name w:val="INDENT1"/>
    <w:basedOn w:val="Normal"/>
    <w:rsid w:val="006E714E"/>
    <w:pPr>
      <w:ind w:left="851"/>
    </w:pPr>
  </w:style>
  <w:style w:type="paragraph" w:customStyle="1" w:styleId="INDENT2">
    <w:name w:val="INDENT2"/>
    <w:basedOn w:val="Normal"/>
    <w:rsid w:val="006E714E"/>
    <w:pPr>
      <w:ind w:left="1135" w:hanging="284"/>
    </w:pPr>
  </w:style>
  <w:style w:type="paragraph" w:customStyle="1" w:styleId="INDENT3">
    <w:name w:val="INDENT3"/>
    <w:basedOn w:val="Normal"/>
    <w:rsid w:val="006E714E"/>
    <w:pPr>
      <w:ind w:left="1701" w:hanging="567"/>
    </w:pPr>
  </w:style>
  <w:style w:type="paragraph" w:customStyle="1" w:styleId="FigureTitle">
    <w:name w:val="Figure_Title"/>
    <w:basedOn w:val="Normal"/>
    <w:next w:val="Normal"/>
    <w:rsid w:val="006E714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E714E"/>
    <w:pPr>
      <w:keepNext/>
      <w:keepLines/>
    </w:pPr>
    <w:rPr>
      <w:b/>
    </w:rPr>
  </w:style>
  <w:style w:type="paragraph" w:customStyle="1" w:styleId="enumlev2">
    <w:name w:val="enumlev2"/>
    <w:basedOn w:val="Normal"/>
    <w:rsid w:val="006E714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714E"/>
    <w:pPr>
      <w:keepNext/>
      <w:keepLines/>
      <w:spacing w:before="240"/>
      <w:ind w:left="1418"/>
    </w:pPr>
    <w:rPr>
      <w:rFonts w:ascii="Arial" w:hAnsi="Arial"/>
      <w:b/>
      <w:sz w:val="36"/>
      <w:lang w:val="en-US"/>
    </w:rPr>
  </w:style>
  <w:style w:type="paragraph" w:styleId="Caption">
    <w:name w:val="caption"/>
    <w:basedOn w:val="Normal"/>
    <w:next w:val="Normal"/>
    <w:qFormat/>
    <w:rsid w:val="006E714E"/>
    <w:pPr>
      <w:spacing w:before="120" w:after="120"/>
    </w:pPr>
    <w:rPr>
      <w:b/>
    </w:rPr>
  </w:style>
  <w:style w:type="paragraph" w:styleId="DocumentMap">
    <w:name w:val="Document Map"/>
    <w:basedOn w:val="Normal"/>
    <w:link w:val="DocumentMapChar"/>
    <w:rsid w:val="006E714E"/>
    <w:pPr>
      <w:shd w:val="clear" w:color="auto" w:fill="000080"/>
    </w:pPr>
    <w:rPr>
      <w:rFonts w:ascii="Tahoma" w:hAnsi="Tahoma"/>
    </w:rPr>
  </w:style>
  <w:style w:type="character" w:customStyle="1" w:styleId="DocumentMapChar">
    <w:name w:val="Document Map Char"/>
    <w:link w:val="DocumentMap"/>
    <w:rsid w:val="006E714E"/>
    <w:rPr>
      <w:rFonts w:ascii="Tahoma" w:hAnsi="Tahoma"/>
      <w:shd w:val="clear" w:color="auto" w:fill="000080"/>
      <w:lang w:eastAsia="en-US"/>
    </w:rPr>
  </w:style>
  <w:style w:type="paragraph" w:styleId="PlainText">
    <w:name w:val="Plain Text"/>
    <w:basedOn w:val="Normal"/>
    <w:link w:val="PlainTextChar"/>
    <w:rsid w:val="006E714E"/>
    <w:rPr>
      <w:rFonts w:ascii="Courier New" w:hAnsi="Courier New"/>
      <w:lang w:val="nb-NO"/>
    </w:rPr>
  </w:style>
  <w:style w:type="character" w:customStyle="1" w:styleId="PlainTextChar">
    <w:name w:val="Plain Text Char"/>
    <w:link w:val="PlainText"/>
    <w:rsid w:val="006E714E"/>
    <w:rPr>
      <w:rFonts w:ascii="Courier New" w:hAnsi="Courier New"/>
      <w:lang w:val="nb-NO" w:eastAsia="en-US"/>
    </w:rPr>
  </w:style>
  <w:style w:type="paragraph" w:styleId="BodyText">
    <w:name w:val="Body Text"/>
    <w:basedOn w:val="Normal"/>
    <w:link w:val="BodyTextChar"/>
    <w:rsid w:val="006E714E"/>
  </w:style>
  <w:style w:type="character" w:customStyle="1" w:styleId="BodyTextChar">
    <w:name w:val="Body Text Char"/>
    <w:link w:val="BodyText"/>
    <w:rsid w:val="006E714E"/>
    <w:rPr>
      <w:lang w:eastAsia="en-US"/>
    </w:rPr>
  </w:style>
  <w:style w:type="character" w:styleId="CommentReference">
    <w:name w:val="annotation reference"/>
    <w:rsid w:val="006E714E"/>
    <w:rPr>
      <w:sz w:val="16"/>
    </w:rPr>
  </w:style>
  <w:style w:type="paragraph" w:styleId="CommentText">
    <w:name w:val="annotation text"/>
    <w:basedOn w:val="Normal"/>
    <w:link w:val="CommentTextChar"/>
    <w:rsid w:val="006E714E"/>
  </w:style>
  <w:style w:type="character" w:customStyle="1" w:styleId="CommentTextChar">
    <w:name w:val="Comment Text Char"/>
    <w:link w:val="CommentText"/>
    <w:rsid w:val="006E714E"/>
    <w:rPr>
      <w:lang w:eastAsia="en-US"/>
    </w:rPr>
  </w:style>
  <w:style w:type="character" w:customStyle="1" w:styleId="EditorsNoteChar">
    <w:name w:val="Editor's Note Char"/>
    <w:aliases w:val="EN Char"/>
    <w:link w:val="EditorsNote"/>
    <w:rsid w:val="006E714E"/>
    <w:rPr>
      <w:color w:val="FF0000"/>
      <w:lang w:eastAsia="en-US"/>
    </w:rPr>
  </w:style>
  <w:style w:type="character" w:customStyle="1" w:styleId="THChar">
    <w:name w:val="TH Char"/>
    <w:link w:val="TH"/>
    <w:locked/>
    <w:rsid w:val="006E714E"/>
    <w:rPr>
      <w:rFonts w:ascii="Arial" w:hAnsi="Arial"/>
      <w:b/>
      <w:lang w:eastAsia="en-US"/>
    </w:rPr>
  </w:style>
  <w:style w:type="character" w:customStyle="1" w:styleId="TALChar">
    <w:name w:val="TAL Char"/>
    <w:link w:val="TAL"/>
    <w:rsid w:val="006E714E"/>
    <w:rPr>
      <w:rFonts w:ascii="Arial" w:hAnsi="Arial"/>
      <w:sz w:val="18"/>
      <w:lang w:eastAsia="en-US"/>
    </w:rPr>
  </w:style>
  <w:style w:type="character" w:customStyle="1" w:styleId="TACChar">
    <w:name w:val="TAC Char"/>
    <w:link w:val="TAC"/>
    <w:rsid w:val="006E714E"/>
    <w:rPr>
      <w:rFonts w:ascii="Arial" w:hAnsi="Arial"/>
      <w:sz w:val="18"/>
      <w:lang w:eastAsia="en-US"/>
    </w:rPr>
  </w:style>
  <w:style w:type="character" w:customStyle="1" w:styleId="TAHChar">
    <w:name w:val="TAH Char"/>
    <w:link w:val="TAH"/>
    <w:rsid w:val="006E714E"/>
    <w:rPr>
      <w:rFonts w:ascii="Arial" w:hAnsi="Arial"/>
      <w:b/>
      <w:sz w:val="18"/>
      <w:lang w:eastAsia="en-US"/>
    </w:rPr>
  </w:style>
  <w:style w:type="paragraph" w:customStyle="1" w:styleId="CRCoverPage">
    <w:name w:val="CR Cover Page"/>
    <w:rsid w:val="006E714E"/>
    <w:pPr>
      <w:spacing w:after="120"/>
    </w:pPr>
    <w:rPr>
      <w:rFonts w:ascii="Arial" w:hAnsi="Arial"/>
      <w:lang w:eastAsia="en-US"/>
    </w:rPr>
  </w:style>
  <w:style w:type="paragraph" w:styleId="CommentSubject">
    <w:name w:val="annotation subject"/>
    <w:basedOn w:val="CommentText"/>
    <w:next w:val="CommentText"/>
    <w:link w:val="CommentSubjectChar"/>
    <w:rsid w:val="006E714E"/>
    <w:rPr>
      <w:b/>
      <w:bCs/>
    </w:rPr>
  </w:style>
  <w:style w:type="character" w:customStyle="1" w:styleId="CommentSubjectChar">
    <w:name w:val="Comment Subject Char"/>
    <w:link w:val="CommentSubject"/>
    <w:rsid w:val="006E714E"/>
    <w:rPr>
      <w:b/>
      <w:bCs/>
      <w:lang w:eastAsia="en-US"/>
    </w:rPr>
  </w:style>
  <w:style w:type="character" w:customStyle="1" w:styleId="NOChar">
    <w:name w:val="NO Char"/>
    <w:link w:val="NO"/>
    <w:rsid w:val="006E714E"/>
    <w:rPr>
      <w:lang w:eastAsia="en-US"/>
    </w:rPr>
  </w:style>
  <w:style w:type="paragraph" w:styleId="HTMLPreformatted">
    <w:name w:val="HTML Preformatted"/>
    <w:basedOn w:val="Normal"/>
    <w:link w:val="HTMLPreformattedChar"/>
    <w:rsid w:val="006E7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link w:val="HTMLPreformatted"/>
    <w:rsid w:val="006E714E"/>
    <w:rPr>
      <w:rFonts w:ascii="Courier New" w:eastAsia="Batang" w:hAnsi="Courier New" w:cs="Courier New"/>
      <w:lang w:val="en-US" w:eastAsia="ko-KR"/>
    </w:rPr>
  </w:style>
  <w:style w:type="paragraph" w:customStyle="1" w:styleId="tdoc-header">
    <w:name w:val="tdoc-header"/>
    <w:rsid w:val="006E714E"/>
    <w:rPr>
      <w:rFonts w:ascii="Arial" w:hAnsi="Arial"/>
      <w:noProof/>
      <w:sz w:val="24"/>
      <w:lang w:eastAsia="en-US"/>
    </w:rPr>
  </w:style>
  <w:style w:type="character" w:customStyle="1" w:styleId="h11">
    <w:name w:val="h11"/>
    <w:rsid w:val="006E714E"/>
    <w:rPr>
      <w:rFonts w:ascii="Courier New" w:hAnsi="Courier New" w:cs="Courier New" w:hint="default"/>
      <w:b/>
      <w:bCs/>
      <w:vanish w:val="0"/>
      <w:webHidden w:val="0"/>
      <w:sz w:val="24"/>
      <w:szCs w:val="24"/>
      <w:specVanish w:val="0"/>
    </w:rPr>
  </w:style>
  <w:style w:type="character" w:customStyle="1" w:styleId="B1Char">
    <w:name w:val="B1 Char"/>
    <w:locked/>
    <w:rsid w:val="006E714E"/>
    <w:rPr>
      <w:rFonts w:ascii="Times New Roman" w:hAnsi="Times New Roman"/>
      <w:lang w:val="en-GB"/>
    </w:rPr>
  </w:style>
  <w:style w:type="character" w:customStyle="1" w:styleId="Heading2Char">
    <w:name w:val="Heading 2 Char"/>
    <w:link w:val="Heading2"/>
    <w:rsid w:val="006E714E"/>
    <w:rPr>
      <w:rFonts w:ascii="Arial" w:hAnsi="Arial"/>
      <w:sz w:val="32"/>
      <w:lang w:eastAsia="en-US"/>
    </w:rPr>
  </w:style>
  <w:style w:type="character" w:customStyle="1" w:styleId="B2Char">
    <w:name w:val="B2 Char"/>
    <w:link w:val="B2"/>
    <w:rsid w:val="006E714E"/>
    <w:rPr>
      <w:lang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E714E"/>
    <w:rPr>
      <w:rFonts w:ascii="Arial" w:hAnsi="Arial"/>
      <w:sz w:val="28"/>
      <w:lang w:eastAsia="en-US"/>
    </w:rPr>
  </w:style>
  <w:style w:type="character" w:customStyle="1" w:styleId="EXCar">
    <w:name w:val="EX Car"/>
    <w:link w:val="EX"/>
    <w:rsid w:val="006E714E"/>
    <w:rPr>
      <w:lang w:eastAsia="en-US"/>
    </w:rPr>
  </w:style>
  <w:style w:type="character" w:customStyle="1" w:styleId="PLChar">
    <w:name w:val="PL Char"/>
    <w:link w:val="PL"/>
    <w:rsid w:val="006E714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2C731-38C3-4F05-94AF-4A1B007BC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38724</Words>
  <Characters>220728</Characters>
  <Application>Microsoft Office Word</Application>
  <DocSecurity>0</DocSecurity>
  <Lines>1839</Lines>
  <Paragraphs>517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2020-03-25T17:52:00Z</dcterms:created>
  <dcterms:modified xsi:type="dcterms:W3CDTF">2020-03-25T17:57:00Z</dcterms:modified>
</cp:coreProperties>
</file>