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B16D2F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r w:rsidR="001D5BDF">
              <w:t>1</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01</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C23D28"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12" o:title="5G-logo_175px"/>
                </v:shape>
              </w:pict>
            </w:r>
          </w:p>
        </w:tc>
        <w:tc>
          <w:tcPr>
            <w:tcW w:w="5540" w:type="dxa"/>
            <w:shd w:val="clear" w:color="auto" w:fill="auto"/>
          </w:tcPr>
          <w:p w14:paraId="083124E4" w14:textId="417ADFE9" w:rsidR="006D4199" w:rsidRPr="00806F1B" w:rsidRDefault="00C23D28" w:rsidP="006D4199">
            <w:pPr>
              <w:jc w:val="right"/>
            </w:pPr>
            <w:bookmarkStart w:id="8" w:name="logos"/>
            <w:r>
              <w:pict w14:anchorId="4156FED4">
                <v:shape id="_x0000_i1026" type="#_x0000_t75" style="width:128.4pt;height:74.3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2C1949">
      <w:pPr>
        <w:pStyle w:val="TT"/>
      </w:pPr>
      <w:r w:rsidRPr="004D3578">
        <w:br w:type="page"/>
      </w:r>
      <w:bookmarkStart w:id="14" w:name="tableOfContents"/>
      <w:bookmarkEnd w:id="14"/>
      <w:r w:rsidRPr="004D3578">
        <w:lastRenderedPageBreak/>
        <w:t>Contents</w:t>
      </w:r>
    </w:p>
    <w:p w14:paraId="21930CE5" w14:textId="698B9ACF" w:rsidR="002C1949" w:rsidRDefault="0056418B">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2C1949">
        <w:t>Foreword</w:t>
      </w:r>
      <w:r w:rsidR="002C1949">
        <w:tab/>
      </w:r>
      <w:r w:rsidR="002C1949">
        <w:fldChar w:fldCharType="begin" w:fldLock="1"/>
      </w:r>
      <w:r w:rsidR="002C1949">
        <w:instrText xml:space="preserve"> PAGEREF _Toc94607943 \h </w:instrText>
      </w:r>
      <w:r w:rsidR="002C1949">
        <w:fldChar w:fldCharType="separate"/>
      </w:r>
      <w:r w:rsidR="002C1949">
        <w:t>5</w:t>
      </w:r>
      <w:r w:rsidR="002C1949">
        <w:fldChar w:fldCharType="end"/>
      </w:r>
    </w:p>
    <w:p w14:paraId="21627786" w14:textId="17CBABA3" w:rsidR="002C1949" w:rsidRDefault="002C194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_Toc94607944 \h </w:instrText>
      </w:r>
      <w:r>
        <w:fldChar w:fldCharType="separate"/>
      </w:r>
      <w:r>
        <w:t>7</w:t>
      </w:r>
      <w:r>
        <w:fldChar w:fldCharType="end"/>
      </w:r>
    </w:p>
    <w:p w14:paraId="59900A59" w14:textId="0AE22A6B" w:rsidR="002C1949" w:rsidRDefault="002C194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_Toc94607945 \h </w:instrText>
      </w:r>
      <w:r>
        <w:fldChar w:fldCharType="separate"/>
      </w:r>
      <w:r>
        <w:t>7</w:t>
      </w:r>
      <w:r>
        <w:fldChar w:fldCharType="end"/>
      </w:r>
    </w:p>
    <w:p w14:paraId="05E9DACB" w14:textId="620D68F4" w:rsidR="002C1949" w:rsidRDefault="002C194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_Toc94607946 \h </w:instrText>
      </w:r>
      <w:r>
        <w:fldChar w:fldCharType="separate"/>
      </w:r>
      <w:r>
        <w:t>8</w:t>
      </w:r>
      <w:r>
        <w:fldChar w:fldCharType="end"/>
      </w:r>
    </w:p>
    <w:p w14:paraId="777B44C8" w14:textId="3696E96E" w:rsidR="002C1949" w:rsidRDefault="002C194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_Toc94607947 \h </w:instrText>
      </w:r>
      <w:r>
        <w:fldChar w:fldCharType="separate"/>
      </w:r>
      <w:r>
        <w:t>8</w:t>
      </w:r>
      <w:r>
        <w:fldChar w:fldCharType="end"/>
      </w:r>
    </w:p>
    <w:p w14:paraId="4F0A9ED9" w14:textId="5759F29F" w:rsidR="002C1949" w:rsidRDefault="002C194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_Toc94607948 \h </w:instrText>
      </w:r>
      <w:r>
        <w:fldChar w:fldCharType="separate"/>
      </w:r>
      <w:r>
        <w:t>8</w:t>
      </w:r>
      <w:r>
        <w:fldChar w:fldCharType="end"/>
      </w:r>
    </w:p>
    <w:p w14:paraId="657CBDC7" w14:textId="2F9C62BA" w:rsidR="002C1949" w:rsidRDefault="002C194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_Toc94607949 \h </w:instrText>
      </w:r>
      <w:r>
        <w:fldChar w:fldCharType="separate"/>
      </w:r>
      <w:r>
        <w:t>8</w:t>
      </w:r>
      <w:r>
        <w:fldChar w:fldCharType="end"/>
      </w:r>
    </w:p>
    <w:p w14:paraId="7D89580D" w14:textId="1CC767D6" w:rsidR="002C1949" w:rsidRDefault="002C194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_Toc94607950 \h </w:instrText>
      </w:r>
      <w:r>
        <w:fldChar w:fldCharType="separate"/>
      </w:r>
      <w:r>
        <w:t>8</w:t>
      </w:r>
      <w:r>
        <w:fldChar w:fldCharType="end"/>
      </w:r>
    </w:p>
    <w:p w14:paraId="1903E5FB" w14:textId="3157685A" w:rsidR="002C1949" w:rsidRDefault="002C194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_Toc94607951 \h </w:instrText>
      </w:r>
      <w:r>
        <w:fldChar w:fldCharType="separate"/>
      </w:r>
      <w:r>
        <w:t>8</w:t>
      </w:r>
      <w:r>
        <w:fldChar w:fldCharType="end"/>
      </w:r>
    </w:p>
    <w:p w14:paraId="459AA061" w14:textId="5A5743E4" w:rsidR="002C1949" w:rsidRDefault="002C194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 (UAS-NF)</w:t>
      </w:r>
      <w:r>
        <w:tab/>
      </w:r>
      <w:r>
        <w:fldChar w:fldCharType="begin" w:fldLock="1"/>
      </w:r>
      <w:r>
        <w:instrText xml:space="preserve"> PAGEREF _Toc94607952 \h </w:instrText>
      </w:r>
      <w:r>
        <w:fldChar w:fldCharType="separate"/>
      </w:r>
      <w:r>
        <w:t>9</w:t>
      </w:r>
      <w:r>
        <w:fldChar w:fldCharType="end"/>
      </w:r>
    </w:p>
    <w:p w14:paraId="58078D0B" w14:textId="7CF5B3A0" w:rsidR="002C1949" w:rsidRDefault="002C194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_Toc94607953 \h </w:instrText>
      </w:r>
      <w:r>
        <w:fldChar w:fldCharType="separate"/>
      </w:r>
      <w:r>
        <w:t>9</w:t>
      </w:r>
      <w:r>
        <w:fldChar w:fldCharType="end"/>
      </w:r>
    </w:p>
    <w:p w14:paraId="34BAB6BD" w14:textId="7C657724" w:rsidR="002C1949" w:rsidRDefault="002C194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_Toc94607954 \h </w:instrText>
      </w:r>
      <w:r>
        <w:fldChar w:fldCharType="separate"/>
      </w:r>
      <w:r>
        <w:t>9</w:t>
      </w:r>
      <w:r>
        <w:fldChar w:fldCharType="end"/>
      </w:r>
    </w:p>
    <w:p w14:paraId="7A013F08" w14:textId="17CB313E" w:rsidR="002C1949" w:rsidRDefault="002C1949">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_Toc94607955 \h </w:instrText>
      </w:r>
      <w:r>
        <w:fldChar w:fldCharType="separate"/>
      </w:r>
      <w:r>
        <w:t>11</w:t>
      </w:r>
      <w:r>
        <w:fldChar w:fldCharType="end"/>
      </w:r>
    </w:p>
    <w:p w14:paraId="1CDC15F6" w14:textId="17E1AA02" w:rsidR="002C1949" w:rsidRDefault="002C1949">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_Toc94607956 \h </w:instrText>
      </w:r>
      <w:r>
        <w:fldChar w:fldCharType="separate"/>
      </w:r>
      <w:r>
        <w:t>11</w:t>
      </w:r>
      <w:r>
        <w:fldChar w:fldCharType="end"/>
      </w:r>
    </w:p>
    <w:p w14:paraId="4243422D" w14:textId="19129330" w:rsidR="002C1949" w:rsidRDefault="002C194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_Toc94607957 \h </w:instrText>
      </w:r>
      <w:r>
        <w:fldChar w:fldCharType="separate"/>
      </w:r>
      <w:r>
        <w:t>12</w:t>
      </w:r>
      <w:r>
        <w:fldChar w:fldCharType="end"/>
      </w:r>
    </w:p>
    <w:p w14:paraId="294EA0F3" w14:textId="427839F9" w:rsidR="002C1949" w:rsidRDefault="002C194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_Toc94607958 \h </w:instrText>
      </w:r>
      <w:r>
        <w:fldChar w:fldCharType="separate"/>
      </w:r>
      <w:r>
        <w:t>12</w:t>
      </w:r>
      <w:r>
        <w:fldChar w:fldCharType="end"/>
      </w:r>
    </w:p>
    <w:p w14:paraId="488153A2" w14:textId="765E51B1" w:rsidR="002C1949" w:rsidRDefault="002C194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_Toc94607959 \h </w:instrText>
      </w:r>
      <w:r>
        <w:fldChar w:fldCharType="separate"/>
      </w:r>
      <w:r>
        <w:t>12</w:t>
      </w:r>
      <w:r>
        <w:fldChar w:fldCharType="end"/>
      </w:r>
    </w:p>
    <w:p w14:paraId="24724106" w14:textId="4448DBA3" w:rsidR="002C1949" w:rsidRDefault="002C194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_Toc94607960 \h </w:instrText>
      </w:r>
      <w:r>
        <w:fldChar w:fldCharType="separate"/>
      </w:r>
      <w:r>
        <w:t>12</w:t>
      </w:r>
      <w:r>
        <w:fldChar w:fldCharType="end"/>
      </w:r>
    </w:p>
    <w:p w14:paraId="4E354E7B" w14:textId="0F43FF86" w:rsidR="002C1949" w:rsidRDefault="002C194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_Toc94607961 \h </w:instrText>
      </w:r>
      <w:r>
        <w:fldChar w:fldCharType="separate"/>
      </w:r>
      <w:r>
        <w:t>12</w:t>
      </w:r>
      <w:r>
        <w:fldChar w:fldCharType="end"/>
      </w:r>
    </w:p>
    <w:p w14:paraId="6E10B393" w14:textId="10A81C85" w:rsidR="002C1949" w:rsidRDefault="002C194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_Toc94607962 \h </w:instrText>
      </w:r>
      <w:r>
        <w:fldChar w:fldCharType="separate"/>
      </w:r>
      <w:r>
        <w:t>13</w:t>
      </w:r>
      <w:r>
        <w:fldChar w:fldCharType="end"/>
      </w:r>
    </w:p>
    <w:p w14:paraId="11C60804" w14:textId="73825D61" w:rsidR="002C1949" w:rsidRDefault="002C194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_Toc94607963 \h </w:instrText>
      </w:r>
      <w:r>
        <w:fldChar w:fldCharType="separate"/>
      </w:r>
      <w:r>
        <w:t>13</w:t>
      </w:r>
      <w:r>
        <w:fldChar w:fldCharType="end"/>
      </w:r>
    </w:p>
    <w:p w14:paraId="752E2D6F" w14:textId="4798313D" w:rsidR="002C1949" w:rsidRDefault="002C194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_Toc94607964 \h </w:instrText>
      </w:r>
      <w:r>
        <w:fldChar w:fldCharType="separate"/>
      </w:r>
      <w:r>
        <w:t>13</w:t>
      </w:r>
      <w:r>
        <w:fldChar w:fldCharType="end"/>
      </w:r>
    </w:p>
    <w:p w14:paraId="0791ED12" w14:textId="191D118F" w:rsidR="002C1949" w:rsidRDefault="002C194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_Toc94607965 \h </w:instrText>
      </w:r>
      <w:r>
        <w:fldChar w:fldCharType="separate"/>
      </w:r>
      <w:r>
        <w:t>13</w:t>
      </w:r>
      <w:r>
        <w:fldChar w:fldCharType="end"/>
      </w:r>
    </w:p>
    <w:p w14:paraId="044074D4" w14:textId="156294C7" w:rsidR="002C1949" w:rsidRDefault="002C194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_Toc94607966 \h </w:instrText>
      </w:r>
      <w:r>
        <w:fldChar w:fldCharType="separate"/>
      </w:r>
      <w:r>
        <w:t>13</w:t>
      </w:r>
      <w:r>
        <w:fldChar w:fldCharType="end"/>
      </w:r>
    </w:p>
    <w:p w14:paraId="37CE9FB7" w14:textId="2693ED11" w:rsidR="002C1949" w:rsidRDefault="002C194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_Toc94607967 \h </w:instrText>
      </w:r>
      <w:r>
        <w:fldChar w:fldCharType="separate"/>
      </w:r>
      <w:r>
        <w:t>13</w:t>
      </w:r>
      <w:r>
        <w:fldChar w:fldCharType="end"/>
      </w:r>
    </w:p>
    <w:p w14:paraId="0CD1F9E3" w14:textId="656D2BF4" w:rsidR="002C1949" w:rsidRDefault="002C194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_Toc94607968 \h </w:instrText>
      </w:r>
      <w:r>
        <w:fldChar w:fldCharType="separate"/>
      </w:r>
      <w:r>
        <w:t>13</w:t>
      </w:r>
      <w:r>
        <w:fldChar w:fldCharType="end"/>
      </w:r>
    </w:p>
    <w:p w14:paraId="6E6C3B19" w14:textId="21368530" w:rsidR="002C1949" w:rsidRDefault="002C194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_Toc94607969 \h </w:instrText>
      </w:r>
      <w:r>
        <w:fldChar w:fldCharType="separate"/>
      </w:r>
      <w:r>
        <w:t>14</w:t>
      </w:r>
      <w:r>
        <w:fldChar w:fldCharType="end"/>
      </w:r>
    </w:p>
    <w:p w14:paraId="492432C8" w14:textId="0F71FD28" w:rsidR="002C1949" w:rsidRDefault="002C194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_Toc94607970 \h </w:instrText>
      </w:r>
      <w:r>
        <w:fldChar w:fldCharType="separate"/>
      </w:r>
      <w:r>
        <w:t>14</w:t>
      </w:r>
      <w:r>
        <w:fldChar w:fldCharType="end"/>
      </w:r>
    </w:p>
    <w:p w14:paraId="0CBCF083" w14:textId="12049625" w:rsidR="002C1949" w:rsidRDefault="002C194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_Toc94607971 \h </w:instrText>
      </w:r>
      <w:r>
        <w:fldChar w:fldCharType="separate"/>
      </w:r>
      <w:r>
        <w:t>14</w:t>
      </w:r>
      <w:r>
        <w:fldChar w:fldCharType="end"/>
      </w:r>
    </w:p>
    <w:p w14:paraId="47637A80" w14:textId="037FF8C9" w:rsidR="002C1949" w:rsidRDefault="002C194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_Toc94607972 \h </w:instrText>
      </w:r>
      <w:r>
        <w:fldChar w:fldCharType="separate"/>
      </w:r>
      <w:r>
        <w:t>14</w:t>
      </w:r>
      <w:r>
        <w:fldChar w:fldCharType="end"/>
      </w:r>
    </w:p>
    <w:p w14:paraId="4E5F6115" w14:textId="34D18280" w:rsidR="002C1949" w:rsidRDefault="002C194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_Toc94607973 \h </w:instrText>
      </w:r>
      <w:r>
        <w:fldChar w:fldCharType="separate"/>
      </w:r>
      <w:r>
        <w:t>15</w:t>
      </w:r>
      <w:r>
        <w:fldChar w:fldCharType="end"/>
      </w:r>
    </w:p>
    <w:p w14:paraId="3C1C41A3" w14:textId="780761AA" w:rsidR="002C1949" w:rsidRDefault="002C194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_Toc94607974 \h </w:instrText>
      </w:r>
      <w:r>
        <w:fldChar w:fldCharType="separate"/>
      </w:r>
      <w:r>
        <w:t>16</w:t>
      </w:r>
      <w:r>
        <w:fldChar w:fldCharType="end"/>
      </w:r>
    </w:p>
    <w:p w14:paraId="230EF058" w14:textId="2F8E2645" w:rsidR="002C1949" w:rsidRDefault="002C194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_Toc94607975 \h </w:instrText>
      </w:r>
      <w:r>
        <w:fldChar w:fldCharType="separate"/>
      </w:r>
      <w:r>
        <w:t>16</w:t>
      </w:r>
      <w:r>
        <w:fldChar w:fldCharType="end"/>
      </w:r>
    </w:p>
    <w:p w14:paraId="0F27298D" w14:textId="6FEE61DB" w:rsidR="002C1949" w:rsidRDefault="002C194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_Toc94607976 \h </w:instrText>
      </w:r>
      <w:r>
        <w:fldChar w:fldCharType="separate"/>
      </w:r>
      <w:r>
        <w:t>16</w:t>
      </w:r>
      <w:r>
        <w:fldChar w:fldCharType="end"/>
      </w:r>
    </w:p>
    <w:p w14:paraId="6C71C7EF" w14:textId="10DE8251" w:rsidR="002C1949" w:rsidRDefault="002C194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_Toc94607977 \h </w:instrText>
      </w:r>
      <w:r>
        <w:fldChar w:fldCharType="separate"/>
      </w:r>
      <w:r>
        <w:t>16</w:t>
      </w:r>
      <w:r>
        <w:fldChar w:fldCharType="end"/>
      </w:r>
    </w:p>
    <w:p w14:paraId="64100120" w14:textId="573FE8DF" w:rsidR="002C1949" w:rsidRDefault="002C194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_Toc94607978 \h </w:instrText>
      </w:r>
      <w:r>
        <w:fldChar w:fldCharType="separate"/>
      </w:r>
      <w:r>
        <w:t>16</w:t>
      </w:r>
      <w:r>
        <w:fldChar w:fldCharType="end"/>
      </w:r>
    </w:p>
    <w:p w14:paraId="550818A4" w14:textId="3283B31E" w:rsidR="002C1949" w:rsidRDefault="002C194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_Toc94607979 \h </w:instrText>
      </w:r>
      <w:r>
        <w:fldChar w:fldCharType="separate"/>
      </w:r>
      <w:r>
        <w:t>16</w:t>
      </w:r>
      <w:r>
        <w:fldChar w:fldCharType="end"/>
      </w:r>
    </w:p>
    <w:p w14:paraId="32A63A9F" w14:textId="5BA5359D" w:rsidR="002C1949" w:rsidRDefault="002C1949">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_Toc94607980 \h </w:instrText>
      </w:r>
      <w:r>
        <w:fldChar w:fldCharType="separate"/>
      </w:r>
      <w:r>
        <w:t>16</w:t>
      </w:r>
      <w:r>
        <w:fldChar w:fldCharType="end"/>
      </w:r>
    </w:p>
    <w:p w14:paraId="2E23C6F2" w14:textId="76F0CB7A" w:rsidR="002C1949" w:rsidRDefault="002C194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_Toc94607981 \h </w:instrText>
      </w:r>
      <w:r>
        <w:fldChar w:fldCharType="separate"/>
      </w:r>
      <w:r>
        <w:t>17</w:t>
      </w:r>
      <w:r>
        <w:fldChar w:fldCharType="end"/>
      </w:r>
    </w:p>
    <w:p w14:paraId="2D93FBF2" w14:textId="20758A61" w:rsidR="002C1949" w:rsidRDefault="002C194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_Toc94607982 \h </w:instrText>
      </w:r>
      <w:r>
        <w:fldChar w:fldCharType="separate"/>
      </w:r>
      <w:r>
        <w:t>17</w:t>
      </w:r>
      <w:r>
        <w:fldChar w:fldCharType="end"/>
      </w:r>
    </w:p>
    <w:p w14:paraId="21353813" w14:textId="39EF6E47" w:rsidR="002C1949" w:rsidRDefault="002C1949">
      <w:pPr>
        <w:pStyle w:val="TOC4"/>
        <w:rPr>
          <w:rFonts w:asciiTheme="minorHAnsi" w:eastAsiaTheme="minorEastAsia" w:hAnsiTheme="minorHAnsi" w:cstheme="minorBidi"/>
          <w:sz w:val="22"/>
          <w:szCs w:val="22"/>
          <w:lang w:eastAsia="en-GB"/>
        </w:rPr>
      </w:pPr>
      <w:r w:rsidRPr="00041E28">
        <w:rPr>
          <w:lang w:val="en-US"/>
        </w:rPr>
        <w:t>6.1.6.2</w:t>
      </w:r>
      <w:r>
        <w:rPr>
          <w:rFonts w:asciiTheme="minorHAnsi" w:eastAsiaTheme="minorEastAsia" w:hAnsiTheme="minorHAnsi" w:cstheme="minorBidi"/>
          <w:sz w:val="22"/>
          <w:szCs w:val="22"/>
          <w:lang w:eastAsia="en-GB"/>
        </w:rPr>
        <w:tab/>
      </w:r>
      <w:r w:rsidRPr="00041E28">
        <w:rPr>
          <w:lang w:val="en-US"/>
        </w:rPr>
        <w:t>Structured data types</w:t>
      </w:r>
      <w:r>
        <w:tab/>
      </w:r>
      <w:r>
        <w:fldChar w:fldCharType="begin" w:fldLock="1"/>
      </w:r>
      <w:r>
        <w:instrText xml:space="preserve"> PAGEREF _Toc94607983 \h </w:instrText>
      </w:r>
      <w:r>
        <w:fldChar w:fldCharType="separate"/>
      </w:r>
      <w:r>
        <w:t>18</w:t>
      </w:r>
      <w:r>
        <w:fldChar w:fldCharType="end"/>
      </w:r>
    </w:p>
    <w:p w14:paraId="11B4FD7B" w14:textId="0B21DF9F" w:rsidR="002C1949" w:rsidRDefault="002C1949">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_Toc94607984 \h </w:instrText>
      </w:r>
      <w:r>
        <w:fldChar w:fldCharType="separate"/>
      </w:r>
      <w:r>
        <w:t>18</w:t>
      </w:r>
      <w:r>
        <w:fldChar w:fldCharType="end"/>
      </w:r>
    </w:p>
    <w:p w14:paraId="676D2395" w14:textId="263CAB73" w:rsidR="002C1949" w:rsidRDefault="002C1949">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_Toc94607985 \h </w:instrText>
      </w:r>
      <w:r>
        <w:fldChar w:fldCharType="separate"/>
      </w:r>
      <w:r>
        <w:t>19</w:t>
      </w:r>
      <w:r>
        <w:fldChar w:fldCharType="end"/>
      </w:r>
    </w:p>
    <w:p w14:paraId="60FB0B68" w14:textId="4A44EC78" w:rsidR="002C1949" w:rsidRDefault="002C1949">
      <w:pPr>
        <w:pStyle w:val="TOC4"/>
        <w:rPr>
          <w:rFonts w:asciiTheme="minorHAnsi" w:eastAsiaTheme="minorEastAsia" w:hAnsiTheme="minorHAnsi" w:cstheme="minorBidi"/>
          <w:sz w:val="22"/>
          <w:szCs w:val="22"/>
          <w:lang w:eastAsia="en-GB"/>
        </w:rPr>
      </w:pPr>
      <w:r w:rsidRPr="00041E28">
        <w:rPr>
          <w:lang w:val="en-US"/>
        </w:rPr>
        <w:t>6.1.6.3</w:t>
      </w:r>
      <w:r>
        <w:rPr>
          <w:rFonts w:asciiTheme="minorHAnsi" w:eastAsiaTheme="minorEastAsia" w:hAnsiTheme="minorHAnsi" w:cstheme="minorBidi"/>
          <w:sz w:val="22"/>
          <w:szCs w:val="22"/>
          <w:lang w:eastAsia="en-GB"/>
        </w:rPr>
        <w:tab/>
      </w:r>
      <w:r w:rsidRPr="00041E28">
        <w:rPr>
          <w:lang w:val="en-US"/>
        </w:rPr>
        <w:t>Simple data types and enumerations</w:t>
      </w:r>
      <w:r>
        <w:tab/>
      </w:r>
      <w:r>
        <w:fldChar w:fldCharType="begin" w:fldLock="1"/>
      </w:r>
      <w:r>
        <w:instrText xml:space="preserve"> PAGEREF _Toc94607986 \h </w:instrText>
      </w:r>
      <w:r>
        <w:fldChar w:fldCharType="separate"/>
      </w:r>
      <w:r>
        <w:t>21</w:t>
      </w:r>
      <w:r>
        <w:fldChar w:fldCharType="end"/>
      </w:r>
    </w:p>
    <w:p w14:paraId="19F16D6D" w14:textId="119E3A8A" w:rsidR="002C1949" w:rsidRDefault="002C1949">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_Toc94607987 \h </w:instrText>
      </w:r>
      <w:r>
        <w:fldChar w:fldCharType="separate"/>
      </w:r>
      <w:r>
        <w:t>21</w:t>
      </w:r>
      <w:r>
        <w:fldChar w:fldCharType="end"/>
      </w:r>
    </w:p>
    <w:p w14:paraId="5DFF9D80" w14:textId="0640A5E6" w:rsidR="002C1949" w:rsidRDefault="002C1949">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_Toc94607988 \h </w:instrText>
      </w:r>
      <w:r>
        <w:fldChar w:fldCharType="separate"/>
      </w:r>
      <w:r>
        <w:t>21</w:t>
      </w:r>
      <w:r>
        <w:fldChar w:fldCharType="end"/>
      </w:r>
    </w:p>
    <w:p w14:paraId="324A2C77" w14:textId="1A1757D7" w:rsidR="002C1949" w:rsidRDefault="002C1949">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_Toc94607989 \h </w:instrText>
      </w:r>
      <w:r>
        <w:fldChar w:fldCharType="separate"/>
      </w:r>
      <w:r>
        <w:t>21</w:t>
      </w:r>
      <w:r>
        <w:fldChar w:fldCharType="end"/>
      </w:r>
    </w:p>
    <w:p w14:paraId="62989976" w14:textId="62FDBEB0" w:rsidR="002C1949" w:rsidRDefault="002C1949">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_Toc94607990 \h </w:instrText>
      </w:r>
      <w:r>
        <w:fldChar w:fldCharType="separate"/>
      </w:r>
      <w:r>
        <w:t>21</w:t>
      </w:r>
      <w:r>
        <w:fldChar w:fldCharType="end"/>
      </w:r>
    </w:p>
    <w:p w14:paraId="1344219B" w14:textId="4735D338" w:rsidR="002C1949" w:rsidRDefault="002C194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_Toc94607991 \h </w:instrText>
      </w:r>
      <w:r>
        <w:fldChar w:fldCharType="separate"/>
      </w:r>
      <w:r>
        <w:t>21</w:t>
      </w:r>
      <w:r>
        <w:fldChar w:fldCharType="end"/>
      </w:r>
    </w:p>
    <w:p w14:paraId="37C9F3B4" w14:textId="1F37B549" w:rsidR="002C1949" w:rsidRDefault="002C194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_Toc94607992 \h </w:instrText>
      </w:r>
      <w:r>
        <w:fldChar w:fldCharType="separate"/>
      </w:r>
      <w:r>
        <w:t>21</w:t>
      </w:r>
      <w:r>
        <w:fldChar w:fldCharType="end"/>
      </w:r>
    </w:p>
    <w:p w14:paraId="5997034D" w14:textId="47B277FC" w:rsidR="002C1949" w:rsidRDefault="002C194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_Toc94607993 \h </w:instrText>
      </w:r>
      <w:r>
        <w:fldChar w:fldCharType="separate"/>
      </w:r>
      <w:r>
        <w:t>22</w:t>
      </w:r>
      <w:r>
        <w:fldChar w:fldCharType="end"/>
      </w:r>
    </w:p>
    <w:p w14:paraId="116682AF" w14:textId="59087002" w:rsidR="002C1949" w:rsidRDefault="002C194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_Toc94607994 \h </w:instrText>
      </w:r>
      <w:r>
        <w:fldChar w:fldCharType="separate"/>
      </w:r>
      <w:r>
        <w:t>22</w:t>
      </w:r>
      <w:r>
        <w:fldChar w:fldCharType="end"/>
      </w:r>
    </w:p>
    <w:p w14:paraId="24B021A8" w14:textId="6E6A3CB6" w:rsidR="002C1949" w:rsidRDefault="002C1949">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_Toc94607995 \h </w:instrText>
      </w:r>
      <w:r>
        <w:fldChar w:fldCharType="separate"/>
      </w:r>
      <w:r>
        <w:t>22</w:t>
      </w:r>
      <w:r>
        <w:fldChar w:fldCharType="end"/>
      </w:r>
    </w:p>
    <w:p w14:paraId="1407F8B5" w14:textId="2FE98315" w:rsidR="002C1949" w:rsidRDefault="002C1949">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_Toc94607996 \h </w:instrText>
      </w:r>
      <w:r>
        <w:fldChar w:fldCharType="separate"/>
      </w:r>
      <w:r>
        <w:t>22</w:t>
      </w:r>
      <w:r>
        <w:fldChar w:fldCharType="end"/>
      </w:r>
    </w:p>
    <w:p w14:paraId="10DD06F5" w14:textId="5870ED40" w:rsidR="002C1949" w:rsidRDefault="002C1949">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_Toc94607997 \h </w:instrText>
      </w:r>
      <w:r>
        <w:fldChar w:fldCharType="separate"/>
      </w:r>
      <w:r>
        <w:t>23</w:t>
      </w:r>
      <w:r>
        <w:fldChar w:fldCharType="end"/>
      </w:r>
    </w:p>
    <w:p w14:paraId="0A609842" w14:textId="0A2C2BE7" w:rsidR="002C1949" w:rsidRDefault="002C194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_Toc94607998 \h </w:instrText>
      </w:r>
      <w:r>
        <w:fldChar w:fldCharType="separate"/>
      </w:r>
      <w:r>
        <w:t>23</w:t>
      </w:r>
      <w:r>
        <w:fldChar w:fldCharType="end"/>
      </w:r>
    </w:p>
    <w:p w14:paraId="36BDD8BF" w14:textId="756668BE" w:rsidR="002C1949" w:rsidRDefault="002C194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_Toc94607999 \h </w:instrText>
      </w:r>
      <w:r>
        <w:fldChar w:fldCharType="separate"/>
      </w:r>
      <w:r>
        <w:t>23</w:t>
      </w:r>
      <w:r>
        <w:fldChar w:fldCharType="end"/>
      </w:r>
    </w:p>
    <w:p w14:paraId="2C30D6C7" w14:textId="7FB2A241" w:rsidR="002C1949" w:rsidRDefault="002C194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_Toc94608000 \h </w:instrText>
      </w:r>
      <w:r>
        <w:fldChar w:fldCharType="separate"/>
      </w:r>
      <w:r>
        <w:t>27</w:t>
      </w:r>
      <w:r>
        <w:fldChar w:fldCharType="end"/>
      </w:r>
    </w:p>
    <w:p w14:paraId="76595986" w14:textId="68AC5D64" w:rsidR="006B6A95" w:rsidRPr="007B600E" w:rsidRDefault="0056418B" w:rsidP="00716742">
      <w:pPr>
        <w:pStyle w:val="TOC8"/>
      </w:pP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2C1949">
      <w:pPr>
        <w:pStyle w:val="Heading1"/>
      </w:pPr>
      <w:bookmarkStart w:id="15" w:name="foreword"/>
      <w:bookmarkStart w:id="16" w:name="_Toc70168758"/>
      <w:bookmarkStart w:id="17" w:name="_Toc94083846"/>
      <w:bookmarkStart w:id="18" w:name="_Toc94607943"/>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2C1949">
      <w:pPr>
        <w:pStyle w:val="Heading1"/>
      </w:pPr>
      <w:r w:rsidRPr="004D3578">
        <w:br w:type="page"/>
      </w:r>
      <w:bookmarkStart w:id="21" w:name="scope"/>
      <w:bookmarkStart w:id="22" w:name="_Toc70168759"/>
      <w:bookmarkStart w:id="23" w:name="_Toc94083847"/>
      <w:bookmarkStart w:id="24" w:name="_Toc94607944"/>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2C1949">
      <w:pPr>
        <w:pStyle w:val="Heading1"/>
      </w:pPr>
      <w:bookmarkStart w:id="25" w:name="references"/>
      <w:bookmarkStart w:id="26" w:name="_Toc70168760"/>
      <w:bookmarkStart w:id="27" w:name="_Toc94083848"/>
      <w:bookmarkStart w:id="28" w:name="_Toc94607945"/>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2C1949">
      <w:pPr>
        <w:pStyle w:val="Heading1"/>
      </w:pPr>
      <w:bookmarkStart w:id="30" w:name="definitions"/>
      <w:bookmarkStart w:id="31" w:name="_Toc70168761"/>
      <w:bookmarkStart w:id="32" w:name="_Toc94083849"/>
      <w:bookmarkStart w:id="33" w:name="_Toc94607946"/>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2C1949">
      <w:pPr>
        <w:pStyle w:val="Heading2"/>
      </w:pPr>
      <w:bookmarkStart w:id="34" w:name="_Toc70168762"/>
      <w:bookmarkStart w:id="35" w:name="_Toc94083850"/>
      <w:bookmarkStart w:id="36" w:name="_Toc94607947"/>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2C1949">
      <w:pPr>
        <w:pStyle w:val="Heading2"/>
      </w:pPr>
      <w:bookmarkStart w:id="37" w:name="_Toc70168763"/>
      <w:bookmarkStart w:id="38" w:name="_Toc94083851"/>
      <w:bookmarkStart w:id="39" w:name="_Toc94607948"/>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2C1949">
      <w:pPr>
        <w:pStyle w:val="Heading2"/>
      </w:pPr>
      <w:bookmarkStart w:id="40" w:name="_Toc70168764"/>
      <w:bookmarkStart w:id="41" w:name="_Toc94083852"/>
      <w:bookmarkStart w:id="42" w:name="_Toc94607949"/>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2C1949">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94607950"/>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2C1949">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94607951"/>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4.5pt;height:148.15pt" o:ole="">
            <v:imagedata r:id="rId15" o:title=""/>
          </v:shape>
          <o:OLEObject Type="Embed" ProgID="Visio.Drawing.15" ShapeID="_x0000_i1027" DrawAspect="Content" ObjectID="_1705221188"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2C1949">
      <w:pPr>
        <w:pStyle w:val="Heading1"/>
      </w:pPr>
      <w:bookmarkStart w:id="61" w:name="_Toc510696585"/>
      <w:bookmarkStart w:id="62" w:name="_Toc35971377"/>
      <w:bookmarkStart w:id="63" w:name="_Toc63347604"/>
      <w:bookmarkStart w:id="64" w:name="_Toc70168767"/>
      <w:bookmarkStart w:id="65" w:name="_Toc94083855"/>
      <w:bookmarkStart w:id="66" w:name="_Toc94607952"/>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2C1949">
      <w:pPr>
        <w:pStyle w:val="Heading2"/>
      </w:pPr>
      <w:bookmarkStart w:id="67" w:name="_Toc510696586"/>
      <w:bookmarkStart w:id="68" w:name="_Toc35971378"/>
      <w:bookmarkStart w:id="69" w:name="_Toc63347605"/>
      <w:bookmarkStart w:id="70" w:name="_Toc70168768"/>
      <w:bookmarkStart w:id="71" w:name="_Toc94083856"/>
      <w:bookmarkStart w:id="72" w:name="_Toc94607953"/>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2C1949">
              <w:t>AMF, SMF</w:t>
            </w:r>
            <w:r w:rsidR="00E84878" w:rsidRPr="002C1949">
              <w:t>, SMF+PGW-C</w:t>
            </w:r>
          </w:p>
        </w:tc>
        <w:tc>
          <w:tcPr>
            <w:tcW w:w="2340" w:type="dxa"/>
          </w:tcPr>
          <w:p w14:paraId="57010333" w14:textId="3D3D99A1"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2C1949">
              <w:t>AMF, SMF</w:t>
            </w:r>
            <w:r w:rsidR="00E84878" w:rsidRPr="002C1949">
              <w:t>, SMF+PGW-C</w:t>
            </w:r>
          </w:p>
        </w:tc>
        <w:tc>
          <w:tcPr>
            <w:tcW w:w="2340" w:type="dxa"/>
          </w:tcPr>
          <w:p w14:paraId="43B85933" w14:textId="7737BB35"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00F963C7">
              <w:rPr>
                <w:rFonts w:ascii="Arial" w:hAnsi="Arial"/>
                <w:sz w:val="18"/>
              </w:rPr>
              <w:t>entication</w:t>
            </w:r>
            <w:r w:rsidRPr="005433EA">
              <w:rPr>
                <w:rFonts w:ascii="Arial" w:hAnsi="Arial"/>
                <w:sz w:val="18"/>
              </w:rPr>
              <w:t>_</w:t>
            </w:r>
            <w:r w:rsidR="00F963C7">
              <w:rPr>
                <w:rFonts w:ascii="Arial" w:hAnsi="Arial"/>
                <w:sz w:val="18"/>
              </w:rPr>
              <w:t>Notification</w:t>
            </w:r>
          </w:p>
        </w:tc>
      </w:tr>
    </w:tbl>
    <w:p w14:paraId="30835431" w14:textId="77777777" w:rsidR="00746107" w:rsidRPr="00746107" w:rsidRDefault="00746107" w:rsidP="00E61AFA"/>
    <w:p w14:paraId="6C8CDF1D" w14:textId="56828089" w:rsidR="00904370" w:rsidRDefault="00904370" w:rsidP="002C1949">
      <w:pPr>
        <w:pStyle w:val="Heading2"/>
      </w:pPr>
      <w:bookmarkStart w:id="73" w:name="_Toc510696587"/>
      <w:bookmarkStart w:id="74" w:name="_Toc35971379"/>
      <w:bookmarkStart w:id="75" w:name="_Toc63347606"/>
      <w:bookmarkStart w:id="76" w:name="_Toc70168769"/>
      <w:bookmarkStart w:id="77" w:name="_Toc94083857"/>
      <w:bookmarkStart w:id="78" w:name="_Toc94607954"/>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2C1949">
      <w:pPr>
        <w:pStyle w:val="Heading3"/>
      </w:pPr>
      <w:r w:rsidRPr="002C1949">
        <w:t>5.2.1</w:t>
      </w:r>
      <w:r w:rsidRPr="002C1949">
        <w:tab/>
        <w:t>Service Description</w:t>
      </w:r>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2C1949">
      <w:pPr>
        <w:pStyle w:val="Heading3"/>
      </w:pPr>
      <w:r w:rsidRPr="002C1949">
        <w:t>5.2.2</w:t>
      </w:r>
      <w:r w:rsidRPr="002C1949">
        <w:tab/>
        <w:t>Service Operations</w:t>
      </w:r>
    </w:p>
    <w:p w14:paraId="44A28554" w14:textId="5F38ACFA" w:rsidR="000E0E88" w:rsidRPr="00AA5F88" w:rsidRDefault="000E0E88" w:rsidP="002C1949">
      <w:pPr>
        <w:pStyle w:val="Heading4"/>
      </w:pPr>
      <w:r w:rsidRPr="002C1949">
        <w:t>5.2.2.1</w:t>
      </w:r>
      <w:r w:rsidRPr="002C1949">
        <w:tab/>
        <w:t>Introduction</w:t>
      </w:r>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2C1949">
      <w:pPr>
        <w:pStyle w:val="Heading4"/>
      </w:pPr>
      <w:r w:rsidRPr="002C1949">
        <w:lastRenderedPageBreak/>
        <w:t>5.2.2.2</w:t>
      </w:r>
      <w:r w:rsidRPr="002C1949">
        <w:tab/>
        <w:t>Authenticate</w:t>
      </w:r>
      <w:r w:rsidR="00582A8D" w:rsidRPr="002C1949">
        <w:t>Authorize</w:t>
      </w:r>
      <w:r w:rsidRPr="002C1949">
        <w:t xml:space="preserve"> Service Operation</w:t>
      </w:r>
    </w:p>
    <w:p w14:paraId="0D7ED2F6" w14:textId="60B37744" w:rsidR="000E0E88" w:rsidRPr="00AA5F88" w:rsidRDefault="000E0E88" w:rsidP="002C1949">
      <w:pPr>
        <w:pStyle w:val="Heading5"/>
      </w:pPr>
      <w:r w:rsidRPr="002C1949">
        <w:t>5.2.2.2.1</w:t>
      </w:r>
      <w:r w:rsidRPr="002C1949">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433FB731" w:rsidR="00A42ED9"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 xml:space="preserve">is done at 5GS registration or UUAA-SM is done at </w:t>
      </w:r>
      <w:r w:rsidRPr="002A18A6">
        <w:t>PDU session establishment</w:t>
      </w:r>
      <w:r>
        <w:t>, respectively.</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95pt;height:108.7pt" o:ole="">
            <v:imagedata r:id="rId17" o:title=""/>
          </v:shape>
          <o:OLEObject Type="Embed" ProgID="Visio.Drawing.11" ShapeID="_x0000_i1028" DrawAspect="Content" ObjectID="_1705221189"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3D3170">
      <w:pPr>
        <w:pStyle w:val="B1"/>
      </w:pPr>
      <w:r>
        <w:t>-</w:t>
      </w:r>
      <w:r w:rsidR="00B927C8">
        <w:tab/>
      </w:r>
      <w:r w:rsidRPr="004D4158">
        <w:t xml:space="preserve">pei </w:t>
      </w:r>
      <w:r>
        <w:t xml:space="preserve">IE carries the </w:t>
      </w:r>
      <w:r w:rsidRPr="00396940">
        <w:t>PEI</w:t>
      </w:r>
      <w:r w:rsidR="001F7E1C">
        <w:t>;</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w:t>
      </w:r>
      <w:r>
        <w:lastRenderedPageBreak/>
        <w:t xml:space="preserve">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2C1949">
      <w:pPr>
        <w:pStyle w:val="Heading4"/>
      </w:pPr>
      <w:bookmarkStart w:id="79" w:name="_Toc18837096"/>
      <w:bookmarkStart w:id="80" w:name="_Toc22039906"/>
      <w:bookmarkStart w:id="81" w:name="_Toc22625360"/>
      <w:bookmarkStart w:id="82" w:name="_Toc25075688"/>
      <w:bookmarkStart w:id="83" w:name="_Toc26198907"/>
      <w:bookmarkStart w:id="84" w:name="_Toc34167784"/>
      <w:bookmarkStart w:id="85" w:name="_Toc34737247"/>
      <w:bookmarkStart w:id="86" w:name="_Toc34737344"/>
      <w:bookmarkStart w:id="87" w:name="_Toc34737527"/>
      <w:bookmarkStart w:id="88" w:name="_Toc34738496"/>
      <w:bookmarkStart w:id="89" w:name="_Toc34748800"/>
      <w:bookmarkStart w:id="90" w:name="_Toc36462359"/>
      <w:bookmarkStart w:id="91" w:name="_Toc43206570"/>
      <w:bookmarkStart w:id="92" w:name="_Toc45030938"/>
      <w:bookmarkStart w:id="93" w:name="_Toc56516067"/>
      <w:bookmarkStart w:id="94" w:name="_Toc58594192"/>
      <w:bookmarkStart w:id="95" w:name="_Toc67685414"/>
      <w:bookmarkStart w:id="96" w:name="_Toc94083858"/>
      <w:bookmarkStart w:id="97" w:name="_Toc94607955"/>
      <w:r>
        <w:t>5.2.2.3</w:t>
      </w:r>
      <w:r>
        <w:tab/>
      </w:r>
      <w:r w:rsidR="006A5B98">
        <w:t>Auth</w:t>
      </w:r>
      <w:r>
        <w:t>Notify Service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BEB2BD5" w14:textId="53B02AF2" w:rsidR="00B95C06" w:rsidRDefault="00B95C06" w:rsidP="002C1949">
      <w:pPr>
        <w:pStyle w:val="Heading5"/>
      </w:pPr>
      <w:bookmarkStart w:id="98" w:name="_Toc18837097"/>
      <w:bookmarkStart w:id="99" w:name="_Toc22039907"/>
      <w:bookmarkStart w:id="100" w:name="_Toc22625361"/>
      <w:bookmarkStart w:id="101" w:name="_Toc25075689"/>
      <w:bookmarkStart w:id="102" w:name="_Toc26198908"/>
      <w:bookmarkStart w:id="103" w:name="_Toc34167785"/>
      <w:bookmarkStart w:id="104" w:name="_Toc34737248"/>
      <w:bookmarkStart w:id="105" w:name="_Toc34737345"/>
      <w:bookmarkStart w:id="106" w:name="_Toc34737528"/>
      <w:bookmarkStart w:id="107" w:name="_Toc34738497"/>
      <w:bookmarkStart w:id="108" w:name="_Toc34748801"/>
      <w:bookmarkStart w:id="109" w:name="_Toc36462360"/>
      <w:bookmarkStart w:id="110" w:name="_Toc43206571"/>
      <w:bookmarkStart w:id="111" w:name="_Toc45030939"/>
      <w:bookmarkStart w:id="112" w:name="_Toc56516068"/>
      <w:bookmarkStart w:id="113" w:name="_Toc58594193"/>
      <w:bookmarkStart w:id="114" w:name="_Toc67685415"/>
      <w:bookmarkStart w:id="115" w:name="_Toc94083859"/>
      <w:bookmarkStart w:id="116" w:name="_Toc94607956"/>
      <w:r>
        <w:t>5.2.2.3.1</w:t>
      </w:r>
      <w: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6.15pt;height:106.4pt" o:ole="">
            <v:imagedata r:id="rId19" o:title=""/>
          </v:shape>
          <o:OLEObject Type="Embed" ProgID="Visio.Drawing.11" ShapeID="_x0000_i1029" DrawAspect="Content" ObjectID="_1705221190"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lastRenderedPageBreak/>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7777777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2C1949">
      <w:pPr>
        <w:pStyle w:val="Heading1"/>
      </w:pPr>
      <w:bookmarkStart w:id="117" w:name="_Toc510696597"/>
      <w:bookmarkStart w:id="118" w:name="_Toc35971389"/>
      <w:bookmarkStart w:id="119" w:name="_Toc63347616"/>
      <w:bookmarkStart w:id="120" w:name="_Toc70168779"/>
      <w:bookmarkStart w:id="121" w:name="_Toc94083860"/>
      <w:bookmarkStart w:id="122" w:name="_Toc94607957"/>
      <w:r>
        <w:t>6</w:t>
      </w:r>
      <w:r>
        <w:tab/>
        <w:t>API Definitions</w:t>
      </w:r>
      <w:bookmarkEnd w:id="117"/>
      <w:bookmarkEnd w:id="118"/>
      <w:bookmarkEnd w:id="119"/>
      <w:bookmarkEnd w:id="120"/>
      <w:bookmarkEnd w:id="121"/>
      <w:bookmarkEnd w:id="122"/>
    </w:p>
    <w:p w14:paraId="347CEB8E" w14:textId="44F93CE7" w:rsidR="00904370" w:rsidRDefault="00904370" w:rsidP="002C1949">
      <w:pPr>
        <w:pStyle w:val="Heading2"/>
      </w:pPr>
      <w:bookmarkStart w:id="123" w:name="_Toc510696598"/>
      <w:bookmarkStart w:id="124" w:name="_Toc35971390"/>
      <w:bookmarkStart w:id="125" w:name="_Toc63347617"/>
      <w:bookmarkStart w:id="126" w:name="_Toc70168780"/>
      <w:bookmarkStart w:id="127" w:name="_Toc94083861"/>
      <w:bookmarkStart w:id="128" w:name="_Toc94607958"/>
      <w:r>
        <w:t>6.1</w:t>
      </w:r>
      <w:r>
        <w:tab/>
      </w:r>
      <w:r w:rsidR="00971D89" w:rsidRPr="00971D89">
        <w:t>Nnef_Auth</w:t>
      </w:r>
      <w:r w:rsidR="00020D87">
        <w:t>entication</w:t>
      </w:r>
      <w:r>
        <w:t xml:space="preserve"> Service API</w:t>
      </w:r>
      <w:bookmarkEnd w:id="123"/>
      <w:bookmarkEnd w:id="124"/>
      <w:bookmarkEnd w:id="125"/>
      <w:bookmarkEnd w:id="126"/>
      <w:bookmarkEnd w:id="127"/>
      <w:bookmarkEnd w:id="128"/>
    </w:p>
    <w:p w14:paraId="47D242C0" w14:textId="77777777" w:rsidR="00904370" w:rsidRDefault="00904370" w:rsidP="002C1949">
      <w:pPr>
        <w:pStyle w:val="Heading3"/>
      </w:pPr>
      <w:bookmarkStart w:id="129" w:name="_Toc510696599"/>
      <w:bookmarkStart w:id="130" w:name="_Toc35971391"/>
      <w:bookmarkStart w:id="131" w:name="_Toc63347618"/>
      <w:bookmarkStart w:id="132" w:name="_Toc70168781"/>
      <w:bookmarkStart w:id="133" w:name="_Toc94083862"/>
      <w:bookmarkStart w:id="134" w:name="_Toc94607959"/>
      <w:r>
        <w:t>6.1.1</w:t>
      </w:r>
      <w:r>
        <w:tab/>
        <w:t>Introduction</w:t>
      </w:r>
      <w:bookmarkEnd w:id="129"/>
      <w:bookmarkEnd w:id="130"/>
      <w:bookmarkEnd w:id="131"/>
      <w:bookmarkEnd w:id="132"/>
      <w:bookmarkEnd w:id="133"/>
      <w:bookmarkEnd w:id="134"/>
    </w:p>
    <w:p w14:paraId="04F698A9" w14:textId="54855B17" w:rsidR="00904370" w:rsidRDefault="00904370" w:rsidP="00904370">
      <w:pPr>
        <w:rPr>
          <w:noProof/>
          <w:lang w:eastAsia="zh-CN"/>
        </w:rPr>
      </w:pPr>
      <w:bookmarkStart w:id="135"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2C1949">
      <w:pPr>
        <w:pStyle w:val="Heading3"/>
      </w:pPr>
      <w:bookmarkStart w:id="136" w:name="_Toc35971392"/>
      <w:bookmarkStart w:id="137" w:name="_Toc63347619"/>
      <w:bookmarkStart w:id="138" w:name="_Toc70168782"/>
      <w:bookmarkStart w:id="139" w:name="_Toc94083863"/>
      <w:bookmarkStart w:id="140" w:name="_Toc94607960"/>
      <w:r>
        <w:t>6.1.2</w:t>
      </w:r>
      <w:r>
        <w:tab/>
        <w:t>Usage of HTTP</w:t>
      </w:r>
      <w:bookmarkEnd w:id="135"/>
      <w:bookmarkEnd w:id="136"/>
      <w:bookmarkEnd w:id="137"/>
      <w:bookmarkEnd w:id="138"/>
      <w:bookmarkEnd w:id="139"/>
      <w:bookmarkEnd w:id="140"/>
    </w:p>
    <w:p w14:paraId="1390A0D7" w14:textId="77777777" w:rsidR="00904370" w:rsidRPr="000C5200" w:rsidRDefault="00904370" w:rsidP="002C1949">
      <w:pPr>
        <w:pStyle w:val="Heading4"/>
      </w:pPr>
      <w:bookmarkStart w:id="141" w:name="_Toc510696601"/>
      <w:bookmarkStart w:id="142" w:name="_Toc35971393"/>
      <w:bookmarkStart w:id="143" w:name="_Toc63347620"/>
      <w:bookmarkStart w:id="144" w:name="_Toc70168783"/>
      <w:bookmarkStart w:id="145" w:name="_Toc94083864"/>
      <w:bookmarkStart w:id="146" w:name="_Toc94607961"/>
      <w:r>
        <w:t>6.1.2.1</w:t>
      </w:r>
      <w:r>
        <w:tab/>
        <w:t>General</w:t>
      </w:r>
      <w:bookmarkEnd w:id="141"/>
      <w:bookmarkEnd w:id="142"/>
      <w:bookmarkEnd w:id="143"/>
      <w:bookmarkEnd w:id="144"/>
      <w:bookmarkEnd w:id="145"/>
      <w:bookmarkEnd w:id="146"/>
    </w:p>
    <w:p w14:paraId="2A9C26EE" w14:textId="3205C5B8" w:rsidR="00904370" w:rsidRPr="00986E88" w:rsidRDefault="00904370" w:rsidP="00904370">
      <w:pPr>
        <w:rPr>
          <w:noProof/>
        </w:rPr>
      </w:pPr>
      <w:bookmarkStart w:id="14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lastRenderedPageBreak/>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2C1949">
      <w:pPr>
        <w:pStyle w:val="Heading4"/>
      </w:pPr>
      <w:bookmarkStart w:id="148" w:name="_Toc35971394"/>
      <w:bookmarkStart w:id="149" w:name="_Toc63347621"/>
      <w:bookmarkStart w:id="150" w:name="_Toc70168784"/>
      <w:bookmarkStart w:id="151" w:name="_Toc94083865"/>
      <w:bookmarkStart w:id="152" w:name="_Toc94607962"/>
      <w:r>
        <w:t>6.1.2.2</w:t>
      </w:r>
      <w:r>
        <w:tab/>
        <w:t>HTTP standard headers</w:t>
      </w:r>
      <w:bookmarkEnd w:id="147"/>
      <w:bookmarkEnd w:id="148"/>
      <w:bookmarkEnd w:id="149"/>
      <w:bookmarkEnd w:id="150"/>
      <w:bookmarkEnd w:id="151"/>
      <w:bookmarkEnd w:id="152"/>
    </w:p>
    <w:p w14:paraId="569F7955" w14:textId="77777777" w:rsidR="00904370" w:rsidRDefault="00904370" w:rsidP="002C1949">
      <w:pPr>
        <w:pStyle w:val="Heading5"/>
        <w:rPr>
          <w:lang w:eastAsia="zh-CN"/>
        </w:rPr>
      </w:pPr>
      <w:bookmarkStart w:id="153" w:name="_Toc510696603"/>
      <w:bookmarkStart w:id="154" w:name="_Toc35971395"/>
      <w:bookmarkStart w:id="155" w:name="_Toc63347622"/>
      <w:bookmarkStart w:id="156" w:name="_Toc70168785"/>
      <w:bookmarkStart w:id="157" w:name="_Toc94083866"/>
      <w:bookmarkStart w:id="158" w:name="_Toc94607963"/>
      <w:r>
        <w:t>6.1.2.2.1</w:t>
      </w:r>
      <w:r>
        <w:rPr>
          <w:rFonts w:hint="eastAsia"/>
          <w:lang w:eastAsia="zh-CN"/>
        </w:rPr>
        <w:tab/>
      </w:r>
      <w:r>
        <w:rPr>
          <w:lang w:eastAsia="zh-CN"/>
        </w:rPr>
        <w:t>General</w:t>
      </w:r>
      <w:bookmarkEnd w:id="153"/>
      <w:bookmarkEnd w:id="154"/>
      <w:bookmarkEnd w:id="155"/>
      <w:bookmarkEnd w:id="156"/>
      <w:bookmarkEnd w:id="157"/>
      <w:bookmarkEnd w:id="158"/>
    </w:p>
    <w:p w14:paraId="3EFE9D7A" w14:textId="77777777" w:rsidR="00904370" w:rsidRPr="00986E88" w:rsidRDefault="00904370" w:rsidP="00904370">
      <w:pPr>
        <w:rPr>
          <w:noProof/>
        </w:rPr>
      </w:pPr>
      <w:bookmarkStart w:id="159"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2C1949">
      <w:pPr>
        <w:pStyle w:val="Heading5"/>
      </w:pPr>
      <w:bookmarkStart w:id="160" w:name="_Toc35971396"/>
      <w:bookmarkStart w:id="161" w:name="_Toc63347623"/>
      <w:bookmarkStart w:id="162" w:name="_Toc70168786"/>
      <w:bookmarkStart w:id="163" w:name="_Toc94083867"/>
      <w:bookmarkStart w:id="164" w:name="_Toc94607964"/>
      <w:r>
        <w:t>6.1.2.2.2</w:t>
      </w:r>
      <w:r>
        <w:tab/>
        <w:t>Content type</w:t>
      </w:r>
      <w:bookmarkEnd w:id="159"/>
      <w:bookmarkEnd w:id="160"/>
      <w:bookmarkEnd w:id="161"/>
      <w:bookmarkEnd w:id="162"/>
      <w:bookmarkEnd w:id="163"/>
      <w:bookmarkEnd w:id="164"/>
    </w:p>
    <w:p w14:paraId="2E42CA5F" w14:textId="352E6513" w:rsidR="00904370" w:rsidRDefault="00904370" w:rsidP="00904370">
      <w:bookmarkStart w:id="165"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2C1949">
      <w:pPr>
        <w:pStyle w:val="Heading4"/>
      </w:pPr>
      <w:bookmarkStart w:id="166" w:name="_Toc35971397"/>
      <w:bookmarkStart w:id="167" w:name="_Toc63347624"/>
      <w:bookmarkStart w:id="168" w:name="_Toc70168787"/>
      <w:bookmarkStart w:id="169" w:name="_Toc94083868"/>
      <w:bookmarkStart w:id="170" w:name="_Toc94607965"/>
      <w:r>
        <w:t>6.1.2.3</w:t>
      </w:r>
      <w:r>
        <w:tab/>
        <w:t>HTTP custom headers</w:t>
      </w:r>
      <w:bookmarkEnd w:id="165"/>
      <w:bookmarkEnd w:id="166"/>
      <w:bookmarkEnd w:id="167"/>
      <w:bookmarkEnd w:id="168"/>
      <w:bookmarkEnd w:id="169"/>
      <w:bookmarkEnd w:id="170"/>
    </w:p>
    <w:p w14:paraId="63728246" w14:textId="77777777" w:rsidR="00904370" w:rsidRDefault="00904370" w:rsidP="00904370">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2C1949">
      <w:pPr>
        <w:pStyle w:val="Heading3"/>
      </w:pPr>
      <w:bookmarkStart w:id="179" w:name="_Toc510696607"/>
      <w:bookmarkStart w:id="180" w:name="_Toc35971398"/>
      <w:bookmarkStart w:id="181" w:name="_Toc63347625"/>
      <w:bookmarkStart w:id="182" w:name="_Toc70168788"/>
      <w:bookmarkStart w:id="183" w:name="_Toc94083869"/>
      <w:bookmarkStart w:id="184" w:name="_Toc94607966"/>
      <w:bookmarkEnd w:id="171"/>
      <w:bookmarkEnd w:id="172"/>
      <w:bookmarkEnd w:id="173"/>
      <w:bookmarkEnd w:id="174"/>
      <w:bookmarkEnd w:id="175"/>
      <w:bookmarkEnd w:id="176"/>
      <w:bookmarkEnd w:id="177"/>
      <w:bookmarkEnd w:id="178"/>
      <w:r>
        <w:t>6.1.3</w:t>
      </w:r>
      <w:r>
        <w:tab/>
        <w:t>Resources</w:t>
      </w:r>
      <w:bookmarkEnd w:id="179"/>
      <w:bookmarkEnd w:id="180"/>
      <w:bookmarkEnd w:id="181"/>
      <w:bookmarkEnd w:id="182"/>
      <w:bookmarkEnd w:id="183"/>
      <w:bookmarkEnd w:id="184"/>
    </w:p>
    <w:p w14:paraId="1973A7C3" w14:textId="77777777" w:rsidR="00904370" w:rsidRPr="000A7435" w:rsidRDefault="00904370" w:rsidP="002C1949">
      <w:pPr>
        <w:pStyle w:val="Heading4"/>
      </w:pPr>
      <w:bookmarkStart w:id="185" w:name="_Toc510696608"/>
      <w:bookmarkStart w:id="186" w:name="_Toc35971399"/>
      <w:bookmarkStart w:id="187" w:name="_Toc63347626"/>
      <w:bookmarkStart w:id="188" w:name="_Toc70168789"/>
      <w:bookmarkStart w:id="189" w:name="_Toc94083870"/>
      <w:bookmarkStart w:id="190" w:name="_Toc94607967"/>
      <w:r>
        <w:t>6.1.3.1</w:t>
      </w:r>
      <w:r>
        <w:tab/>
        <w:t>Overview</w:t>
      </w:r>
      <w:bookmarkEnd w:id="185"/>
      <w:bookmarkEnd w:id="186"/>
      <w:bookmarkEnd w:id="187"/>
      <w:bookmarkEnd w:id="188"/>
      <w:bookmarkEnd w:id="189"/>
      <w:bookmarkEnd w:id="190"/>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3pt;height:108.7pt" o:ole="">
            <v:imagedata r:id="rId21" o:title=""/>
          </v:shape>
          <o:OLEObject Type="Embed" ProgID="Visio.Drawing.11" ShapeID="_x0000_i1030" DrawAspect="Content" ObjectID="_1705221191"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2C1949">
      <w:pPr>
        <w:pStyle w:val="Heading4"/>
      </w:pPr>
      <w:bookmarkStart w:id="191" w:name="_Toc510696609"/>
      <w:bookmarkStart w:id="192" w:name="_Toc35971400"/>
      <w:bookmarkStart w:id="193" w:name="_Toc63347627"/>
      <w:bookmarkStart w:id="194" w:name="_Toc70168790"/>
      <w:bookmarkStart w:id="195" w:name="_Toc94083871"/>
      <w:bookmarkStart w:id="196" w:name="_Toc94607968"/>
      <w:r>
        <w:t>6.1.3.2</w:t>
      </w:r>
      <w:r>
        <w:tab/>
        <w:t xml:space="preserve">Resource: </w:t>
      </w:r>
      <w:r w:rsidR="006E4DFC" w:rsidRPr="009E00EB">
        <w:t>uav-authentications</w:t>
      </w:r>
      <w:bookmarkEnd w:id="191"/>
      <w:bookmarkEnd w:id="192"/>
      <w:bookmarkEnd w:id="193"/>
      <w:bookmarkEnd w:id="194"/>
      <w:bookmarkEnd w:id="195"/>
      <w:bookmarkEnd w:id="196"/>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2C1949">
      <w:pPr>
        <w:pStyle w:val="Heading5"/>
      </w:pPr>
      <w:bookmarkStart w:id="197" w:name="_Toc510696610"/>
      <w:bookmarkStart w:id="198" w:name="_Toc35971401"/>
      <w:bookmarkStart w:id="199" w:name="_Toc63347628"/>
      <w:bookmarkStart w:id="200" w:name="_Toc70168791"/>
      <w:bookmarkStart w:id="201" w:name="_Toc94083872"/>
      <w:bookmarkStart w:id="202" w:name="_Toc94607969"/>
      <w:r>
        <w:lastRenderedPageBreak/>
        <w:t>6.1.3.2.1</w:t>
      </w:r>
      <w:r>
        <w:tab/>
        <w:t>Description</w:t>
      </w:r>
      <w:bookmarkEnd w:id="197"/>
      <w:bookmarkEnd w:id="198"/>
      <w:bookmarkEnd w:id="199"/>
      <w:bookmarkEnd w:id="200"/>
      <w:bookmarkEnd w:id="201"/>
      <w:bookmarkEnd w:id="202"/>
    </w:p>
    <w:p w14:paraId="03384E0A" w14:textId="77777777" w:rsidR="00904370" w:rsidRDefault="00904370" w:rsidP="002C1949">
      <w:pPr>
        <w:pStyle w:val="Heading4"/>
      </w:pPr>
      <w:bookmarkStart w:id="203" w:name="_Toc35971402"/>
      <w:bookmarkStart w:id="204" w:name="_Toc63347629"/>
      <w:bookmarkStart w:id="205" w:name="_Toc70168792"/>
      <w:bookmarkStart w:id="206" w:name="_Toc94083873"/>
      <w:bookmarkStart w:id="207" w:name="_Toc510696612"/>
      <w:bookmarkStart w:id="208" w:name="_Toc94607970"/>
      <w:r>
        <w:t>6.1.3.2.2</w:t>
      </w:r>
      <w:r>
        <w:tab/>
        <w:t>Resource Definition</w:t>
      </w:r>
      <w:bookmarkEnd w:id="203"/>
      <w:bookmarkEnd w:id="204"/>
      <w:bookmarkEnd w:id="205"/>
      <w:bookmarkEnd w:id="206"/>
      <w:bookmarkEnd w:id="20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2C1949">
      <w:pPr>
        <w:pStyle w:val="Heading5"/>
      </w:pPr>
      <w:bookmarkStart w:id="209" w:name="_Toc35971403"/>
      <w:bookmarkStart w:id="210" w:name="_Toc63347630"/>
      <w:bookmarkStart w:id="211" w:name="_Toc70168793"/>
      <w:bookmarkStart w:id="212" w:name="_Toc94083874"/>
      <w:bookmarkStart w:id="213" w:name="_Toc94607971"/>
      <w:r>
        <w:t>6.1.3.2.3</w:t>
      </w:r>
      <w:r>
        <w:tab/>
        <w:t>Resource Standard Methods</w:t>
      </w:r>
      <w:bookmarkEnd w:id="207"/>
      <w:bookmarkEnd w:id="209"/>
      <w:bookmarkEnd w:id="210"/>
      <w:bookmarkEnd w:id="211"/>
      <w:bookmarkEnd w:id="212"/>
      <w:bookmarkEnd w:id="213"/>
    </w:p>
    <w:p w14:paraId="34120A3A" w14:textId="05785F8E" w:rsidR="00904370" w:rsidRPr="00384E92" w:rsidRDefault="00904370" w:rsidP="002C1949">
      <w:pPr>
        <w:pStyle w:val="H6"/>
      </w:pPr>
      <w:bookmarkStart w:id="214" w:name="_Toc510696613"/>
      <w:bookmarkStart w:id="215" w:name="_Toc35971404"/>
      <w:bookmarkStart w:id="216" w:name="_Toc63347631"/>
      <w:bookmarkStart w:id="217" w:name="_Toc70168794"/>
      <w:bookmarkStart w:id="218" w:name="_Toc94083875"/>
      <w:bookmarkStart w:id="219" w:name="_Toc94607972"/>
      <w:r w:rsidRPr="00384E92">
        <w:t>6.</w:t>
      </w:r>
      <w:r>
        <w:t>1.3.2.3</w:t>
      </w:r>
      <w:r w:rsidRPr="00384E92">
        <w:t>.1</w:t>
      </w:r>
      <w:r w:rsidRPr="00384E92">
        <w:tab/>
      </w:r>
      <w:r w:rsidR="006E4DFC" w:rsidRPr="006E4DFC">
        <w:t>POST</w:t>
      </w:r>
      <w:bookmarkEnd w:id="214"/>
      <w:bookmarkEnd w:id="215"/>
      <w:bookmarkEnd w:id="216"/>
      <w:bookmarkEnd w:id="217"/>
      <w:bookmarkEnd w:id="218"/>
      <w:bookmarkEnd w:id="21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220" w:name="_Toc510696615"/>
      <w:bookmarkStart w:id="221" w:name="_Toc35971406"/>
      <w:bookmarkStart w:id="222" w:name="_Toc63347633"/>
      <w:bookmarkStart w:id="223" w:name="_Toc70168796"/>
    </w:p>
    <w:p w14:paraId="01E00DF9" w14:textId="4B7EA844" w:rsidR="00904370" w:rsidRDefault="00904370" w:rsidP="002C1949">
      <w:pPr>
        <w:pStyle w:val="Heading5"/>
      </w:pPr>
      <w:bookmarkStart w:id="224" w:name="_Toc94083876"/>
      <w:bookmarkStart w:id="225" w:name="_Toc94607973"/>
      <w:r>
        <w:t>6.1.3.2.4</w:t>
      </w:r>
      <w:r>
        <w:tab/>
        <w:t>Resource Custom Operations</w:t>
      </w:r>
      <w:bookmarkEnd w:id="220"/>
      <w:bookmarkEnd w:id="221"/>
      <w:bookmarkEnd w:id="222"/>
      <w:bookmarkEnd w:id="223"/>
      <w:bookmarkEnd w:id="224"/>
      <w:bookmarkEnd w:id="225"/>
    </w:p>
    <w:p w14:paraId="041E144D" w14:textId="6FE36E78" w:rsidR="003A0FE8" w:rsidRPr="003A0FE8" w:rsidRDefault="003A0FE8" w:rsidP="00E61AFA">
      <w:r>
        <w:t>None</w:t>
      </w:r>
    </w:p>
    <w:p w14:paraId="076C8B7C" w14:textId="77777777" w:rsidR="00904370" w:rsidRDefault="00904370" w:rsidP="002C1949">
      <w:pPr>
        <w:pStyle w:val="Heading3"/>
      </w:pPr>
      <w:bookmarkStart w:id="226" w:name="_Toc510696628"/>
      <w:bookmarkStart w:id="227" w:name="_Toc35971419"/>
      <w:bookmarkStart w:id="228" w:name="_Toc63347646"/>
      <w:bookmarkStart w:id="229" w:name="_Toc70168809"/>
      <w:bookmarkStart w:id="230" w:name="_Toc94083877"/>
      <w:bookmarkStart w:id="231" w:name="_Toc94607974"/>
      <w:r>
        <w:lastRenderedPageBreak/>
        <w:t>6.1.5</w:t>
      </w:r>
      <w:r>
        <w:tab/>
        <w:t>Notifications</w:t>
      </w:r>
      <w:bookmarkEnd w:id="226"/>
      <w:bookmarkEnd w:id="227"/>
      <w:bookmarkEnd w:id="228"/>
      <w:bookmarkEnd w:id="229"/>
      <w:bookmarkEnd w:id="230"/>
      <w:bookmarkEnd w:id="231"/>
    </w:p>
    <w:p w14:paraId="6A2FD47C" w14:textId="77777777" w:rsidR="00904370" w:rsidRPr="000A7435" w:rsidRDefault="00904370" w:rsidP="002C1949">
      <w:pPr>
        <w:pStyle w:val="Heading4"/>
      </w:pPr>
      <w:bookmarkStart w:id="232" w:name="_Toc510696629"/>
      <w:bookmarkStart w:id="233" w:name="_Toc35971420"/>
      <w:bookmarkStart w:id="234" w:name="_Toc63347647"/>
      <w:bookmarkStart w:id="235" w:name="_Toc70168810"/>
      <w:bookmarkStart w:id="236" w:name="_Toc94083878"/>
      <w:bookmarkStart w:id="237" w:name="_Toc94607975"/>
      <w:r>
        <w:t>6.1.5.1</w:t>
      </w:r>
      <w:r>
        <w:tab/>
        <w:t>General</w:t>
      </w:r>
      <w:bookmarkEnd w:id="232"/>
      <w:bookmarkEnd w:id="233"/>
      <w:bookmarkEnd w:id="234"/>
      <w:bookmarkEnd w:id="235"/>
      <w:bookmarkEnd w:id="236"/>
      <w:bookmarkEnd w:id="237"/>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38" w:name="_Toc510696630"/>
      <w:bookmarkStart w:id="2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2C1949">
      <w:pPr>
        <w:pStyle w:val="Heading4"/>
      </w:pPr>
      <w:bookmarkStart w:id="240" w:name="_Toc35971421"/>
      <w:bookmarkStart w:id="241" w:name="_Toc63347648"/>
      <w:bookmarkStart w:id="242" w:name="_Toc70168811"/>
      <w:bookmarkStart w:id="243" w:name="_Toc94083879"/>
      <w:bookmarkStart w:id="244" w:name="_Toc94607976"/>
      <w:r>
        <w:t>6.1.5.2</w:t>
      </w:r>
      <w:r>
        <w:tab/>
      </w:r>
      <w:r w:rsidR="004F342E">
        <w:t>A</w:t>
      </w:r>
      <w:r w:rsidR="002B31D1">
        <w:t>uthentication Notification</w:t>
      </w:r>
      <w:bookmarkEnd w:id="238"/>
      <w:bookmarkEnd w:id="240"/>
      <w:bookmarkEnd w:id="241"/>
      <w:bookmarkEnd w:id="242"/>
      <w:bookmarkEnd w:id="243"/>
      <w:bookmarkEnd w:id="244"/>
    </w:p>
    <w:p w14:paraId="00738AC4" w14:textId="77777777" w:rsidR="00904370" w:rsidRPr="00986E88" w:rsidRDefault="00904370" w:rsidP="002C1949">
      <w:pPr>
        <w:pStyle w:val="Heading5"/>
        <w:rPr>
          <w:noProof/>
        </w:rPr>
      </w:pPr>
      <w:bookmarkStart w:id="245" w:name="_Toc532994455"/>
      <w:bookmarkStart w:id="246" w:name="_Toc35971422"/>
      <w:bookmarkStart w:id="247" w:name="_Toc63347649"/>
      <w:bookmarkStart w:id="248" w:name="_Toc70168812"/>
      <w:bookmarkStart w:id="249" w:name="_Toc94083880"/>
      <w:bookmarkStart w:id="250" w:name="_Toc510696631"/>
      <w:bookmarkStart w:id="251" w:name="_Toc94607977"/>
      <w:r>
        <w:t>6.1.5.2</w:t>
      </w:r>
      <w:r w:rsidRPr="00986E88">
        <w:rPr>
          <w:noProof/>
        </w:rPr>
        <w:t>.1</w:t>
      </w:r>
      <w:r w:rsidRPr="00986E88">
        <w:rPr>
          <w:noProof/>
        </w:rPr>
        <w:tab/>
        <w:t>Description</w:t>
      </w:r>
      <w:bookmarkEnd w:id="245"/>
      <w:bookmarkEnd w:id="246"/>
      <w:bookmarkEnd w:id="247"/>
      <w:bookmarkEnd w:id="248"/>
      <w:bookmarkEnd w:id="249"/>
      <w:bookmarkEnd w:id="251"/>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2C1949">
      <w:pPr>
        <w:pStyle w:val="Heading5"/>
        <w:rPr>
          <w:noProof/>
        </w:rPr>
      </w:pPr>
      <w:bookmarkStart w:id="252" w:name="_Toc532994456"/>
      <w:bookmarkStart w:id="253" w:name="_Toc35971423"/>
      <w:bookmarkStart w:id="254" w:name="_Toc63347650"/>
      <w:bookmarkStart w:id="255" w:name="_Toc70168813"/>
      <w:bookmarkStart w:id="256" w:name="_Toc94083881"/>
      <w:bookmarkStart w:id="257" w:name="_Toc94607978"/>
      <w:r>
        <w:t>6.1.5.2</w:t>
      </w:r>
      <w:r w:rsidRPr="00986E88">
        <w:rPr>
          <w:noProof/>
        </w:rPr>
        <w:t>.2</w:t>
      </w:r>
      <w:r w:rsidRPr="00986E88">
        <w:rPr>
          <w:noProof/>
        </w:rPr>
        <w:tab/>
        <w:t>Target URI</w:t>
      </w:r>
      <w:bookmarkEnd w:id="252"/>
      <w:bookmarkEnd w:id="253"/>
      <w:bookmarkEnd w:id="254"/>
      <w:bookmarkEnd w:id="255"/>
      <w:bookmarkEnd w:id="256"/>
      <w:bookmarkEnd w:id="257"/>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2C1949">
      <w:pPr>
        <w:pStyle w:val="Heading5"/>
        <w:rPr>
          <w:noProof/>
        </w:rPr>
      </w:pPr>
      <w:bookmarkStart w:id="258" w:name="_Toc532994457"/>
      <w:bookmarkStart w:id="259" w:name="_Toc35971424"/>
      <w:bookmarkStart w:id="260" w:name="_Toc63347651"/>
      <w:bookmarkStart w:id="261" w:name="_Toc70168814"/>
      <w:bookmarkStart w:id="262" w:name="_Toc94083882"/>
      <w:bookmarkStart w:id="263" w:name="_Toc94607979"/>
      <w:r>
        <w:t>6.1.5.2</w:t>
      </w:r>
      <w:r w:rsidRPr="00986E88">
        <w:rPr>
          <w:noProof/>
        </w:rPr>
        <w:t>.3</w:t>
      </w:r>
      <w:r w:rsidRPr="00986E88">
        <w:rPr>
          <w:noProof/>
        </w:rPr>
        <w:tab/>
        <w:t>Standard Methods</w:t>
      </w:r>
      <w:bookmarkEnd w:id="258"/>
      <w:bookmarkEnd w:id="259"/>
      <w:bookmarkEnd w:id="260"/>
      <w:bookmarkEnd w:id="261"/>
      <w:bookmarkEnd w:id="262"/>
      <w:bookmarkEnd w:id="263"/>
    </w:p>
    <w:p w14:paraId="4E4C343D" w14:textId="77777777" w:rsidR="00904370" w:rsidRPr="00986E88" w:rsidRDefault="00904370" w:rsidP="002C1949">
      <w:pPr>
        <w:pStyle w:val="H6"/>
        <w:rPr>
          <w:noProof/>
        </w:rPr>
      </w:pPr>
      <w:bookmarkStart w:id="264" w:name="_Toc532994458"/>
      <w:bookmarkStart w:id="265" w:name="_Toc35971425"/>
      <w:bookmarkStart w:id="266" w:name="_Toc63347652"/>
      <w:bookmarkStart w:id="267" w:name="_Toc70168815"/>
      <w:bookmarkStart w:id="268" w:name="_Toc94083883"/>
      <w:bookmarkStart w:id="269" w:name="_Toc94607980"/>
      <w:r>
        <w:t>6.1.5.2.3</w:t>
      </w:r>
      <w:r w:rsidRPr="00986E88">
        <w:rPr>
          <w:noProof/>
        </w:rPr>
        <w:t>.1</w:t>
      </w:r>
      <w:r w:rsidRPr="00986E88">
        <w:rPr>
          <w:noProof/>
        </w:rPr>
        <w:tab/>
        <w:t>POST</w:t>
      </w:r>
      <w:bookmarkEnd w:id="264"/>
      <w:bookmarkEnd w:id="265"/>
      <w:bookmarkEnd w:id="266"/>
      <w:bookmarkEnd w:id="267"/>
      <w:bookmarkEnd w:id="268"/>
      <w:bookmarkEnd w:id="269"/>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2C1949">
      <w:pPr>
        <w:pStyle w:val="Heading3"/>
      </w:pPr>
      <w:bookmarkStart w:id="270" w:name="_Toc35971427"/>
      <w:bookmarkStart w:id="271" w:name="_Toc63347654"/>
      <w:bookmarkStart w:id="272" w:name="_Toc70168817"/>
      <w:bookmarkStart w:id="273" w:name="_Toc94083884"/>
      <w:bookmarkStart w:id="274" w:name="_Toc94607981"/>
      <w:bookmarkEnd w:id="250"/>
      <w:r>
        <w:t>6.1.6</w:t>
      </w:r>
      <w:r>
        <w:tab/>
        <w:t>Data Model</w:t>
      </w:r>
      <w:bookmarkEnd w:id="239"/>
      <w:bookmarkEnd w:id="270"/>
      <w:bookmarkEnd w:id="271"/>
      <w:bookmarkEnd w:id="272"/>
      <w:bookmarkEnd w:id="273"/>
      <w:bookmarkEnd w:id="274"/>
    </w:p>
    <w:p w14:paraId="50663F8B" w14:textId="77777777" w:rsidR="00904370" w:rsidRDefault="00904370" w:rsidP="002C1949">
      <w:pPr>
        <w:pStyle w:val="Heading4"/>
      </w:pPr>
      <w:bookmarkStart w:id="275" w:name="_Toc510696633"/>
      <w:bookmarkStart w:id="276" w:name="_Toc35971428"/>
      <w:bookmarkStart w:id="277" w:name="_Toc63347655"/>
      <w:bookmarkStart w:id="278" w:name="_Toc70168818"/>
      <w:bookmarkStart w:id="279" w:name="_Toc94083885"/>
      <w:bookmarkStart w:id="280" w:name="_Toc94607982"/>
      <w:r>
        <w:t>6.1.6.1</w:t>
      </w:r>
      <w:r>
        <w:tab/>
        <w:t>General</w:t>
      </w:r>
      <w:bookmarkEnd w:id="275"/>
      <w:bookmarkEnd w:id="276"/>
      <w:bookmarkEnd w:id="277"/>
      <w:bookmarkEnd w:id="278"/>
      <w:bookmarkEnd w:id="279"/>
      <w:bookmarkEnd w:id="280"/>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2C1949">
      <w:pPr>
        <w:pStyle w:val="Heading4"/>
        <w:rPr>
          <w:lang w:val="en-US"/>
        </w:rPr>
      </w:pPr>
      <w:bookmarkStart w:id="281" w:name="_Toc510696634"/>
      <w:bookmarkStart w:id="282" w:name="_Toc35971429"/>
      <w:bookmarkStart w:id="283" w:name="_Toc63347656"/>
      <w:bookmarkStart w:id="284" w:name="_Toc70168819"/>
      <w:bookmarkStart w:id="285" w:name="_Toc94083886"/>
      <w:bookmarkStart w:id="286" w:name="_Toc946079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1"/>
      <w:bookmarkEnd w:id="282"/>
      <w:bookmarkEnd w:id="283"/>
      <w:bookmarkEnd w:id="284"/>
      <w:bookmarkEnd w:id="285"/>
      <w:bookmarkEnd w:id="286"/>
    </w:p>
    <w:p w14:paraId="28B96B94" w14:textId="77777777" w:rsidR="00904370" w:rsidRDefault="00904370" w:rsidP="002C1949">
      <w:pPr>
        <w:pStyle w:val="Heading5"/>
      </w:pPr>
      <w:bookmarkStart w:id="287" w:name="_Toc510696635"/>
      <w:bookmarkStart w:id="288" w:name="_Toc35971430"/>
      <w:bookmarkStart w:id="289" w:name="_Toc63347657"/>
      <w:bookmarkStart w:id="290" w:name="_Toc70168820"/>
      <w:bookmarkStart w:id="291" w:name="_Toc94083887"/>
      <w:bookmarkStart w:id="292" w:name="_Toc94607984"/>
      <w:r>
        <w:t>6.1.6.2.1</w:t>
      </w:r>
      <w:r>
        <w:tab/>
        <w:t>Introduction</w:t>
      </w:r>
      <w:bookmarkEnd w:id="287"/>
      <w:bookmarkEnd w:id="288"/>
      <w:bookmarkEnd w:id="289"/>
      <w:bookmarkEnd w:id="290"/>
      <w:bookmarkEnd w:id="291"/>
      <w:bookmarkEnd w:id="292"/>
    </w:p>
    <w:p w14:paraId="6C60D2F9" w14:textId="77777777" w:rsidR="00904370" w:rsidRDefault="00904370" w:rsidP="00904370">
      <w:r>
        <w:t>This clause defines the structures to be used in resource representations.</w:t>
      </w:r>
    </w:p>
    <w:p w14:paraId="598A7BDD" w14:textId="79829591" w:rsidR="00904370" w:rsidRDefault="00904370" w:rsidP="002C1949">
      <w:pPr>
        <w:pStyle w:val="Heading5"/>
      </w:pPr>
      <w:bookmarkStart w:id="293" w:name="_Toc510696636"/>
      <w:bookmarkStart w:id="294" w:name="_Toc35971431"/>
      <w:bookmarkStart w:id="295" w:name="_Toc63347658"/>
      <w:bookmarkStart w:id="296" w:name="_Toc70168821"/>
      <w:bookmarkStart w:id="297" w:name="_Toc94083888"/>
      <w:bookmarkStart w:id="298" w:name="_Toc94607985"/>
      <w:r>
        <w:lastRenderedPageBreak/>
        <w:t>6.1.6.2.2</w:t>
      </w:r>
      <w:r>
        <w:tab/>
        <w:t xml:space="preserve">Type: </w:t>
      </w:r>
      <w:r w:rsidR="00721368" w:rsidRPr="00AB1E78">
        <w:t>UAVAuthInfo</w:t>
      </w:r>
      <w:bookmarkEnd w:id="293"/>
      <w:bookmarkEnd w:id="294"/>
      <w:bookmarkEnd w:id="295"/>
      <w:bookmarkEnd w:id="296"/>
      <w:bookmarkEnd w:id="297"/>
      <w:bookmarkEnd w:id="298"/>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299"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299"/>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2C1949">
      <w:pPr>
        <w:pStyle w:val="Heading5"/>
      </w:pPr>
      <w:bookmarkStart w:id="300" w:name="_Toc510696637"/>
      <w:bookmarkStart w:id="301" w:name="_Toc35971432"/>
      <w:bookmarkStart w:id="302" w:name="_Toc63347659"/>
      <w:bookmarkStart w:id="303" w:name="_Toc70168822"/>
      <w:r w:rsidRPr="002C1949">
        <w:lastRenderedPageBreak/>
        <w:t>6.1.6.2.3</w:t>
      </w:r>
      <w:r w:rsidRPr="002C1949">
        <w:tab/>
        <w:t xml:space="preserve">Type: </w:t>
      </w:r>
      <w:r w:rsidR="0010470B" w:rsidRPr="002C1949">
        <w:t>A</w:t>
      </w:r>
      <w:r w:rsidRPr="002C1949">
        <w:t>uthNotification</w:t>
      </w:r>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2C1949">
      <w:pPr>
        <w:pStyle w:val="Heading5"/>
        <w:rPr>
          <w:i/>
          <w:color w:val="0000FF"/>
        </w:rPr>
      </w:pPr>
      <w:r w:rsidRPr="002C1949">
        <w:t>6.1.6.2.4</w:t>
      </w:r>
      <w:r w:rsidRPr="002C1949">
        <w:tab/>
        <w:t>Type: UAVAuthResponse</w:t>
      </w:r>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41605">
            <w:pPr>
              <w:keepNext/>
              <w:keepLines/>
              <w:spacing w:after="0"/>
              <w:rPr>
                <w:rFonts w:ascii="Arial" w:hAnsi="Arial"/>
                <w:sz w:val="18"/>
              </w:rPr>
            </w:pPr>
            <w:r w:rsidRPr="00911BA8">
              <w:rPr>
                <w:rFonts w:ascii="Arial" w:hAnsi="Arial"/>
                <w:sz w:val="18"/>
              </w:rPr>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2C1949">
      <w:pPr>
        <w:pStyle w:val="Heading5"/>
        <w:rPr>
          <w:i/>
          <w:color w:val="0000FF"/>
        </w:rPr>
      </w:pPr>
      <w:r w:rsidRPr="002C1949">
        <w:lastRenderedPageBreak/>
        <w:t>6.1.6.2.5</w:t>
      </w:r>
      <w:r w:rsidRPr="002C1949">
        <w:tab/>
        <w:t>Type: UAVAuthFailure</w:t>
      </w:r>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5B1A14">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5B1A14">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5B1A14">
            <w:pPr>
              <w:rPr>
                <w:rFonts w:ascii="Arial" w:hAnsi="Arial"/>
                <w:sz w:val="18"/>
              </w:rPr>
            </w:pPr>
            <w:r w:rsidRPr="00CF44DA">
              <w:rPr>
                <w:rFonts w:ascii="Arial" w:hAnsi="Arial"/>
                <w:sz w:val="18"/>
              </w:rPr>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CF44DA" w:rsidRDefault="002E774D" w:rsidP="005B1A14">
            <w:pPr>
              <w:keepNext/>
              <w:keepLines/>
              <w:spacing w:after="0"/>
              <w:rPr>
                <w:rFonts w:ascii="Arial" w:hAnsi="Arial"/>
                <w:sz w:val="18"/>
              </w:rPr>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5B1A14">
            <w:pPr>
              <w:rPr>
                <w:rFonts w:ascii="Arial" w:hAnsi="Arial"/>
                <w:sz w:val="18"/>
              </w:rPr>
            </w:pPr>
            <w:r>
              <w:rPr>
                <w:rFonts w:ascii="Arial" w:hAnsi="Arial"/>
                <w:sz w:val="18"/>
              </w:rPr>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F274AD" w:rsidRDefault="002E774D" w:rsidP="005B1A14">
            <w:pPr>
              <w:keepNext/>
              <w:keepLines/>
              <w:spacing w:after="0"/>
              <w:rPr>
                <w:rFonts w:ascii="Arial" w:hAnsi="Arial" w:cs="Arial"/>
                <w:sz w:val="18"/>
                <w:szCs w:val="18"/>
              </w:rPr>
            </w:pPr>
          </w:p>
        </w:tc>
      </w:tr>
    </w:tbl>
    <w:p w14:paraId="6D247B0C" w14:textId="77777777" w:rsidR="007F3CC0" w:rsidRDefault="007F3CC0" w:rsidP="00A42ED9"/>
    <w:p w14:paraId="704D9ABF" w14:textId="689C1B91" w:rsidR="00904370" w:rsidRDefault="00904370" w:rsidP="002C1949">
      <w:pPr>
        <w:pStyle w:val="Heading4"/>
        <w:rPr>
          <w:lang w:val="en-US"/>
        </w:rPr>
      </w:pPr>
      <w:bookmarkStart w:id="304" w:name="_Toc510696638"/>
      <w:bookmarkStart w:id="305" w:name="_Toc35971433"/>
      <w:bookmarkStart w:id="306" w:name="_Toc63347660"/>
      <w:bookmarkStart w:id="307" w:name="_Toc70168823"/>
      <w:bookmarkStart w:id="308" w:name="_Toc94083889"/>
      <w:bookmarkStart w:id="309" w:name="_Toc94607986"/>
      <w:bookmarkEnd w:id="300"/>
      <w:bookmarkEnd w:id="301"/>
      <w:bookmarkEnd w:id="302"/>
      <w:bookmarkEnd w:id="30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
      <w:bookmarkEnd w:id="305"/>
      <w:bookmarkEnd w:id="306"/>
      <w:bookmarkEnd w:id="307"/>
      <w:bookmarkEnd w:id="308"/>
      <w:bookmarkEnd w:id="309"/>
    </w:p>
    <w:p w14:paraId="01D89DEC" w14:textId="77777777" w:rsidR="00904370" w:rsidRPr="00384E92" w:rsidRDefault="00904370" w:rsidP="002C1949">
      <w:pPr>
        <w:pStyle w:val="Heading5"/>
      </w:pPr>
      <w:bookmarkStart w:id="310" w:name="_Toc510696639"/>
      <w:bookmarkStart w:id="311" w:name="_Toc35971434"/>
      <w:bookmarkStart w:id="312" w:name="_Toc63347661"/>
      <w:bookmarkStart w:id="313" w:name="_Toc70168824"/>
      <w:bookmarkStart w:id="314" w:name="_Toc94083890"/>
      <w:bookmarkStart w:id="315" w:name="_Toc94607987"/>
      <w:r>
        <w:t>6.1.6.3.1</w:t>
      </w:r>
      <w:r w:rsidRPr="00384E92">
        <w:tab/>
        <w:t>Introduction</w:t>
      </w:r>
      <w:bookmarkEnd w:id="310"/>
      <w:bookmarkEnd w:id="311"/>
      <w:bookmarkEnd w:id="312"/>
      <w:bookmarkEnd w:id="313"/>
      <w:bookmarkEnd w:id="314"/>
      <w:bookmarkEnd w:id="315"/>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2C1949">
      <w:pPr>
        <w:pStyle w:val="Heading5"/>
      </w:pPr>
      <w:bookmarkStart w:id="316" w:name="_Toc510696640"/>
      <w:bookmarkStart w:id="317" w:name="_Toc35971435"/>
      <w:bookmarkStart w:id="318" w:name="_Toc63347662"/>
      <w:bookmarkStart w:id="319" w:name="_Toc70168825"/>
      <w:bookmarkStart w:id="320" w:name="_Toc94083891"/>
      <w:bookmarkStart w:id="321" w:name="_Toc94607988"/>
      <w:r>
        <w:t>6.1.6.3.2</w:t>
      </w:r>
      <w:r w:rsidRPr="00384E92">
        <w:tab/>
        <w:t>Simple data types</w:t>
      </w:r>
      <w:bookmarkEnd w:id="316"/>
      <w:bookmarkEnd w:id="317"/>
      <w:bookmarkEnd w:id="318"/>
      <w:bookmarkEnd w:id="319"/>
      <w:bookmarkEnd w:id="320"/>
      <w:bookmarkEnd w:id="321"/>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2C1949">
      <w:pPr>
        <w:pStyle w:val="Heading5"/>
      </w:pPr>
      <w:bookmarkStart w:id="322" w:name="_Toc510696641"/>
      <w:bookmarkStart w:id="323" w:name="_Toc35971436"/>
      <w:bookmarkStart w:id="324" w:name="_Toc63347663"/>
      <w:bookmarkStart w:id="325" w:name="_Toc70168826"/>
      <w:bookmarkStart w:id="326" w:name="_Toc94083892"/>
      <w:bookmarkStart w:id="327" w:name="_Toc94607989"/>
      <w:r>
        <w:t>6.1.6.3.3</w:t>
      </w:r>
      <w:r w:rsidRPr="00BC662F">
        <w:tab/>
        <w:t xml:space="preserve">Enumeration: </w:t>
      </w:r>
      <w:r w:rsidR="000A3700" w:rsidRPr="00A94607">
        <w:t>AuthResult</w:t>
      </w:r>
      <w:bookmarkEnd w:id="322"/>
      <w:bookmarkEnd w:id="323"/>
      <w:bookmarkEnd w:id="324"/>
      <w:bookmarkEnd w:id="325"/>
      <w:bookmarkEnd w:id="326"/>
      <w:bookmarkEnd w:id="327"/>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2C1949">
      <w:pPr>
        <w:pStyle w:val="Heading5"/>
      </w:pPr>
      <w:bookmarkStart w:id="328" w:name="_Toc94083893"/>
      <w:bookmarkStart w:id="329" w:name="_Toc94607990"/>
      <w:r>
        <w:t>6.1.6.3.4</w:t>
      </w:r>
      <w:r w:rsidRPr="00BC662F">
        <w:tab/>
        <w:t xml:space="preserve">Enumeration: </w:t>
      </w:r>
      <w:r>
        <w:t>NotifType</w:t>
      </w:r>
      <w:bookmarkEnd w:id="328"/>
      <w:bookmarkEnd w:id="329"/>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2C1949">
      <w:pPr>
        <w:pStyle w:val="Heading3"/>
      </w:pPr>
      <w:bookmarkStart w:id="330" w:name="_Toc510696647"/>
      <w:bookmarkStart w:id="331" w:name="_Toc35971443"/>
      <w:bookmarkStart w:id="332" w:name="_Toc63347670"/>
      <w:bookmarkStart w:id="333" w:name="_Toc70168833"/>
      <w:bookmarkStart w:id="334" w:name="_Toc94083894"/>
      <w:bookmarkStart w:id="335" w:name="_Toc94607991"/>
      <w:r>
        <w:t>6.1.7</w:t>
      </w:r>
      <w:r>
        <w:tab/>
        <w:t>Error Handling</w:t>
      </w:r>
      <w:bookmarkEnd w:id="330"/>
      <w:bookmarkEnd w:id="331"/>
      <w:bookmarkEnd w:id="332"/>
      <w:bookmarkEnd w:id="333"/>
      <w:bookmarkEnd w:id="334"/>
      <w:bookmarkEnd w:id="335"/>
    </w:p>
    <w:p w14:paraId="00BBF367" w14:textId="77777777" w:rsidR="00904370" w:rsidRPr="00971458" w:rsidRDefault="00904370" w:rsidP="002C1949">
      <w:pPr>
        <w:pStyle w:val="Heading4"/>
      </w:pPr>
      <w:bookmarkStart w:id="336" w:name="_Toc35971444"/>
      <w:bookmarkStart w:id="337" w:name="_Toc63347671"/>
      <w:bookmarkStart w:id="338" w:name="_Toc70168834"/>
      <w:bookmarkStart w:id="339" w:name="_Toc94083895"/>
      <w:bookmarkStart w:id="340" w:name="_Toc94607992"/>
      <w:r w:rsidRPr="00971458">
        <w:t>6.1.7.1</w:t>
      </w:r>
      <w:r w:rsidRPr="00971458">
        <w:tab/>
        <w:t>General</w:t>
      </w:r>
      <w:bookmarkEnd w:id="336"/>
      <w:bookmarkEnd w:id="337"/>
      <w:bookmarkEnd w:id="338"/>
      <w:bookmarkEnd w:id="339"/>
      <w:bookmarkEnd w:id="340"/>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2C1949">
      <w:pPr>
        <w:pStyle w:val="Heading4"/>
      </w:pPr>
      <w:bookmarkStart w:id="341" w:name="_Toc35971445"/>
      <w:bookmarkStart w:id="342" w:name="_Toc63347672"/>
      <w:bookmarkStart w:id="343" w:name="_Toc70168835"/>
      <w:bookmarkStart w:id="344" w:name="_Toc94083896"/>
      <w:bookmarkStart w:id="345" w:name="_Toc94607993"/>
      <w:r w:rsidRPr="00971458">
        <w:t>6.1.7.2</w:t>
      </w:r>
      <w:r w:rsidRPr="00971458">
        <w:tab/>
        <w:t>Protocol Errors</w:t>
      </w:r>
      <w:bookmarkEnd w:id="341"/>
      <w:bookmarkEnd w:id="342"/>
      <w:bookmarkEnd w:id="343"/>
      <w:bookmarkEnd w:id="344"/>
      <w:bookmarkEnd w:id="34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2C1949">
      <w:pPr>
        <w:pStyle w:val="Heading4"/>
      </w:pPr>
      <w:bookmarkStart w:id="346" w:name="_Toc35971446"/>
      <w:bookmarkStart w:id="347" w:name="_Toc63347673"/>
      <w:bookmarkStart w:id="348" w:name="_Toc70168836"/>
      <w:bookmarkStart w:id="349" w:name="_Toc94083897"/>
      <w:bookmarkStart w:id="350" w:name="_Toc94607994"/>
      <w:r>
        <w:t>6.1.7.3</w:t>
      </w:r>
      <w:r>
        <w:tab/>
        <w:t>Application Errors</w:t>
      </w:r>
      <w:bookmarkEnd w:id="346"/>
      <w:bookmarkEnd w:id="347"/>
      <w:bookmarkEnd w:id="348"/>
      <w:bookmarkEnd w:id="349"/>
      <w:bookmarkEnd w:id="35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1" w:name="_Toc492899751"/>
      <w:bookmarkStart w:id="352" w:name="_Toc492900030"/>
      <w:bookmarkStart w:id="353" w:name="_Toc492967832"/>
      <w:bookmarkStart w:id="354" w:name="_Toc492972920"/>
      <w:bookmarkStart w:id="355" w:name="_Toc492973140"/>
      <w:bookmarkStart w:id="356" w:name="_Toc493774060"/>
      <w:bookmarkStart w:id="357" w:name="_Toc508285804"/>
      <w:bookmarkStart w:id="358" w:name="_Toc508287269"/>
      <w:bookmarkStart w:id="359" w:name="_Toc510696648"/>
      <w:bookmarkStart w:id="360" w:name="_Toc35971447"/>
    </w:p>
    <w:p w14:paraId="442E8E09" w14:textId="77777777" w:rsidR="00904370" w:rsidRPr="0023018E" w:rsidRDefault="00904370" w:rsidP="002C1949">
      <w:pPr>
        <w:pStyle w:val="Heading2"/>
        <w:rPr>
          <w:lang w:eastAsia="zh-CN"/>
        </w:rPr>
      </w:pPr>
      <w:bookmarkStart w:id="361" w:name="_Toc63347674"/>
      <w:bookmarkStart w:id="362" w:name="_Toc70168837"/>
      <w:bookmarkStart w:id="363" w:name="_Toc94083898"/>
      <w:bookmarkStart w:id="364" w:name="_Toc94607995"/>
      <w:r>
        <w:t>6.1.8</w:t>
      </w:r>
      <w:r w:rsidRPr="0023018E">
        <w:rPr>
          <w:lang w:eastAsia="zh-CN"/>
        </w:rPr>
        <w:tab/>
        <w:t>Feature negotiation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2C1949">
      <w:pPr>
        <w:pStyle w:val="Heading2"/>
      </w:pPr>
      <w:bookmarkStart w:id="365" w:name="_Toc532994477"/>
      <w:bookmarkStart w:id="366" w:name="_Toc35971448"/>
      <w:bookmarkStart w:id="367" w:name="_Toc63347675"/>
      <w:bookmarkStart w:id="368" w:name="_Toc70168838"/>
      <w:bookmarkStart w:id="369" w:name="_Toc94083899"/>
      <w:bookmarkStart w:id="370" w:name="_Toc510696649"/>
      <w:bookmarkStart w:id="371" w:name="_Toc94607996"/>
      <w:r>
        <w:t>6.1.9</w:t>
      </w:r>
      <w:r w:rsidRPr="001E7573">
        <w:tab/>
        <w:t>Security</w:t>
      </w:r>
      <w:bookmarkEnd w:id="365"/>
      <w:bookmarkEnd w:id="366"/>
      <w:bookmarkEnd w:id="367"/>
      <w:bookmarkEnd w:id="368"/>
      <w:bookmarkEnd w:id="369"/>
      <w:bookmarkEnd w:id="371"/>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0"/>
    <w:p w14:paraId="1A6C9D9A" w14:textId="77777777" w:rsidR="00904370" w:rsidRDefault="00904370" w:rsidP="002C1949">
      <w:pPr>
        <w:pStyle w:val="Heading8"/>
      </w:pPr>
      <w:r>
        <w:br w:type="page"/>
      </w:r>
      <w:bookmarkStart w:id="372" w:name="_Toc510696650"/>
      <w:bookmarkStart w:id="373" w:name="_Toc35971450"/>
      <w:bookmarkStart w:id="374" w:name="_Toc63347677"/>
      <w:bookmarkStart w:id="375" w:name="_Toc70168840"/>
      <w:bookmarkStart w:id="376" w:name="_Toc94083900"/>
      <w:bookmarkStart w:id="377" w:name="_Toc94607997"/>
      <w:r w:rsidRPr="004D3578">
        <w:lastRenderedPageBreak/>
        <w:t>Annex A (normative):</w:t>
      </w:r>
      <w:r w:rsidRPr="004D3578">
        <w:br/>
      </w:r>
      <w:r>
        <w:t>OpenAPI specification</w:t>
      </w:r>
      <w:bookmarkEnd w:id="372"/>
      <w:bookmarkEnd w:id="373"/>
      <w:bookmarkEnd w:id="374"/>
      <w:bookmarkEnd w:id="375"/>
      <w:bookmarkEnd w:id="376"/>
      <w:bookmarkEnd w:id="377"/>
    </w:p>
    <w:p w14:paraId="53E6DD62" w14:textId="77777777" w:rsidR="00904370" w:rsidRDefault="00904370" w:rsidP="002C1949">
      <w:pPr>
        <w:pStyle w:val="Heading2"/>
      </w:pPr>
      <w:bookmarkStart w:id="378" w:name="_Toc510696651"/>
      <w:bookmarkStart w:id="379" w:name="_Toc35971451"/>
      <w:bookmarkStart w:id="380" w:name="_Toc63347678"/>
      <w:bookmarkStart w:id="381" w:name="_Toc70168841"/>
      <w:bookmarkStart w:id="382" w:name="_Toc94083901"/>
      <w:bookmarkStart w:id="383" w:name="_Toc94607998"/>
      <w:r>
        <w:t>A.1</w:t>
      </w:r>
      <w:r>
        <w:tab/>
        <w:t>General</w:t>
      </w:r>
      <w:bookmarkEnd w:id="378"/>
      <w:bookmarkEnd w:id="379"/>
      <w:bookmarkEnd w:id="380"/>
      <w:bookmarkEnd w:id="381"/>
      <w:bookmarkEnd w:id="382"/>
      <w:bookmarkEnd w:id="383"/>
    </w:p>
    <w:p w14:paraId="743E45F6" w14:textId="3170A78A" w:rsidR="00601F60" w:rsidRPr="00540071" w:rsidRDefault="00601F60" w:rsidP="00601F60">
      <w:bookmarkStart w:id="384"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85" w:name="_Toc35971452"/>
    </w:p>
    <w:p w14:paraId="0D9D6FCF" w14:textId="7B3F0B20" w:rsidR="00904370" w:rsidRDefault="00904370" w:rsidP="002C1949">
      <w:pPr>
        <w:pStyle w:val="Heading2"/>
      </w:pPr>
      <w:bookmarkStart w:id="386" w:name="_Toc63347679"/>
      <w:bookmarkStart w:id="387" w:name="_Toc70168842"/>
      <w:bookmarkStart w:id="388" w:name="_Toc94083902"/>
      <w:bookmarkStart w:id="389" w:name="_Toc94607999"/>
      <w:r>
        <w:t>A.2</w:t>
      </w:r>
      <w:r>
        <w:tab/>
      </w:r>
      <w:r w:rsidR="0044650D" w:rsidRPr="0044650D">
        <w:t>Nnef_Auth</w:t>
      </w:r>
      <w:r w:rsidR="000D0A76">
        <w:t>entication</w:t>
      </w:r>
      <w:r>
        <w:t xml:space="preserve"> API</w:t>
      </w:r>
      <w:bookmarkEnd w:id="384"/>
      <w:bookmarkEnd w:id="385"/>
      <w:bookmarkEnd w:id="386"/>
      <w:bookmarkEnd w:id="387"/>
      <w:bookmarkEnd w:id="388"/>
      <w:bookmarkEnd w:id="389"/>
    </w:p>
    <w:p w14:paraId="018F36E4" w14:textId="77777777" w:rsidR="0044650D" w:rsidRPr="00E0587D" w:rsidRDefault="0044650D" w:rsidP="0044650D">
      <w:pPr>
        <w:pStyle w:val="PL"/>
        <w:rPr>
          <w:rFonts w:eastAsia="DengXian"/>
          <w:lang w:val="en-US"/>
        </w:rPr>
      </w:pPr>
      <w:bookmarkStart w:id="390"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354B4730" w:rsidR="0044650D" w:rsidRPr="00E0587D" w:rsidRDefault="0044650D" w:rsidP="0044650D">
      <w:pPr>
        <w:pStyle w:val="PL"/>
        <w:rPr>
          <w:rFonts w:eastAsia="DengXian"/>
          <w:lang w:val="en-US"/>
        </w:rPr>
      </w:pPr>
      <w:r w:rsidRPr="00E0587D">
        <w:rPr>
          <w:rFonts w:eastAsia="DengXian"/>
          <w:lang w:val="en-US"/>
        </w:rPr>
        <w:t xml:space="preserve">  version: 1.0.0-alpha.</w:t>
      </w:r>
      <w:r w:rsidR="0056418B">
        <w:rPr>
          <w:rFonts w:eastAsia="DengXian"/>
          <w:lang w:val="en-US"/>
        </w:rPr>
        <w:t>2</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4BA78015" w:rsidR="0044650D" w:rsidRPr="00E0587D" w:rsidRDefault="0044650D" w:rsidP="0044650D">
      <w:pPr>
        <w:pStyle w:val="PL"/>
        <w:rPr>
          <w:rFonts w:eastAsia="DengXian"/>
          <w:lang w:val="en-US"/>
        </w:rPr>
      </w:pPr>
      <w:r w:rsidRPr="00E0587D">
        <w:rPr>
          <w:rFonts w:eastAsia="DengXian"/>
          <w:lang w:val="en-US"/>
        </w:rPr>
        <w:t xml:space="preserve">  description: 3GPP TS 29.256 V</w:t>
      </w:r>
      <w:r w:rsidR="000A6A94">
        <w:rPr>
          <w:rFonts w:eastAsia="DengXian"/>
          <w:lang w:val="en-US"/>
        </w:rPr>
        <w:t>1</w:t>
      </w:r>
      <w:r w:rsidRPr="00E0587D">
        <w:rPr>
          <w:rFonts w:eastAsia="DengXian"/>
          <w:lang w:val="en-US"/>
        </w:rPr>
        <w:t>.</w:t>
      </w:r>
      <w:r w:rsidR="0056418B">
        <w:rPr>
          <w:rFonts w:eastAsia="DengXian"/>
          <w:lang w:val="en-US"/>
        </w:rPr>
        <w:t>1</w:t>
      </w:r>
      <w:r w:rsidRPr="00E0587D">
        <w:rPr>
          <w:rFonts w:eastAsia="DengXian"/>
          <w:lang w:val="en-US"/>
        </w:rPr>
        <w:t>.0;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lastRenderedPageBreak/>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0"/>
    </w:p>
    <w:p w14:paraId="3EC24787" w14:textId="77777777" w:rsidR="00904370" w:rsidRPr="004D3578" w:rsidRDefault="00904370" w:rsidP="002C1949">
      <w:pPr>
        <w:pStyle w:val="Heading8"/>
      </w:pPr>
      <w:r w:rsidRPr="004D3578">
        <w:br w:type="page"/>
      </w:r>
      <w:bookmarkStart w:id="391" w:name="_Toc63347681"/>
      <w:bookmarkStart w:id="392" w:name="_Toc70168844"/>
      <w:bookmarkStart w:id="393" w:name="_Toc94083903"/>
      <w:bookmarkStart w:id="394" w:name="_Toc94608000"/>
      <w:r w:rsidRPr="004D3578">
        <w:lastRenderedPageBreak/>
        <w:t xml:space="preserve">Annex </w:t>
      </w:r>
      <w:r>
        <w:t>B</w:t>
      </w:r>
      <w:r w:rsidRPr="004D3578">
        <w:t xml:space="preserve"> (informative):</w:t>
      </w:r>
      <w:r w:rsidRPr="004D3578">
        <w:br/>
        <w:t>Change history</w:t>
      </w:r>
      <w:bookmarkEnd w:id="391"/>
      <w:bookmarkEnd w:id="392"/>
      <w:bookmarkEnd w:id="393"/>
      <w:bookmarkEnd w:id="394"/>
    </w:p>
    <w:p w14:paraId="3E3EDB16" w14:textId="77777777" w:rsidR="00904370" w:rsidRPr="00235394" w:rsidRDefault="00904370" w:rsidP="00904370">
      <w:pPr>
        <w:pStyle w:val="TH"/>
      </w:pPr>
      <w:bookmarkStart w:id="395" w:name="historyclause"/>
      <w:bookmarkEnd w:id="3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899"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5"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962"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0A1B" w14:textId="77777777" w:rsidR="00C23D28" w:rsidRDefault="00C23D28">
      <w:r>
        <w:separator/>
      </w:r>
    </w:p>
  </w:endnote>
  <w:endnote w:type="continuationSeparator" w:id="0">
    <w:p w14:paraId="48BB9BDE" w14:textId="77777777" w:rsidR="00C23D28" w:rsidRDefault="00C2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AAFBE" w14:textId="77777777" w:rsidR="00C23D28" w:rsidRDefault="00C23D28">
      <w:r>
        <w:separator/>
      </w:r>
    </w:p>
  </w:footnote>
  <w:footnote w:type="continuationSeparator" w:id="0">
    <w:p w14:paraId="43AA2440" w14:textId="77777777" w:rsidR="00C23D28" w:rsidRDefault="00C2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001C63F1"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949">
      <w:rPr>
        <w:rFonts w:ascii="Arial" w:hAnsi="Arial" w:cs="Arial"/>
        <w:b/>
        <w:noProof/>
        <w:sz w:val="18"/>
        <w:szCs w:val="18"/>
      </w:rPr>
      <w:t>3GPP TS 29.256 V1.1.0 (2022-01)</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22A96C4C"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949">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88CC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16E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3A15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E2E1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0024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D085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127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989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2DE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1A08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8"/>
  </w:num>
  <w:num w:numId="8">
    <w:abstractNumId w:val="13"/>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18D3"/>
    <w:rsid w:val="001D5BDF"/>
    <w:rsid w:val="001F0355"/>
    <w:rsid w:val="001F0C1D"/>
    <w:rsid w:val="001F1132"/>
    <w:rsid w:val="001F1144"/>
    <w:rsid w:val="001F168B"/>
    <w:rsid w:val="001F7E1C"/>
    <w:rsid w:val="0020132A"/>
    <w:rsid w:val="00210B7E"/>
    <w:rsid w:val="00227AE9"/>
    <w:rsid w:val="00233E0E"/>
    <w:rsid w:val="002347A2"/>
    <w:rsid w:val="002660B0"/>
    <w:rsid w:val="002675F0"/>
    <w:rsid w:val="00282C4D"/>
    <w:rsid w:val="00295E18"/>
    <w:rsid w:val="002A3BD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51D00"/>
    <w:rsid w:val="0035462D"/>
    <w:rsid w:val="00355B73"/>
    <w:rsid w:val="003708EA"/>
    <w:rsid w:val="003765B8"/>
    <w:rsid w:val="00380513"/>
    <w:rsid w:val="00395BED"/>
    <w:rsid w:val="003A0FE8"/>
    <w:rsid w:val="003A6E5B"/>
    <w:rsid w:val="003B06E0"/>
    <w:rsid w:val="003C1D02"/>
    <w:rsid w:val="003C3971"/>
    <w:rsid w:val="003D0D55"/>
    <w:rsid w:val="003D3170"/>
    <w:rsid w:val="00423334"/>
    <w:rsid w:val="00426E0E"/>
    <w:rsid w:val="004345EC"/>
    <w:rsid w:val="0044650D"/>
    <w:rsid w:val="00461044"/>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27A10"/>
    <w:rsid w:val="00830747"/>
    <w:rsid w:val="00832D32"/>
    <w:rsid w:val="008768CA"/>
    <w:rsid w:val="00887929"/>
    <w:rsid w:val="00893B46"/>
    <w:rsid w:val="008C17C5"/>
    <w:rsid w:val="008C384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949"/>
    <w:pPr>
      <w:overflowPunct w:val="0"/>
      <w:autoSpaceDE w:val="0"/>
      <w:autoSpaceDN w:val="0"/>
      <w:adjustRightInd w:val="0"/>
      <w:spacing w:after="180"/>
      <w:textAlignment w:val="baseline"/>
    </w:pPr>
  </w:style>
  <w:style w:type="paragraph" w:styleId="Heading1">
    <w:name w:val="heading 1"/>
    <w:next w:val="Normal"/>
    <w:link w:val="Heading1Char"/>
    <w:qFormat/>
    <w:rsid w:val="002C19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1949"/>
    <w:pPr>
      <w:pBdr>
        <w:top w:val="none" w:sz="0" w:space="0" w:color="auto"/>
      </w:pBdr>
      <w:spacing w:before="180"/>
      <w:outlineLvl w:val="1"/>
    </w:pPr>
    <w:rPr>
      <w:sz w:val="32"/>
    </w:rPr>
  </w:style>
  <w:style w:type="paragraph" w:styleId="Heading3">
    <w:name w:val="heading 3"/>
    <w:basedOn w:val="Heading2"/>
    <w:next w:val="Normal"/>
    <w:link w:val="Heading3Char"/>
    <w:qFormat/>
    <w:rsid w:val="002C1949"/>
    <w:pPr>
      <w:spacing w:before="120"/>
      <w:outlineLvl w:val="2"/>
    </w:pPr>
    <w:rPr>
      <w:sz w:val="28"/>
    </w:rPr>
  </w:style>
  <w:style w:type="paragraph" w:styleId="Heading4">
    <w:name w:val="heading 4"/>
    <w:basedOn w:val="Heading3"/>
    <w:next w:val="Normal"/>
    <w:link w:val="Heading4Char"/>
    <w:qFormat/>
    <w:rsid w:val="002C1949"/>
    <w:pPr>
      <w:ind w:left="1418" w:hanging="1418"/>
      <w:outlineLvl w:val="3"/>
    </w:pPr>
    <w:rPr>
      <w:sz w:val="24"/>
    </w:rPr>
  </w:style>
  <w:style w:type="paragraph" w:styleId="Heading5">
    <w:name w:val="heading 5"/>
    <w:basedOn w:val="Heading4"/>
    <w:next w:val="Normal"/>
    <w:link w:val="Heading5Char"/>
    <w:qFormat/>
    <w:rsid w:val="002C1949"/>
    <w:pPr>
      <w:ind w:left="1701" w:hanging="1701"/>
      <w:outlineLvl w:val="4"/>
    </w:pPr>
    <w:rPr>
      <w:sz w:val="22"/>
    </w:rPr>
  </w:style>
  <w:style w:type="paragraph" w:styleId="Heading6">
    <w:name w:val="heading 6"/>
    <w:basedOn w:val="H6"/>
    <w:next w:val="Normal"/>
    <w:link w:val="Heading6Char"/>
    <w:semiHidden/>
    <w:qFormat/>
    <w:pPr>
      <w:numPr>
        <w:ilvl w:val="5"/>
        <w:numId w:val="10"/>
      </w:numPr>
      <w:outlineLvl w:val="5"/>
    </w:pPr>
  </w:style>
  <w:style w:type="paragraph" w:styleId="Heading7">
    <w:name w:val="heading 7"/>
    <w:basedOn w:val="H6"/>
    <w:next w:val="Normal"/>
    <w:link w:val="Heading7Char"/>
    <w:semiHidden/>
    <w:qFormat/>
    <w:pPr>
      <w:numPr>
        <w:ilvl w:val="6"/>
        <w:numId w:val="10"/>
      </w:numPr>
      <w:outlineLvl w:val="6"/>
    </w:pPr>
  </w:style>
  <w:style w:type="paragraph" w:styleId="Heading8">
    <w:name w:val="heading 8"/>
    <w:basedOn w:val="Heading1"/>
    <w:next w:val="Normal"/>
    <w:link w:val="Heading8Char"/>
    <w:qFormat/>
    <w:rsid w:val="002C1949"/>
    <w:pPr>
      <w:ind w:left="0" w:firstLine="0"/>
      <w:outlineLvl w:val="7"/>
    </w:pPr>
  </w:style>
  <w:style w:type="paragraph" w:styleId="Heading9">
    <w:name w:val="heading 9"/>
    <w:basedOn w:val="Heading8"/>
    <w:next w:val="Normal"/>
    <w:link w:val="Heading9Char"/>
    <w:qFormat/>
    <w:rsid w:val="002C194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C1949"/>
    <w:pPr>
      <w:ind w:left="1985" w:hanging="1985"/>
      <w:outlineLvl w:val="9"/>
    </w:pPr>
    <w:rPr>
      <w:sz w:val="20"/>
    </w:rPr>
  </w:style>
  <w:style w:type="paragraph" w:styleId="List">
    <w:name w:val="List"/>
    <w:basedOn w:val="Normal"/>
    <w:rsid w:val="002C194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C194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2C1949"/>
  </w:style>
  <w:style w:type="paragraph" w:styleId="Index1">
    <w:name w:val="index 1"/>
    <w:basedOn w:val="Normal"/>
    <w:next w:val="Normal"/>
    <w:autoRedefine/>
    <w:rsid w:val="002C1949"/>
    <w:pPr>
      <w:spacing w:after="0"/>
      <w:ind w:left="200" w:hanging="200"/>
    </w:pPr>
  </w:style>
  <w:style w:type="paragraph" w:styleId="List2">
    <w:name w:val="List 2"/>
    <w:basedOn w:val="Normal"/>
    <w:rsid w:val="002C1949"/>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C194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2C1949"/>
    <w:pPr>
      <w:outlineLvl w:val="9"/>
    </w:pPr>
  </w:style>
  <w:style w:type="table" w:styleId="PlainTable1">
    <w:name w:val="Plain Table 1"/>
    <w:basedOn w:val="TableNormal"/>
    <w:uiPriority w:val="41"/>
    <w:rsid w:val="002C194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rsid w:val="002C1949"/>
    <w:pPr>
      <w:keepLines/>
      <w:ind w:left="1135" w:hanging="851"/>
    </w:pPr>
  </w:style>
  <w:style w:type="paragraph" w:customStyle="1" w:styleId="PL">
    <w:name w:val="PL"/>
    <w:link w:val="PLChar"/>
    <w:rsid w:val="002C19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C1949"/>
    <w:pPr>
      <w:jc w:val="right"/>
    </w:pPr>
  </w:style>
  <w:style w:type="paragraph" w:customStyle="1" w:styleId="TAL">
    <w:name w:val="TAL"/>
    <w:basedOn w:val="Normal"/>
    <w:link w:val="TALChar"/>
    <w:rsid w:val="002C1949"/>
    <w:pPr>
      <w:keepNext/>
      <w:keepLines/>
      <w:spacing w:after="0"/>
    </w:pPr>
    <w:rPr>
      <w:rFonts w:ascii="Arial" w:hAnsi="Arial"/>
      <w:sz w:val="18"/>
    </w:rPr>
  </w:style>
  <w:style w:type="paragraph" w:customStyle="1" w:styleId="TAH">
    <w:name w:val="TAH"/>
    <w:basedOn w:val="TAC"/>
    <w:link w:val="TAHChar"/>
    <w:rsid w:val="002C1949"/>
    <w:rPr>
      <w:b/>
    </w:rPr>
  </w:style>
  <w:style w:type="paragraph" w:customStyle="1" w:styleId="TAC">
    <w:name w:val="TAC"/>
    <w:basedOn w:val="TAL"/>
    <w:link w:val="TACChar"/>
    <w:rsid w:val="002C1949"/>
    <w:pPr>
      <w:jc w:val="center"/>
    </w:pPr>
  </w:style>
  <w:style w:type="table" w:styleId="LightGrid">
    <w:name w:val="Light Grid"/>
    <w:basedOn w:val="TableNormal"/>
    <w:uiPriority w:val="62"/>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2C1949"/>
    <w:pPr>
      <w:keepLines/>
      <w:ind w:left="1702" w:hanging="1418"/>
    </w:pPr>
  </w:style>
  <w:style w:type="paragraph" w:customStyle="1" w:styleId="FP">
    <w:name w:val="FP"/>
    <w:basedOn w:val="Normal"/>
    <w:rsid w:val="002C1949"/>
    <w:pPr>
      <w:spacing w:after="0"/>
    </w:pPr>
  </w:style>
  <w:style w:type="table" w:styleId="PlainTable2">
    <w:name w:val="Plain Table 2"/>
    <w:basedOn w:val="TableNormal"/>
    <w:uiPriority w:val="42"/>
    <w:rsid w:val="002C194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2C1949"/>
    <w:pPr>
      <w:spacing w:after="0"/>
    </w:pPr>
  </w:style>
  <w:style w:type="paragraph" w:customStyle="1" w:styleId="B1">
    <w:name w:val="B1"/>
    <w:basedOn w:val="List"/>
    <w:link w:val="B1Char"/>
    <w:rsid w:val="002C1949"/>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rsid w:val="002C1949"/>
    <w:pPr>
      <w:ind w:left="849" w:hanging="283"/>
      <w:contextualSpacing/>
    </w:pPr>
  </w:style>
  <w:style w:type="table" w:styleId="GridTable1Light-Accent2">
    <w:name w:val="Grid Table 1 Light Accent 2"/>
    <w:basedOn w:val="TableNormal"/>
    <w:uiPriority w:val="46"/>
    <w:rsid w:val="002C194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rsid w:val="002C1949"/>
    <w:pPr>
      <w:keepNext/>
      <w:keepLines/>
      <w:spacing w:before="60"/>
      <w:jc w:val="center"/>
    </w:pPr>
    <w:rPr>
      <w:rFonts w:ascii="Arial" w:hAnsi="Arial"/>
      <w:b/>
    </w:rPr>
  </w:style>
  <w:style w:type="paragraph" w:customStyle="1" w:styleId="ZA">
    <w:name w:val="ZA"/>
    <w:rsid w:val="002C19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9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19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19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C1949"/>
    <w:pPr>
      <w:ind w:left="851" w:hanging="851"/>
    </w:pPr>
  </w:style>
  <w:style w:type="paragraph" w:customStyle="1" w:styleId="B4">
    <w:name w:val="B4"/>
    <w:basedOn w:val="List4"/>
    <w:rsid w:val="002C1949"/>
    <w:pPr>
      <w:ind w:left="1418" w:hanging="284"/>
      <w:contextualSpacing w:val="0"/>
    </w:pPr>
  </w:style>
  <w:style w:type="paragraph" w:customStyle="1" w:styleId="TF">
    <w:name w:val="TF"/>
    <w:basedOn w:val="TH"/>
    <w:link w:val="TFChar"/>
    <w:rsid w:val="002C1949"/>
    <w:pPr>
      <w:keepNext w:val="0"/>
      <w:spacing w:before="0" w:after="240"/>
    </w:pPr>
  </w:style>
  <w:style w:type="paragraph" w:styleId="List4">
    <w:name w:val="List 4"/>
    <w:basedOn w:val="Normal"/>
    <w:rsid w:val="002C1949"/>
    <w:pPr>
      <w:ind w:left="1132" w:hanging="283"/>
      <w:contextualSpacing/>
    </w:pPr>
  </w:style>
  <w:style w:type="paragraph" w:customStyle="1" w:styleId="B2">
    <w:name w:val="B2"/>
    <w:basedOn w:val="List2"/>
    <w:rsid w:val="002C1949"/>
    <w:pPr>
      <w:ind w:left="851" w:hanging="284"/>
      <w:contextualSpacing w:val="0"/>
    </w:pPr>
  </w:style>
  <w:style w:type="paragraph" w:customStyle="1" w:styleId="B3">
    <w:name w:val="B3"/>
    <w:basedOn w:val="List3"/>
    <w:rsid w:val="002C1949"/>
    <w:pPr>
      <w:ind w:left="1135" w:hanging="284"/>
      <w:contextualSpacing w:val="0"/>
    </w:pPr>
  </w:style>
  <w:style w:type="paragraph" w:styleId="BodyText">
    <w:name w:val="Body Text"/>
    <w:basedOn w:val="Normal"/>
    <w:link w:val="BodyTextChar"/>
    <w:rsid w:val="002C1949"/>
    <w:pPr>
      <w:spacing w:after="120"/>
    </w:pPr>
  </w:style>
  <w:style w:type="character" w:customStyle="1" w:styleId="BodyTextChar">
    <w:name w:val="Body Text Char"/>
    <w:basedOn w:val="DefaultParagraphFont"/>
    <w:link w:val="BodyText"/>
    <w:rsid w:val="002C1949"/>
    <w:rPr>
      <w:lang w:eastAsia="en-US"/>
    </w:rPr>
  </w:style>
  <w:style w:type="paragraph" w:customStyle="1" w:styleId="B5">
    <w:name w:val="B5"/>
    <w:basedOn w:val="List5"/>
    <w:rsid w:val="002C1949"/>
    <w:pPr>
      <w:ind w:left="1702" w:hanging="284"/>
      <w:contextualSpacing w:val="0"/>
    </w:pPr>
  </w:style>
  <w:style w:type="paragraph" w:customStyle="1" w:styleId="ZV">
    <w:name w:val="ZV"/>
    <w:basedOn w:val="ZU"/>
    <w:rsid w:val="002C1949"/>
    <w:pPr>
      <w:framePr w:wrap="notBeside" w:y="16161"/>
    </w:pPr>
  </w:style>
  <w:style w:type="table" w:styleId="ColorfulGrid">
    <w:name w:val="Colorful Grid"/>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styleId="List5">
    <w:name w:val="List 5"/>
    <w:basedOn w:val="Normal"/>
    <w:rsid w:val="002C1949"/>
    <w:pPr>
      <w:ind w:left="1415" w:hanging="283"/>
      <w:contextualSpacing/>
    </w:pPr>
  </w:style>
  <w:style w:type="table" w:styleId="GridTable1Light-Accent3">
    <w:name w:val="Grid Table 1 Light Accent 3"/>
    <w:basedOn w:val="TableNormal"/>
    <w:uiPriority w:val="46"/>
    <w:rsid w:val="002C194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table" w:styleId="LightGrid-Accent2">
    <w:name w:val="Light Grid Accent 2"/>
    <w:basedOn w:val="TableNormal"/>
    <w:uiPriority w:val="62"/>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dTable1Light-Accent4">
    <w:name w:val="Grid Table 1 Light Accent 4"/>
    <w:basedOn w:val="TableNormal"/>
    <w:uiPriority w:val="46"/>
    <w:rsid w:val="002C1949"/>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ColorfulGrid-Accent3">
    <w:name w:val="Colorful Grid Accent 3"/>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character" w:customStyle="1" w:styleId="EXCar">
    <w:name w:val="EX Car"/>
    <w:link w:val="EX"/>
    <w:rsid w:val="00904370"/>
  </w:style>
  <w:style w:type="table" w:styleId="ColorfulGrid-Accent4">
    <w:name w:val="Colorful Grid Accent 4"/>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2C194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2C1949"/>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2C194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2C1949"/>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2C1949"/>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table" w:styleId="GridTable1Light-Accent5">
    <w:name w:val="Grid Table 1 Light Accent 5"/>
    <w:basedOn w:val="TableNormal"/>
    <w:uiPriority w:val="46"/>
    <w:rsid w:val="002C1949"/>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C1949"/>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2C1949"/>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5428B8"/>
    <w:rPr>
      <w:rFonts w:ascii="Arial" w:hAnsi="Arial"/>
      <w:b/>
    </w:rPr>
  </w:style>
  <w:style w:type="table" w:styleId="GridTable2">
    <w:name w:val="Grid Table 2"/>
    <w:basedOn w:val="TableNormal"/>
    <w:uiPriority w:val="47"/>
    <w:rsid w:val="002C194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Accent4">
    <w:name w:val="Colorful List Accent 4"/>
    <w:basedOn w:val="TableNormal"/>
    <w:uiPriority w:val="72"/>
    <w:semiHidden/>
    <w:unhideWhenUsed/>
    <w:rsid w:val="002C194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Table1Light-Accent1">
    <w:name w:val="List Table 1 Light Accent 1"/>
    <w:basedOn w:val="TableNormal"/>
    <w:uiPriority w:val="46"/>
    <w:rsid w:val="002C1949"/>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C1949"/>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C1949"/>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C1949"/>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C1949"/>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sid w:val="002C1949"/>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2C1949"/>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2C1949"/>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2C1949"/>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2C1949"/>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2C1949"/>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2C1949"/>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2C194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2C1949"/>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2C1949"/>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2C1949"/>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2C1949"/>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2C1949"/>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2C1949"/>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1">
    <w:name w:val="Grid Table 2 Accent 1"/>
    <w:basedOn w:val="TableNormal"/>
    <w:uiPriority w:val="47"/>
    <w:rsid w:val="002C1949"/>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C1949"/>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C1949"/>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C1949"/>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C194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C1949"/>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C194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C19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C1949"/>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C194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C194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C194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C1949"/>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C194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2C19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2C194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2C194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2C194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2C194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2C1949"/>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2C194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2C194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2C1949"/>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2C1949"/>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2C1949"/>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2C1949"/>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2C1949"/>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2C1949"/>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2C1949"/>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C194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C1949"/>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C1949"/>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C194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C1949"/>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C1949"/>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C1949"/>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C194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C194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C194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C194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C194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C194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C194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C19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C19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C19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C19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C19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C19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C19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C194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C1949"/>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C1949"/>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C1949"/>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C1949"/>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C1949"/>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C1949"/>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C194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C1949"/>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C1949"/>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C1949"/>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C1949"/>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C1949"/>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C1949"/>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C194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C1949"/>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C1949"/>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C1949"/>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C1949"/>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C1949"/>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C1949"/>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2C194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2C194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2C1949"/>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2C1949"/>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2C1949"/>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2C1949"/>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2C1949"/>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2C1949"/>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2C194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2C194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C1949"/>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C194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C194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C194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C1949"/>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C194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C194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C194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C194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C194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2C194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C194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C194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C194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C194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C194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C194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C194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C194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C194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C194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C194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C194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C194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C194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C194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C194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C194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C194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C194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C194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C194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2C194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C194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C194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C194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C194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C194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C194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C194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C194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C194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C194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C194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C194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C194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C194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2C1949"/>
    <w:pPr>
      <w:keepLines/>
      <w:tabs>
        <w:tab w:val="center" w:pos="4536"/>
        <w:tab w:val="right" w:pos="9072"/>
      </w:tabs>
    </w:pPr>
    <w:rPr>
      <w:noProof/>
    </w:rPr>
  </w:style>
  <w:style w:type="paragraph" w:customStyle="1" w:styleId="EditorsNote">
    <w:name w:val="Editor's Note"/>
    <w:basedOn w:val="NO"/>
    <w:rsid w:val="002C1949"/>
    <w:rPr>
      <w:color w:val="FF0000"/>
    </w:rPr>
  </w:style>
  <w:style w:type="paragraph" w:customStyle="1" w:styleId="LD">
    <w:name w:val="LD"/>
    <w:rsid w:val="002C19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C1949"/>
    <w:pPr>
      <w:keepNext/>
      <w:spacing w:after="0"/>
    </w:pPr>
    <w:rPr>
      <w:rFonts w:ascii="Arial" w:hAnsi="Arial"/>
      <w:sz w:val="18"/>
    </w:rPr>
  </w:style>
  <w:style w:type="paragraph" w:customStyle="1" w:styleId="NW">
    <w:name w:val="NW"/>
    <w:basedOn w:val="NO"/>
    <w:rsid w:val="002C1949"/>
    <w:pPr>
      <w:spacing w:after="0"/>
    </w:pPr>
  </w:style>
  <w:style w:type="paragraph" w:styleId="Header">
    <w:name w:val="header"/>
    <w:basedOn w:val="Normal"/>
    <w:link w:val="HeaderChar"/>
    <w:rsid w:val="002C1949"/>
    <w:pPr>
      <w:tabs>
        <w:tab w:val="center" w:pos="4513"/>
        <w:tab w:val="right" w:pos="9026"/>
      </w:tabs>
      <w:spacing w:after="0"/>
    </w:pPr>
  </w:style>
  <w:style w:type="character" w:customStyle="1" w:styleId="HeaderChar">
    <w:name w:val="Header Char"/>
    <w:basedOn w:val="DefaultParagraphFont"/>
    <w:link w:val="Header"/>
    <w:rsid w:val="002C1949"/>
  </w:style>
  <w:style w:type="paragraph" w:styleId="Footer">
    <w:name w:val="footer"/>
    <w:basedOn w:val="Normal"/>
    <w:link w:val="FooterChar"/>
    <w:rsid w:val="002C1949"/>
    <w:pPr>
      <w:tabs>
        <w:tab w:val="center" w:pos="4513"/>
        <w:tab w:val="right" w:pos="9026"/>
      </w:tabs>
      <w:spacing w:after="0"/>
    </w:pPr>
  </w:style>
  <w:style w:type="character" w:customStyle="1" w:styleId="FooterChar">
    <w:name w:val="Footer Char"/>
    <w:basedOn w:val="DefaultParagraphFont"/>
    <w:link w:val="Footer"/>
    <w:rsid w:val="002C1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6954</Words>
  <Characters>39644</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5</cp:revision>
  <cp:lastPrinted>2021-09-01T06:37:00Z</cp:lastPrinted>
  <dcterms:created xsi:type="dcterms:W3CDTF">2022-01-28T08:48:00Z</dcterms:created>
  <dcterms:modified xsi:type="dcterms:W3CDTF">2022-02-01T10:46:00Z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