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D113BD">
              <w:t>4</w:t>
            </w:r>
            <w:r w:rsidR="00E3130E">
              <w:t>.0</w:t>
            </w:r>
            <w:r w:rsidRPr="004D3578">
              <w:t xml:space="preserve"> </w:t>
            </w:r>
            <w:r w:rsidRPr="00133525">
              <w:rPr>
                <w:sz w:val="32"/>
              </w:rPr>
              <w:t>(</w:t>
            </w:r>
            <w:bookmarkStart w:id="1" w:name="issueDate"/>
            <w:r w:rsidR="00E3130E">
              <w:rPr>
                <w:sz w:val="32"/>
              </w:rPr>
              <w:t>20</w:t>
            </w:r>
            <w:bookmarkEnd w:id="1"/>
            <w:r w:rsidR="00D87C66">
              <w:rPr>
                <w:sz w:val="32"/>
              </w:rPr>
              <w:t>20</w:t>
            </w:r>
            <w:r w:rsidR="00E3130E">
              <w:rPr>
                <w:sz w:val="32"/>
              </w:rPr>
              <w:t>-</w:t>
            </w:r>
            <w:r w:rsidR="00D87C66">
              <w:rPr>
                <w:sz w:val="32"/>
              </w:rPr>
              <w:t>0</w:t>
            </w:r>
            <w:r w:rsidR="00D113BD">
              <w:rPr>
                <w:sz w:val="32"/>
              </w:rPr>
              <w:t>9</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rsidR="00BA4B8D" w:rsidRDefault="00BA4B8D" w:rsidP="00E3130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3130E" w:rsidRDefault="00E3130E" w:rsidP="00E3130E">
            <w:pPr>
              <w:pStyle w:val="ZT"/>
              <w:framePr w:wrap="auto" w:hAnchor="text" w:yAlign="inline"/>
              <w:rPr>
                <w:lang w:eastAsia="en-GB"/>
              </w:rPr>
            </w:pPr>
            <w:r>
              <w:t>Technical Specification Group Core Network and Terminals;</w:t>
            </w:r>
          </w:p>
          <w:p w:rsidR="00E3130E" w:rsidRDefault="00E3130E" w:rsidP="00E3130E">
            <w:pPr>
              <w:pStyle w:val="ZT"/>
              <w:framePr w:wrap="auto" w:hAnchor="text" w:yAlign="inline"/>
            </w:pPr>
            <w:r>
              <w:t>Diameter applications;</w:t>
            </w:r>
          </w:p>
          <w:p w:rsidR="00E3130E" w:rsidRDefault="00E3130E" w:rsidP="00E3130E">
            <w:pPr>
              <w:pStyle w:val="ZT"/>
              <w:framePr w:wrap="auto" w:hAnchor="text" w:yAlign="inline"/>
            </w:pPr>
            <w:r>
              <w:t>3GPP specific codes and identifiers</w:t>
            </w:r>
          </w:p>
          <w:p w:rsidR="00E3130E" w:rsidRDefault="00E3130E" w:rsidP="00E3130E">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6652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64.6pt">
                  <v:imagedata r:id="rId9" o:title="5G-logo_175px"/>
                </v:shape>
              </w:pict>
            </w:r>
          </w:p>
        </w:tc>
        <w:tc>
          <w:tcPr>
            <w:tcW w:w="5540" w:type="dxa"/>
            <w:shd w:val="clear" w:color="auto" w:fill="auto"/>
          </w:tcPr>
          <w:p w:rsidR="00D57972" w:rsidRDefault="0036652C" w:rsidP="00133525">
            <w:pPr>
              <w:jc w:val="right"/>
            </w:pPr>
            <w:bookmarkStart w:id="3" w:name="logos"/>
            <w:r>
              <w:pict>
                <v:shape id="_x0000_i1026" type="#_x0000_t75" style="width:129.85pt;height:1in">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3130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20</w:t>
            </w:r>
            <w:r w:rsidRPr="00E3130E">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3A7526" w:rsidRPr="00645F08" w:rsidRDefault="003A752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_Toc44865177 \h </w:instrText>
      </w:r>
      <w:r>
        <w:fldChar w:fldCharType="separate"/>
      </w:r>
      <w:r>
        <w:t>4</w:t>
      </w:r>
      <w:r>
        <w:fldChar w:fldCharType="end"/>
      </w:r>
    </w:p>
    <w:p w:rsidR="003A7526" w:rsidRPr="00645F08" w:rsidRDefault="003A7526">
      <w:pPr>
        <w:pStyle w:val="TOC1"/>
        <w:rPr>
          <w:rFonts w:ascii="Calibri" w:hAnsi="Calibri"/>
          <w:szCs w:val="22"/>
          <w:lang w:eastAsia="en-GB"/>
        </w:rPr>
      </w:pPr>
      <w:r>
        <w:t>1</w:t>
      </w:r>
      <w:r w:rsidRPr="00645F08">
        <w:rPr>
          <w:rFonts w:ascii="Calibri" w:hAnsi="Calibri"/>
          <w:szCs w:val="22"/>
          <w:lang w:eastAsia="en-GB"/>
        </w:rPr>
        <w:tab/>
      </w:r>
      <w:r>
        <w:t>Scope</w:t>
      </w:r>
      <w:r>
        <w:tab/>
      </w:r>
      <w:r>
        <w:fldChar w:fldCharType="begin" w:fldLock="1"/>
      </w:r>
      <w:r>
        <w:instrText xml:space="preserve"> PAGEREF _Toc44865178 \h </w:instrText>
      </w:r>
      <w:r>
        <w:fldChar w:fldCharType="separate"/>
      </w:r>
      <w:r>
        <w:t>5</w:t>
      </w:r>
      <w:r>
        <w:fldChar w:fldCharType="end"/>
      </w:r>
    </w:p>
    <w:p w:rsidR="003A7526" w:rsidRPr="00645F08" w:rsidRDefault="003A7526">
      <w:pPr>
        <w:pStyle w:val="TOC1"/>
        <w:rPr>
          <w:rFonts w:ascii="Calibri" w:hAnsi="Calibri"/>
          <w:szCs w:val="22"/>
          <w:lang w:eastAsia="en-GB"/>
        </w:rPr>
      </w:pPr>
      <w:r>
        <w:t>2</w:t>
      </w:r>
      <w:r w:rsidRPr="00645F08">
        <w:rPr>
          <w:rFonts w:ascii="Calibri" w:hAnsi="Calibri"/>
          <w:szCs w:val="22"/>
          <w:lang w:eastAsia="en-GB"/>
        </w:rPr>
        <w:tab/>
      </w:r>
      <w:r>
        <w:t>References</w:t>
      </w:r>
      <w:r>
        <w:tab/>
      </w:r>
      <w:r>
        <w:fldChar w:fldCharType="begin" w:fldLock="1"/>
      </w:r>
      <w:r>
        <w:instrText xml:space="preserve"> PAGEREF _Toc44865179 \h </w:instrText>
      </w:r>
      <w:r>
        <w:fldChar w:fldCharType="separate"/>
      </w:r>
      <w:r>
        <w:t>5</w:t>
      </w:r>
      <w:r>
        <w:fldChar w:fldCharType="end"/>
      </w:r>
    </w:p>
    <w:p w:rsidR="003A7526" w:rsidRPr="00645F08" w:rsidRDefault="003A7526">
      <w:pPr>
        <w:pStyle w:val="TOC1"/>
        <w:rPr>
          <w:rFonts w:ascii="Calibri" w:hAnsi="Calibri"/>
          <w:szCs w:val="22"/>
          <w:lang w:eastAsia="en-GB"/>
        </w:rPr>
      </w:pPr>
      <w:r>
        <w:t>3</w:t>
      </w:r>
      <w:r w:rsidRPr="00645F08">
        <w:rPr>
          <w:rFonts w:ascii="Calibri" w:hAnsi="Calibri"/>
          <w:szCs w:val="22"/>
          <w:lang w:eastAsia="en-GB"/>
        </w:rPr>
        <w:tab/>
      </w:r>
      <w:r>
        <w:t>Definitions and abbreviations</w:t>
      </w:r>
      <w:r>
        <w:tab/>
      </w:r>
      <w:r>
        <w:fldChar w:fldCharType="begin" w:fldLock="1"/>
      </w:r>
      <w:r>
        <w:instrText xml:space="preserve"> PAGEREF _Toc44865180 \h </w:instrText>
      </w:r>
      <w:r>
        <w:fldChar w:fldCharType="separate"/>
      </w:r>
      <w:r>
        <w:t>7</w:t>
      </w:r>
      <w:r>
        <w:fldChar w:fldCharType="end"/>
      </w:r>
    </w:p>
    <w:p w:rsidR="003A7526" w:rsidRPr="00645F08" w:rsidRDefault="003A7526">
      <w:pPr>
        <w:pStyle w:val="TOC2"/>
        <w:rPr>
          <w:rFonts w:ascii="Calibri" w:hAnsi="Calibri"/>
          <w:sz w:val="22"/>
          <w:szCs w:val="22"/>
          <w:lang w:eastAsia="en-GB"/>
        </w:rPr>
      </w:pPr>
      <w:r>
        <w:t>3.1</w:t>
      </w:r>
      <w:r w:rsidRPr="00645F08">
        <w:rPr>
          <w:rFonts w:ascii="Calibri" w:hAnsi="Calibri"/>
          <w:sz w:val="22"/>
          <w:szCs w:val="22"/>
          <w:lang w:eastAsia="en-GB"/>
        </w:rPr>
        <w:tab/>
      </w:r>
      <w:r>
        <w:t>Definitions</w:t>
      </w:r>
      <w:r>
        <w:tab/>
      </w:r>
      <w:r>
        <w:fldChar w:fldCharType="begin" w:fldLock="1"/>
      </w:r>
      <w:r>
        <w:instrText xml:space="preserve"> PAGEREF _Toc44865181 \h </w:instrText>
      </w:r>
      <w:r>
        <w:fldChar w:fldCharType="separate"/>
      </w:r>
      <w:r>
        <w:t>7</w:t>
      </w:r>
      <w:r>
        <w:fldChar w:fldCharType="end"/>
      </w:r>
    </w:p>
    <w:p w:rsidR="003A7526" w:rsidRPr="00645F08" w:rsidRDefault="003A7526">
      <w:pPr>
        <w:pStyle w:val="TOC2"/>
        <w:rPr>
          <w:rFonts w:ascii="Calibri" w:hAnsi="Calibri"/>
          <w:sz w:val="22"/>
          <w:szCs w:val="22"/>
          <w:lang w:eastAsia="en-GB"/>
        </w:rPr>
      </w:pPr>
      <w:r>
        <w:t>3.2</w:t>
      </w:r>
      <w:r w:rsidRPr="00645F08">
        <w:rPr>
          <w:rFonts w:ascii="Calibri" w:hAnsi="Calibri"/>
          <w:sz w:val="22"/>
          <w:szCs w:val="22"/>
          <w:lang w:eastAsia="en-GB"/>
        </w:rPr>
        <w:tab/>
      </w:r>
      <w:r>
        <w:t>Abbreviations</w:t>
      </w:r>
      <w:r>
        <w:tab/>
      </w:r>
      <w:r>
        <w:fldChar w:fldCharType="begin" w:fldLock="1"/>
      </w:r>
      <w:r>
        <w:instrText xml:space="preserve"> PAGEREF _Toc44865182 \h </w:instrText>
      </w:r>
      <w:r>
        <w:fldChar w:fldCharType="separate"/>
      </w:r>
      <w:r>
        <w:t>7</w:t>
      </w:r>
      <w:r>
        <w:fldChar w:fldCharType="end"/>
      </w:r>
    </w:p>
    <w:p w:rsidR="003A7526" w:rsidRPr="00645F08" w:rsidRDefault="003A7526">
      <w:pPr>
        <w:pStyle w:val="TOC1"/>
        <w:rPr>
          <w:rFonts w:ascii="Calibri" w:hAnsi="Calibri"/>
          <w:szCs w:val="22"/>
          <w:lang w:eastAsia="en-GB"/>
        </w:rPr>
      </w:pPr>
      <w:r>
        <w:t>4</w:t>
      </w:r>
      <w:r w:rsidRPr="00645F08">
        <w:rPr>
          <w:rFonts w:ascii="Calibri" w:hAnsi="Calibri"/>
          <w:szCs w:val="22"/>
          <w:lang w:eastAsia="en-GB"/>
        </w:rPr>
        <w:tab/>
      </w:r>
      <w:r>
        <w:t>Application identifiers</w:t>
      </w:r>
      <w:r>
        <w:tab/>
      </w:r>
      <w:r>
        <w:fldChar w:fldCharType="begin" w:fldLock="1"/>
      </w:r>
      <w:r>
        <w:instrText xml:space="preserve"> PAGEREF _Toc44865183 \h </w:instrText>
      </w:r>
      <w:r>
        <w:fldChar w:fldCharType="separate"/>
      </w:r>
      <w:r>
        <w:t>7</w:t>
      </w:r>
      <w:r>
        <w:fldChar w:fldCharType="end"/>
      </w:r>
    </w:p>
    <w:p w:rsidR="003A7526" w:rsidRPr="00645F08" w:rsidRDefault="003A7526">
      <w:pPr>
        <w:pStyle w:val="TOC2"/>
        <w:rPr>
          <w:rFonts w:ascii="Calibri" w:hAnsi="Calibri"/>
          <w:sz w:val="22"/>
          <w:szCs w:val="22"/>
          <w:lang w:eastAsia="en-GB"/>
        </w:rPr>
      </w:pPr>
      <w:r>
        <w:t>4.1</w:t>
      </w:r>
      <w:r w:rsidRPr="00645F08">
        <w:rPr>
          <w:rFonts w:ascii="Calibri" w:hAnsi="Calibri"/>
          <w:sz w:val="22"/>
          <w:szCs w:val="22"/>
          <w:lang w:eastAsia="en-GB"/>
        </w:rPr>
        <w:tab/>
      </w:r>
      <w:r>
        <w:t>3GPP specific application identifiers</w:t>
      </w:r>
      <w:r>
        <w:tab/>
      </w:r>
      <w:r>
        <w:fldChar w:fldCharType="begin" w:fldLock="1"/>
      </w:r>
      <w:r>
        <w:instrText xml:space="preserve"> PAGEREF _Toc44865184 \h </w:instrText>
      </w:r>
      <w:r>
        <w:fldChar w:fldCharType="separate"/>
      </w:r>
      <w:r>
        <w:t>7</w:t>
      </w:r>
      <w:r>
        <w:fldChar w:fldCharType="end"/>
      </w:r>
    </w:p>
    <w:p w:rsidR="003A7526" w:rsidRPr="00645F08" w:rsidRDefault="003A7526">
      <w:pPr>
        <w:pStyle w:val="TOC1"/>
        <w:rPr>
          <w:rFonts w:ascii="Calibri" w:hAnsi="Calibri"/>
          <w:szCs w:val="22"/>
          <w:lang w:eastAsia="en-GB"/>
        </w:rPr>
      </w:pPr>
      <w:r>
        <w:t>5</w:t>
      </w:r>
      <w:r w:rsidRPr="00645F08">
        <w:rPr>
          <w:rFonts w:ascii="Calibri" w:hAnsi="Calibri"/>
          <w:szCs w:val="22"/>
          <w:lang w:eastAsia="en-GB"/>
        </w:rPr>
        <w:tab/>
      </w:r>
      <w:r>
        <w:t>Command codes</w:t>
      </w:r>
      <w:r>
        <w:tab/>
      </w:r>
      <w:r>
        <w:fldChar w:fldCharType="begin" w:fldLock="1"/>
      </w:r>
      <w:r>
        <w:instrText xml:space="preserve"> PAGEREF _Toc44865185 \h </w:instrText>
      </w:r>
      <w:r>
        <w:fldChar w:fldCharType="separate"/>
      </w:r>
      <w:r>
        <w:t>9</w:t>
      </w:r>
      <w:r>
        <w:fldChar w:fldCharType="end"/>
      </w:r>
    </w:p>
    <w:p w:rsidR="003A7526" w:rsidRPr="00645F08" w:rsidRDefault="003A7526">
      <w:pPr>
        <w:pStyle w:val="TOC2"/>
        <w:rPr>
          <w:rFonts w:ascii="Calibri" w:hAnsi="Calibri"/>
          <w:sz w:val="22"/>
          <w:szCs w:val="22"/>
          <w:lang w:eastAsia="en-GB"/>
        </w:rPr>
      </w:pPr>
      <w:r>
        <w:t>5.1</w:t>
      </w:r>
      <w:r w:rsidRPr="00645F08">
        <w:rPr>
          <w:rFonts w:ascii="Calibri" w:hAnsi="Calibri"/>
          <w:sz w:val="22"/>
          <w:szCs w:val="22"/>
          <w:lang w:eastAsia="en-GB"/>
        </w:rPr>
        <w:tab/>
      </w:r>
      <w:r>
        <w:t>Command codes allocated for 3GPP</w:t>
      </w:r>
      <w:r>
        <w:tab/>
      </w:r>
      <w:r>
        <w:fldChar w:fldCharType="begin" w:fldLock="1"/>
      </w:r>
      <w:r>
        <w:instrText xml:space="preserve"> PAGEREF _Toc44865186 \h </w:instrText>
      </w:r>
      <w:r>
        <w:fldChar w:fldCharType="separate"/>
      </w:r>
      <w:r>
        <w:t>9</w:t>
      </w:r>
      <w:r>
        <w:fldChar w:fldCharType="end"/>
      </w:r>
    </w:p>
    <w:p w:rsidR="003A7526" w:rsidRPr="00645F08" w:rsidRDefault="003A7526">
      <w:pPr>
        <w:pStyle w:val="TOC1"/>
        <w:rPr>
          <w:rFonts w:ascii="Calibri" w:hAnsi="Calibri"/>
          <w:szCs w:val="22"/>
          <w:lang w:eastAsia="en-GB"/>
        </w:rPr>
      </w:pPr>
      <w:r>
        <w:t>6</w:t>
      </w:r>
      <w:r w:rsidRPr="00645F08">
        <w:rPr>
          <w:rFonts w:ascii="Calibri" w:hAnsi="Calibri"/>
          <w:szCs w:val="22"/>
          <w:lang w:eastAsia="en-GB"/>
        </w:rPr>
        <w:tab/>
      </w:r>
      <w:r>
        <w:t>Vendor identifier</w:t>
      </w:r>
      <w:r>
        <w:tab/>
      </w:r>
      <w:r>
        <w:fldChar w:fldCharType="begin" w:fldLock="1"/>
      </w:r>
      <w:r>
        <w:instrText xml:space="preserve"> PAGEREF _Toc44865187 \h </w:instrText>
      </w:r>
      <w:r>
        <w:fldChar w:fldCharType="separate"/>
      </w:r>
      <w:r>
        <w:t>11</w:t>
      </w:r>
      <w:r>
        <w:fldChar w:fldCharType="end"/>
      </w:r>
    </w:p>
    <w:p w:rsidR="003A7526" w:rsidRPr="00645F08" w:rsidRDefault="003A7526">
      <w:pPr>
        <w:pStyle w:val="TOC2"/>
        <w:rPr>
          <w:rFonts w:ascii="Calibri" w:hAnsi="Calibri"/>
          <w:sz w:val="22"/>
          <w:szCs w:val="22"/>
          <w:lang w:eastAsia="en-GB"/>
        </w:rPr>
      </w:pPr>
      <w:r>
        <w:t>6.1</w:t>
      </w:r>
      <w:r w:rsidRPr="00645F08">
        <w:rPr>
          <w:rFonts w:ascii="Calibri" w:hAnsi="Calibri"/>
          <w:sz w:val="22"/>
          <w:szCs w:val="22"/>
          <w:lang w:eastAsia="en-GB"/>
        </w:rPr>
        <w:tab/>
      </w:r>
      <w:r>
        <w:t>3GPP's vendor identifier</w:t>
      </w:r>
      <w:r>
        <w:tab/>
      </w:r>
      <w:r>
        <w:fldChar w:fldCharType="begin" w:fldLock="1"/>
      </w:r>
      <w:r>
        <w:instrText xml:space="preserve"> PAGEREF _Toc44865188 \h </w:instrText>
      </w:r>
      <w:r>
        <w:fldChar w:fldCharType="separate"/>
      </w:r>
      <w:r>
        <w:t>11</w:t>
      </w:r>
      <w:r>
        <w:fldChar w:fldCharType="end"/>
      </w:r>
    </w:p>
    <w:p w:rsidR="003A7526" w:rsidRPr="00645F08" w:rsidRDefault="003A7526">
      <w:pPr>
        <w:pStyle w:val="TOC1"/>
        <w:rPr>
          <w:rFonts w:ascii="Calibri" w:hAnsi="Calibri"/>
          <w:szCs w:val="22"/>
          <w:lang w:eastAsia="en-GB"/>
        </w:rPr>
      </w:pPr>
      <w:r>
        <w:t>7</w:t>
      </w:r>
      <w:r w:rsidRPr="00645F08">
        <w:rPr>
          <w:rFonts w:ascii="Calibri" w:hAnsi="Calibri"/>
          <w:szCs w:val="22"/>
          <w:lang w:eastAsia="en-GB"/>
        </w:rPr>
        <w:tab/>
      </w:r>
      <w:r>
        <w:t>Attribute-Value-Pair codes</w:t>
      </w:r>
      <w:r>
        <w:tab/>
      </w:r>
      <w:r>
        <w:fldChar w:fldCharType="begin" w:fldLock="1"/>
      </w:r>
      <w:r>
        <w:instrText xml:space="preserve"> PAGEREF _Toc44865189 \h </w:instrText>
      </w:r>
      <w:r>
        <w:fldChar w:fldCharType="separate"/>
      </w:r>
      <w:r>
        <w:t>12</w:t>
      </w:r>
      <w:r>
        <w:fldChar w:fldCharType="end"/>
      </w:r>
    </w:p>
    <w:p w:rsidR="003A7526" w:rsidRPr="00645F08" w:rsidRDefault="003A7526">
      <w:pPr>
        <w:pStyle w:val="TOC2"/>
        <w:rPr>
          <w:rFonts w:ascii="Calibri" w:hAnsi="Calibri"/>
          <w:sz w:val="22"/>
          <w:szCs w:val="22"/>
          <w:lang w:eastAsia="en-GB"/>
        </w:rPr>
      </w:pPr>
      <w:r>
        <w:t>7.1</w:t>
      </w:r>
      <w:r w:rsidRPr="00645F08">
        <w:rPr>
          <w:rFonts w:ascii="Calibri" w:hAnsi="Calibri"/>
          <w:sz w:val="22"/>
          <w:szCs w:val="22"/>
          <w:lang w:eastAsia="en-GB"/>
        </w:rPr>
        <w:tab/>
      </w:r>
      <w:r>
        <w:t>3GPP specific AVP codes</w:t>
      </w:r>
      <w:r>
        <w:tab/>
      </w:r>
      <w:r>
        <w:fldChar w:fldCharType="begin" w:fldLock="1"/>
      </w:r>
      <w:r>
        <w:instrText xml:space="preserve"> PAGEREF _Toc44865190 \h </w:instrText>
      </w:r>
      <w:r>
        <w:fldChar w:fldCharType="separate"/>
      </w:r>
      <w:r>
        <w:t>13</w:t>
      </w:r>
      <w:r>
        <w:fldChar w:fldCharType="end"/>
      </w:r>
    </w:p>
    <w:p w:rsidR="003A7526" w:rsidRPr="00645F08" w:rsidRDefault="003A7526">
      <w:pPr>
        <w:pStyle w:val="TOC1"/>
        <w:rPr>
          <w:rFonts w:ascii="Calibri" w:hAnsi="Calibri"/>
          <w:szCs w:val="22"/>
          <w:lang w:eastAsia="en-GB"/>
        </w:rPr>
      </w:pPr>
      <w:r>
        <w:t>8</w:t>
      </w:r>
      <w:r w:rsidRPr="00645F08">
        <w:rPr>
          <w:rFonts w:ascii="Calibri" w:hAnsi="Calibri"/>
          <w:szCs w:val="22"/>
          <w:lang w:eastAsia="en-GB"/>
        </w:rPr>
        <w:tab/>
      </w:r>
      <w:r>
        <w:t>Experimental result codes</w:t>
      </w:r>
      <w:r>
        <w:tab/>
      </w:r>
      <w:r>
        <w:fldChar w:fldCharType="begin" w:fldLock="1"/>
      </w:r>
      <w:r>
        <w:instrText xml:space="preserve"> PAGEREF _Toc44865191 \h </w:instrText>
      </w:r>
      <w:r>
        <w:fldChar w:fldCharType="separate"/>
      </w:r>
      <w:r>
        <w:t>38</w:t>
      </w:r>
      <w:r>
        <w:fldChar w:fldCharType="end"/>
      </w:r>
    </w:p>
    <w:p w:rsidR="003A7526" w:rsidRPr="00645F08" w:rsidRDefault="003A7526">
      <w:pPr>
        <w:pStyle w:val="TOC2"/>
        <w:rPr>
          <w:rFonts w:ascii="Calibri" w:hAnsi="Calibri"/>
          <w:sz w:val="22"/>
          <w:szCs w:val="22"/>
          <w:lang w:eastAsia="en-GB"/>
        </w:rPr>
      </w:pPr>
      <w:r>
        <w:t>8.1</w:t>
      </w:r>
      <w:r w:rsidRPr="00645F08">
        <w:rPr>
          <w:rFonts w:ascii="Calibri" w:hAnsi="Calibri"/>
          <w:sz w:val="22"/>
          <w:szCs w:val="22"/>
          <w:lang w:eastAsia="en-GB"/>
        </w:rPr>
        <w:tab/>
      </w:r>
      <w:r>
        <w:t>3GPP specific result codes</w:t>
      </w:r>
      <w:r>
        <w:tab/>
      </w:r>
      <w:r>
        <w:fldChar w:fldCharType="begin" w:fldLock="1"/>
      </w:r>
      <w:r>
        <w:instrText xml:space="preserve"> PAGEREF _Toc44865192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8.1.1</w:t>
      </w:r>
      <w:r w:rsidRPr="00645F08">
        <w:rPr>
          <w:rFonts w:ascii="Calibri" w:hAnsi="Calibri"/>
          <w:sz w:val="22"/>
          <w:szCs w:val="22"/>
          <w:lang w:eastAsia="en-GB"/>
        </w:rPr>
        <w:tab/>
      </w:r>
      <w:r>
        <w:t>Informational</w:t>
      </w:r>
      <w:r>
        <w:tab/>
      </w:r>
      <w:r>
        <w:fldChar w:fldCharType="begin" w:fldLock="1"/>
      </w:r>
      <w:r>
        <w:instrText xml:space="preserve"> PAGEREF _Toc44865193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8.1.2</w:t>
      </w:r>
      <w:r w:rsidRPr="00645F08">
        <w:rPr>
          <w:rFonts w:ascii="Calibri" w:hAnsi="Calibri"/>
          <w:sz w:val="22"/>
          <w:szCs w:val="22"/>
          <w:lang w:eastAsia="en-GB"/>
        </w:rPr>
        <w:tab/>
      </w:r>
      <w:r>
        <w:t>Success</w:t>
      </w:r>
      <w:r>
        <w:tab/>
      </w:r>
      <w:r>
        <w:fldChar w:fldCharType="begin" w:fldLock="1"/>
      </w:r>
      <w:r>
        <w:instrText xml:space="preserve"> PAGEREF _Toc44865194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8.1.3</w:t>
      </w:r>
      <w:r w:rsidRPr="00645F08">
        <w:rPr>
          <w:rFonts w:ascii="Calibri" w:hAnsi="Calibri"/>
          <w:sz w:val="22"/>
          <w:szCs w:val="22"/>
          <w:lang w:eastAsia="en-GB"/>
        </w:rPr>
        <w:tab/>
      </w:r>
      <w:r>
        <w:t>Transient Failures</w:t>
      </w:r>
      <w:r>
        <w:tab/>
      </w:r>
      <w:r>
        <w:fldChar w:fldCharType="begin" w:fldLock="1"/>
      </w:r>
      <w:r>
        <w:instrText xml:space="preserve"> PAGEREF _Toc44865195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8.1.4</w:t>
      </w:r>
      <w:r w:rsidRPr="00645F08">
        <w:rPr>
          <w:rFonts w:ascii="Calibri" w:hAnsi="Calibri"/>
          <w:sz w:val="22"/>
          <w:szCs w:val="22"/>
          <w:lang w:eastAsia="en-GB"/>
        </w:rPr>
        <w:tab/>
      </w:r>
      <w:r>
        <w:t>Permanent Failures</w:t>
      </w:r>
      <w:r>
        <w:tab/>
      </w:r>
      <w:r>
        <w:fldChar w:fldCharType="begin" w:fldLock="1"/>
      </w:r>
      <w:r>
        <w:instrText xml:space="preserve"> PAGEREF _Toc44865196 \h </w:instrText>
      </w:r>
      <w:r>
        <w:fldChar w:fldCharType="separate"/>
      </w:r>
      <w:r>
        <w:t>39</w:t>
      </w:r>
      <w:r>
        <w:fldChar w:fldCharType="end"/>
      </w:r>
    </w:p>
    <w:p w:rsidR="003A7526" w:rsidRPr="00645F08" w:rsidRDefault="003A7526">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_Toc44865197 \h </w:instrText>
      </w:r>
      <w:r>
        <w:fldChar w:fldCharType="separate"/>
      </w:r>
      <w:r>
        <w:t>43</w:t>
      </w:r>
      <w:r>
        <w:fldChar w:fldCharType="end"/>
      </w:r>
    </w:p>
    <w:p w:rsidR="003A7526" w:rsidRPr="00645F08" w:rsidRDefault="003A7526">
      <w:pPr>
        <w:pStyle w:val="TOC1"/>
        <w:rPr>
          <w:rFonts w:ascii="Calibri" w:hAnsi="Calibri"/>
          <w:szCs w:val="22"/>
          <w:lang w:eastAsia="en-GB"/>
        </w:rPr>
      </w:pPr>
      <w:r>
        <w:t>A.1</w:t>
      </w:r>
      <w:r w:rsidRPr="00645F08">
        <w:rPr>
          <w:rFonts w:ascii="Calibri" w:hAnsi="Calibri"/>
          <w:szCs w:val="22"/>
          <w:lang w:eastAsia="en-GB"/>
        </w:rPr>
        <w:tab/>
      </w:r>
      <w:r>
        <w:t>Application identifiers</w:t>
      </w:r>
      <w:r>
        <w:tab/>
      </w:r>
      <w:r>
        <w:fldChar w:fldCharType="begin" w:fldLock="1"/>
      </w:r>
      <w:r>
        <w:instrText xml:space="preserve"> PAGEREF _Toc44865198 \h </w:instrText>
      </w:r>
      <w:r>
        <w:fldChar w:fldCharType="separate"/>
      </w:r>
      <w:r>
        <w:t>43</w:t>
      </w:r>
      <w:r>
        <w:fldChar w:fldCharType="end"/>
      </w:r>
    </w:p>
    <w:p w:rsidR="003A7526" w:rsidRPr="00645F08" w:rsidRDefault="003A7526">
      <w:pPr>
        <w:pStyle w:val="TOC1"/>
        <w:rPr>
          <w:rFonts w:ascii="Calibri" w:hAnsi="Calibri"/>
          <w:szCs w:val="22"/>
          <w:lang w:eastAsia="en-GB"/>
        </w:rPr>
      </w:pPr>
      <w:r>
        <w:t>A.2</w:t>
      </w:r>
      <w:r w:rsidRPr="00645F08">
        <w:rPr>
          <w:rFonts w:ascii="Calibri" w:hAnsi="Calibri"/>
          <w:szCs w:val="22"/>
          <w:lang w:eastAsia="en-GB"/>
        </w:rPr>
        <w:tab/>
      </w:r>
      <w:r>
        <w:t>Command codes</w:t>
      </w:r>
      <w:r>
        <w:tab/>
      </w:r>
      <w:r>
        <w:fldChar w:fldCharType="begin" w:fldLock="1"/>
      </w:r>
      <w:r>
        <w:instrText xml:space="preserve"> PAGEREF _Toc44865199 \h </w:instrText>
      </w:r>
      <w:r>
        <w:fldChar w:fldCharType="separate"/>
      </w:r>
      <w:r>
        <w:t>43</w:t>
      </w:r>
      <w:r>
        <w:fldChar w:fldCharType="end"/>
      </w:r>
    </w:p>
    <w:p w:rsidR="003A7526" w:rsidRPr="00645F08" w:rsidRDefault="003A7526">
      <w:pPr>
        <w:pStyle w:val="TOC1"/>
        <w:rPr>
          <w:rFonts w:ascii="Calibri" w:hAnsi="Calibri"/>
          <w:szCs w:val="22"/>
          <w:lang w:eastAsia="en-GB"/>
        </w:rPr>
      </w:pPr>
      <w:r>
        <w:t>A.3</w:t>
      </w:r>
      <w:r w:rsidRPr="00645F08">
        <w:rPr>
          <w:rFonts w:ascii="Calibri" w:hAnsi="Calibri"/>
          <w:szCs w:val="22"/>
          <w:lang w:eastAsia="en-GB"/>
        </w:rPr>
        <w:tab/>
      </w:r>
      <w:r>
        <w:t>AVP codes</w:t>
      </w:r>
      <w:r>
        <w:tab/>
      </w:r>
      <w:r>
        <w:fldChar w:fldCharType="begin" w:fldLock="1"/>
      </w:r>
      <w:r>
        <w:instrText xml:space="preserve"> PAGEREF _Toc44865200 \h </w:instrText>
      </w:r>
      <w:r>
        <w:fldChar w:fldCharType="separate"/>
      </w:r>
      <w:r>
        <w:t>43</w:t>
      </w:r>
      <w:r>
        <w:fldChar w:fldCharType="end"/>
      </w:r>
    </w:p>
    <w:p w:rsidR="003A7526" w:rsidRPr="00645F08" w:rsidRDefault="003A7526">
      <w:pPr>
        <w:pStyle w:val="TOC1"/>
        <w:rPr>
          <w:rFonts w:ascii="Calibri" w:hAnsi="Calibri"/>
          <w:szCs w:val="22"/>
          <w:lang w:eastAsia="en-GB"/>
        </w:rPr>
      </w:pPr>
      <w:r>
        <w:t>A.4</w:t>
      </w:r>
      <w:r w:rsidRPr="00645F08">
        <w:rPr>
          <w:rFonts w:ascii="Calibri" w:hAnsi="Calibri"/>
          <w:szCs w:val="22"/>
          <w:lang w:eastAsia="en-GB"/>
        </w:rPr>
        <w:tab/>
      </w:r>
      <w:r>
        <w:t>Result codes</w:t>
      </w:r>
      <w:r>
        <w:tab/>
      </w:r>
      <w:r>
        <w:fldChar w:fldCharType="begin" w:fldLock="1"/>
      </w:r>
      <w:r>
        <w:instrText xml:space="preserve"> PAGEREF _Toc44865201 \h </w:instrText>
      </w:r>
      <w:r>
        <w:fldChar w:fldCharType="separate"/>
      </w:r>
      <w:r>
        <w:t>43</w:t>
      </w:r>
      <w:r>
        <w:fldChar w:fldCharType="end"/>
      </w:r>
    </w:p>
    <w:p w:rsidR="003A7526" w:rsidRPr="00645F08" w:rsidRDefault="003A7526">
      <w:pPr>
        <w:pStyle w:val="TOC8"/>
        <w:rPr>
          <w:rFonts w:ascii="Calibri" w:hAnsi="Calibri"/>
          <w:b w:val="0"/>
          <w:szCs w:val="22"/>
          <w:lang w:eastAsia="en-GB"/>
        </w:rPr>
      </w:pPr>
      <w:r>
        <w:t>Annex B (informative): Change history</w:t>
      </w:r>
      <w:r>
        <w:tab/>
      </w:r>
      <w:r>
        <w:fldChar w:fldCharType="begin" w:fldLock="1"/>
      </w:r>
      <w:r>
        <w:instrText xml:space="preserve"> PAGEREF _Toc44865202 \h </w:instrText>
      </w:r>
      <w:r>
        <w:fldChar w:fldCharType="separate"/>
      </w:r>
      <w:r>
        <w:t>45</w:t>
      </w:r>
      <w:r>
        <w:fldChar w:fldCharType="end"/>
      </w:r>
    </w:p>
    <w:p w:rsidR="00080512" w:rsidRPr="004D3578" w:rsidRDefault="003A7526">
      <w:r>
        <w:rPr>
          <w:noProof/>
          <w:sz w:val="22"/>
        </w:rPr>
        <w:fldChar w:fldCharType="end"/>
      </w:r>
    </w:p>
    <w:p w:rsidR="00080512" w:rsidRDefault="00080512" w:rsidP="00E3130E">
      <w:pPr>
        <w:pStyle w:val="Heading1"/>
      </w:pPr>
      <w:r w:rsidRPr="004D3578">
        <w:br w:type="page"/>
      </w:r>
      <w:bookmarkStart w:id="11" w:name="foreword"/>
      <w:bookmarkStart w:id="12" w:name="_Toc27377338"/>
      <w:bookmarkStart w:id="13" w:name="_Toc27379372"/>
      <w:bookmarkStart w:id="14" w:name="_Toc36019219"/>
      <w:bookmarkStart w:id="15" w:name="_Toc44865177"/>
      <w:bookmarkEnd w:id="11"/>
      <w:r w:rsidRPr="004D3578">
        <w:lastRenderedPageBreak/>
        <w:t>Foreword</w:t>
      </w:r>
      <w:bookmarkEnd w:id="12"/>
      <w:bookmarkEnd w:id="13"/>
      <w:bookmarkEnd w:id="14"/>
      <w:bookmarkEnd w:id="15"/>
    </w:p>
    <w:p w:rsidR="00080512" w:rsidRPr="004D3578" w:rsidRDefault="00080512">
      <w:r w:rsidRPr="004D3578">
        <w:t>This Tech</w:t>
      </w:r>
      <w:r w:rsidRPr="00E3130E">
        <w:t xml:space="preserve">nical </w:t>
      </w:r>
      <w:bookmarkStart w:id="16" w:name="spectype3"/>
      <w:r w:rsidRPr="00E3130E">
        <w:t>Specification</w:t>
      </w:r>
      <w:bookmarkEnd w:id="16"/>
      <w:r w:rsidRPr="00E3130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E248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E248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E248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E2489">
        <w:tab/>
      </w:r>
      <w:r>
        <w:t>indicates</w:t>
      </w:r>
      <w:r w:rsidR="00774DA4">
        <w:t xml:space="preserve"> that something is possible</w:t>
      </w:r>
    </w:p>
    <w:p w:rsidR="00774DA4" w:rsidRDefault="00774DA4" w:rsidP="00774DA4">
      <w:pPr>
        <w:pStyle w:val="EX"/>
      </w:pPr>
      <w:r w:rsidRPr="00774DA4">
        <w:rPr>
          <w:b/>
        </w:rPr>
        <w:t>cannot</w:t>
      </w:r>
      <w:r w:rsidR="009E248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130E" w:rsidRDefault="00E3130E" w:rsidP="00E3130E">
      <w:pPr>
        <w:pStyle w:val="Heading1"/>
        <w:rPr>
          <w:lang w:eastAsia="en-GB"/>
        </w:rPr>
      </w:pPr>
      <w:bookmarkStart w:id="17" w:name="introduction"/>
      <w:bookmarkStart w:id="18" w:name="scope"/>
      <w:bookmarkStart w:id="19" w:name="_Toc19718265"/>
      <w:bookmarkStart w:id="20" w:name="_Toc27377340"/>
      <w:bookmarkStart w:id="21" w:name="_Toc27379373"/>
      <w:bookmarkStart w:id="22" w:name="_Toc36019220"/>
      <w:bookmarkStart w:id="23" w:name="_Toc44865178"/>
      <w:bookmarkEnd w:id="17"/>
      <w:bookmarkEnd w:id="18"/>
      <w:r>
        <w:t>1</w:t>
      </w:r>
      <w:r>
        <w:tab/>
        <w:t>Scope</w:t>
      </w:r>
      <w:bookmarkEnd w:id="19"/>
      <w:bookmarkEnd w:id="20"/>
      <w:bookmarkEnd w:id="21"/>
      <w:bookmarkEnd w:id="22"/>
      <w:bookmarkEnd w:id="23"/>
    </w:p>
    <w:p w:rsidR="00E3130E" w:rsidRDefault="00E3130E" w:rsidP="00E3130E">
      <w:r>
        <w:t>The present document lists the 3GPP specific Diameter protocol codes, including the AVP codes and Experimental result codes.</w:t>
      </w:r>
    </w:p>
    <w:p w:rsidR="00E3130E" w:rsidRDefault="00E3130E" w:rsidP="00E3130E">
      <w:r>
        <w:t>This document lists also the application identifiers assigned to 3GPP specific Diameter applications by IANA and the Diameter command code range which is assigned to 3GPP by IANA.</w:t>
      </w:r>
    </w:p>
    <w:p w:rsidR="00E3130E" w:rsidRDefault="00E3130E" w:rsidP="00E3130E">
      <w:pPr>
        <w:pStyle w:val="Heading1"/>
      </w:pPr>
      <w:bookmarkStart w:id="24" w:name="_Toc19718266"/>
      <w:bookmarkStart w:id="25" w:name="_Toc27377341"/>
      <w:bookmarkStart w:id="26" w:name="_Toc27379374"/>
      <w:bookmarkStart w:id="27" w:name="_Toc36019221"/>
      <w:bookmarkStart w:id="28" w:name="_Toc44865179"/>
      <w:r>
        <w:t>2</w:t>
      </w:r>
      <w:r>
        <w:tab/>
        <w:t>References</w:t>
      </w:r>
      <w:bookmarkEnd w:id="24"/>
      <w:bookmarkEnd w:id="25"/>
      <w:bookmarkEnd w:id="26"/>
      <w:bookmarkEnd w:id="27"/>
      <w:bookmarkEnd w:id="28"/>
    </w:p>
    <w:p w:rsidR="00E3130E" w:rsidRDefault="00E3130E" w:rsidP="00E3130E">
      <w:r>
        <w:t>The following documents contain provisions which, through reference in this text, constitute provisions of the present document.</w:t>
      </w:r>
    </w:p>
    <w:p w:rsidR="00E3130E" w:rsidRDefault="00E3130E" w:rsidP="00E3130E">
      <w:pPr>
        <w:pStyle w:val="B10"/>
      </w:pPr>
      <w:r>
        <w:t>-</w:t>
      </w:r>
      <w:r>
        <w:tab/>
        <w:t>References are either specific (identified by date of publication, edition number, version number, etc.) or non</w:t>
      </w:r>
      <w:r>
        <w:noBreakHyphen/>
        <w:t>specific.</w:t>
      </w:r>
    </w:p>
    <w:p w:rsidR="00E3130E" w:rsidRDefault="00E3130E" w:rsidP="00E3130E">
      <w:pPr>
        <w:pStyle w:val="B10"/>
      </w:pPr>
      <w:r>
        <w:t>-</w:t>
      </w:r>
      <w:r>
        <w:tab/>
        <w:t>For a specific reference, subsequent revisions do not apply.</w:t>
      </w:r>
    </w:p>
    <w:p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130E" w:rsidRDefault="00E3130E" w:rsidP="00E3130E">
      <w:pPr>
        <w:pStyle w:val="EX"/>
      </w:pPr>
      <w:r>
        <w:t>[1]</w:t>
      </w:r>
      <w:r>
        <w:tab/>
        <w:t>3GPP TS 29.228: "IP Multimedia (IM) Subsystem Cx and Dx interfaces; Signalling flows and message contents".</w:t>
      </w:r>
    </w:p>
    <w:p w:rsidR="00E3130E" w:rsidRDefault="00E3130E" w:rsidP="00E3130E">
      <w:pPr>
        <w:pStyle w:val="EX"/>
      </w:pPr>
      <w:r>
        <w:t>[2]</w:t>
      </w:r>
      <w:r>
        <w:tab/>
        <w:t>3GPP TS 29.229:  "Cx and Dx interfaces based on the Diameter protocol; Protocol details".</w:t>
      </w:r>
    </w:p>
    <w:p w:rsidR="00E3130E" w:rsidRDefault="00E3130E" w:rsidP="00E3130E">
      <w:pPr>
        <w:pStyle w:val="EX"/>
      </w:pPr>
      <w:r>
        <w:t>[3]</w:t>
      </w:r>
      <w:r>
        <w:tab/>
        <w:t>3GPP TS 29.328: "IP Multimedia (IM) Subsystem Sh interface; Signalling flows and message contents".</w:t>
      </w:r>
    </w:p>
    <w:p w:rsidR="00E3130E" w:rsidRDefault="00E3130E" w:rsidP="00E3130E">
      <w:pPr>
        <w:pStyle w:val="EX"/>
      </w:pPr>
      <w:r>
        <w:t>[4]</w:t>
      </w:r>
      <w:r>
        <w:tab/>
        <w:t>3GPP TS 29.329: "Sh Interface based on the Diameter protocol; Protocol details".</w:t>
      </w:r>
    </w:p>
    <w:p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rsidR="00E3130E" w:rsidRDefault="00E3130E" w:rsidP="00E3130E">
      <w:pPr>
        <w:pStyle w:val="EX"/>
      </w:pPr>
      <w:r>
        <w:t>[8]</w:t>
      </w:r>
      <w:r>
        <w:tab/>
        <w:t>3GPP TS 29.209</w:t>
      </w:r>
      <w:r>
        <w:rPr>
          <w:lang w:eastAsia="zh-CN"/>
        </w:rPr>
        <w:t>, Release 6</w:t>
      </w:r>
      <w:r>
        <w:t>: "Policy control over Gq interface".</w:t>
      </w:r>
    </w:p>
    <w:p w:rsidR="00E3130E" w:rsidRDefault="00E3130E" w:rsidP="00E3130E">
      <w:pPr>
        <w:pStyle w:val="EX"/>
        <w:rPr>
          <w:lang w:val="it-IT"/>
        </w:rPr>
      </w:pPr>
      <w:r>
        <w:rPr>
          <w:lang w:val="it-IT"/>
        </w:rPr>
        <w:t>[9]</w:t>
      </w:r>
      <w:r>
        <w:rPr>
          <w:lang w:val="it-IT"/>
        </w:rPr>
        <w:tab/>
        <w:t>IETF RFC 3588: "Diameter Base Protocol".</w:t>
      </w:r>
    </w:p>
    <w:p w:rsidR="00E3130E" w:rsidRDefault="00E3130E" w:rsidP="00E3130E">
      <w:pPr>
        <w:pStyle w:val="EX"/>
      </w:pPr>
      <w:r>
        <w:t>[10]</w:t>
      </w:r>
      <w:r>
        <w:tab/>
        <w:t>IETF RFC 3589: "Diameter Command Codes for Third Generation Partnership Project (3GPP) Release 5".</w:t>
      </w:r>
    </w:p>
    <w:p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rsidR="00E3130E" w:rsidRDefault="00E3130E" w:rsidP="00E3130E">
      <w:pPr>
        <w:pStyle w:val="EX"/>
      </w:pPr>
      <w:r>
        <w:lastRenderedPageBreak/>
        <w:t>[13]</w:t>
      </w:r>
      <w:r>
        <w:tab/>
        <w:t>3GPP TS 29.061: "Interworking between the Public Land Mobile Network (PLMN) supporting packet based services and Packet Data Networks (PDN)".</w:t>
      </w:r>
    </w:p>
    <w:p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E3130E" w:rsidRDefault="00E3130E" w:rsidP="00E3130E">
      <w:pPr>
        <w:pStyle w:val="EX"/>
      </w:pPr>
      <w:r>
        <w:t>[15]</w:t>
      </w:r>
      <w:r>
        <w:tab/>
        <w:t>3GPP TS 29.210</w:t>
      </w:r>
      <w:r>
        <w:rPr>
          <w:lang w:eastAsia="zh-CN"/>
        </w:rPr>
        <w:t>, Release 6</w:t>
      </w:r>
      <w:r>
        <w:t>: "Charging rule provisioning over Gx interface".</w:t>
      </w:r>
    </w:p>
    <w:p w:rsidR="00E3130E" w:rsidRDefault="00E3130E" w:rsidP="00E3130E">
      <w:pPr>
        <w:pStyle w:val="EX"/>
      </w:pPr>
      <w:r>
        <w:t>[16]</w:t>
      </w:r>
      <w:r>
        <w:tab/>
        <w:t>3GPP TS 29.140, Release 6: "Multimedia Messaging Service (MMS); MM10 interface based on Diameter protocol</w:t>
      </w:r>
      <w:r>
        <w:rPr>
          <w:lang w:eastAsia="zh-CN"/>
        </w:rPr>
        <w:t>; Stage 3</w:t>
      </w:r>
      <w:r>
        <w:t>".</w:t>
      </w:r>
    </w:p>
    <w:p w:rsidR="00E3130E" w:rsidRDefault="00E3130E" w:rsidP="00E3130E">
      <w:pPr>
        <w:pStyle w:val="EX"/>
      </w:pPr>
      <w:r>
        <w:t>[17]</w:t>
      </w:r>
      <w:r>
        <w:tab/>
        <w:t>3GPP TS 29.211</w:t>
      </w:r>
      <w:r>
        <w:rPr>
          <w:lang w:eastAsia="zh-CN"/>
        </w:rPr>
        <w:t>, Release 6</w:t>
      </w:r>
      <w:r>
        <w:t>: "Rx Interface and Rx/Gx signalling flows".</w:t>
      </w:r>
    </w:p>
    <w:p w:rsidR="00E3130E" w:rsidRDefault="00E3130E" w:rsidP="00E3130E">
      <w:pPr>
        <w:pStyle w:val="EX"/>
      </w:pPr>
      <w:r>
        <w:t>[18]</w:t>
      </w:r>
      <w:r>
        <w:tab/>
        <w:t>3GPP TS 29.214: "</w:t>
      </w:r>
      <w:r>
        <w:rPr>
          <w:bCs/>
        </w:rPr>
        <w:t>Policy and Charging Control over Rx reference point</w:t>
      </w:r>
      <w:r>
        <w:t>".</w:t>
      </w:r>
    </w:p>
    <w:p w:rsidR="00E3130E" w:rsidRDefault="00E3130E" w:rsidP="00E3130E">
      <w:pPr>
        <w:pStyle w:val="EX"/>
      </w:pPr>
      <w:r>
        <w:t>[19]</w:t>
      </w:r>
      <w:r>
        <w:tab/>
        <w:t>3GPP TS 29.212: "Policy and Charging Control</w:t>
      </w:r>
      <w:r>
        <w:rPr>
          <w:lang w:eastAsia="zh-CN"/>
        </w:rPr>
        <w:t xml:space="preserve"> (PCC)</w:t>
      </w:r>
      <w:r>
        <w:t>;Reference points".</w:t>
      </w:r>
    </w:p>
    <w:p w:rsidR="00E3130E" w:rsidRDefault="00E3130E" w:rsidP="00E3130E">
      <w:pPr>
        <w:pStyle w:val="EX"/>
      </w:pPr>
      <w:r>
        <w:t>[20]</w:t>
      </w:r>
      <w:r>
        <w:tab/>
        <w:t>3GPP TS 29.273: "Evolved Packet System (EPS); 3GPP EPS AAA interfaces".</w:t>
      </w:r>
    </w:p>
    <w:p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E3130E" w:rsidRDefault="00E3130E" w:rsidP="00E3130E">
      <w:pPr>
        <w:pStyle w:val="EX"/>
      </w:pPr>
      <w:r>
        <w:t>[36]</w:t>
      </w:r>
      <w:r>
        <w:tab/>
        <w:t>3GPP TS 29.128: "Diameter based T6a/T6b interface between the MME/SGSN and the SCEF".</w:t>
      </w:r>
    </w:p>
    <w:p w:rsidR="00E3130E" w:rsidRDefault="00E3130E" w:rsidP="00E3130E">
      <w:pPr>
        <w:pStyle w:val="EX"/>
      </w:pPr>
      <w:r>
        <w:t>[37]</w:t>
      </w:r>
      <w:r>
        <w:tab/>
        <w:t>3GPP TS 29.153: "Service exposure functionality between SCEF and RCAF reference point".</w:t>
      </w:r>
    </w:p>
    <w:p w:rsidR="00E3130E" w:rsidRDefault="00E3130E" w:rsidP="00E3130E">
      <w:pPr>
        <w:pStyle w:val="EX"/>
      </w:pPr>
      <w:r>
        <w:t>[38]</w:t>
      </w:r>
      <w:r>
        <w:tab/>
        <w:t>3GPP TS 29.154: "Service capability exposure functionality over Nt Reference point".</w:t>
      </w:r>
    </w:p>
    <w:p w:rsidR="00E3130E" w:rsidRDefault="00E3130E" w:rsidP="00E3130E">
      <w:pPr>
        <w:pStyle w:val="EX"/>
      </w:pPr>
      <w:r>
        <w:t>[39]</w:t>
      </w:r>
      <w:r>
        <w:tab/>
        <w:t>3GPP TS 29.283: "Diameter Data Management applications".</w:t>
      </w:r>
    </w:p>
    <w:p w:rsidR="00E3130E" w:rsidRDefault="00E3130E" w:rsidP="00E3130E">
      <w:pPr>
        <w:pStyle w:val="EX"/>
      </w:pPr>
      <w:r>
        <w:lastRenderedPageBreak/>
        <w:t>[40]</w:t>
      </w:r>
      <w:r>
        <w:tab/>
        <w:t>3GPP TS 29.388: "V2X Control Function to V2X Control Function to Home Subscriber Server (HSS) aspects (V4)".</w:t>
      </w:r>
    </w:p>
    <w:p w:rsidR="00E3130E" w:rsidRDefault="00E3130E" w:rsidP="00E3130E">
      <w:pPr>
        <w:pStyle w:val="EX"/>
      </w:pPr>
      <w:r>
        <w:t>[41]</w:t>
      </w:r>
      <w:r>
        <w:tab/>
        <w:t>3GPP</w:t>
      </w:r>
      <w:r>
        <w:rPr>
          <w:lang w:val="en-US"/>
        </w:rPr>
        <w:t> </w:t>
      </w:r>
      <w:r>
        <w:t>TS</w:t>
      </w:r>
      <w:r>
        <w:rPr>
          <w:lang w:val="en-US"/>
        </w:rPr>
        <w:t> </w:t>
      </w:r>
      <w:r>
        <w:t>29.389: "Inter-V2X Control Function Signalling aspects (V6)".</w:t>
      </w:r>
    </w:p>
    <w:p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rsidR="00E3130E" w:rsidRDefault="00E3130E" w:rsidP="00E3130E">
      <w:pPr>
        <w:pStyle w:val="Heading1"/>
      </w:pPr>
      <w:bookmarkStart w:id="29" w:name="_Toc19718267"/>
      <w:bookmarkStart w:id="30" w:name="_Toc27377342"/>
      <w:bookmarkStart w:id="31" w:name="_Toc27379375"/>
      <w:bookmarkStart w:id="32" w:name="_Toc36019222"/>
      <w:bookmarkStart w:id="33" w:name="_Toc44865180"/>
      <w:r>
        <w:t>3</w:t>
      </w:r>
      <w:r>
        <w:tab/>
        <w:t>Definitions and abbreviations</w:t>
      </w:r>
      <w:bookmarkEnd w:id="29"/>
      <w:bookmarkEnd w:id="30"/>
      <w:bookmarkEnd w:id="31"/>
      <w:bookmarkEnd w:id="32"/>
      <w:bookmarkEnd w:id="33"/>
    </w:p>
    <w:p w:rsidR="00E3130E" w:rsidRDefault="00E3130E" w:rsidP="00E3130E">
      <w:pPr>
        <w:pStyle w:val="Heading2"/>
      </w:pPr>
      <w:bookmarkStart w:id="34" w:name="_Toc19718268"/>
      <w:bookmarkStart w:id="35" w:name="_Toc27377343"/>
      <w:bookmarkStart w:id="36" w:name="_Toc27379376"/>
      <w:bookmarkStart w:id="37" w:name="_Toc36019223"/>
      <w:bookmarkStart w:id="38" w:name="_Toc44865181"/>
      <w:r>
        <w:t>3.1</w:t>
      </w:r>
      <w:r>
        <w:tab/>
        <w:t>Definitions</w:t>
      </w:r>
      <w:bookmarkEnd w:id="34"/>
      <w:bookmarkEnd w:id="35"/>
      <w:bookmarkEnd w:id="36"/>
      <w:bookmarkEnd w:id="37"/>
      <w:bookmarkEnd w:id="38"/>
    </w:p>
    <w:p w:rsidR="00E3130E" w:rsidRDefault="00E3130E" w:rsidP="00E3130E">
      <w:r>
        <w:t>For the purposes of the present document, the following terms and definitions apply.</w:t>
      </w:r>
    </w:p>
    <w:p w:rsidR="00E3130E" w:rsidRDefault="00E3130E" w:rsidP="00E3130E">
      <w:r>
        <w:rPr>
          <w:b/>
          <w:bCs/>
        </w:rPr>
        <w:t xml:space="preserve">3GPP specific: </w:t>
      </w:r>
      <w:r>
        <w:t>A definition which is used in conjunction with the 3GPP's vendor identifier.</w:t>
      </w:r>
    </w:p>
    <w:p w:rsidR="00E3130E" w:rsidRDefault="00E3130E" w:rsidP="00E3130E">
      <w:pPr>
        <w:pStyle w:val="Heading2"/>
      </w:pPr>
      <w:bookmarkStart w:id="39" w:name="_Toc19718269"/>
      <w:bookmarkStart w:id="40" w:name="_Toc27377344"/>
      <w:bookmarkStart w:id="41" w:name="_Toc27379377"/>
      <w:bookmarkStart w:id="42" w:name="_Toc36019224"/>
      <w:bookmarkStart w:id="43" w:name="_Toc44865182"/>
      <w:r>
        <w:t>3.2</w:t>
      </w:r>
      <w:r>
        <w:tab/>
        <w:t>Abbreviations</w:t>
      </w:r>
      <w:bookmarkEnd w:id="39"/>
      <w:bookmarkEnd w:id="40"/>
      <w:bookmarkEnd w:id="41"/>
      <w:bookmarkEnd w:id="42"/>
      <w:bookmarkEnd w:id="43"/>
    </w:p>
    <w:p w:rsidR="00E3130E" w:rsidRDefault="00E3130E" w:rsidP="00E3130E">
      <w:pPr>
        <w:keepNext/>
      </w:pPr>
      <w:r>
        <w:t>For the purposes of the present document, the following abbreviations apply:</w:t>
      </w:r>
    </w:p>
    <w:p w:rsidR="00E3130E" w:rsidRDefault="00E3130E" w:rsidP="00E3130E">
      <w:pPr>
        <w:pStyle w:val="EW"/>
      </w:pPr>
      <w:r>
        <w:t>AVP</w:t>
      </w:r>
      <w:r>
        <w:tab/>
        <w:t>Attribute-Value-Pair</w:t>
      </w:r>
    </w:p>
    <w:p w:rsidR="00E3130E" w:rsidRDefault="00E3130E" w:rsidP="00E3130E">
      <w:pPr>
        <w:pStyle w:val="EW"/>
      </w:pPr>
      <w:r>
        <w:t>CR</w:t>
      </w:r>
      <w:r>
        <w:tab/>
        <w:t>Change Request</w:t>
      </w:r>
    </w:p>
    <w:p w:rsidR="00E3130E" w:rsidRDefault="00E3130E" w:rsidP="00E3130E">
      <w:pPr>
        <w:pStyle w:val="EW"/>
      </w:pPr>
      <w:r>
        <w:t>IANA</w:t>
      </w:r>
      <w:r>
        <w:tab/>
        <w:t>Internet Assigned Numbers Authority</w:t>
      </w:r>
    </w:p>
    <w:p w:rsidR="00E3130E" w:rsidRDefault="00E3130E" w:rsidP="00E3130E">
      <w:pPr>
        <w:pStyle w:val="EW"/>
      </w:pPr>
      <w:r>
        <w:t>IETF</w:t>
      </w:r>
      <w:r>
        <w:tab/>
        <w:t>Internet Engineering Task Force</w:t>
      </w:r>
    </w:p>
    <w:p w:rsidR="00E3130E" w:rsidRDefault="00E3130E" w:rsidP="00E3130E">
      <w:pPr>
        <w:pStyle w:val="EW"/>
      </w:pPr>
      <w:r>
        <w:t>LS</w:t>
      </w:r>
      <w:r>
        <w:tab/>
        <w:t>Liaison Statement</w:t>
      </w:r>
    </w:p>
    <w:p w:rsidR="00E3130E" w:rsidRDefault="00E3130E" w:rsidP="00E3130E">
      <w:pPr>
        <w:pStyle w:val="Heading1"/>
      </w:pPr>
      <w:bookmarkStart w:id="44" w:name="_Toc19718270"/>
      <w:bookmarkStart w:id="45" w:name="_Toc27377345"/>
      <w:bookmarkStart w:id="46" w:name="_Toc27379378"/>
      <w:bookmarkStart w:id="47" w:name="_Toc36019225"/>
      <w:bookmarkStart w:id="48" w:name="_Toc44865183"/>
      <w:r>
        <w:t>4</w:t>
      </w:r>
      <w:r>
        <w:tab/>
        <w:t>Application identifiers</w:t>
      </w:r>
      <w:bookmarkEnd w:id="44"/>
      <w:bookmarkEnd w:id="45"/>
      <w:bookmarkEnd w:id="46"/>
      <w:bookmarkEnd w:id="47"/>
      <w:bookmarkEnd w:id="48"/>
    </w:p>
    <w:p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E3130E" w:rsidRDefault="00E3130E" w:rsidP="00E3130E">
      <w:r>
        <w:t>The application identifiers are transferred in Diameter command's header in the Application-ID field.</w:t>
      </w:r>
    </w:p>
    <w:p w:rsidR="00E3130E" w:rsidRDefault="00E3130E" w:rsidP="00E3130E">
      <w:pPr>
        <w:pStyle w:val="Heading2"/>
        <w:tabs>
          <w:tab w:val="left" w:pos="1140"/>
        </w:tabs>
        <w:ind w:left="1140" w:hanging="1140"/>
      </w:pPr>
      <w:bookmarkStart w:id="49" w:name="_Toc19718271"/>
      <w:bookmarkStart w:id="50" w:name="_Toc27377346"/>
      <w:bookmarkStart w:id="51" w:name="_Toc27379379"/>
      <w:bookmarkStart w:id="52" w:name="_Toc36019226"/>
      <w:bookmarkStart w:id="53" w:name="_Toc44865184"/>
      <w:r>
        <w:t>4.1</w:t>
      </w:r>
      <w:r>
        <w:tab/>
        <w:t>3GPP specific application identifiers</w:t>
      </w:r>
      <w:bookmarkEnd w:id="49"/>
      <w:bookmarkEnd w:id="50"/>
      <w:bookmarkEnd w:id="51"/>
      <w:bookmarkEnd w:id="52"/>
      <w:bookmarkEnd w:id="53"/>
    </w:p>
    <w:p w:rsidR="00E3130E" w:rsidRDefault="00E3130E" w:rsidP="00E3130E">
      <w:r>
        <w:t>The 3GPP specific application identifiers allocated by IANA are listed in the following table.</w:t>
      </w:r>
    </w:p>
    <w:p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3GPP TS</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29.228 [1] and 29.229 [2]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29.328 [3] and 29.329 [4]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32.296 [14]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29.209 [8]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29.211 [17]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29.214 [18]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29.172 [24]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29.173 [25]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29.219 [26]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29.368 [27]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29.337 [29]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29.468 [31]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29.344 [33]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29.345 [34]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29.217 [35]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29.128 [36]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29.153[37]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29.154[38]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val="de-DE"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29.283 [39]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29.388 [40]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29.389 [41]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29.154 [38]</w:t>
            </w:r>
          </w:p>
        </w:tc>
      </w:tr>
    </w:tbl>
    <w:p w:rsidR="00E3130E" w:rsidRDefault="00E3130E" w:rsidP="00E3130E">
      <w:pPr>
        <w:ind w:left="360"/>
        <w:rPr>
          <w:lang w:eastAsia="en-GB"/>
        </w:rPr>
      </w:pPr>
    </w:p>
    <w:p w:rsidR="00E3130E" w:rsidRDefault="00E3130E" w:rsidP="00E3130E">
      <w:pPr>
        <w:pStyle w:val="Heading1"/>
      </w:pPr>
      <w:bookmarkStart w:id="54" w:name="_Toc19718272"/>
      <w:bookmarkStart w:id="55" w:name="_Toc27377347"/>
      <w:bookmarkStart w:id="56" w:name="_Toc27379380"/>
      <w:bookmarkStart w:id="57" w:name="_Toc36019227"/>
      <w:bookmarkStart w:id="58" w:name="_Toc44865185"/>
      <w:r>
        <w:lastRenderedPageBreak/>
        <w:t>5</w:t>
      </w:r>
      <w:r>
        <w:tab/>
        <w:t>Command codes</w:t>
      </w:r>
      <w:bookmarkEnd w:id="54"/>
      <w:bookmarkEnd w:id="55"/>
      <w:bookmarkEnd w:id="56"/>
      <w:bookmarkEnd w:id="57"/>
      <w:bookmarkEnd w:id="58"/>
    </w:p>
    <w:p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E3130E" w:rsidRDefault="00E3130E" w:rsidP="00E3130E">
      <w:pPr>
        <w:pStyle w:val="Heading2"/>
      </w:pPr>
      <w:bookmarkStart w:id="59" w:name="_Toc19718273"/>
      <w:bookmarkStart w:id="60" w:name="_Toc27377348"/>
      <w:bookmarkStart w:id="61" w:name="_Toc27379381"/>
      <w:bookmarkStart w:id="62" w:name="_Toc36019228"/>
      <w:bookmarkStart w:id="63" w:name="_Toc44865186"/>
      <w:r>
        <w:t>5.1</w:t>
      </w:r>
      <w:r>
        <w:tab/>
        <w:t>Command codes allocated for 3GPP</w:t>
      </w:r>
      <w:bookmarkEnd w:id="59"/>
      <w:bookmarkEnd w:id="60"/>
      <w:bookmarkEnd w:id="61"/>
      <w:bookmarkEnd w:id="62"/>
      <w:bookmarkEnd w:id="63"/>
    </w:p>
    <w:p w:rsidR="00E3130E" w:rsidRDefault="00E3130E" w:rsidP="00E3130E">
      <w:r>
        <w:t>Based on the IETF RFC 3589 [10] the IANA has allocated a standard command code range 300 </w:t>
      </w:r>
      <w:r>
        <w:noBreakHyphen/>
        <w:t> 313 for 3GPP. The command codes are presented in the following table.</w:t>
      </w:r>
    </w:p>
    <w:p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Specified in 3GPP TS</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bl>
    <w:p w:rsidR="00E3130E" w:rsidRDefault="00E3130E" w:rsidP="00E3130E"/>
    <w:p w:rsidR="00E3130E" w:rsidRDefault="00E3130E" w:rsidP="00E3130E">
      <w:pPr>
        <w:pStyle w:val="EditorsNote"/>
      </w:pPr>
      <w:r>
        <w:t>Editor's Note:</w:t>
      </w:r>
      <w:r>
        <w:tab/>
        <w:t>The following command codes have been allocated to 3GPP, but they have not been used yet.</w:t>
      </w:r>
    </w:p>
    <w:p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rsidR="00E3130E" w:rsidRDefault="00E3130E">
            <w:pPr>
              <w:pStyle w:val="TAC"/>
            </w:pPr>
          </w:p>
        </w:tc>
      </w:tr>
    </w:tbl>
    <w:p w:rsidR="00E3130E" w:rsidRDefault="00E3130E" w:rsidP="00E3130E"/>
    <w:p w:rsidR="00E3130E" w:rsidRDefault="00E3130E" w:rsidP="00E3130E">
      <w:pPr>
        <w:rPr>
          <w:lang w:eastAsia="zh-CN"/>
        </w:rPr>
      </w:pPr>
      <w:r>
        <w:t>As defined in the IETF RFC 5516 [23]. IANA has allocated the following command code values for the S6a/S6d interface application and S13/S13' interface  application.</w:t>
      </w:r>
    </w:p>
    <w:p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272</w:t>
            </w:r>
            <w:r>
              <w:rPr>
                <w:lang w:eastAsia="zh-CN"/>
              </w:rPr>
              <w:t xml:space="preserve"> [21]</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bl>
    <w:p w:rsidR="00E3130E" w:rsidRDefault="00E3130E" w:rsidP="00E3130E">
      <w:pPr>
        <w:rPr>
          <w:lang w:eastAsia="en-GB"/>
        </w:rPr>
      </w:pPr>
    </w:p>
    <w:p w:rsidR="00E3130E" w:rsidRDefault="00E3130E" w:rsidP="00E3130E">
      <w:r>
        <w:t>Besides the standard command code values allocated for 3GPP, IANA has allocated the following vendor-specific command code values for 3GPP vendor-specific Diameter applications:</w:t>
      </w:r>
    </w:p>
    <w:p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172</w:t>
            </w:r>
            <w:r>
              <w:rPr>
                <w:lang w:eastAsia="zh-CN"/>
              </w:rPr>
              <w:t xml:space="preserve"> [24]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29.173 [25]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29.219 [26]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29.212 [19]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w:t>
            </w:r>
            <w:r>
              <w:t>272</w:t>
            </w:r>
            <w:r>
              <w:rPr>
                <w:lang w:eastAsia="zh-CN"/>
              </w:rPr>
              <w:t xml:space="preserve"> [21]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29.368 [27]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29.337 [29]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val="en-US"/>
              </w:rPr>
            </w:pPr>
            <w:r>
              <w:rPr>
                <w:lang w:eastAsia="zh-CN"/>
              </w:rPr>
              <w:t>29.338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29.215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29.468 [31]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29.344 [33]</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29.345 [34]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29.343 [32]</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29.217 [35]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29.153 [37]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29.283 [39]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29.128 [36]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bl>
    <w:p w:rsidR="00E3130E" w:rsidRDefault="00E3130E" w:rsidP="00E3130E"/>
    <w:p w:rsidR="00E3130E" w:rsidRDefault="00E3130E" w:rsidP="00E3130E">
      <w:pPr>
        <w:pStyle w:val="Heading1"/>
      </w:pPr>
      <w:bookmarkStart w:id="64" w:name="_Toc19718274"/>
      <w:bookmarkStart w:id="65" w:name="_Toc27377349"/>
      <w:bookmarkStart w:id="66" w:name="_Toc27379382"/>
      <w:bookmarkStart w:id="67" w:name="_Toc36019229"/>
      <w:bookmarkStart w:id="68" w:name="_Toc44865187"/>
      <w:r>
        <w:t>6</w:t>
      </w:r>
      <w:r>
        <w:tab/>
        <w:t>Vendor identifier</w:t>
      </w:r>
      <w:bookmarkEnd w:id="64"/>
      <w:bookmarkEnd w:id="65"/>
      <w:bookmarkEnd w:id="66"/>
      <w:bookmarkEnd w:id="67"/>
      <w:bookmarkEnd w:id="68"/>
    </w:p>
    <w:p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rsidR="00E3130E" w:rsidRDefault="00E3130E" w:rsidP="00E3130E">
      <w:pPr>
        <w:pStyle w:val="Heading2"/>
      </w:pPr>
      <w:bookmarkStart w:id="69" w:name="_Toc19718275"/>
      <w:bookmarkStart w:id="70" w:name="_Toc27377350"/>
      <w:bookmarkStart w:id="71" w:name="_Toc27379383"/>
      <w:bookmarkStart w:id="72" w:name="_Toc36019230"/>
      <w:bookmarkStart w:id="73" w:name="_Toc44865188"/>
      <w:r>
        <w:t>6.1</w:t>
      </w:r>
      <w:r>
        <w:tab/>
        <w:t>3GPP's vendor identifier</w:t>
      </w:r>
      <w:bookmarkEnd w:id="69"/>
      <w:bookmarkEnd w:id="70"/>
      <w:bookmarkEnd w:id="71"/>
      <w:bookmarkEnd w:id="72"/>
      <w:bookmarkEnd w:id="73"/>
    </w:p>
    <w:p w:rsidR="00E3130E" w:rsidRDefault="00E3130E" w:rsidP="00E3130E">
      <w:pPr>
        <w:rPr>
          <w:b/>
          <w:bCs/>
        </w:rPr>
      </w:pPr>
      <w:r>
        <w:t>The IANA has allocated a vendor identifier value 10415 for 3GPP [11].</w:t>
      </w:r>
    </w:p>
    <w:p w:rsidR="00E3130E" w:rsidRDefault="00E3130E" w:rsidP="00E3130E">
      <w:pPr>
        <w:pStyle w:val="Heading1"/>
      </w:pPr>
      <w:bookmarkStart w:id="74" w:name="_Toc19718276"/>
      <w:bookmarkStart w:id="75" w:name="_Toc27377351"/>
      <w:bookmarkStart w:id="76" w:name="_Toc27379384"/>
      <w:bookmarkStart w:id="77" w:name="_Toc36019231"/>
      <w:bookmarkStart w:id="78" w:name="_Toc44865189"/>
      <w:r>
        <w:lastRenderedPageBreak/>
        <w:t>7</w:t>
      </w:r>
      <w:r>
        <w:tab/>
        <w:t>Attribute-Value-Pair codes</w:t>
      </w:r>
      <w:bookmarkEnd w:id="74"/>
      <w:bookmarkEnd w:id="75"/>
      <w:bookmarkEnd w:id="76"/>
      <w:bookmarkEnd w:id="77"/>
      <w:bookmarkEnd w:id="78"/>
    </w:p>
    <w:p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rsidR="00E3130E" w:rsidRDefault="00E3130E" w:rsidP="00E3130E">
      <w:pPr>
        <w:pStyle w:val="Heading2"/>
        <w:suppressLineNumbers/>
        <w:suppressAutoHyphens/>
      </w:pPr>
      <w:bookmarkStart w:id="79" w:name="_Toc19718277"/>
      <w:bookmarkStart w:id="80" w:name="_Toc27377352"/>
      <w:bookmarkStart w:id="81" w:name="_Toc27379385"/>
      <w:bookmarkStart w:id="82" w:name="_Toc36019232"/>
      <w:bookmarkStart w:id="83" w:name="_Toc44865190"/>
      <w:r>
        <w:lastRenderedPageBreak/>
        <w:t>7.1</w:t>
      </w:r>
      <w:r>
        <w:tab/>
        <w:t>3GPP specific AVP codes</w:t>
      </w:r>
      <w:bookmarkEnd w:id="79"/>
      <w:bookmarkEnd w:id="80"/>
      <w:bookmarkEnd w:id="81"/>
      <w:bookmarkEnd w:id="82"/>
      <w:bookmarkEnd w:id="83"/>
    </w:p>
    <w:p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 xml:space="preserve">Specified in the 3GPP TS </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256 to 299 are reserved for future use.</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320 to 399 are reserved for TS 29.234</w:t>
            </w:r>
          </w:p>
          <w:p w:rsidR="00E3130E" w:rsidRDefault="00E3130E">
            <w:pPr>
              <w:pStyle w:val="TAC"/>
              <w:suppressLineNumbers/>
              <w:suppressAutoHyphens/>
              <w:jc w:val="left"/>
            </w:pPr>
            <w:r>
              <w:t>Note 2: The 3GPP-AAA-Server-Name definition is moved to TS 29.273 starting from Rel-12.</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29.109 [7]</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AVP codes from 421 to 499 are reserved for TS 29.109</w:t>
            </w: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D113BD" w:rsidRDefault="00D113BD">
            <w:pPr>
              <w:pStyle w:val="TAC"/>
              <w:suppressLineNumbers/>
              <w:suppressAutoHyphens/>
            </w:pPr>
            <w:r>
              <w:t>29.209 [8],</w:t>
            </w:r>
            <w:r>
              <w:br/>
              <w:t>29.211 [17] ,</w:t>
            </w:r>
          </w:p>
          <w:p w:rsidR="00D113BD" w:rsidRDefault="00D113BD">
            <w:pPr>
              <w:pStyle w:val="TAC"/>
              <w:suppressLineNumbers/>
              <w:suppressAutoHyphens/>
            </w:pPr>
            <w:r>
              <w:t>29.214 [18]</w:t>
            </w: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D113BD" w:rsidRDefault="00D113BD" w:rsidP="002006CC">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rsidR="00D113BD" w:rsidRDefault="00D113BD" w:rsidP="002006CC">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bookmarkStart w:id="84" w:name="_GoBack"/>
            <w:r>
              <w:rPr>
                <w:rFonts w:eastAsia="Arial Unicode MS" w:cs="Arial"/>
              </w:rPr>
              <w:t>Unsigned32</w:t>
            </w:r>
            <w:bookmarkEnd w:id="84"/>
          </w:p>
        </w:tc>
        <w:tc>
          <w:tcPr>
            <w:tcW w:w="0" w:type="auto"/>
            <w:vMerge/>
            <w:tcBorders>
              <w:left w:val="single" w:sz="4" w:space="0" w:color="auto"/>
              <w:bottom w:val="single" w:sz="4" w:space="0" w:color="auto"/>
              <w:right w:val="single" w:sz="4" w:space="0" w:color="auto"/>
            </w:tcBorders>
            <w:vAlign w:val="center"/>
          </w:tcPr>
          <w:p w:rsidR="00D113BD" w:rsidRDefault="00D113BD" w:rsidP="00D113BD">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rPr>
                <w:lang w:eastAsia="en-GB"/>
              </w:rPr>
            </w:pPr>
            <w:r>
              <w:t>Note: The AVP codes from 5</w:t>
            </w:r>
            <w:r w:rsidR="00D113BD">
              <w:t>82</w:t>
            </w:r>
            <w:r>
              <w:t xml:space="preserve"> to 599 are reserved for TS 29.209, TS 29.211 and TS 29.214</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C73071" w:rsidRDefault="00C73071">
            <w:pPr>
              <w:pStyle w:val="TAC"/>
              <w:suppressLineNumbers/>
              <w:suppressAutoHyphens/>
            </w:pPr>
            <w:r>
              <w:t>29.229 [2]</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rsidR="00C73071" w:rsidRDefault="00C73071" w:rsidP="00C73071">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rFonts w:cs="Arial"/>
                <w:szCs w:val="18"/>
              </w:rPr>
            </w:pPr>
            <w:r>
              <w:t>29.329 [4]</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723 to799 are reserved for TS 29.329.</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800 to 822 are reserved for TS 32.299.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jc w:val="left"/>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29.061 [13]</w:t>
            </w: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935 to 999 are reserved for TS 29.061</w:t>
            </w:r>
          </w:p>
        </w:tc>
      </w:tr>
      <w:tr w:rsidR="00E3130E"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lastRenderedPageBreak/>
              <w:t>1049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1083 to 1084 are reserved for TS 29.212</w:t>
            </w:r>
          </w:p>
        </w:tc>
      </w:tr>
      <w:tr w:rsidR="00E3130E"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suppressLineNumbers/>
              <w:suppressAutoHyphens/>
              <w:jc w:val="center"/>
            </w:pPr>
            <w:r>
              <w:t>29.140 [16]</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1115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1119 to 1199 are reserved for TS 29.140</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1289 to 1299 are reserved for TS 32.299</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tabs>
                <w:tab w:val="center" w:pos="2064"/>
              </w:tabs>
              <w:suppressAutoHyphens/>
            </w:pPr>
            <w:r>
              <w:t>32.299 [5]</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jc w:val="left"/>
            </w:pPr>
            <w:r>
              <w:t>Note: The AVP codes from 132</w:t>
            </w:r>
            <w:r w:rsidR="00D87C66">
              <w:t>4</w:t>
            </w:r>
            <w:r>
              <w:t xml:space="preserve"> to 1399 are reserved for TS 32.229.</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29.272 [21]</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lastRenderedPageBreak/>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lastRenderedPageBreak/>
              <w:t>1475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tabs>
                <w:tab w:val="center" w:pos="2064"/>
              </w:tabs>
              <w:suppressAutoHyphens/>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29.273 [20]</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suppressAutoHyphens/>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lastRenderedPageBreak/>
              <w:t>1538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1542 to 1599 are reserved for TS 29.273</w:t>
            </w:r>
          </w:p>
          <w:p w:rsidR="00E3130E" w:rsidRDefault="00E3130E">
            <w:pPr>
              <w:pStyle w:val="TAC"/>
              <w:suppressLineNumbers/>
              <w:suppressAutoHyphens/>
              <w:jc w:val="left"/>
            </w:pPr>
            <w:r>
              <w:t>Note 2: The AVP 3GPP-AAA-Server-Name was originally defined in 3GPP TS 29.234 and is now defined in 3GPP TS 29.273 from Rel-12.</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rsidR="003A7526" w:rsidRDefault="003A7526">
            <w:pPr>
              <w:pStyle w:val="TAC"/>
              <w:suppressLineNumbers/>
              <w:suppressAutoHyphens/>
            </w:pPr>
            <w:r>
              <w:t>29.272 [21]</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lastRenderedPageBreak/>
              <w:t>1671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rsidR="003A7526" w:rsidRDefault="003A7526" w:rsidP="0045377A">
            <w:pPr>
              <w:spacing w:after="0"/>
              <w:rPr>
                <w:rFonts w:ascii="Arial" w:hAnsi="Arial"/>
                <w:sz w:val="18"/>
              </w:rPr>
            </w:pPr>
          </w:p>
        </w:tc>
      </w:tr>
      <w:tr w:rsidR="003A7526"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bottom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jc w:val="left"/>
            </w:pPr>
            <w:r>
              <w:t>Note: The AVP codes from 171</w:t>
            </w:r>
            <w:r w:rsidR="003A7526">
              <w:t>9</w:t>
            </w:r>
            <w:r>
              <w:t xml:space="preserve"> to 1799 are reserved for TS 29.272.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2016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2069 to 2099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2111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2119 to 2199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29.215 [22]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2209 to 2299 are reserved for TS 29.215.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2324 to 2399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29.173 [25]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29.172 [24]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2566 to 2599 are reserved for TS 29.172.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2607 to 2699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2718 to 2799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29.212 [19]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lastRenderedPageBreak/>
              <w:t>2844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2855 to 2899 are reserved for TS 29.212.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29.219 [26]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2908 to 2999 are reserved for TS 29.219.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29.368 [27]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rPr>
                <w:lang w:eastAsia="en-GB"/>
              </w:rPr>
            </w:pPr>
            <w:r>
              <w:t>Note: The AVP codes from 3013 to 3099 are reserved for TS 29.368.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rsidP="00D87C66">
            <w:pPr>
              <w:pStyle w:val="TAC"/>
              <w:suppressLineNumbers/>
              <w:suppressAutoHyphens/>
            </w:pPr>
            <w:r>
              <w:t>29.336 [28]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lastRenderedPageBreak/>
              <w:t>3130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3186 to 3199 are reserved for TS 29.336.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29.337 [29]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770352" w:rsidRDefault="00770352" w:rsidP="00D87C66">
            <w:pPr>
              <w:pStyle w:val="TAC"/>
              <w:suppressLineNumbers/>
              <w:suppressAutoHyphens/>
            </w:pPr>
            <w:r>
              <w:t>29.338 [30]</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lastRenderedPageBreak/>
              <w:t>3303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rsidR="00770352" w:rsidRDefault="00770352" w:rsidP="00770352">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lastRenderedPageBreak/>
              <w:t>3421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3469 to 3499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29.468 [31]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lastRenderedPageBreak/>
              <w:t>3516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3533 to 3599 are reserved for TS 29.468.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29.343 [32]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rPr>
                <w:lang w:eastAsia="en-GB"/>
              </w:rPr>
            </w:pPr>
            <w:r>
              <w:t>29.344 [33]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29.345 [34]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lastRenderedPageBreak/>
              <w:t>3824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3869 to 3899 are reserved for TS 29.345.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3919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3943 to 3999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29.217 [35]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4014 to 4099 are reserved for TS 29.217.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29.153 [37]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4103 to 4199 are reserved for TS 29.153.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29.154 [38]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lang w:eastAsia="en-GB"/>
              </w:rPr>
            </w:pPr>
            <w:r>
              <w:t>Note: The AVP codes from 4217 to 4299 are reserved for TS 29.154.</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29.128 [36]</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4305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Note: The AVP codes from 4326 to 4399 are reserved for TS 29.128.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4414 to 4499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29.283 [39]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4515 to 4599 are reserved for TS 29.283.</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3A7526" w:rsidRDefault="003A7526" w:rsidP="00D87C66">
            <w:pPr>
              <w:pStyle w:val="TAC"/>
              <w:rPr>
                <w:lang w:eastAsia="en-GB"/>
              </w:rPr>
            </w:pPr>
            <w:r>
              <w:t>29.</w:t>
            </w:r>
            <w:r>
              <w:rPr>
                <w:lang w:eastAsia="zh-CN"/>
              </w:rPr>
              <w:t>388</w:t>
            </w:r>
            <w:r>
              <w:t xml:space="preserve"> [40]</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D87C66" w:rsidRDefault="00D87C66" w:rsidP="00D87C66">
            <w:pPr>
              <w:pStyle w:val="TAC"/>
            </w:pPr>
            <w:r>
              <w:t>29.</w:t>
            </w:r>
            <w:r>
              <w:rPr>
                <w:lang w:eastAsia="zh-CN"/>
              </w:rPr>
              <w:t>389</w:t>
            </w:r>
            <w:r>
              <w:t xml:space="preserve"> [41]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rsidR="00D87C66" w:rsidRDefault="00D87C66" w:rsidP="00D87C66">
            <w:pPr>
              <w:pStyle w:val="TAC"/>
            </w:pPr>
            <w:r>
              <w:t>29.561 [42]</w:t>
            </w: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lastRenderedPageBreak/>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9E2489" w:rsidRDefault="009E2489" w:rsidP="009E2489">
      <w:bookmarkStart w:id="85" w:name="_Toc19718278"/>
      <w:bookmarkStart w:id="86" w:name="_Toc27377353"/>
      <w:bookmarkStart w:id="87" w:name="_Toc27379386"/>
    </w:p>
    <w:p w:rsidR="00E3130E" w:rsidRDefault="00E3130E" w:rsidP="00E3130E">
      <w:pPr>
        <w:pStyle w:val="Heading1"/>
      </w:pPr>
      <w:bookmarkStart w:id="88" w:name="_Toc36019233"/>
      <w:bookmarkStart w:id="89" w:name="_Toc44865191"/>
      <w:r>
        <w:t>8</w:t>
      </w:r>
      <w:r>
        <w:tab/>
        <w:t>Experimental result codes</w:t>
      </w:r>
      <w:bookmarkEnd w:id="85"/>
      <w:bookmarkEnd w:id="86"/>
      <w:bookmarkEnd w:id="87"/>
      <w:bookmarkEnd w:id="88"/>
      <w:bookmarkEnd w:id="89"/>
    </w:p>
    <w:p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rsidR="00E3130E" w:rsidRDefault="00E3130E" w:rsidP="00E3130E">
      <w:pPr>
        <w:pStyle w:val="Heading2"/>
      </w:pPr>
      <w:bookmarkStart w:id="90" w:name="_Toc19718279"/>
      <w:bookmarkStart w:id="91" w:name="_Toc27377354"/>
      <w:bookmarkStart w:id="92" w:name="_Toc27379387"/>
      <w:bookmarkStart w:id="93" w:name="_Toc36019234"/>
      <w:bookmarkStart w:id="94" w:name="_Toc44865192"/>
      <w:r>
        <w:t>8.1</w:t>
      </w:r>
      <w:r>
        <w:tab/>
        <w:t>3GPP specific result codes</w:t>
      </w:r>
      <w:bookmarkEnd w:id="90"/>
      <w:bookmarkEnd w:id="91"/>
      <w:bookmarkEnd w:id="92"/>
      <w:bookmarkEnd w:id="93"/>
      <w:bookmarkEnd w:id="94"/>
    </w:p>
    <w:p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E3130E" w:rsidRDefault="00E3130E" w:rsidP="00E3130E">
      <w:pPr>
        <w:pStyle w:val="B10"/>
        <w:ind w:left="284" w:firstLine="0"/>
        <w:rPr>
          <w:lang w:val="fr-FR"/>
        </w:rPr>
      </w:pPr>
      <w:r>
        <w:rPr>
          <w:lang w:val="fr-FR"/>
        </w:rPr>
        <w:t>-</w:t>
      </w:r>
      <w:r>
        <w:rPr>
          <w:lang w:val="fr-FR"/>
        </w:rPr>
        <w:tab/>
        <w:t>1xxx (Informational)</w:t>
      </w:r>
    </w:p>
    <w:p w:rsidR="00E3130E" w:rsidRDefault="00E3130E" w:rsidP="00E3130E">
      <w:pPr>
        <w:pStyle w:val="B10"/>
        <w:ind w:left="284" w:firstLine="0"/>
        <w:rPr>
          <w:lang w:val="fr-FR"/>
        </w:rPr>
      </w:pPr>
      <w:r>
        <w:rPr>
          <w:lang w:val="fr-FR"/>
        </w:rPr>
        <w:t>-</w:t>
      </w:r>
      <w:r>
        <w:rPr>
          <w:lang w:val="fr-FR"/>
        </w:rPr>
        <w:tab/>
        <w:t>2xxx (Success)</w:t>
      </w:r>
    </w:p>
    <w:p w:rsidR="00E3130E" w:rsidRDefault="00E3130E" w:rsidP="00E3130E">
      <w:pPr>
        <w:pStyle w:val="B10"/>
        <w:ind w:left="284" w:firstLine="0"/>
        <w:rPr>
          <w:lang w:val="fr-FR"/>
        </w:rPr>
      </w:pPr>
      <w:r>
        <w:rPr>
          <w:lang w:val="fr-FR"/>
        </w:rPr>
        <w:t>-</w:t>
      </w:r>
      <w:r>
        <w:rPr>
          <w:lang w:val="fr-FR"/>
        </w:rPr>
        <w:tab/>
        <w:t>4xxx (Transient Failures)</w:t>
      </w:r>
    </w:p>
    <w:p w:rsidR="00E3130E" w:rsidRDefault="00E3130E" w:rsidP="00E3130E">
      <w:pPr>
        <w:pStyle w:val="B10"/>
        <w:ind w:left="284" w:firstLine="0"/>
      </w:pPr>
      <w:r>
        <w:t>-</w:t>
      </w:r>
      <w:r>
        <w:tab/>
        <w:t>5xxx (Permanent Failures)</w:t>
      </w:r>
    </w:p>
    <w:p w:rsidR="00E3130E" w:rsidRDefault="00E3130E" w:rsidP="00E3130E">
      <w:pPr>
        <w:pStyle w:val="Heading3"/>
      </w:pPr>
      <w:bookmarkStart w:id="95" w:name="_Toc19718280"/>
      <w:bookmarkStart w:id="96" w:name="_Toc27377355"/>
      <w:bookmarkStart w:id="97" w:name="_Toc27379388"/>
      <w:bookmarkStart w:id="98" w:name="_Toc36019235"/>
      <w:bookmarkStart w:id="99" w:name="_Toc44865193"/>
      <w:r>
        <w:t>8.1.1</w:t>
      </w:r>
      <w:r>
        <w:tab/>
        <w:t>Informational</w:t>
      </w:r>
      <w:bookmarkEnd w:id="95"/>
      <w:bookmarkEnd w:id="96"/>
      <w:bookmarkEnd w:id="97"/>
      <w:bookmarkEnd w:id="98"/>
      <w:bookmarkEnd w:id="99"/>
    </w:p>
    <w:p w:rsidR="00E3130E" w:rsidRDefault="00E3130E" w:rsidP="00E3130E">
      <w:r>
        <w:t>The Informational result codes shall use the values from 1001 to 1999 in the Experimental-Result-Code AVP.</w:t>
      </w:r>
    </w:p>
    <w:p w:rsidR="00E3130E" w:rsidRDefault="00E3130E" w:rsidP="00E3130E">
      <w:pPr>
        <w:pStyle w:val="EditorsNote"/>
      </w:pPr>
      <w:r>
        <w:t>Editor's note: No informational result codes have been yet defined in 3GPP.</w:t>
      </w:r>
    </w:p>
    <w:p w:rsidR="00E3130E" w:rsidRDefault="00E3130E" w:rsidP="00E3130E">
      <w:pPr>
        <w:pStyle w:val="Heading3"/>
      </w:pPr>
      <w:bookmarkStart w:id="100" w:name="_Toc19718281"/>
      <w:bookmarkStart w:id="101" w:name="_Toc27377356"/>
      <w:bookmarkStart w:id="102" w:name="_Toc27379389"/>
      <w:bookmarkStart w:id="103" w:name="_Toc36019236"/>
      <w:bookmarkStart w:id="104" w:name="_Toc44865194"/>
      <w:r>
        <w:t>8.1.2</w:t>
      </w:r>
      <w:r>
        <w:tab/>
        <w:t>Success</w:t>
      </w:r>
      <w:bookmarkEnd w:id="100"/>
      <w:bookmarkEnd w:id="101"/>
      <w:bookmarkEnd w:id="102"/>
      <w:bookmarkEnd w:id="103"/>
      <w:bookmarkEnd w:id="104"/>
    </w:p>
    <w:p w:rsidR="00E3130E" w:rsidRDefault="00E3130E" w:rsidP="00E3130E">
      <w:r>
        <w:t>The Success result codes shall use the values from 2001 to 2999 in the Experimental-Result-Code AVP. The reserved 3GPP specific Success result codes are presented in the following table.</w:t>
      </w:r>
    </w:p>
    <w:p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2006 to 2020 are reserved for the TS 29.229.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2022 to 2040 are reserved for the TS 29.061</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2401 to 2420 are reserved for the TS 29.109.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29.561 [42]</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24</w:t>
            </w:r>
            <w:r>
              <w:rPr>
                <w:lang w:val="en-US"/>
              </w:rPr>
              <w:t>2</w:t>
            </w:r>
            <w:r>
              <w:t>2 to 24</w:t>
            </w:r>
            <w:r>
              <w:rPr>
                <w:lang w:val="en-US"/>
              </w:rPr>
              <w:t>4</w:t>
            </w:r>
            <w:r>
              <w:t>0 are reserved for the TS 29.561.</w:t>
            </w:r>
          </w:p>
        </w:tc>
      </w:tr>
    </w:tbl>
    <w:p w:rsidR="00E3130E" w:rsidRDefault="00E3130E" w:rsidP="00E3130E"/>
    <w:p w:rsidR="00E3130E" w:rsidRDefault="00E3130E" w:rsidP="00E3130E">
      <w:pPr>
        <w:pStyle w:val="Heading3"/>
      </w:pPr>
      <w:bookmarkStart w:id="105" w:name="_Toc19718282"/>
      <w:bookmarkStart w:id="106" w:name="_Toc27377357"/>
      <w:bookmarkStart w:id="107" w:name="_Toc27379390"/>
      <w:bookmarkStart w:id="108" w:name="_Toc36019237"/>
      <w:bookmarkStart w:id="109" w:name="_Toc44865195"/>
      <w:r>
        <w:t>8.1.3</w:t>
      </w:r>
      <w:r>
        <w:tab/>
        <w:t>Transient Failures</w:t>
      </w:r>
      <w:bookmarkEnd w:id="105"/>
      <w:bookmarkEnd w:id="106"/>
      <w:bookmarkEnd w:id="107"/>
      <w:bookmarkEnd w:id="108"/>
      <w:bookmarkEnd w:id="109"/>
    </w:p>
    <w:p w:rsidR="00E3130E" w:rsidRDefault="00E3130E" w:rsidP="00E3130E">
      <w:r>
        <w:t>The Transient Failure result codes shall use the values from 4001 to 4999 in the Experimental-Result-Code AVP. The reserved 3GPP specific Transient Failure result codes are presented in the following table.</w:t>
      </w:r>
    </w:p>
    <w:p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29.329 [4]</w:t>
            </w:r>
          </w:p>
        </w:tc>
      </w:tr>
      <w:tr w:rsidR="00E3130E"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rPr>
                <w:lang w:val="it-IT"/>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4102 to 4120 are reserved for the TS 29.329.</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4122 to 4140 are reserved for the TS 29.061.</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172FB" w:rsidRDefault="006172FB">
            <w:pPr>
              <w:pStyle w:val="TAC"/>
            </w:pPr>
            <w:r>
              <w:t>29.212 [19]</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172FB" w:rsidRDefault="006172FB" w:rsidP="006172FB">
            <w:pPr>
              <w:spacing w:after="0"/>
              <w:rPr>
                <w:rFonts w:ascii="Arial" w:hAnsi="Arial"/>
                <w:sz w:val="18"/>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414</w:t>
            </w:r>
            <w:r w:rsidR="006172FB">
              <w:t>6</w:t>
            </w:r>
            <w:r>
              <w:t xml:space="preserve"> to 4160 are reserved for the TS 29.212</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32.299 [5]</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4161 to 4180 are reserved for the TS 32.299.</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w:t>
            </w:r>
            <w:r>
              <w:rPr>
                <w:lang w:eastAsia="zh-CN"/>
              </w:rPr>
              <w:t>7</w:t>
            </w:r>
            <w:r>
              <w:t>2 [</w:t>
            </w:r>
            <w:r>
              <w:rPr>
                <w:lang w:eastAsia="zh-CN"/>
              </w:rPr>
              <w:t>21</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 xml:space="preserve">Note: The Experimental Result Codes from 4202 to 4220 are reserved for the TS </w:t>
            </w:r>
            <w:r>
              <w:rPr>
                <w:lang w:eastAsia="zh-CN"/>
              </w:rPr>
              <w:t>29.173</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29.172 [24]</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4227 to 4240 are reserved for the TS </w:t>
            </w:r>
            <w:r>
              <w:rPr>
                <w:lang w:eastAsia="zh-CN"/>
              </w:rPr>
              <w:t>29.172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4242 to 4260 are reserved for the TS </w:t>
            </w:r>
            <w:r>
              <w:rPr>
                <w:lang w:eastAsia="zh-CN"/>
              </w:rPr>
              <w:t>29.219</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29.214 [18]</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4262 to 4280 are reserved for the TS 29.214.</w:t>
            </w:r>
          </w:p>
        </w:tc>
      </w:tr>
    </w:tbl>
    <w:p w:rsidR="00E3130E" w:rsidRDefault="00E3130E" w:rsidP="00E3130E"/>
    <w:p w:rsidR="00E3130E" w:rsidRDefault="00E3130E" w:rsidP="00E3130E">
      <w:pPr>
        <w:pStyle w:val="Heading3"/>
      </w:pPr>
      <w:bookmarkStart w:id="110" w:name="_Toc19718283"/>
      <w:bookmarkStart w:id="111" w:name="_Toc27377358"/>
      <w:bookmarkStart w:id="112" w:name="_Toc27379391"/>
      <w:bookmarkStart w:id="113" w:name="_Toc36019238"/>
      <w:bookmarkStart w:id="114" w:name="_Toc44865196"/>
      <w:r>
        <w:t>8.1.4</w:t>
      </w:r>
      <w:r>
        <w:tab/>
        <w:t>Permanent Failures</w:t>
      </w:r>
      <w:bookmarkEnd w:id="110"/>
      <w:bookmarkEnd w:id="111"/>
      <w:bookmarkEnd w:id="112"/>
      <w:bookmarkEnd w:id="113"/>
      <w:bookmarkEnd w:id="114"/>
    </w:p>
    <w:p w:rsidR="00E3130E" w:rsidRDefault="00E3130E" w:rsidP="00E3130E">
      <w:r>
        <w:t>The Permanent Failure result codes shall use the values from 5001 to 5999 in the Experimental-Result-Code AVP. The reserved 3GPP specific Permanent Failure result codes are presented in the following table.</w:t>
      </w:r>
    </w:p>
    <w:p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DIAMETER_ERROR_AUTH_SCHEME_NOT_</w:t>
            </w:r>
            <w:bookmarkStart w:id="115" w:name="_Hlt7774576"/>
            <w:bookmarkEnd w:id="11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5013 to 5020 are reserved for the TS 29.229.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5021 to 5040 are reserved for the TS 32.299.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29.234 [6]</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5046 to 5060 are reserved for the TS 29.234.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29.209 [8],</w:t>
            </w:r>
          </w:p>
          <w:p w:rsidR="00E3130E" w:rsidRDefault="00E3130E">
            <w:pPr>
              <w:pStyle w:val="TAC"/>
            </w:pPr>
            <w:r>
              <w:t>29.211 [17] ,</w:t>
            </w:r>
          </w:p>
          <w:p w:rsidR="00E3130E" w:rsidRDefault="00E3130E">
            <w:pPr>
              <w:pStyle w:val="TAC"/>
            </w:pPr>
            <w:r>
              <w:t>29.214 [18]</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5069 to 5080 are reserved for TS 29.209, TS 29.211 and TS 29.214.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5109 to 5119 are reserved for the TS 29.329.</w:t>
            </w:r>
          </w:p>
        </w:tc>
      </w:tr>
      <w:tr w:rsidR="00E3130E"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29.061 [13]</w:t>
            </w: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5124 to 5139 are reserved for the TS 29.061.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29.212 [19]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5150 to 5159 are reserved for the TS 29.212.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N"/>
              <w:jc w:val="center"/>
            </w:pPr>
            <w:r>
              <w:t>29.109 [7</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5404 to 5419 are reserved for the TS 29.109.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29.272 [21]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rsidR="00E3130E" w:rsidRDefault="00E3130E">
            <w:pPr>
              <w:pStyle w:val="LD"/>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5424 to 5449 are reserved for the TS 29.272.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29.273 [20]</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5455 to 5469 are reserved for the TS 29.273.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29.215 [22]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5472 to 5489 are reserved for the TS 29.215.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5491 to 5509 are reserved for the TS 29.173.</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rsidR="00262280" w:rsidRDefault="00262280">
            <w:pPr>
              <w:pStyle w:val="TAC"/>
            </w:pPr>
            <w:r>
              <w:t>29.336 [28]</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rsidR="00262280" w:rsidRDefault="00262280" w:rsidP="00262280">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29.337 [29]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5536 to 5549 are reserved for the TS 29.337.</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29.338 [30]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5559 to 5569 are reserved for the TS 29.338.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pPr>
            <w:r>
              <w:t>Note: The Experimental Result Codes from 5571 to 5589 are reserved for the TS 29.219.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29.343 [32]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w:t>
            </w:r>
            <w:r>
              <w:rPr>
                <w:lang w:eastAsia="zh-CN"/>
              </w:rPr>
              <w:t>603</w:t>
            </w:r>
            <w:r>
              <w:t xml:space="preserve"> to 5609 are reserved for the TS 29.343.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29.344 [33]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5613 to 5629 are reserved for the TS 29.344.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29.345 [34]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5642 to 5649 are reserved for the TS 29.345.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5654 to 5669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29.283 [39]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5672 to 5689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29.388 [40]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E3130E" w:rsidRDefault="00E3130E" w:rsidP="00E3130E"/>
    <w:p w:rsidR="00E3130E" w:rsidRDefault="00E3130E" w:rsidP="00E3130E">
      <w:pPr>
        <w:pStyle w:val="Heading8"/>
      </w:pPr>
      <w:r>
        <w:br w:type="page"/>
      </w:r>
      <w:bookmarkStart w:id="116" w:name="_Toc19718284"/>
      <w:bookmarkStart w:id="117" w:name="_Toc27377359"/>
      <w:bookmarkStart w:id="118" w:name="_Toc27379392"/>
      <w:bookmarkStart w:id="119" w:name="_Toc36019239"/>
      <w:bookmarkStart w:id="120" w:name="_Toc44865197"/>
      <w:r>
        <w:lastRenderedPageBreak/>
        <w:t>Annex A (informative):</w:t>
      </w:r>
      <w:r>
        <w:br/>
        <w:t>Assignment of the Diameter codes and identifiers in 3GPP</w:t>
      </w:r>
      <w:bookmarkEnd w:id="116"/>
      <w:bookmarkEnd w:id="117"/>
      <w:bookmarkEnd w:id="118"/>
      <w:bookmarkEnd w:id="119"/>
      <w:bookmarkEnd w:id="120"/>
    </w:p>
    <w:p w:rsidR="00E3130E" w:rsidRDefault="00E3130E" w:rsidP="00E3130E">
      <w:r>
        <w:t>This annex defines the recommended assignment procedure of Diameter codes and identifiers within the 3GPP.</w:t>
      </w:r>
    </w:p>
    <w:p w:rsidR="00E3130E" w:rsidRDefault="00E3130E" w:rsidP="00E3130E">
      <w:pPr>
        <w:pStyle w:val="Heading1"/>
      </w:pPr>
      <w:bookmarkStart w:id="121" w:name="_Toc19718285"/>
      <w:bookmarkStart w:id="122" w:name="_Toc27377360"/>
      <w:bookmarkStart w:id="123" w:name="_Toc27379393"/>
      <w:bookmarkStart w:id="124" w:name="_Toc36019240"/>
      <w:bookmarkStart w:id="125" w:name="_Toc44865198"/>
      <w:r>
        <w:t>A.1</w:t>
      </w:r>
      <w:r>
        <w:tab/>
        <w:t>Application identifiers</w:t>
      </w:r>
      <w:bookmarkEnd w:id="121"/>
      <w:bookmarkEnd w:id="122"/>
      <w:bookmarkEnd w:id="123"/>
      <w:bookmarkEnd w:id="124"/>
      <w:bookmarkEnd w:id="125"/>
    </w:p>
    <w:p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E3130E" w:rsidRDefault="00E3130E" w:rsidP="00E3130E">
      <w:r>
        <w:t>According to RFC 3588 the creation of a new application should be avoided if at all possible and therefore it is recommended to use the existing application identifiers whenever possible.</w:t>
      </w:r>
    </w:p>
    <w:p w:rsidR="00E3130E" w:rsidRDefault="00E3130E" w:rsidP="00E3130E">
      <w:pPr>
        <w:pStyle w:val="Heading1"/>
      </w:pPr>
      <w:bookmarkStart w:id="126" w:name="_Toc19718286"/>
      <w:bookmarkStart w:id="127" w:name="_Toc27377361"/>
      <w:bookmarkStart w:id="128" w:name="_Toc27379394"/>
      <w:bookmarkStart w:id="129" w:name="_Toc36019241"/>
      <w:bookmarkStart w:id="130" w:name="_Toc44865199"/>
      <w:r>
        <w:t>A.2</w:t>
      </w:r>
      <w:r>
        <w:tab/>
        <w:t>Command codes</w:t>
      </w:r>
      <w:bookmarkEnd w:id="126"/>
      <w:bookmarkEnd w:id="127"/>
      <w:bookmarkEnd w:id="128"/>
      <w:bookmarkEnd w:id="129"/>
      <w:bookmarkEnd w:id="130"/>
    </w:p>
    <w:p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rsidR="00E3130E" w:rsidRDefault="00E3130E" w:rsidP="00E3130E">
      <w:pPr>
        <w:pStyle w:val="Heading1"/>
      </w:pPr>
      <w:bookmarkStart w:id="131" w:name="_Toc19718287"/>
      <w:bookmarkStart w:id="132" w:name="_Toc27377362"/>
      <w:bookmarkStart w:id="133" w:name="_Toc27379395"/>
      <w:bookmarkStart w:id="134" w:name="_Toc36019242"/>
      <w:bookmarkStart w:id="135" w:name="_Toc44865200"/>
      <w:r>
        <w:t>A.3</w:t>
      </w:r>
      <w:r>
        <w:tab/>
        <w:t>AVP codes</w:t>
      </w:r>
      <w:bookmarkEnd w:id="131"/>
      <w:bookmarkEnd w:id="132"/>
      <w:bookmarkEnd w:id="133"/>
      <w:bookmarkEnd w:id="134"/>
      <w:bookmarkEnd w:id="135"/>
    </w:p>
    <w:p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rsidR="00E3130E" w:rsidRDefault="00E3130E" w:rsidP="00E3130E">
      <w:r>
        <w:t>If there will be defined new AVPs for a Diameter application through the CR procedure, the assigned AVP range can be used, but the 3GPP TSG-CN WG 4 should be also informed about the new AVP codes via an LS.</w:t>
      </w:r>
    </w:p>
    <w:p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rsidR="00E3130E" w:rsidRDefault="00E3130E" w:rsidP="00E3130E">
      <w:pPr>
        <w:pStyle w:val="Heading1"/>
      </w:pPr>
      <w:bookmarkStart w:id="136" w:name="_Toc19718288"/>
      <w:bookmarkStart w:id="137" w:name="_Toc27377363"/>
      <w:bookmarkStart w:id="138" w:name="_Toc27379396"/>
      <w:bookmarkStart w:id="139" w:name="_Toc36019243"/>
      <w:bookmarkStart w:id="140" w:name="_Toc44865201"/>
      <w:r>
        <w:t>A.4</w:t>
      </w:r>
      <w:r>
        <w:tab/>
        <w:t>Result codes</w:t>
      </w:r>
      <w:bookmarkEnd w:id="136"/>
      <w:bookmarkEnd w:id="137"/>
      <w:bookmarkEnd w:id="138"/>
      <w:bookmarkEnd w:id="139"/>
      <w:bookmarkEnd w:id="140"/>
    </w:p>
    <w:p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rsidR="00E3130E" w:rsidRDefault="00E3130E" w:rsidP="00E3130E">
      <w:r>
        <w:t>Re-using of the existing result codes is recommended.</w:t>
      </w:r>
    </w:p>
    <w:p w:rsidR="00E3130E" w:rsidRDefault="00E3130E" w:rsidP="00E3130E">
      <w:pPr>
        <w:pStyle w:val="Heading8"/>
      </w:pPr>
      <w:r>
        <w:br w:type="page"/>
      </w:r>
      <w:bookmarkStart w:id="141" w:name="_Toc19718289"/>
      <w:bookmarkStart w:id="142" w:name="_Toc27377364"/>
      <w:bookmarkStart w:id="143" w:name="_Toc27379397"/>
      <w:bookmarkStart w:id="144" w:name="_Toc36019244"/>
      <w:bookmarkStart w:id="145" w:name="_Toc44865202"/>
      <w:bookmarkStart w:id="146" w:name="historyclause"/>
      <w:r>
        <w:lastRenderedPageBreak/>
        <w:t>Annex B (informative):</w:t>
      </w:r>
      <w:r>
        <w:br/>
        <w:t>Change history</w:t>
      </w:r>
      <w:bookmarkEnd w:id="141"/>
      <w:bookmarkEnd w:id="142"/>
      <w:bookmarkEnd w:id="143"/>
      <w:bookmarkEnd w:id="144"/>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46"/>
          <w:p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New</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770352"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D113BD"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113BD" w:rsidRPr="003A7526" w:rsidRDefault="00D113BD"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16.4.0</w:t>
            </w:r>
          </w:p>
        </w:tc>
      </w:tr>
    </w:tbl>
    <w:p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52C" w:rsidRDefault="0036652C">
      <w:r>
        <w:separator/>
      </w:r>
    </w:p>
  </w:endnote>
  <w:endnote w:type="continuationSeparator" w:id="0">
    <w:p w:rsidR="0036652C" w:rsidRDefault="0036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52C" w:rsidRDefault="0036652C">
      <w:r>
        <w:separator/>
      </w:r>
    </w:p>
  </w:footnote>
  <w:footnote w:type="continuationSeparator" w:id="0">
    <w:p w:rsidR="0036652C" w:rsidRDefault="0036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3BD">
      <w:rPr>
        <w:rFonts w:ascii="Arial" w:hAnsi="Arial" w:cs="Arial"/>
        <w:b/>
        <w:noProof/>
        <w:sz w:val="18"/>
        <w:szCs w:val="18"/>
      </w:rPr>
      <w:t>3GPP TS 29.230 V16.4.0 (2020-09)</w:t>
    </w:r>
    <w:r>
      <w:rPr>
        <w:rFonts w:ascii="Arial" w:hAnsi="Arial" w:cs="Arial"/>
        <w:b/>
        <w:sz w:val="18"/>
        <w:szCs w:val="18"/>
      </w:rPr>
      <w:fldChar w:fldCharType="end"/>
    </w:r>
  </w:p>
  <w:p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3BD">
      <w:rPr>
        <w:rFonts w:ascii="Arial" w:hAnsi="Arial" w:cs="Arial"/>
        <w:b/>
        <w:noProof/>
        <w:sz w:val="18"/>
        <w:szCs w:val="18"/>
      </w:rPr>
      <w:t>Release 16</w:t>
    </w:r>
    <w:r>
      <w:rPr>
        <w:rFonts w:ascii="Arial" w:hAnsi="Arial" w:cs="Arial"/>
        <w:b/>
        <w:sz w:val="18"/>
        <w:szCs w:val="18"/>
      </w:rPr>
      <w:fldChar w:fldCharType="end"/>
    </w:r>
  </w:p>
  <w:p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5B2F8A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8AFE-ECC4-462B-A9C9-790C8448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18647</Words>
  <Characters>106288</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18</cp:revision>
  <cp:lastPrinted>2019-02-25T14:05:00Z</cp:lastPrinted>
  <dcterms:created xsi:type="dcterms:W3CDTF">2019-12-16T07:31:00Z</dcterms:created>
  <dcterms:modified xsi:type="dcterms:W3CDTF">2020-09-24T14:09:00Z</dcterms:modified>
</cp:coreProperties>
</file>