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CCCC4D"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AB55E3">
              <w:t>6</w:t>
            </w:r>
            <w:r w:rsidRPr="0016361A">
              <w:t>.</w:t>
            </w:r>
            <w:r w:rsidR="00F17CA1">
              <w:t>0</w:t>
            </w:r>
            <w:r w:rsidRPr="0016361A">
              <w:t xml:space="preserve"> </w:t>
            </w:r>
            <w:r w:rsidRPr="0016361A">
              <w:rPr>
                <w:sz w:val="32"/>
              </w:rPr>
              <w:t>(</w:t>
            </w:r>
            <w:r w:rsidR="007C794C" w:rsidRPr="0016361A">
              <w:rPr>
                <w:sz w:val="32"/>
              </w:rPr>
              <w:t>20</w:t>
            </w:r>
            <w:r w:rsidR="007C794C">
              <w:rPr>
                <w:sz w:val="32"/>
              </w:rPr>
              <w:t>25</w:t>
            </w:r>
            <w:r w:rsidRPr="0016361A">
              <w:rPr>
                <w:sz w:val="32"/>
              </w:rPr>
              <w:t>-</w:t>
            </w:r>
            <w:r w:rsidR="00AB55E3">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pt" o:ole="">
                  <v:imagedata r:id="rId9" o:title=""/>
                </v:shape>
                <o:OLEObject Type="Embed" ProgID="Word.Picture.8" ShapeID="_x0000_i1025" DrawAspect="Content" ObjectID="_1829200370" r:id="rId10"/>
              </w:object>
            </w:r>
          </w:p>
        </w:tc>
        <w:tc>
          <w:tcPr>
            <w:tcW w:w="5540" w:type="dxa"/>
            <w:shd w:val="clear" w:color="auto" w:fill="auto"/>
          </w:tcPr>
          <w:p w14:paraId="47562F6D" w14:textId="55FCA510" w:rsidR="00F112E4" w:rsidRPr="0016361A" w:rsidRDefault="009D6F4B" w:rsidP="00F112E4">
            <w:pPr>
              <w:jc w:val="right"/>
            </w:pPr>
            <w:bookmarkStart w:id="3" w:name="logos"/>
            <w:r>
              <w:pict w14:anchorId="5617469C">
                <v:shape id="_x0000_i1026" type="#_x0000_t75" style="width:128.4pt;height:74.1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650 Route des Lucioles - Sophia Antipolis</w:t>
            </w:r>
          </w:p>
          <w:p w14:paraId="73283FCD"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0C5E55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B3E8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6963CBB" w14:textId="239CECC7" w:rsidR="009D6F4B"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9D6F4B">
        <w:rPr>
          <w:noProof/>
        </w:rPr>
        <w:t>Foreword</w:t>
      </w:r>
      <w:r w:rsidR="009D6F4B">
        <w:rPr>
          <w:noProof/>
        </w:rPr>
        <w:tab/>
      </w:r>
      <w:r w:rsidR="009D6F4B">
        <w:rPr>
          <w:noProof/>
        </w:rPr>
        <w:fldChar w:fldCharType="begin"/>
      </w:r>
      <w:r w:rsidR="009D6F4B">
        <w:rPr>
          <w:noProof/>
        </w:rPr>
        <w:instrText xml:space="preserve"> PAGEREF _Toc218587505 \h </w:instrText>
      </w:r>
      <w:r w:rsidR="009D6F4B">
        <w:rPr>
          <w:noProof/>
        </w:rPr>
      </w:r>
      <w:r w:rsidR="009D6F4B">
        <w:rPr>
          <w:noProof/>
        </w:rPr>
        <w:fldChar w:fldCharType="separate"/>
      </w:r>
      <w:r w:rsidR="009D6F4B">
        <w:rPr>
          <w:noProof/>
        </w:rPr>
        <w:t>5</w:t>
      </w:r>
      <w:r w:rsidR="009D6F4B">
        <w:rPr>
          <w:noProof/>
        </w:rPr>
        <w:fldChar w:fldCharType="end"/>
      </w:r>
    </w:p>
    <w:p w14:paraId="6CA48ABA" w14:textId="5AFF8EED"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_Toc218587506 \h </w:instrText>
      </w:r>
      <w:r>
        <w:rPr>
          <w:noProof/>
        </w:rPr>
      </w:r>
      <w:r>
        <w:rPr>
          <w:noProof/>
        </w:rPr>
        <w:fldChar w:fldCharType="separate"/>
      </w:r>
      <w:r>
        <w:rPr>
          <w:noProof/>
        </w:rPr>
        <w:t>7</w:t>
      </w:r>
      <w:r>
        <w:rPr>
          <w:noProof/>
        </w:rPr>
        <w:fldChar w:fldCharType="end"/>
      </w:r>
    </w:p>
    <w:p w14:paraId="7F6AF5A1" w14:textId="0E85CA24"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_Toc218587507 \h </w:instrText>
      </w:r>
      <w:r>
        <w:rPr>
          <w:noProof/>
        </w:rPr>
      </w:r>
      <w:r>
        <w:rPr>
          <w:noProof/>
        </w:rPr>
        <w:fldChar w:fldCharType="separate"/>
      </w:r>
      <w:r>
        <w:rPr>
          <w:noProof/>
        </w:rPr>
        <w:t>7</w:t>
      </w:r>
      <w:r>
        <w:rPr>
          <w:noProof/>
        </w:rPr>
        <w:fldChar w:fldCharType="end"/>
      </w:r>
    </w:p>
    <w:p w14:paraId="455E2FA1" w14:textId="3D98E478"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_Toc218587508 \h </w:instrText>
      </w:r>
      <w:r>
        <w:rPr>
          <w:noProof/>
        </w:rPr>
      </w:r>
      <w:r>
        <w:rPr>
          <w:noProof/>
        </w:rPr>
        <w:fldChar w:fldCharType="separate"/>
      </w:r>
      <w:r>
        <w:rPr>
          <w:noProof/>
        </w:rPr>
        <w:t>8</w:t>
      </w:r>
      <w:r>
        <w:rPr>
          <w:noProof/>
        </w:rPr>
        <w:fldChar w:fldCharType="end"/>
      </w:r>
    </w:p>
    <w:p w14:paraId="4955FCFE" w14:textId="7F8D436F"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_Toc218587509 \h </w:instrText>
      </w:r>
      <w:r>
        <w:rPr>
          <w:noProof/>
        </w:rPr>
      </w:r>
      <w:r>
        <w:rPr>
          <w:noProof/>
        </w:rPr>
        <w:fldChar w:fldCharType="separate"/>
      </w:r>
      <w:r>
        <w:rPr>
          <w:noProof/>
        </w:rPr>
        <w:t>8</w:t>
      </w:r>
      <w:r>
        <w:rPr>
          <w:noProof/>
        </w:rPr>
        <w:fldChar w:fldCharType="end"/>
      </w:r>
    </w:p>
    <w:p w14:paraId="02D77D62" w14:textId="7BD3E6CD"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_Toc218587510 \h </w:instrText>
      </w:r>
      <w:r>
        <w:rPr>
          <w:noProof/>
        </w:rPr>
      </w:r>
      <w:r>
        <w:rPr>
          <w:noProof/>
        </w:rPr>
        <w:fldChar w:fldCharType="separate"/>
      </w:r>
      <w:r>
        <w:rPr>
          <w:noProof/>
        </w:rPr>
        <w:t>8</w:t>
      </w:r>
      <w:r>
        <w:rPr>
          <w:noProof/>
        </w:rPr>
        <w:fldChar w:fldCharType="end"/>
      </w:r>
    </w:p>
    <w:p w14:paraId="1FF1DBAA" w14:textId="39293ADB"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_Toc218587511 \h </w:instrText>
      </w:r>
      <w:r>
        <w:rPr>
          <w:noProof/>
        </w:rPr>
      </w:r>
      <w:r>
        <w:rPr>
          <w:noProof/>
        </w:rPr>
        <w:fldChar w:fldCharType="separate"/>
      </w:r>
      <w:r>
        <w:rPr>
          <w:noProof/>
        </w:rPr>
        <w:t>8</w:t>
      </w:r>
      <w:r>
        <w:rPr>
          <w:noProof/>
        </w:rPr>
        <w:fldChar w:fldCharType="end"/>
      </w:r>
    </w:p>
    <w:p w14:paraId="1C84D20B" w14:textId="5E416F7D"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_Toc218587512 \h </w:instrText>
      </w:r>
      <w:r>
        <w:rPr>
          <w:noProof/>
        </w:rPr>
      </w:r>
      <w:r>
        <w:rPr>
          <w:noProof/>
        </w:rPr>
        <w:fldChar w:fldCharType="separate"/>
      </w:r>
      <w:r>
        <w:rPr>
          <w:noProof/>
        </w:rPr>
        <w:t>8</w:t>
      </w:r>
      <w:r>
        <w:rPr>
          <w:noProof/>
        </w:rPr>
        <w:fldChar w:fldCharType="end"/>
      </w:r>
    </w:p>
    <w:p w14:paraId="2E7AACD7" w14:textId="2F4D8E9F"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_Toc218587513 \h </w:instrText>
      </w:r>
      <w:r>
        <w:rPr>
          <w:noProof/>
        </w:rPr>
      </w:r>
      <w:r>
        <w:rPr>
          <w:noProof/>
        </w:rPr>
        <w:fldChar w:fldCharType="separate"/>
      </w:r>
      <w:r>
        <w:rPr>
          <w:noProof/>
        </w:rPr>
        <w:t>9</w:t>
      </w:r>
      <w:r>
        <w:rPr>
          <w:noProof/>
        </w:rPr>
        <w:fldChar w:fldCharType="end"/>
      </w:r>
    </w:p>
    <w:p w14:paraId="33457A77" w14:textId="4DBAE327"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_Toc218587514 \h </w:instrText>
      </w:r>
      <w:r>
        <w:rPr>
          <w:noProof/>
        </w:rPr>
      </w:r>
      <w:r>
        <w:rPr>
          <w:noProof/>
        </w:rPr>
        <w:fldChar w:fldCharType="separate"/>
      </w:r>
      <w:r>
        <w:rPr>
          <w:noProof/>
        </w:rPr>
        <w:t>9</w:t>
      </w:r>
      <w:r>
        <w:rPr>
          <w:noProof/>
        </w:rPr>
        <w:fldChar w:fldCharType="end"/>
      </w:r>
    </w:p>
    <w:p w14:paraId="0B77F037" w14:textId="382F4645"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_Toc218587515 \h </w:instrText>
      </w:r>
      <w:r>
        <w:rPr>
          <w:noProof/>
        </w:rPr>
      </w:r>
      <w:r>
        <w:rPr>
          <w:noProof/>
        </w:rPr>
        <w:fldChar w:fldCharType="separate"/>
      </w:r>
      <w:r>
        <w:rPr>
          <w:noProof/>
        </w:rPr>
        <w:t>9</w:t>
      </w:r>
      <w:r>
        <w:rPr>
          <w:noProof/>
        </w:rPr>
        <w:fldChar w:fldCharType="end"/>
      </w:r>
    </w:p>
    <w:p w14:paraId="13471E50" w14:textId="06E4841F"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_Toc218587516 \h </w:instrText>
      </w:r>
      <w:r>
        <w:rPr>
          <w:noProof/>
        </w:rPr>
      </w:r>
      <w:r>
        <w:rPr>
          <w:noProof/>
        </w:rPr>
        <w:fldChar w:fldCharType="separate"/>
      </w:r>
      <w:r>
        <w:rPr>
          <w:noProof/>
        </w:rPr>
        <w:t>9</w:t>
      </w:r>
      <w:r>
        <w:rPr>
          <w:noProof/>
        </w:rPr>
        <w:fldChar w:fldCharType="end"/>
      </w:r>
    </w:p>
    <w:p w14:paraId="2A629C9C" w14:textId="5BCC60B2"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_Toc218587517 \h </w:instrText>
      </w:r>
      <w:r>
        <w:rPr>
          <w:noProof/>
        </w:rPr>
      </w:r>
      <w:r>
        <w:rPr>
          <w:noProof/>
        </w:rPr>
        <w:fldChar w:fldCharType="separate"/>
      </w:r>
      <w:r>
        <w:rPr>
          <w:noProof/>
        </w:rPr>
        <w:t>9</w:t>
      </w:r>
      <w:r>
        <w:rPr>
          <w:noProof/>
        </w:rPr>
        <w:fldChar w:fldCharType="end"/>
      </w:r>
    </w:p>
    <w:p w14:paraId="241ED355" w14:textId="021D943C"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_Toc218587518 \h </w:instrText>
      </w:r>
      <w:r>
        <w:rPr>
          <w:noProof/>
        </w:rPr>
      </w:r>
      <w:r>
        <w:rPr>
          <w:noProof/>
        </w:rPr>
        <w:fldChar w:fldCharType="separate"/>
      </w:r>
      <w:r>
        <w:rPr>
          <w:noProof/>
        </w:rPr>
        <w:t>9</w:t>
      </w:r>
      <w:r>
        <w:rPr>
          <w:noProof/>
        </w:rPr>
        <w:fldChar w:fldCharType="end"/>
      </w:r>
    </w:p>
    <w:p w14:paraId="4D9E225E" w14:textId="02B7ADFF"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_Toc218587519 \h </w:instrText>
      </w:r>
      <w:r>
        <w:rPr>
          <w:noProof/>
        </w:rPr>
      </w:r>
      <w:r>
        <w:rPr>
          <w:noProof/>
        </w:rPr>
        <w:fldChar w:fldCharType="separate"/>
      </w:r>
      <w:r>
        <w:rPr>
          <w:noProof/>
        </w:rPr>
        <w:t>9</w:t>
      </w:r>
      <w:r>
        <w:rPr>
          <w:noProof/>
        </w:rPr>
        <w:fldChar w:fldCharType="end"/>
      </w:r>
    </w:p>
    <w:p w14:paraId="46995CB8" w14:textId="78AE459D"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_Toc218587520 \h </w:instrText>
      </w:r>
      <w:r>
        <w:rPr>
          <w:noProof/>
        </w:rPr>
      </w:r>
      <w:r>
        <w:rPr>
          <w:noProof/>
        </w:rPr>
        <w:fldChar w:fldCharType="separate"/>
      </w:r>
      <w:r>
        <w:rPr>
          <w:noProof/>
        </w:rPr>
        <w:t>9</w:t>
      </w:r>
      <w:r>
        <w:rPr>
          <w:noProof/>
        </w:rPr>
        <w:fldChar w:fldCharType="end"/>
      </w:r>
    </w:p>
    <w:p w14:paraId="0486E041" w14:textId="4488F6AB"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_Toc218587521 \h </w:instrText>
      </w:r>
      <w:r>
        <w:rPr>
          <w:noProof/>
        </w:rPr>
      </w:r>
      <w:r>
        <w:rPr>
          <w:noProof/>
        </w:rPr>
        <w:fldChar w:fldCharType="separate"/>
      </w:r>
      <w:r>
        <w:rPr>
          <w:noProof/>
        </w:rPr>
        <w:t>10</w:t>
      </w:r>
      <w:r>
        <w:rPr>
          <w:noProof/>
        </w:rPr>
        <w:fldChar w:fldCharType="end"/>
      </w:r>
    </w:p>
    <w:p w14:paraId="4555D62F" w14:textId="78498326"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_Toc218587522 \h </w:instrText>
      </w:r>
      <w:r>
        <w:rPr>
          <w:noProof/>
        </w:rPr>
      </w:r>
      <w:r>
        <w:rPr>
          <w:noProof/>
        </w:rPr>
        <w:fldChar w:fldCharType="separate"/>
      </w:r>
      <w:r>
        <w:rPr>
          <w:noProof/>
        </w:rPr>
        <w:t>11</w:t>
      </w:r>
      <w:r>
        <w:rPr>
          <w:noProof/>
        </w:rPr>
        <w:fldChar w:fldCharType="end"/>
      </w:r>
    </w:p>
    <w:p w14:paraId="0906A83D" w14:textId="40C25D03"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_Toc218587523 \h </w:instrText>
      </w:r>
      <w:r>
        <w:rPr>
          <w:noProof/>
        </w:rPr>
      </w:r>
      <w:r>
        <w:rPr>
          <w:noProof/>
        </w:rPr>
        <w:fldChar w:fldCharType="separate"/>
      </w:r>
      <w:r>
        <w:rPr>
          <w:noProof/>
        </w:rPr>
        <w:t>11</w:t>
      </w:r>
      <w:r>
        <w:rPr>
          <w:noProof/>
        </w:rPr>
        <w:fldChar w:fldCharType="end"/>
      </w:r>
    </w:p>
    <w:p w14:paraId="5F70D37F" w14:textId="5DBBC794"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_Toc218587524 \h </w:instrText>
      </w:r>
      <w:r>
        <w:rPr>
          <w:noProof/>
        </w:rPr>
      </w:r>
      <w:r>
        <w:rPr>
          <w:noProof/>
        </w:rPr>
        <w:fldChar w:fldCharType="separate"/>
      </w:r>
      <w:r>
        <w:rPr>
          <w:noProof/>
        </w:rPr>
        <w:t>11</w:t>
      </w:r>
      <w:r>
        <w:rPr>
          <w:noProof/>
        </w:rPr>
        <w:fldChar w:fldCharType="end"/>
      </w:r>
    </w:p>
    <w:p w14:paraId="066E96D7" w14:textId="66F5CABF"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sidRPr="008A1BBD">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8A1BBD">
        <w:rPr>
          <w:rFonts w:eastAsiaTheme="minorEastAsia"/>
          <w:noProof/>
          <w:lang w:eastAsia="zh-CN"/>
        </w:rPr>
        <w:t>Nmf_MRM_Delete Service Operation</w:t>
      </w:r>
      <w:r>
        <w:rPr>
          <w:noProof/>
        </w:rPr>
        <w:tab/>
      </w:r>
      <w:r>
        <w:rPr>
          <w:noProof/>
        </w:rPr>
        <w:fldChar w:fldCharType="begin"/>
      </w:r>
      <w:r>
        <w:rPr>
          <w:noProof/>
        </w:rPr>
        <w:instrText xml:space="preserve"> PAGEREF _Toc218587525 \h </w:instrText>
      </w:r>
      <w:r>
        <w:rPr>
          <w:noProof/>
        </w:rPr>
      </w:r>
      <w:r>
        <w:rPr>
          <w:noProof/>
        </w:rPr>
        <w:fldChar w:fldCharType="separate"/>
      </w:r>
      <w:r>
        <w:rPr>
          <w:noProof/>
        </w:rPr>
        <w:t>12</w:t>
      </w:r>
      <w:r>
        <w:rPr>
          <w:noProof/>
        </w:rPr>
        <w:fldChar w:fldCharType="end"/>
      </w:r>
    </w:p>
    <w:p w14:paraId="5B9D7891" w14:textId="584C2263"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_Toc218587526 \h </w:instrText>
      </w:r>
      <w:r>
        <w:rPr>
          <w:noProof/>
        </w:rPr>
      </w:r>
      <w:r>
        <w:rPr>
          <w:noProof/>
        </w:rPr>
        <w:fldChar w:fldCharType="separate"/>
      </w:r>
      <w:r>
        <w:rPr>
          <w:noProof/>
        </w:rPr>
        <w:t>12</w:t>
      </w:r>
      <w:r>
        <w:rPr>
          <w:noProof/>
        </w:rPr>
        <w:fldChar w:fldCharType="end"/>
      </w:r>
    </w:p>
    <w:p w14:paraId="432730F0" w14:textId="79BDFE5E"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_Toc218587527 \h </w:instrText>
      </w:r>
      <w:r>
        <w:rPr>
          <w:noProof/>
        </w:rPr>
      </w:r>
      <w:r>
        <w:rPr>
          <w:noProof/>
        </w:rPr>
        <w:fldChar w:fldCharType="separate"/>
      </w:r>
      <w:r>
        <w:rPr>
          <w:noProof/>
        </w:rPr>
        <w:t>12</w:t>
      </w:r>
      <w:r>
        <w:rPr>
          <w:noProof/>
        </w:rPr>
        <w:fldChar w:fldCharType="end"/>
      </w:r>
    </w:p>
    <w:p w14:paraId="518D2DFE" w14:textId="53A6E16F"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_Toc218587528 \h </w:instrText>
      </w:r>
      <w:r>
        <w:rPr>
          <w:noProof/>
        </w:rPr>
      </w:r>
      <w:r>
        <w:rPr>
          <w:noProof/>
        </w:rPr>
        <w:fldChar w:fldCharType="separate"/>
      </w:r>
      <w:r>
        <w:rPr>
          <w:noProof/>
        </w:rPr>
        <w:t>13</w:t>
      </w:r>
      <w:r>
        <w:rPr>
          <w:noProof/>
        </w:rPr>
        <w:fldChar w:fldCharType="end"/>
      </w:r>
    </w:p>
    <w:p w14:paraId="302A5C11" w14:textId="07A3A3FD"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_Toc218587529 \h </w:instrText>
      </w:r>
      <w:r>
        <w:rPr>
          <w:noProof/>
        </w:rPr>
      </w:r>
      <w:r>
        <w:rPr>
          <w:noProof/>
        </w:rPr>
        <w:fldChar w:fldCharType="separate"/>
      </w:r>
      <w:r>
        <w:rPr>
          <w:noProof/>
        </w:rPr>
        <w:t>13</w:t>
      </w:r>
      <w:r>
        <w:rPr>
          <w:noProof/>
        </w:rPr>
        <w:fldChar w:fldCharType="end"/>
      </w:r>
    </w:p>
    <w:p w14:paraId="641AB624" w14:textId="7DF3B82F"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_Toc218587530 \h </w:instrText>
      </w:r>
      <w:r>
        <w:rPr>
          <w:noProof/>
        </w:rPr>
      </w:r>
      <w:r>
        <w:rPr>
          <w:noProof/>
        </w:rPr>
        <w:fldChar w:fldCharType="separate"/>
      </w:r>
      <w:r>
        <w:rPr>
          <w:noProof/>
        </w:rPr>
        <w:t>13</w:t>
      </w:r>
      <w:r>
        <w:rPr>
          <w:noProof/>
        </w:rPr>
        <w:fldChar w:fldCharType="end"/>
      </w:r>
    </w:p>
    <w:p w14:paraId="6FCA653B" w14:textId="7263D61D"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_Toc218587531 \h </w:instrText>
      </w:r>
      <w:r>
        <w:rPr>
          <w:noProof/>
        </w:rPr>
      </w:r>
      <w:r>
        <w:rPr>
          <w:noProof/>
        </w:rPr>
        <w:fldChar w:fldCharType="separate"/>
      </w:r>
      <w:r>
        <w:rPr>
          <w:noProof/>
        </w:rPr>
        <w:t>13</w:t>
      </w:r>
      <w:r>
        <w:rPr>
          <w:noProof/>
        </w:rPr>
        <w:fldChar w:fldCharType="end"/>
      </w:r>
    </w:p>
    <w:p w14:paraId="429A86B0" w14:textId="195FAD4F"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_Toc218587532 \h </w:instrText>
      </w:r>
      <w:r>
        <w:rPr>
          <w:noProof/>
        </w:rPr>
      </w:r>
      <w:r>
        <w:rPr>
          <w:noProof/>
        </w:rPr>
        <w:fldChar w:fldCharType="separate"/>
      </w:r>
      <w:r>
        <w:rPr>
          <w:noProof/>
        </w:rPr>
        <w:t>13</w:t>
      </w:r>
      <w:r>
        <w:rPr>
          <w:noProof/>
        </w:rPr>
        <w:fldChar w:fldCharType="end"/>
      </w:r>
    </w:p>
    <w:p w14:paraId="3D2DEA53" w14:textId="249A587D"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_Toc218587533 \h </w:instrText>
      </w:r>
      <w:r>
        <w:rPr>
          <w:noProof/>
        </w:rPr>
      </w:r>
      <w:r>
        <w:rPr>
          <w:noProof/>
        </w:rPr>
        <w:fldChar w:fldCharType="separate"/>
      </w:r>
      <w:r>
        <w:rPr>
          <w:noProof/>
        </w:rPr>
        <w:t>13</w:t>
      </w:r>
      <w:r>
        <w:rPr>
          <w:noProof/>
        </w:rPr>
        <w:fldChar w:fldCharType="end"/>
      </w:r>
    </w:p>
    <w:p w14:paraId="25834A92" w14:textId="79DAFC62"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_Toc218587534 \h </w:instrText>
      </w:r>
      <w:r>
        <w:rPr>
          <w:noProof/>
        </w:rPr>
      </w:r>
      <w:r>
        <w:rPr>
          <w:noProof/>
        </w:rPr>
        <w:fldChar w:fldCharType="separate"/>
      </w:r>
      <w:r>
        <w:rPr>
          <w:noProof/>
        </w:rPr>
        <w:t>13</w:t>
      </w:r>
      <w:r>
        <w:rPr>
          <w:noProof/>
        </w:rPr>
        <w:fldChar w:fldCharType="end"/>
      </w:r>
    </w:p>
    <w:p w14:paraId="38D08367" w14:textId="4E9F15BD"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_Toc218587535 \h </w:instrText>
      </w:r>
      <w:r>
        <w:rPr>
          <w:noProof/>
        </w:rPr>
      </w:r>
      <w:r>
        <w:rPr>
          <w:noProof/>
        </w:rPr>
        <w:fldChar w:fldCharType="separate"/>
      </w:r>
      <w:r>
        <w:rPr>
          <w:noProof/>
        </w:rPr>
        <w:t>13</w:t>
      </w:r>
      <w:r>
        <w:rPr>
          <w:noProof/>
        </w:rPr>
        <w:fldChar w:fldCharType="end"/>
      </w:r>
    </w:p>
    <w:p w14:paraId="324DE162" w14:textId="3FD1745F"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_Toc218587536 \h </w:instrText>
      </w:r>
      <w:r>
        <w:rPr>
          <w:noProof/>
        </w:rPr>
      </w:r>
      <w:r>
        <w:rPr>
          <w:noProof/>
        </w:rPr>
        <w:fldChar w:fldCharType="separate"/>
      </w:r>
      <w:r>
        <w:rPr>
          <w:noProof/>
        </w:rPr>
        <w:t>13</w:t>
      </w:r>
      <w:r>
        <w:rPr>
          <w:noProof/>
        </w:rPr>
        <w:fldChar w:fldCharType="end"/>
      </w:r>
    </w:p>
    <w:p w14:paraId="70CC33B5" w14:textId="10E62A60"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_Toc218587537 \h </w:instrText>
      </w:r>
      <w:r>
        <w:rPr>
          <w:noProof/>
        </w:rPr>
      </w:r>
      <w:r>
        <w:rPr>
          <w:noProof/>
        </w:rPr>
        <w:fldChar w:fldCharType="separate"/>
      </w:r>
      <w:r>
        <w:rPr>
          <w:noProof/>
        </w:rPr>
        <w:t>14</w:t>
      </w:r>
      <w:r>
        <w:rPr>
          <w:noProof/>
        </w:rPr>
        <w:fldChar w:fldCharType="end"/>
      </w:r>
    </w:p>
    <w:p w14:paraId="64E88F0D" w14:textId="52145EB5"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_Toc218587538 \h </w:instrText>
      </w:r>
      <w:r>
        <w:rPr>
          <w:noProof/>
        </w:rPr>
      </w:r>
      <w:r>
        <w:rPr>
          <w:noProof/>
        </w:rPr>
        <w:fldChar w:fldCharType="separate"/>
      </w:r>
      <w:r>
        <w:rPr>
          <w:noProof/>
        </w:rPr>
        <w:t>14</w:t>
      </w:r>
      <w:r>
        <w:rPr>
          <w:noProof/>
        </w:rPr>
        <w:fldChar w:fldCharType="end"/>
      </w:r>
    </w:p>
    <w:p w14:paraId="48C4DFEE" w14:textId="2DC21054"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_Toc218587539 \h </w:instrText>
      </w:r>
      <w:r>
        <w:rPr>
          <w:noProof/>
        </w:rPr>
      </w:r>
      <w:r>
        <w:rPr>
          <w:noProof/>
        </w:rPr>
        <w:fldChar w:fldCharType="separate"/>
      </w:r>
      <w:r>
        <w:rPr>
          <w:noProof/>
        </w:rPr>
        <w:t>14</w:t>
      </w:r>
      <w:r>
        <w:rPr>
          <w:noProof/>
        </w:rPr>
        <w:fldChar w:fldCharType="end"/>
      </w:r>
    </w:p>
    <w:p w14:paraId="43CF911E" w14:textId="6E73448C"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_Toc218587540 \h </w:instrText>
      </w:r>
      <w:r>
        <w:rPr>
          <w:noProof/>
        </w:rPr>
      </w:r>
      <w:r>
        <w:rPr>
          <w:noProof/>
        </w:rPr>
        <w:fldChar w:fldCharType="separate"/>
      </w:r>
      <w:r>
        <w:rPr>
          <w:noProof/>
        </w:rPr>
        <w:t>14</w:t>
      </w:r>
      <w:r>
        <w:rPr>
          <w:noProof/>
        </w:rPr>
        <w:fldChar w:fldCharType="end"/>
      </w:r>
    </w:p>
    <w:p w14:paraId="0CFEF5B5" w14:textId="24C5296B"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_Toc218587541 \h </w:instrText>
      </w:r>
      <w:r>
        <w:rPr>
          <w:noProof/>
        </w:rPr>
      </w:r>
      <w:r>
        <w:rPr>
          <w:noProof/>
        </w:rPr>
        <w:fldChar w:fldCharType="separate"/>
      </w:r>
      <w:r>
        <w:rPr>
          <w:noProof/>
        </w:rPr>
        <w:t>14</w:t>
      </w:r>
      <w:r>
        <w:rPr>
          <w:noProof/>
        </w:rPr>
        <w:fldChar w:fldCharType="end"/>
      </w:r>
    </w:p>
    <w:p w14:paraId="2C24D102" w14:textId="1A01595E"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_Toc218587542 \h </w:instrText>
      </w:r>
      <w:r>
        <w:rPr>
          <w:noProof/>
        </w:rPr>
      </w:r>
      <w:r>
        <w:rPr>
          <w:noProof/>
        </w:rPr>
        <w:fldChar w:fldCharType="separate"/>
      </w:r>
      <w:r>
        <w:rPr>
          <w:noProof/>
        </w:rPr>
        <w:t>15</w:t>
      </w:r>
      <w:r>
        <w:rPr>
          <w:noProof/>
        </w:rPr>
        <w:fldChar w:fldCharType="end"/>
      </w:r>
    </w:p>
    <w:p w14:paraId="1B7312AB" w14:textId="3015866D"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_Toc218587543 \h </w:instrText>
      </w:r>
      <w:r>
        <w:rPr>
          <w:noProof/>
        </w:rPr>
      </w:r>
      <w:r>
        <w:rPr>
          <w:noProof/>
        </w:rPr>
        <w:fldChar w:fldCharType="separate"/>
      </w:r>
      <w:r>
        <w:rPr>
          <w:noProof/>
        </w:rPr>
        <w:t>16</w:t>
      </w:r>
      <w:r>
        <w:rPr>
          <w:noProof/>
        </w:rPr>
        <w:fldChar w:fldCharType="end"/>
      </w:r>
    </w:p>
    <w:p w14:paraId="289FF4E7" w14:textId="3E243A60"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_Toc218587544 \h </w:instrText>
      </w:r>
      <w:r>
        <w:rPr>
          <w:noProof/>
        </w:rPr>
      </w:r>
      <w:r>
        <w:rPr>
          <w:noProof/>
        </w:rPr>
        <w:fldChar w:fldCharType="separate"/>
      </w:r>
      <w:r>
        <w:rPr>
          <w:noProof/>
        </w:rPr>
        <w:t>16</w:t>
      </w:r>
      <w:r>
        <w:rPr>
          <w:noProof/>
        </w:rPr>
        <w:fldChar w:fldCharType="end"/>
      </w:r>
    </w:p>
    <w:p w14:paraId="1B830009" w14:textId="1C7AFB55"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_Toc218587545 \h </w:instrText>
      </w:r>
      <w:r>
        <w:rPr>
          <w:noProof/>
        </w:rPr>
      </w:r>
      <w:r>
        <w:rPr>
          <w:noProof/>
        </w:rPr>
        <w:fldChar w:fldCharType="separate"/>
      </w:r>
      <w:r>
        <w:rPr>
          <w:noProof/>
        </w:rPr>
        <w:t>16</w:t>
      </w:r>
      <w:r>
        <w:rPr>
          <w:noProof/>
        </w:rPr>
        <w:fldChar w:fldCharType="end"/>
      </w:r>
    </w:p>
    <w:p w14:paraId="0BA52301" w14:textId="261B921E"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_Toc218587546 \h </w:instrText>
      </w:r>
      <w:r>
        <w:rPr>
          <w:noProof/>
        </w:rPr>
      </w:r>
      <w:r>
        <w:rPr>
          <w:noProof/>
        </w:rPr>
        <w:fldChar w:fldCharType="separate"/>
      </w:r>
      <w:r>
        <w:rPr>
          <w:noProof/>
        </w:rPr>
        <w:t>16</w:t>
      </w:r>
      <w:r>
        <w:rPr>
          <w:noProof/>
        </w:rPr>
        <w:fldChar w:fldCharType="end"/>
      </w:r>
    </w:p>
    <w:p w14:paraId="593C86A6" w14:textId="2D47BE1D"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_Toc218587547 \h </w:instrText>
      </w:r>
      <w:r>
        <w:rPr>
          <w:noProof/>
        </w:rPr>
      </w:r>
      <w:r>
        <w:rPr>
          <w:noProof/>
        </w:rPr>
        <w:fldChar w:fldCharType="separate"/>
      </w:r>
      <w:r>
        <w:rPr>
          <w:noProof/>
        </w:rPr>
        <w:t>16</w:t>
      </w:r>
      <w:r>
        <w:rPr>
          <w:noProof/>
        </w:rPr>
        <w:fldChar w:fldCharType="end"/>
      </w:r>
    </w:p>
    <w:p w14:paraId="02066B5F" w14:textId="082E5C80"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_Toc218587548 \h </w:instrText>
      </w:r>
      <w:r>
        <w:rPr>
          <w:noProof/>
        </w:rPr>
      </w:r>
      <w:r>
        <w:rPr>
          <w:noProof/>
        </w:rPr>
        <w:fldChar w:fldCharType="separate"/>
      </w:r>
      <w:r>
        <w:rPr>
          <w:noProof/>
        </w:rPr>
        <w:t>19</w:t>
      </w:r>
      <w:r>
        <w:rPr>
          <w:noProof/>
        </w:rPr>
        <w:fldChar w:fldCharType="end"/>
      </w:r>
    </w:p>
    <w:p w14:paraId="4B51BF8D" w14:textId="6A2A606E"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_Toc218587549 \h </w:instrText>
      </w:r>
      <w:r>
        <w:rPr>
          <w:noProof/>
        </w:rPr>
      </w:r>
      <w:r>
        <w:rPr>
          <w:noProof/>
        </w:rPr>
        <w:fldChar w:fldCharType="separate"/>
      </w:r>
      <w:r>
        <w:rPr>
          <w:noProof/>
        </w:rPr>
        <w:t>19</w:t>
      </w:r>
      <w:r>
        <w:rPr>
          <w:noProof/>
        </w:rPr>
        <w:fldChar w:fldCharType="end"/>
      </w:r>
    </w:p>
    <w:p w14:paraId="1A2E6C3A" w14:textId="418269B0"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_Toc218587550 \h </w:instrText>
      </w:r>
      <w:r>
        <w:rPr>
          <w:noProof/>
        </w:rPr>
      </w:r>
      <w:r>
        <w:rPr>
          <w:noProof/>
        </w:rPr>
        <w:fldChar w:fldCharType="separate"/>
      </w:r>
      <w:r>
        <w:rPr>
          <w:noProof/>
        </w:rPr>
        <w:t>19</w:t>
      </w:r>
      <w:r>
        <w:rPr>
          <w:noProof/>
        </w:rPr>
        <w:fldChar w:fldCharType="end"/>
      </w:r>
    </w:p>
    <w:p w14:paraId="01FABC0D" w14:textId="2B592929"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_Toc218587551 \h </w:instrText>
      </w:r>
      <w:r>
        <w:rPr>
          <w:noProof/>
        </w:rPr>
      </w:r>
      <w:r>
        <w:rPr>
          <w:noProof/>
        </w:rPr>
        <w:fldChar w:fldCharType="separate"/>
      </w:r>
      <w:r>
        <w:rPr>
          <w:noProof/>
        </w:rPr>
        <w:t>19</w:t>
      </w:r>
      <w:r>
        <w:rPr>
          <w:noProof/>
        </w:rPr>
        <w:fldChar w:fldCharType="end"/>
      </w:r>
    </w:p>
    <w:p w14:paraId="0B0CDD12" w14:textId="3FEEFDA9"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_Toc218587552 \h </w:instrText>
      </w:r>
      <w:r>
        <w:rPr>
          <w:noProof/>
        </w:rPr>
      </w:r>
      <w:r>
        <w:rPr>
          <w:noProof/>
        </w:rPr>
        <w:fldChar w:fldCharType="separate"/>
      </w:r>
      <w:r>
        <w:rPr>
          <w:noProof/>
        </w:rPr>
        <w:t>19</w:t>
      </w:r>
      <w:r>
        <w:rPr>
          <w:noProof/>
        </w:rPr>
        <w:fldChar w:fldCharType="end"/>
      </w:r>
    </w:p>
    <w:p w14:paraId="0789C4AD" w14:textId="2C90B7E0"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sidRPr="008A1BB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A1BBD">
        <w:rPr>
          <w:noProof/>
          <w:lang w:val="en-US"/>
        </w:rPr>
        <w:t>Structured data types</w:t>
      </w:r>
      <w:r>
        <w:rPr>
          <w:noProof/>
        </w:rPr>
        <w:tab/>
      </w:r>
      <w:r>
        <w:rPr>
          <w:noProof/>
        </w:rPr>
        <w:fldChar w:fldCharType="begin"/>
      </w:r>
      <w:r>
        <w:rPr>
          <w:noProof/>
        </w:rPr>
        <w:instrText xml:space="preserve"> PAGEREF _Toc218587553 \h </w:instrText>
      </w:r>
      <w:r>
        <w:rPr>
          <w:noProof/>
        </w:rPr>
      </w:r>
      <w:r>
        <w:rPr>
          <w:noProof/>
        </w:rPr>
        <w:fldChar w:fldCharType="separate"/>
      </w:r>
      <w:r>
        <w:rPr>
          <w:noProof/>
        </w:rPr>
        <w:t>20</w:t>
      </w:r>
      <w:r>
        <w:rPr>
          <w:noProof/>
        </w:rPr>
        <w:fldChar w:fldCharType="end"/>
      </w:r>
    </w:p>
    <w:p w14:paraId="4B4ACFBE" w14:textId="2900DD76"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_Toc218587554 \h </w:instrText>
      </w:r>
      <w:r>
        <w:rPr>
          <w:noProof/>
        </w:rPr>
      </w:r>
      <w:r>
        <w:rPr>
          <w:noProof/>
        </w:rPr>
        <w:fldChar w:fldCharType="separate"/>
      </w:r>
      <w:r>
        <w:rPr>
          <w:noProof/>
        </w:rPr>
        <w:t>20</w:t>
      </w:r>
      <w:r>
        <w:rPr>
          <w:noProof/>
        </w:rPr>
        <w:fldChar w:fldCharType="end"/>
      </w:r>
    </w:p>
    <w:p w14:paraId="101091BC" w14:textId="0A5A45F6"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_Toc218587555 \h </w:instrText>
      </w:r>
      <w:r>
        <w:rPr>
          <w:noProof/>
        </w:rPr>
      </w:r>
      <w:r>
        <w:rPr>
          <w:noProof/>
        </w:rPr>
        <w:fldChar w:fldCharType="separate"/>
      </w:r>
      <w:r>
        <w:rPr>
          <w:noProof/>
        </w:rPr>
        <w:t>20</w:t>
      </w:r>
      <w:r>
        <w:rPr>
          <w:noProof/>
        </w:rPr>
        <w:fldChar w:fldCharType="end"/>
      </w:r>
    </w:p>
    <w:p w14:paraId="66B3807B" w14:textId="25B44F57"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_Toc218587556 \h </w:instrText>
      </w:r>
      <w:r>
        <w:rPr>
          <w:noProof/>
        </w:rPr>
      </w:r>
      <w:r>
        <w:rPr>
          <w:noProof/>
        </w:rPr>
        <w:fldChar w:fldCharType="separate"/>
      </w:r>
      <w:r>
        <w:rPr>
          <w:noProof/>
        </w:rPr>
        <w:t>21</w:t>
      </w:r>
      <w:r>
        <w:rPr>
          <w:noProof/>
        </w:rPr>
        <w:fldChar w:fldCharType="end"/>
      </w:r>
    </w:p>
    <w:p w14:paraId="0F54EED0" w14:textId="128B98B6"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_Toc218587557 \h </w:instrText>
      </w:r>
      <w:r>
        <w:rPr>
          <w:noProof/>
        </w:rPr>
      </w:r>
      <w:r>
        <w:rPr>
          <w:noProof/>
        </w:rPr>
        <w:fldChar w:fldCharType="separate"/>
      </w:r>
      <w:r>
        <w:rPr>
          <w:noProof/>
        </w:rPr>
        <w:t>22</w:t>
      </w:r>
      <w:r>
        <w:rPr>
          <w:noProof/>
        </w:rPr>
        <w:fldChar w:fldCharType="end"/>
      </w:r>
    </w:p>
    <w:p w14:paraId="485A6C44" w14:textId="3DFCFF9B"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_Toc218587558 \h </w:instrText>
      </w:r>
      <w:r>
        <w:rPr>
          <w:noProof/>
        </w:rPr>
      </w:r>
      <w:r>
        <w:rPr>
          <w:noProof/>
        </w:rPr>
        <w:fldChar w:fldCharType="separate"/>
      </w:r>
      <w:r>
        <w:rPr>
          <w:noProof/>
        </w:rPr>
        <w:t>23</w:t>
      </w:r>
      <w:r>
        <w:rPr>
          <w:noProof/>
        </w:rPr>
        <w:fldChar w:fldCharType="end"/>
      </w:r>
    </w:p>
    <w:p w14:paraId="4FF84A37" w14:textId="04CBD06F"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_Toc218587559 \h </w:instrText>
      </w:r>
      <w:r>
        <w:rPr>
          <w:noProof/>
        </w:rPr>
      </w:r>
      <w:r>
        <w:rPr>
          <w:noProof/>
        </w:rPr>
        <w:fldChar w:fldCharType="separate"/>
      </w:r>
      <w:r>
        <w:rPr>
          <w:noProof/>
        </w:rPr>
        <w:t>24</w:t>
      </w:r>
      <w:r>
        <w:rPr>
          <w:noProof/>
        </w:rPr>
        <w:fldChar w:fldCharType="end"/>
      </w:r>
    </w:p>
    <w:p w14:paraId="0343EDD6" w14:textId="68434260"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_Toc218587560 \h </w:instrText>
      </w:r>
      <w:r>
        <w:rPr>
          <w:noProof/>
        </w:rPr>
      </w:r>
      <w:r>
        <w:rPr>
          <w:noProof/>
        </w:rPr>
        <w:fldChar w:fldCharType="separate"/>
      </w:r>
      <w:r>
        <w:rPr>
          <w:noProof/>
        </w:rPr>
        <w:t>24</w:t>
      </w:r>
      <w:r>
        <w:rPr>
          <w:noProof/>
        </w:rPr>
        <w:fldChar w:fldCharType="end"/>
      </w:r>
    </w:p>
    <w:p w14:paraId="6007D3A7" w14:textId="17C4F169"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_Toc218587561 \h </w:instrText>
      </w:r>
      <w:r>
        <w:rPr>
          <w:noProof/>
        </w:rPr>
      </w:r>
      <w:r>
        <w:rPr>
          <w:noProof/>
        </w:rPr>
        <w:fldChar w:fldCharType="separate"/>
      </w:r>
      <w:r>
        <w:rPr>
          <w:noProof/>
        </w:rPr>
        <w:t>24</w:t>
      </w:r>
      <w:r>
        <w:rPr>
          <w:noProof/>
        </w:rPr>
        <w:fldChar w:fldCharType="end"/>
      </w:r>
    </w:p>
    <w:p w14:paraId="274F8E41" w14:textId="3AF465D8"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_Toc218587562 \h </w:instrText>
      </w:r>
      <w:r>
        <w:rPr>
          <w:noProof/>
        </w:rPr>
      </w:r>
      <w:r>
        <w:rPr>
          <w:noProof/>
        </w:rPr>
        <w:fldChar w:fldCharType="separate"/>
      </w:r>
      <w:r>
        <w:rPr>
          <w:noProof/>
        </w:rPr>
        <w:t>25</w:t>
      </w:r>
      <w:r>
        <w:rPr>
          <w:noProof/>
        </w:rPr>
        <w:fldChar w:fldCharType="end"/>
      </w:r>
    </w:p>
    <w:p w14:paraId="32112343" w14:textId="79FC6AE7"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sidRPr="008A1BB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A1BBD">
        <w:rPr>
          <w:noProof/>
          <w:lang w:val="en-US"/>
        </w:rPr>
        <w:t>Simple data types and enumerations</w:t>
      </w:r>
      <w:r>
        <w:rPr>
          <w:noProof/>
        </w:rPr>
        <w:tab/>
      </w:r>
      <w:r>
        <w:rPr>
          <w:noProof/>
        </w:rPr>
        <w:fldChar w:fldCharType="begin"/>
      </w:r>
      <w:r>
        <w:rPr>
          <w:noProof/>
        </w:rPr>
        <w:instrText xml:space="preserve"> PAGEREF _Toc218587563 \h </w:instrText>
      </w:r>
      <w:r>
        <w:rPr>
          <w:noProof/>
        </w:rPr>
      </w:r>
      <w:r>
        <w:rPr>
          <w:noProof/>
        </w:rPr>
        <w:fldChar w:fldCharType="separate"/>
      </w:r>
      <w:r>
        <w:rPr>
          <w:noProof/>
        </w:rPr>
        <w:t>25</w:t>
      </w:r>
      <w:r>
        <w:rPr>
          <w:noProof/>
        </w:rPr>
        <w:fldChar w:fldCharType="end"/>
      </w:r>
    </w:p>
    <w:p w14:paraId="56829E66" w14:textId="68FA8F1B"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_Toc218587564 \h </w:instrText>
      </w:r>
      <w:r>
        <w:rPr>
          <w:noProof/>
        </w:rPr>
      </w:r>
      <w:r>
        <w:rPr>
          <w:noProof/>
        </w:rPr>
        <w:fldChar w:fldCharType="separate"/>
      </w:r>
      <w:r>
        <w:rPr>
          <w:noProof/>
        </w:rPr>
        <w:t>25</w:t>
      </w:r>
      <w:r>
        <w:rPr>
          <w:noProof/>
        </w:rPr>
        <w:fldChar w:fldCharType="end"/>
      </w:r>
    </w:p>
    <w:p w14:paraId="6C039FD2" w14:textId="3B87D381"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_Toc218587565 \h </w:instrText>
      </w:r>
      <w:r>
        <w:rPr>
          <w:noProof/>
        </w:rPr>
      </w:r>
      <w:r>
        <w:rPr>
          <w:noProof/>
        </w:rPr>
        <w:fldChar w:fldCharType="separate"/>
      </w:r>
      <w:r>
        <w:rPr>
          <w:noProof/>
        </w:rPr>
        <w:t>25</w:t>
      </w:r>
      <w:r>
        <w:rPr>
          <w:noProof/>
        </w:rPr>
        <w:fldChar w:fldCharType="end"/>
      </w:r>
    </w:p>
    <w:p w14:paraId="6217234A" w14:textId="2DE23C6E"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_Toc218587566 \h </w:instrText>
      </w:r>
      <w:r>
        <w:rPr>
          <w:noProof/>
        </w:rPr>
      </w:r>
      <w:r>
        <w:rPr>
          <w:noProof/>
        </w:rPr>
        <w:fldChar w:fldCharType="separate"/>
      </w:r>
      <w:r>
        <w:rPr>
          <w:noProof/>
        </w:rPr>
        <w:t>25</w:t>
      </w:r>
      <w:r>
        <w:rPr>
          <w:noProof/>
        </w:rPr>
        <w:fldChar w:fldCharType="end"/>
      </w:r>
    </w:p>
    <w:p w14:paraId="2CB1AC38" w14:textId="6E07E8F0"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_Toc218587567 \h </w:instrText>
      </w:r>
      <w:r>
        <w:rPr>
          <w:noProof/>
        </w:rPr>
      </w:r>
      <w:r>
        <w:rPr>
          <w:noProof/>
        </w:rPr>
        <w:fldChar w:fldCharType="separate"/>
      </w:r>
      <w:r>
        <w:rPr>
          <w:noProof/>
        </w:rPr>
        <w:t>25</w:t>
      </w:r>
      <w:r>
        <w:rPr>
          <w:noProof/>
        </w:rPr>
        <w:fldChar w:fldCharType="end"/>
      </w:r>
    </w:p>
    <w:p w14:paraId="3728AE1F" w14:textId="028286F9"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_Toc218587568 \h </w:instrText>
      </w:r>
      <w:r>
        <w:rPr>
          <w:noProof/>
        </w:rPr>
      </w:r>
      <w:r>
        <w:rPr>
          <w:noProof/>
        </w:rPr>
        <w:fldChar w:fldCharType="separate"/>
      </w:r>
      <w:r>
        <w:rPr>
          <w:noProof/>
        </w:rPr>
        <w:t>25</w:t>
      </w:r>
      <w:r>
        <w:rPr>
          <w:noProof/>
        </w:rPr>
        <w:fldChar w:fldCharType="end"/>
      </w:r>
    </w:p>
    <w:p w14:paraId="2EACA392" w14:textId="69CD915E"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_Toc218587569 \h </w:instrText>
      </w:r>
      <w:r>
        <w:rPr>
          <w:noProof/>
        </w:rPr>
      </w:r>
      <w:r>
        <w:rPr>
          <w:noProof/>
        </w:rPr>
        <w:fldChar w:fldCharType="separate"/>
      </w:r>
      <w:r>
        <w:rPr>
          <w:noProof/>
        </w:rPr>
        <w:t>26</w:t>
      </w:r>
      <w:r>
        <w:rPr>
          <w:noProof/>
        </w:rPr>
        <w:fldChar w:fldCharType="end"/>
      </w:r>
    </w:p>
    <w:p w14:paraId="300BD661" w14:textId="0B2EDBF1"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_Toc218587570 \h </w:instrText>
      </w:r>
      <w:r>
        <w:rPr>
          <w:noProof/>
        </w:rPr>
      </w:r>
      <w:r>
        <w:rPr>
          <w:noProof/>
        </w:rPr>
        <w:fldChar w:fldCharType="separate"/>
      </w:r>
      <w:r>
        <w:rPr>
          <w:noProof/>
        </w:rPr>
        <w:t>26</w:t>
      </w:r>
      <w:r>
        <w:rPr>
          <w:noProof/>
        </w:rPr>
        <w:fldChar w:fldCharType="end"/>
      </w:r>
    </w:p>
    <w:p w14:paraId="512C25DF" w14:textId="7DB3633C"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_Toc218587571 \h </w:instrText>
      </w:r>
      <w:r>
        <w:rPr>
          <w:noProof/>
        </w:rPr>
      </w:r>
      <w:r>
        <w:rPr>
          <w:noProof/>
        </w:rPr>
        <w:fldChar w:fldCharType="separate"/>
      </w:r>
      <w:r>
        <w:rPr>
          <w:noProof/>
        </w:rPr>
        <w:t>26</w:t>
      </w:r>
      <w:r>
        <w:rPr>
          <w:noProof/>
        </w:rPr>
        <w:fldChar w:fldCharType="end"/>
      </w:r>
    </w:p>
    <w:p w14:paraId="25B5C5AA" w14:textId="0BB903F6"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_Toc218587572 \h </w:instrText>
      </w:r>
      <w:r>
        <w:rPr>
          <w:noProof/>
        </w:rPr>
      </w:r>
      <w:r>
        <w:rPr>
          <w:noProof/>
        </w:rPr>
        <w:fldChar w:fldCharType="separate"/>
      </w:r>
      <w:r>
        <w:rPr>
          <w:noProof/>
        </w:rPr>
        <w:t>26</w:t>
      </w:r>
      <w:r>
        <w:rPr>
          <w:noProof/>
        </w:rPr>
        <w:fldChar w:fldCharType="end"/>
      </w:r>
    </w:p>
    <w:p w14:paraId="496CC294" w14:textId="73E7A389"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_Toc218587573 \h </w:instrText>
      </w:r>
      <w:r>
        <w:rPr>
          <w:noProof/>
        </w:rPr>
      </w:r>
      <w:r>
        <w:rPr>
          <w:noProof/>
        </w:rPr>
        <w:fldChar w:fldCharType="separate"/>
      </w:r>
      <w:r>
        <w:rPr>
          <w:noProof/>
        </w:rPr>
        <w:t>26</w:t>
      </w:r>
      <w:r>
        <w:rPr>
          <w:noProof/>
        </w:rPr>
        <w:fldChar w:fldCharType="end"/>
      </w:r>
    </w:p>
    <w:p w14:paraId="6C718DF7" w14:textId="6B07D6F8" w:rsidR="009D6F4B" w:rsidRDefault="009D6F4B" w:rsidP="009D6F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_Toc218587574 \h </w:instrText>
      </w:r>
      <w:r>
        <w:rPr>
          <w:noProof/>
        </w:rPr>
      </w:r>
      <w:r>
        <w:rPr>
          <w:noProof/>
        </w:rPr>
        <w:fldChar w:fldCharType="separate"/>
      </w:r>
      <w:r>
        <w:rPr>
          <w:noProof/>
        </w:rPr>
        <w:t>27</w:t>
      </w:r>
      <w:r>
        <w:rPr>
          <w:noProof/>
        </w:rPr>
        <w:fldChar w:fldCharType="end"/>
      </w:r>
    </w:p>
    <w:p w14:paraId="5B6033A4" w14:textId="6D26CA1C"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_Toc218587575 \h </w:instrText>
      </w:r>
      <w:r>
        <w:rPr>
          <w:noProof/>
        </w:rPr>
      </w:r>
      <w:r>
        <w:rPr>
          <w:noProof/>
        </w:rPr>
        <w:fldChar w:fldCharType="separate"/>
      </w:r>
      <w:r>
        <w:rPr>
          <w:noProof/>
        </w:rPr>
        <w:t>27</w:t>
      </w:r>
      <w:r>
        <w:rPr>
          <w:noProof/>
        </w:rPr>
        <w:fldChar w:fldCharType="end"/>
      </w:r>
    </w:p>
    <w:p w14:paraId="14A9FE9C" w14:textId="5B51FF5D"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_Toc218587576 \h </w:instrText>
      </w:r>
      <w:r>
        <w:rPr>
          <w:noProof/>
        </w:rPr>
      </w:r>
      <w:r>
        <w:rPr>
          <w:noProof/>
        </w:rPr>
        <w:fldChar w:fldCharType="separate"/>
      </w:r>
      <w:r>
        <w:rPr>
          <w:noProof/>
        </w:rPr>
        <w:t>27</w:t>
      </w:r>
      <w:r>
        <w:rPr>
          <w:noProof/>
        </w:rPr>
        <w:fldChar w:fldCharType="end"/>
      </w:r>
    </w:p>
    <w:p w14:paraId="58996CF4" w14:textId="657419AD" w:rsidR="009D6F4B" w:rsidRDefault="009D6F4B" w:rsidP="009D6F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_Toc218587577 \h </w:instrText>
      </w:r>
      <w:r>
        <w:rPr>
          <w:noProof/>
        </w:rPr>
      </w:r>
      <w:r>
        <w:rPr>
          <w:noProof/>
        </w:rPr>
        <w:fldChar w:fldCharType="separate"/>
      </w:r>
      <w:r>
        <w:rPr>
          <w:noProof/>
        </w:rPr>
        <w:t>33</w:t>
      </w:r>
      <w:r>
        <w:rPr>
          <w:noProof/>
        </w:rPr>
        <w:fldChar w:fldCharType="end"/>
      </w:r>
    </w:p>
    <w:p w14:paraId="7CD6A724" w14:textId="10F5B505" w:rsidR="00080512" w:rsidRPr="004D3578" w:rsidRDefault="00886EB6">
      <w: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51981271"/>
      <w:bookmarkStart w:id="15" w:name="_Toc21858750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218587506"/>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146103714"/>
      <w:bookmarkStart w:id="26" w:name="_Toc151981273"/>
      <w:bookmarkStart w:id="27" w:name="_Toc21858750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9" w:name="_Toc510696580"/>
      <w:bookmarkStart w:id="30" w:name="_Toc35971372"/>
      <w:bookmarkStart w:id="31" w:name="_Toc146103715"/>
      <w:bookmarkStart w:id="32" w:name="_Toc151981274"/>
      <w:bookmarkStart w:id="33" w:name="_Toc218587508"/>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46103716"/>
      <w:bookmarkStart w:id="37" w:name="_Toc151981275"/>
      <w:bookmarkStart w:id="38" w:name="_Toc218587509"/>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39" w:name="_Toc510696582"/>
      <w:bookmarkStart w:id="40" w:name="_Toc35971374"/>
      <w:bookmarkStart w:id="41" w:name="_Toc146103717"/>
      <w:bookmarkStart w:id="42" w:name="_Toc151981276"/>
      <w:bookmarkStart w:id="43" w:name="_Toc218587510"/>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4" w:name="_Toc510696583"/>
      <w:bookmarkStart w:id="45" w:name="_Toc35971375"/>
      <w:bookmarkStart w:id="46" w:name="_Toc146103718"/>
      <w:bookmarkStart w:id="47" w:name="_Toc151981277"/>
      <w:bookmarkStart w:id="48" w:name="_Toc218587511"/>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49" w:name="_Toc510696584"/>
      <w:bookmarkStart w:id="50" w:name="_Toc35971376"/>
      <w:bookmarkStart w:id="51" w:name="_Toc146103719"/>
      <w:bookmarkStart w:id="52" w:name="_Toc151981278"/>
      <w:bookmarkStart w:id="53" w:name="_Toc218587512"/>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85pt;height:56.4pt" o:ole="">
            <v:imagedata r:id="rId13" o:title=""/>
          </v:shape>
          <o:OLEObject Type="Embed" ProgID="Visio.Drawing.15" ShapeID="_x0000_i1027" DrawAspect="Content" ObjectID="_1829200371"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4" w:name="_Toc510696585"/>
      <w:bookmarkStart w:id="55" w:name="_Toc35971377"/>
      <w:bookmarkStart w:id="56" w:name="_Toc146103720"/>
      <w:bookmarkStart w:id="57" w:name="_Toc151981279"/>
      <w:bookmarkStart w:id="58" w:name="_Toc218587513"/>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Heading2"/>
      </w:pPr>
      <w:bookmarkStart w:id="59" w:name="_Toc510696586"/>
      <w:bookmarkStart w:id="60" w:name="_Toc35971378"/>
      <w:bookmarkStart w:id="61" w:name="_Toc146103721"/>
      <w:bookmarkStart w:id="62" w:name="_Toc151981280"/>
      <w:bookmarkStart w:id="63" w:name="_Toc218587514"/>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proofErr w:type="spellStart"/>
            <w:r>
              <w:t>Nmf_MRM</w:t>
            </w:r>
            <w:proofErr w:type="spellEnd"/>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4" w:name="_Toc510696587"/>
      <w:bookmarkStart w:id="65" w:name="_Toc35971379"/>
      <w:bookmarkStart w:id="66" w:name="_Toc146103722"/>
      <w:bookmarkStart w:id="67" w:name="_Toc151981281"/>
      <w:bookmarkStart w:id="68" w:name="_Toc218587515"/>
      <w:r>
        <w:t>5.2</w:t>
      </w:r>
      <w:r>
        <w:tab/>
      </w:r>
      <w:proofErr w:type="spellStart"/>
      <w:r w:rsidR="00F17CA1">
        <w:t>Nmf_MediaResourceManagement</w:t>
      </w:r>
      <w:proofErr w:type="spellEnd"/>
      <w:r w:rsidR="00F17CA1">
        <w:t xml:space="preserve">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Heading3"/>
      </w:pPr>
      <w:bookmarkStart w:id="69" w:name="_Toc510696588"/>
      <w:bookmarkStart w:id="70" w:name="_Toc35971380"/>
      <w:bookmarkStart w:id="71" w:name="_Toc146103723"/>
      <w:bookmarkStart w:id="72" w:name="_Toc151981282"/>
      <w:bookmarkStart w:id="73" w:name="_Toc218587516"/>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Heading3"/>
      </w:pPr>
      <w:bookmarkStart w:id="74" w:name="_Toc510696589"/>
      <w:bookmarkStart w:id="75" w:name="_Toc35971381"/>
      <w:bookmarkStart w:id="76" w:name="_Toc146103724"/>
      <w:bookmarkStart w:id="77" w:name="_Toc151981283"/>
      <w:bookmarkStart w:id="78" w:name="_Toc218587517"/>
      <w:r>
        <w:t>5.2.2</w:t>
      </w:r>
      <w:r>
        <w:tab/>
        <w:t>Service Operations</w:t>
      </w:r>
      <w:bookmarkEnd w:id="74"/>
      <w:bookmarkEnd w:id="75"/>
      <w:bookmarkEnd w:id="76"/>
      <w:bookmarkEnd w:id="77"/>
      <w:bookmarkEnd w:id="78"/>
    </w:p>
    <w:p w14:paraId="679BB854" w14:textId="77777777" w:rsidR="008A6D4A" w:rsidRDefault="008A6D4A" w:rsidP="007A4424">
      <w:pPr>
        <w:pStyle w:val="Heading4"/>
      </w:pPr>
      <w:bookmarkStart w:id="79" w:name="_Toc510696590"/>
      <w:bookmarkStart w:id="80" w:name="_Toc35971382"/>
      <w:bookmarkStart w:id="81" w:name="_Toc146103725"/>
      <w:bookmarkStart w:id="82" w:name="_Toc151981284"/>
      <w:bookmarkStart w:id="83" w:name="_Toc218587518"/>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4" w:name="_Toc510696591"/>
      <w:bookmarkStart w:id="85" w:name="_Toc35971383"/>
      <w:bookmarkStart w:id="86" w:name="_Toc146103726"/>
      <w:bookmarkStart w:id="87" w:name="_Toc151981285"/>
      <w:bookmarkStart w:id="88" w:name="_Toc218587519"/>
      <w:r>
        <w:t>5.2.2.2</w:t>
      </w:r>
      <w:r>
        <w:tab/>
      </w:r>
      <w:bookmarkEnd w:id="84"/>
      <w:bookmarkEnd w:id="85"/>
      <w:proofErr w:type="spellStart"/>
      <w:r w:rsidR="001F453F">
        <w:t>Nmf_MRM_Create</w:t>
      </w:r>
      <w:proofErr w:type="spellEnd"/>
      <w:r w:rsidR="001F453F">
        <w:t xml:space="preserve"> Service Operation</w:t>
      </w:r>
      <w:bookmarkEnd w:id="86"/>
      <w:bookmarkEnd w:id="87"/>
      <w:bookmarkEnd w:id="88"/>
    </w:p>
    <w:p w14:paraId="687573F6" w14:textId="77777777" w:rsidR="008A6D4A" w:rsidRDefault="008A6D4A" w:rsidP="007A4424">
      <w:pPr>
        <w:pStyle w:val="Heading5"/>
      </w:pPr>
      <w:bookmarkStart w:id="89" w:name="_Toc510696592"/>
      <w:bookmarkStart w:id="90" w:name="_Toc35971384"/>
      <w:bookmarkStart w:id="91" w:name="_Toc146103727"/>
      <w:bookmarkStart w:id="92" w:name="_Toc151981286"/>
      <w:bookmarkStart w:id="93" w:name="_Toc218587520"/>
      <w:r>
        <w:t>5.2.2.2.1</w:t>
      </w:r>
      <w:r>
        <w:tab/>
        <w:t>General</w:t>
      </w:r>
      <w:bookmarkEnd w:id="89"/>
      <w:bookmarkEnd w:id="90"/>
      <w:bookmarkEnd w:id="91"/>
      <w:bookmarkEnd w:id="92"/>
      <w:bookmarkEnd w:id="93"/>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4" w:name="_Toc510696593"/>
      <w:bookmarkStart w:id="95" w:name="_Toc35971385"/>
      <w:bookmarkStart w:id="96" w:name="_Toc146103728"/>
      <w:bookmarkStart w:id="97" w:name="_Toc151981287"/>
      <w:bookmarkStart w:id="98" w:name="_Toc218587521"/>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3pt;height:108pt" o:ole="">
            <v:imagedata r:id="rId15" o:title=""/>
          </v:shape>
          <o:OLEObject Type="Embed" ProgID="Visio.Drawing.11" ShapeID="_x0000_i1028" DrawAspect="Content" ObjectID="_1829200372"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B12CE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AB51B1">
        <w:rPr>
          <w:lang w:eastAsia="zh-CN"/>
        </w:rPr>
        <w:t>VIDEO, AUDIO</w:t>
      </w:r>
      <w:r w:rsidR="0036461D">
        <w:rPr>
          <w:lang w:eastAsia="zh-CN"/>
        </w:rPr>
        <w:t>;</w:t>
      </w:r>
    </w:p>
    <w:p w14:paraId="7EE6C4F0" w14:textId="2A8DA2BA" w:rsidR="00E51BF5" w:rsidRDefault="00E85E0D" w:rsidP="005C2F34">
      <w:pPr>
        <w:pStyle w:val="B3"/>
        <w:rPr>
          <w:rFonts w:eastAsia="DengXian"/>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36461D">
        <w:rPr>
          <w:rFonts w:eastAsia="DengXian"/>
        </w:rPr>
        <w:t xml:space="preserve"> in the attribute "</w:t>
      </w:r>
      <w:proofErr w:type="spellStart"/>
      <w:r w:rsidR="0036461D">
        <w:rPr>
          <w:rFonts w:eastAsia="DengXian"/>
          <w:lang w:eastAsia="zh-CN"/>
        </w:rPr>
        <w:t>d</w:t>
      </w:r>
      <w:r w:rsidR="0036461D">
        <w:rPr>
          <w:rFonts w:eastAsia="DengXian" w:hint="eastAsia"/>
          <w:lang w:eastAsia="zh-CN"/>
        </w:rPr>
        <w:t>cMedia</w:t>
      </w:r>
      <w:proofErr w:type="spellEnd"/>
      <w:r w:rsidR="0036461D">
        <w:rPr>
          <w:rFonts w:eastAsia="DengXian"/>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DA48ED1" w14:textId="47421506"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2B7A2213"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which includes the</w:t>
      </w:r>
      <w:r w:rsidR="00C352AA" w:rsidRPr="00096389">
        <w:rPr>
          <w:rStyle w:val="B1Char"/>
        </w:rPr>
        <w:t xml:space="preserve"> </w:t>
      </w:r>
      <w:r w:rsidR="00E51BF5">
        <w:rPr>
          <w:rStyle w:val="B1Char"/>
        </w:rPr>
        <w:t>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4D2D546E"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77DCC435" w:rsidR="00FB38DF" w:rsidRDefault="00A15480"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w:t>
      </w:r>
      <w:proofErr w:type="spellStart"/>
      <w:r w:rsidR="00FB38DF">
        <w:rPr>
          <w:lang w:eastAsia="zh-CN"/>
        </w:rPr>
        <w:t>remoteNonDcMedia</w:t>
      </w:r>
      <w:proofErr w:type="spellEnd"/>
      <w:r w:rsidR="00FB38DF">
        <w:rPr>
          <w:lang w:eastAsia="zh-CN"/>
        </w:rPr>
        <w:t xml:space="preserve">" within the data type </w:t>
      </w:r>
      <w:proofErr w:type="spellStart"/>
      <w:r w:rsidR="00FB38DF">
        <w:rPr>
          <w:lang w:eastAsia="zh-CN"/>
        </w:rPr>
        <w:t>MediaInfo</w:t>
      </w:r>
      <w:proofErr w:type="spellEnd"/>
      <w:r w:rsidR="00FB38DF">
        <w:rPr>
          <w:lang w:eastAsia="zh-CN"/>
        </w:rPr>
        <w:t xml:space="preserve"> shall be included</w:t>
      </w:r>
      <w:r>
        <w:rPr>
          <w:lang w:eastAsia="zh-CN"/>
        </w:rPr>
        <w:t>; and</w:t>
      </w:r>
    </w:p>
    <w:p w14:paraId="2D35C52B" w14:textId="77777777" w:rsidR="00A15480" w:rsidRDefault="00A15480" w:rsidP="00A15480">
      <w:pPr>
        <w:pStyle w:val="B3"/>
        <w:rPr>
          <w:lang w:eastAsia="zh-CN"/>
        </w:rPr>
      </w:pPr>
      <w:r>
        <w:rPr>
          <w:rFonts w:hint="eastAsia"/>
          <w:lang w:eastAsia="zh-CN"/>
        </w:rPr>
        <w:t>m</w:t>
      </w:r>
      <w:r>
        <w:rPr>
          <w:lang w:eastAsia="zh-CN"/>
        </w:rPr>
        <w:t>ay include:</w:t>
      </w:r>
    </w:p>
    <w:p w14:paraId="03AD8D5E" w14:textId="69ADAFE7" w:rsidR="00A15480" w:rsidRPr="008260F5" w:rsidRDefault="009D6F4B" w:rsidP="009D6F4B">
      <w:pPr>
        <w:pStyle w:val="B3"/>
        <w:rPr>
          <w:rStyle w:val="B1Char"/>
          <w:lang w:eastAsia="zh-CN"/>
        </w:rPr>
      </w:pPr>
      <w:r>
        <w:rPr>
          <w:lang w:eastAsia="zh-CN"/>
        </w:rPr>
        <w:t>1)</w:t>
      </w:r>
      <w:r>
        <w:rPr>
          <w:lang w:eastAsia="zh-CN"/>
        </w:rPr>
        <w:tab/>
      </w:r>
      <w:r w:rsidR="00A15480" w:rsidRPr="00E16E23">
        <w:rPr>
          <w:lang w:eastAsia="zh-CN"/>
        </w:rPr>
        <w:t xml:space="preserve">the AR media resource description in the attribute "ArMedia" within the data type </w:t>
      </w:r>
      <w:proofErr w:type="spellStart"/>
      <w:r w:rsidR="00A15480" w:rsidRPr="00E16E23">
        <w:rPr>
          <w:lang w:eastAsia="zh-CN"/>
        </w:rPr>
        <w:t>MediaInfo</w:t>
      </w:r>
      <w:proofErr w:type="spellEnd"/>
      <w:r w:rsidR="00A15480" w:rsidRPr="00E16E23">
        <w:rPr>
          <w:lang w:eastAsia="zh-CN"/>
        </w:rPr>
        <w:t xml:space="preserve"> if </w:t>
      </w:r>
      <w:bookmarkStart w:id="99" w:name="_Hlk211456400"/>
      <w:r w:rsidR="00A15480">
        <w:rPr>
          <w:lang w:eastAsia="zh-CN"/>
        </w:rPr>
        <w:t>the media resource type is set to "DC" or "VIDEO" and</w:t>
      </w:r>
      <w:bookmarkEnd w:id="99"/>
      <w:r w:rsidR="00A15480">
        <w:rPr>
          <w:lang w:eastAsia="zh-CN"/>
        </w:rPr>
        <w:t xml:space="preserve"> </w:t>
      </w:r>
      <w:r w:rsidR="00A15480" w:rsidRPr="00E16E23">
        <w:rPr>
          <w:lang w:eastAsia="zh-CN"/>
        </w:rPr>
        <w:t>the media is used for AR communication.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1" w:name="_Toc510696595"/>
      <w:bookmarkStart w:id="102" w:name="_Toc35971387"/>
      <w:bookmarkStart w:id="103" w:name="_Toc146103729"/>
      <w:bookmarkStart w:id="104" w:name="_Toc151981288"/>
      <w:bookmarkStart w:id="105" w:name="_Toc218587522"/>
      <w:r>
        <w:t>5.2.2.3</w:t>
      </w:r>
      <w:r>
        <w:tab/>
      </w:r>
      <w:proofErr w:type="spellStart"/>
      <w:r w:rsidR="001F453F">
        <w:t>Nmf_MRM_Update</w:t>
      </w:r>
      <w:proofErr w:type="spellEnd"/>
      <w:r w:rsidR="001F453F">
        <w:t xml:space="preserve"> Service Operation</w:t>
      </w:r>
      <w:bookmarkEnd w:id="101"/>
      <w:bookmarkEnd w:id="102"/>
      <w:bookmarkEnd w:id="103"/>
      <w:bookmarkEnd w:id="104"/>
      <w:bookmarkEnd w:id="105"/>
    </w:p>
    <w:p w14:paraId="24064A58" w14:textId="77777777" w:rsidR="00E51BF5" w:rsidRDefault="00E51BF5" w:rsidP="00E51BF5">
      <w:pPr>
        <w:pStyle w:val="Heading5"/>
      </w:pPr>
      <w:bookmarkStart w:id="106" w:name="_Toc146103730"/>
      <w:bookmarkStart w:id="107" w:name="_Toc151981289"/>
      <w:bookmarkStart w:id="108" w:name="_Toc218587523"/>
      <w:r>
        <w:t>5.2.2.3.1</w:t>
      </w:r>
      <w:r>
        <w:tab/>
        <w:t>General</w:t>
      </w:r>
      <w:bookmarkEnd w:id="106"/>
      <w:bookmarkEnd w:id="107"/>
      <w:bookmarkEnd w:id="108"/>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9" w:name="_Toc146103731"/>
      <w:bookmarkStart w:id="110" w:name="_Toc151981290"/>
      <w:bookmarkStart w:id="111" w:name="_Toc218587524"/>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w:t>
      </w:r>
      <w:proofErr w:type="spellStart"/>
      <w:r>
        <w:rPr>
          <w:rFonts w:eastAsia="DengXian"/>
          <w:lang w:eastAsia="zh-CN"/>
        </w:rPr>
        <w:t>contextId</w:t>
      </w:r>
      <w:proofErr w:type="spellEnd"/>
      <w:r>
        <w:rPr>
          <w:rFonts w:eastAsia="DengXian"/>
          <w:lang w:eastAsia="zh-CN"/>
        </w:rPr>
        <w:t>}</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05pt;height:106.4pt" o:ole="">
            <v:imagedata r:id="rId17" o:title=""/>
          </v:shape>
          <o:OLEObject Type="Embed" ProgID="Visio.Drawing.15" ShapeID="_x0000_i1029" DrawAspect="Content" ObjectID="_1829200373"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lastRenderedPageBreak/>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2" w:name="_Toc146103732"/>
      <w:bookmarkStart w:id="113" w:name="_Toc151981291"/>
      <w:bookmarkStart w:id="114" w:name="_Toc218587525"/>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12"/>
      <w:bookmarkEnd w:id="113"/>
      <w:bookmarkEnd w:id="114"/>
    </w:p>
    <w:p w14:paraId="15D6360C" w14:textId="77777777" w:rsidR="00E51BF5" w:rsidRDefault="00E51BF5" w:rsidP="00E51BF5">
      <w:pPr>
        <w:pStyle w:val="Heading5"/>
      </w:pPr>
      <w:bookmarkStart w:id="115" w:name="_Toc146103733"/>
      <w:bookmarkStart w:id="116" w:name="_Toc151981292"/>
      <w:bookmarkStart w:id="117" w:name="_Toc218587526"/>
      <w:r>
        <w:t>5.2.2.4.1</w:t>
      </w:r>
      <w:r>
        <w:tab/>
        <w:t>General</w:t>
      </w:r>
      <w:bookmarkEnd w:id="115"/>
      <w:bookmarkEnd w:id="116"/>
      <w:bookmarkEnd w:id="117"/>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8" w:name="_Toc146103734"/>
      <w:bookmarkStart w:id="119" w:name="_Toc151981293"/>
      <w:bookmarkStart w:id="120" w:name="_Toc218587527"/>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w:t>
      </w:r>
      <w:proofErr w:type="spellStart"/>
      <w:r w:rsidRPr="00D165ED">
        <w:rPr>
          <w:rFonts w:eastAsia="DengXian"/>
        </w:rPr>
        <w:t>apiRoot</w:t>
      </w:r>
      <w:proofErr w:type="spellEnd"/>
      <w:r w:rsidRPr="00D165ED">
        <w:rPr>
          <w:rFonts w:eastAsia="DengXian"/>
        </w:rPr>
        <w:t>}/</w:t>
      </w:r>
      <w:proofErr w:type="spellStart"/>
      <w:r w:rsidRPr="00D165ED">
        <w:rPr>
          <w:rFonts w:eastAsia="DengXian"/>
        </w:rPr>
        <w:t>n</w:t>
      </w:r>
      <w:r>
        <w:rPr>
          <w:rFonts w:eastAsia="DengXian"/>
        </w:rPr>
        <w:t>mf</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w:t>
      </w:r>
      <w:proofErr w:type="spellStart"/>
      <w:r>
        <w:rPr>
          <w:rFonts w:eastAsia="DengXian"/>
          <w:lang w:eastAsia="zh-CN"/>
        </w:rPr>
        <w:t>contextId</w:t>
      </w:r>
      <w:proofErr w:type="spellEnd"/>
      <w:r>
        <w:rPr>
          <w:rFonts w:eastAsia="DengXian"/>
          <w:lang w:eastAsia="zh-CN"/>
        </w:rPr>
        <w:t>}</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3pt;height:108pt" o:ole="">
            <v:imagedata r:id="rId19" o:title=""/>
          </v:shape>
          <o:OLEObject Type="Embed" ProgID="Visio.Drawing.11" ShapeID="_x0000_i1030" DrawAspect="Content" ObjectID="_1829200374"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1" w:name="_Toc510696597"/>
      <w:bookmarkStart w:id="122" w:name="_Toc35971389"/>
      <w:bookmarkStart w:id="123" w:name="_Toc146103735"/>
      <w:bookmarkStart w:id="124" w:name="_Toc151981294"/>
      <w:bookmarkStart w:id="125" w:name="_Toc218587528"/>
      <w:r>
        <w:lastRenderedPageBreak/>
        <w:t>6</w:t>
      </w:r>
      <w:r>
        <w:tab/>
        <w:t>API Definitions</w:t>
      </w:r>
      <w:bookmarkEnd w:id="121"/>
      <w:bookmarkEnd w:id="122"/>
      <w:bookmarkEnd w:id="123"/>
      <w:bookmarkEnd w:id="124"/>
      <w:bookmarkEnd w:id="125"/>
    </w:p>
    <w:p w14:paraId="391C9859" w14:textId="18DEEA80" w:rsidR="008A6D4A" w:rsidRDefault="008A6D4A" w:rsidP="007A4424">
      <w:pPr>
        <w:pStyle w:val="Heading2"/>
      </w:pPr>
      <w:bookmarkStart w:id="126" w:name="_Toc510696598"/>
      <w:bookmarkStart w:id="127" w:name="_Toc35971390"/>
      <w:bookmarkStart w:id="128" w:name="_Toc146103736"/>
      <w:bookmarkStart w:id="129" w:name="_Toc151981295"/>
      <w:bookmarkStart w:id="130" w:name="_Toc218587529"/>
      <w:r>
        <w:t>6.1</w:t>
      </w:r>
      <w:r>
        <w:tab/>
      </w:r>
      <w:proofErr w:type="spellStart"/>
      <w:r w:rsidR="00E25EE1">
        <w:t>Nmf_MRM</w:t>
      </w:r>
      <w:proofErr w:type="spellEnd"/>
      <w:r>
        <w:t xml:space="preserve"> Service API</w:t>
      </w:r>
      <w:bookmarkEnd w:id="126"/>
      <w:bookmarkEnd w:id="127"/>
      <w:bookmarkEnd w:id="128"/>
      <w:bookmarkEnd w:id="129"/>
      <w:bookmarkEnd w:id="130"/>
    </w:p>
    <w:p w14:paraId="2FA7B115" w14:textId="77777777" w:rsidR="008A6D4A" w:rsidRDefault="008A6D4A" w:rsidP="007A4424">
      <w:pPr>
        <w:pStyle w:val="Heading3"/>
      </w:pPr>
      <w:bookmarkStart w:id="131" w:name="_Toc510696599"/>
      <w:bookmarkStart w:id="132" w:name="_Toc35971391"/>
      <w:bookmarkStart w:id="133" w:name="_Toc146103737"/>
      <w:bookmarkStart w:id="134" w:name="_Toc151981296"/>
      <w:bookmarkStart w:id="135" w:name="_Toc218587530"/>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7" w:name="_Toc35971392"/>
      <w:bookmarkStart w:id="138" w:name="_Toc146103738"/>
      <w:bookmarkStart w:id="139" w:name="_Toc151981297"/>
      <w:bookmarkStart w:id="140" w:name="_Toc218587531"/>
      <w:r>
        <w:t>6.1.2</w:t>
      </w:r>
      <w:r>
        <w:tab/>
        <w:t>Usage of HTTP</w:t>
      </w:r>
      <w:bookmarkEnd w:id="136"/>
      <w:bookmarkEnd w:id="137"/>
      <w:bookmarkEnd w:id="138"/>
      <w:bookmarkEnd w:id="139"/>
      <w:bookmarkEnd w:id="140"/>
    </w:p>
    <w:p w14:paraId="1560E1A9" w14:textId="77777777" w:rsidR="008A6D4A" w:rsidRPr="000C5200" w:rsidRDefault="008A6D4A" w:rsidP="007A4424">
      <w:pPr>
        <w:pStyle w:val="Heading4"/>
      </w:pPr>
      <w:bookmarkStart w:id="141" w:name="_Toc510696601"/>
      <w:bookmarkStart w:id="142" w:name="_Toc35971393"/>
      <w:bookmarkStart w:id="143" w:name="_Toc146103739"/>
      <w:bookmarkStart w:id="144" w:name="_Toc151981298"/>
      <w:bookmarkStart w:id="145" w:name="_Toc218587532"/>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7" w:name="_Toc35971394"/>
      <w:bookmarkStart w:id="148" w:name="_Toc146103740"/>
      <w:bookmarkStart w:id="149" w:name="_Toc151981299"/>
      <w:bookmarkStart w:id="150" w:name="_Toc218587533"/>
      <w:r>
        <w:t>6.1.2.2</w:t>
      </w:r>
      <w:r>
        <w:tab/>
        <w:t>HTTP standard headers</w:t>
      </w:r>
      <w:bookmarkEnd w:id="146"/>
      <w:bookmarkEnd w:id="147"/>
      <w:bookmarkEnd w:id="148"/>
      <w:bookmarkEnd w:id="149"/>
      <w:bookmarkEnd w:id="150"/>
    </w:p>
    <w:p w14:paraId="37563F57" w14:textId="77777777" w:rsidR="008A6D4A" w:rsidRDefault="008A6D4A" w:rsidP="007A4424">
      <w:pPr>
        <w:pStyle w:val="Heading5"/>
        <w:rPr>
          <w:lang w:eastAsia="zh-CN"/>
        </w:rPr>
      </w:pPr>
      <w:bookmarkStart w:id="151" w:name="_Toc510696603"/>
      <w:bookmarkStart w:id="152" w:name="_Toc35971395"/>
      <w:bookmarkStart w:id="153" w:name="_Toc146103741"/>
      <w:bookmarkStart w:id="154" w:name="_Toc151981300"/>
      <w:bookmarkStart w:id="155" w:name="_Toc218587534"/>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7" w:name="_Toc35971396"/>
      <w:bookmarkStart w:id="158" w:name="_Toc146103742"/>
      <w:bookmarkStart w:id="159" w:name="_Toc151981301"/>
      <w:bookmarkStart w:id="160" w:name="_Toc218587535"/>
      <w:r>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Heading4"/>
      </w:pPr>
      <w:bookmarkStart w:id="162" w:name="_Toc35971397"/>
      <w:bookmarkStart w:id="163" w:name="_Toc146103743"/>
      <w:bookmarkStart w:id="164" w:name="_Toc151981302"/>
      <w:bookmarkStart w:id="165" w:name="_Toc218587536"/>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4" w:name="_Toc510696607"/>
      <w:bookmarkStart w:id="175" w:name="_Toc35971398"/>
      <w:bookmarkStart w:id="176" w:name="_Toc146103744"/>
      <w:bookmarkStart w:id="177" w:name="_Toc151981303"/>
      <w:bookmarkStart w:id="178" w:name="_Toc218587537"/>
      <w:bookmarkEnd w:id="166"/>
      <w:bookmarkEnd w:id="167"/>
      <w:bookmarkEnd w:id="168"/>
      <w:bookmarkEnd w:id="169"/>
      <w:bookmarkEnd w:id="170"/>
      <w:bookmarkEnd w:id="171"/>
      <w:bookmarkEnd w:id="172"/>
      <w:bookmarkEnd w:id="173"/>
      <w:r>
        <w:lastRenderedPageBreak/>
        <w:t>6.1.3</w:t>
      </w:r>
      <w:r>
        <w:tab/>
        <w:t>Resources</w:t>
      </w:r>
      <w:bookmarkEnd w:id="174"/>
      <w:bookmarkEnd w:id="175"/>
      <w:bookmarkEnd w:id="176"/>
      <w:bookmarkEnd w:id="177"/>
      <w:bookmarkEnd w:id="178"/>
    </w:p>
    <w:p w14:paraId="3A809721" w14:textId="77777777" w:rsidR="006E186B" w:rsidRPr="000A7435" w:rsidRDefault="006E186B" w:rsidP="006E186B">
      <w:pPr>
        <w:pStyle w:val="Heading4"/>
      </w:pPr>
      <w:bookmarkStart w:id="179" w:name="_Toc510696608"/>
      <w:bookmarkStart w:id="180" w:name="_Toc35971399"/>
      <w:bookmarkStart w:id="181" w:name="_Toc146103745"/>
      <w:bookmarkStart w:id="182" w:name="_Toc151981304"/>
      <w:bookmarkStart w:id="183" w:name="_Toc510696609"/>
      <w:bookmarkStart w:id="184" w:name="_Toc35971400"/>
      <w:bookmarkStart w:id="185" w:name="_Toc218587538"/>
      <w:r>
        <w:t>6.1.3.1</w:t>
      </w:r>
      <w:r>
        <w:tab/>
        <w:t>Overview</w:t>
      </w:r>
      <w:bookmarkEnd w:id="179"/>
      <w:bookmarkEnd w:id="180"/>
      <w:bookmarkEnd w:id="181"/>
      <w:bookmarkEnd w:id="182"/>
      <w:bookmarkEnd w:id="185"/>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1" type="#_x0000_t75" style="width:249.85pt;height:98.35pt" o:ole="">
            <v:imagedata r:id="rId21" o:title=""/>
          </v:shape>
          <o:OLEObject Type="Embed" ProgID="Visio.Drawing.15" ShapeID="_x0000_i1031" DrawAspect="Content" ObjectID="_1829200375"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w:t>
            </w:r>
            <w:proofErr w:type="spellStart"/>
            <w:r>
              <w:rPr>
                <w:lang w:eastAsia="zh-CN"/>
              </w:rPr>
              <w:t>contextId</w:t>
            </w:r>
            <w:proofErr w:type="spellEnd"/>
            <w:r>
              <w:rPr>
                <w:lang w:eastAsia="zh-CN"/>
              </w:rPr>
              <w:t>}</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w:t>
            </w:r>
            <w:proofErr w:type="spellStart"/>
            <w:r>
              <w:t>contextId</w:t>
            </w:r>
            <w:proofErr w:type="spellEnd"/>
            <w:r>
              <w:t>}</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6" w:name="_Toc146103746"/>
      <w:bookmarkStart w:id="187" w:name="_Toc151981305"/>
      <w:bookmarkStart w:id="188" w:name="_Toc218587539"/>
      <w:r>
        <w:t>6.1.3.2</w:t>
      </w:r>
      <w:r>
        <w:tab/>
        <w:t xml:space="preserve">Resource: </w:t>
      </w:r>
      <w:r w:rsidR="00752A9C">
        <w:t>Contexts Collection</w:t>
      </w:r>
      <w:bookmarkEnd w:id="183"/>
      <w:bookmarkEnd w:id="184"/>
      <w:bookmarkEnd w:id="186"/>
      <w:bookmarkEnd w:id="187"/>
      <w:bookmarkEnd w:id="188"/>
    </w:p>
    <w:p w14:paraId="5DA53F4D" w14:textId="0A91ED09" w:rsidR="008A6D4A" w:rsidRDefault="008A6D4A" w:rsidP="007A4424">
      <w:pPr>
        <w:pStyle w:val="Heading5"/>
      </w:pPr>
      <w:bookmarkStart w:id="189" w:name="_Toc510696610"/>
      <w:bookmarkStart w:id="190" w:name="_Toc35971401"/>
      <w:bookmarkStart w:id="191" w:name="_Toc146103747"/>
      <w:bookmarkStart w:id="192" w:name="_Toc151981306"/>
      <w:bookmarkStart w:id="193" w:name="_Toc218587540"/>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4" w:name="_Toc35971402"/>
      <w:bookmarkStart w:id="195" w:name="_Toc146103748"/>
      <w:bookmarkStart w:id="196" w:name="_Toc151981307"/>
      <w:bookmarkStart w:id="197" w:name="_Toc510696612"/>
      <w:bookmarkStart w:id="198" w:name="_Toc35971403"/>
      <w:bookmarkStart w:id="199" w:name="_Toc218587541"/>
      <w:r>
        <w:t>6.1.3.2.2</w:t>
      </w:r>
      <w:r>
        <w:tab/>
        <w:t>Resource Definition</w:t>
      </w:r>
      <w:bookmarkEnd w:id="194"/>
      <w:bookmarkEnd w:id="195"/>
      <w:bookmarkEnd w:id="196"/>
      <w:bookmarkEnd w:id="199"/>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00" w:name="_Toc146103749"/>
      <w:bookmarkStart w:id="201" w:name="_Toc151981308"/>
      <w:bookmarkStart w:id="202" w:name="_Toc218587542"/>
      <w:r>
        <w:lastRenderedPageBreak/>
        <w:t>6.1.3.2.3</w:t>
      </w:r>
      <w:r>
        <w:tab/>
        <w:t>Resource Standard Methods</w:t>
      </w:r>
      <w:bookmarkEnd w:id="197"/>
      <w:bookmarkEnd w:id="198"/>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AC6AE8E" w:rsidR="00CF092C" w:rsidRDefault="00C05E1B"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7" w:name="_Toc510696615"/>
      <w:bookmarkStart w:id="208" w:name="_Toc35971406"/>
      <w:bookmarkStart w:id="209" w:name="_Toc146103750"/>
      <w:bookmarkStart w:id="210" w:name="_Toc151981309"/>
      <w:bookmarkStart w:id="211" w:name="_Toc218587543"/>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2" w:name="_Toc510696621"/>
      <w:bookmarkStart w:id="213" w:name="_Toc35971412"/>
      <w:bookmarkStart w:id="214" w:name="_Toc146103751"/>
      <w:bookmarkStart w:id="215" w:name="_Toc151981310"/>
      <w:bookmarkStart w:id="216" w:name="_Toc218587544"/>
      <w:r>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Heading5"/>
      </w:pPr>
      <w:bookmarkStart w:id="217" w:name="_Toc146103752"/>
      <w:bookmarkStart w:id="218" w:name="_Toc151981311"/>
      <w:bookmarkStart w:id="219" w:name="_Toc218587545"/>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20" w:name="_Toc146103753"/>
      <w:bookmarkStart w:id="221" w:name="_Toc151981312"/>
      <w:bookmarkStart w:id="222" w:name="_Toc218587546"/>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3" w:name="_Toc146103754"/>
      <w:bookmarkStart w:id="224" w:name="_Toc151981313"/>
      <w:bookmarkStart w:id="225" w:name="_Toc218587547"/>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proofErr w:type="spellStart"/>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9F7DC6" w:rsidRPr="00B54FF5" w14:paraId="2DACC2E3"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C71B7A" w14:textId="3EDC0F1D" w:rsidR="009F7DC6" w:rsidRDefault="009F7DC6" w:rsidP="009F7DC6">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3575D271" w14:textId="1B3CA71A" w:rsidR="009F7DC6" w:rsidRDefault="009F7DC6" w:rsidP="009F7DC6">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416F898" w14:textId="00E34294" w:rsidR="009F7DC6" w:rsidRDefault="009F7DC6" w:rsidP="009F7DC6">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04B93E6" w14:textId="297DC8BC" w:rsidR="009F7DC6" w:rsidRDefault="009F7DC6" w:rsidP="009F7DC6">
            <w:pPr>
              <w:pStyle w:val="TAL"/>
              <w:rPr>
                <w:lang w:eastAsia="zh-CN"/>
              </w:rPr>
            </w:pPr>
            <w:r w:rsidRPr="003B2883">
              <w:t>40</w:t>
            </w:r>
            <w:r>
              <w:t>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98AAB24"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37D45710" w14:textId="77777777" w:rsidR="009F7DC6" w:rsidRPr="003B2883" w:rsidRDefault="009F7DC6" w:rsidP="009F7DC6">
            <w:pPr>
              <w:pStyle w:val="TAL"/>
            </w:pPr>
          </w:p>
          <w:p w14:paraId="681CCDD6" w14:textId="77777777" w:rsidR="009F7DC6" w:rsidRDefault="009F7DC6" w:rsidP="009F7DC6">
            <w:pPr>
              <w:pStyle w:val="TAL"/>
            </w:pPr>
            <w:r w:rsidRPr="00534FD2">
              <w:t>The "cause" attribute may be used to indicate one of the following application errors</w:t>
            </w:r>
            <w:r w:rsidRPr="003B2883">
              <w:t>:</w:t>
            </w:r>
          </w:p>
          <w:p w14:paraId="6E758644" w14:textId="34118075" w:rsidR="009F7DC6" w:rsidRPr="003B2883" w:rsidRDefault="009F7DC6" w:rsidP="009F7DC6">
            <w:pPr>
              <w:pStyle w:val="TAL"/>
            </w:pPr>
            <w:r>
              <w:t>-</w:t>
            </w:r>
            <w:r>
              <w:tab/>
              <w:t xml:space="preserve">MEDIA_ID_CONFLICT, if a new media to be newly created has the identical </w:t>
            </w:r>
            <w:proofErr w:type="spellStart"/>
            <w:r>
              <w:t>mediaId</w:t>
            </w:r>
            <w:proofErr w:type="spellEnd"/>
            <w:r>
              <w:t xml:space="preserve"> already assigned to one created media.</w:t>
            </w:r>
          </w:p>
        </w:tc>
      </w:tr>
      <w:tr w:rsidR="009F7DC6"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9F7DC6" w:rsidRPr="003B2883" w:rsidRDefault="009F7DC6" w:rsidP="009F7DC6">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9F7DC6" w:rsidRDefault="009F7DC6" w:rsidP="009F7DC6">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9F7DC6" w:rsidRDefault="009F7DC6" w:rsidP="009F7DC6">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9F7DC6" w:rsidRPr="003B2883" w:rsidRDefault="009F7DC6" w:rsidP="009F7DC6">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5CDAA3BF" w14:textId="77777777" w:rsidR="009F7DC6" w:rsidRPr="003B2883" w:rsidRDefault="009F7DC6" w:rsidP="009F7DC6">
            <w:pPr>
              <w:pStyle w:val="TAL"/>
            </w:pPr>
          </w:p>
          <w:p w14:paraId="4AC8C428" w14:textId="77777777" w:rsidR="009F7DC6" w:rsidRPr="003B2883" w:rsidRDefault="009F7DC6" w:rsidP="009F7DC6">
            <w:pPr>
              <w:pStyle w:val="TAL"/>
            </w:pPr>
            <w:r w:rsidRPr="00534FD2">
              <w:t>The "cause" attribute may be used to indicate one of the following application errors:</w:t>
            </w:r>
          </w:p>
          <w:p w14:paraId="005E02B5" w14:textId="131A1058" w:rsidR="009F7DC6" w:rsidRPr="003B2883" w:rsidRDefault="009F7DC6" w:rsidP="009F7DC6">
            <w:pPr>
              <w:pStyle w:val="TAL"/>
            </w:pPr>
            <w:r w:rsidRPr="003B2883">
              <w:t>-</w:t>
            </w:r>
            <w:r w:rsidRPr="003B2883">
              <w:tab/>
            </w:r>
            <w:r>
              <w:t>INSUFFICIENT_RESOURCES</w:t>
            </w:r>
          </w:p>
        </w:tc>
      </w:tr>
      <w:tr w:rsidR="009F7DC6"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9F7DC6" w:rsidRDefault="009F7DC6" w:rsidP="009F7DC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F7DC6" w:rsidRPr="00B66A18" w:rsidRDefault="009F7DC6" w:rsidP="009F7D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7" w:name="_Toc146103755"/>
      <w:bookmarkStart w:id="228" w:name="_Toc151981314"/>
      <w:bookmarkStart w:id="229" w:name="_Toc218587548"/>
      <w:r>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30" w:name="_Toc510696622"/>
      <w:bookmarkStart w:id="231" w:name="_Toc35971413"/>
      <w:bookmarkStart w:id="232" w:name="_Toc146103756"/>
      <w:bookmarkStart w:id="233" w:name="_Toc151981315"/>
      <w:bookmarkStart w:id="234" w:name="_Toc218587549"/>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5" w:name="_Toc510696628"/>
      <w:bookmarkStart w:id="236" w:name="_Toc35971419"/>
      <w:bookmarkStart w:id="237" w:name="_Toc146103757"/>
      <w:bookmarkStart w:id="238" w:name="_Toc151981316"/>
      <w:bookmarkStart w:id="239" w:name="_Toc218587550"/>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40" w:name="_Toc510696632"/>
      <w:bookmarkStart w:id="241" w:name="_Toc35971427"/>
      <w:bookmarkStart w:id="242" w:name="_Toc146103758"/>
      <w:bookmarkStart w:id="243" w:name="_Toc151981317"/>
      <w:bookmarkStart w:id="244" w:name="_Toc218587551"/>
      <w:r>
        <w:t>6.1.6</w:t>
      </w:r>
      <w:r>
        <w:tab/>
        <w:t>Data Model</w:t>
      </w:r>
      <w:bookmarkEnd w:id="240"/>
      <w:bookmarkEnd w:id="241"/>
      <w:bookmarkEnd w:id="242"/>
      <w:bookmarkEnd w:id="243"/>
      <w:bookmarkEnd w:id="244"/>
    </w:p>
    <w:p w14:paraId="0E711D33" w14:textId="77777777" w:rsidR="006E186B" w:rsidRDefault="006E186B" w:rsidP="006E186B">
      <w:pPr>
        <w:pStyle w:val="Heading4"/>
      </w:pPr>
      <w:bookmarkStart w:id="245" w:name="_Toc510696633"/>
      <w:bookmarkStart w:id="246" w:name="_Toc35971428"/>
      <w:bookmarkStart w:id="247" w:name="_Toc146103759"/>
      <w:bookmarkStart w:id="248" w:name="_Toc151981318"/>
      <w:bookmarkStart w:id="249" w:name="_Toc510696634"/>
      <w:bookmarkStart w:id="250" w:name="_Toc35971429"/>
      <w:bookmarkStart w:id="251" w:name="_Toc218587552"/>
      <w:r>
        <w:t>6.1.6.1</w:t>
      </w:r>
      <w:r>
        <w:tab/>
        <w:t>General</w:t>
      </w:r>
      <w:bookmarkEnd w:id="245"/>
      <w:bookmarkEnd w:id="246"/>
      <w:bookmarkEnd w:id="247"/>
      <w:bookmarkEnd w:id="248"/>
      <w:bookmarkEnd w:id="251"/>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2" w:name="_Toc146103760"/>
      <w:bookmarkStart w:id="253" w:name="_Toc151981319"/>
      <w:bookmarkStart w:id="254" w:name="_Toc21858755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2"/>
      <w:bookmarkEnd w:id="253"/>
      <w:bookmarkEnd w:id="254"/>
    </w:p>
    <w:p w14:paraId="672B9C59" w14:textId="77777777" w:rsidR="008A6D4A" w:rsidRDefault="008A6D4A" w:rsidP="007A4424">
      <w:pPr>
        <w:pStyle w:val="Heading5"/>
      </w:pPr>
      <w:bookmarkStart w:id="255" w:name="_Toc146103761"/>
      <w:bookmarkStart w:id="256" w:name="_Toc151981320"/>
      <w:bookmarkStart w:id="257" w:name="_Toc218587554"/>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8" w:name="_Toc510696636"/>
      <w:bookmarkStart w:id="259" w:name="_Toc35971431"/>
      <w:bookmarkStart w:id="260" w:name="_Toc146103762"/>
      <w:bookmarkStart w:id="261" w:name="_Toc151981321"/>
      <w:bookmarkStart w:id="262" w:name="_Toc218587555"/>
      <w:r>
        <w:t>6.1.6.2.2</w:t>
      </w:r>
      <w:r>
        <w:tab/>
        <w:t xml:space="preserve">Type: </w:t>
      </w:r>
      <w:bookmarkEnd w:id="258"/>
      <w:bookmarkEnd w:id="259"/>
      <w:proofErr w:type="spellStart"/>
      <w:r w:rsidR="00057BDE">
        <w:t>MediaContext</w:t>
      </w:r>
      <w:bookmarkEnd w:id="260"/>
      <w:bookmarkEnd w:id="261"/>
      <w:bookmarkEnd w:id="262"/>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i.e.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proofErr w:type="spellStart"/>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3" w:name="_Toc510696637"/>
      <w:bookmarkStart w:id="264" w:name="_Toc35971432"/>
      <w:bookmarkStart w:id="265" w:name="_Toc146103763"/>
      <w:bookmarkStart w:id="266" w:name="_Toc151981322"/>
      <w:bookmarkStart w:id="267" w:name="_Toc218587556"/>
      <w:r>
        <w:lastRenderedPageBreak/>
        <w:t>6.1.6.2.3</w:t>
      </w:r>
      <w:r>
        <w:tab/>
        <w:t xml:space="preserve">Type: </w:t>
      </w:r>
      <w:proofErr w:type="spellStart"/>
      <w:r w:rsidR="00057BDE">
        <w:t>TerminationInfo</w:t>
      </w:r>
      <w:bookmarkEnd w:id="263"/>
      <w:bookmarkEnd w:id="264"/>
      <w:bookmarkEnd w:id="265"/>
      <w:bookmarkEnd w:id="266"/>
      <w:bookmarkEnd w:id="267"/>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w:t>
            </w:r>
            <w:proofErr w:type="spellStart"/>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8" w:name="_Toc146103764"/>
      <w:bookmarkStart w:id="269" w:name="_Toc151981323"/>
      <w:bookmarkStart w:id="270" w:name="_Toc218587557"/>
      <w:r>
        <w:lastRenderedPageBreak/>
        <w:t>6.1.6.2.4</w:t>
      </w:r>
      <w:r>
        <w:tab/>
        <w:t xml:space="preserve">Type: </w:t>
      </w:r>
      <w:proofErr w:type="spellStart"/>
      <w:r>
        <w:t>MediaInfo</w:t>
      </w:r>
      <w:bookmarkEnd w:id="268"/>
      <w:bookmarkEnd w:id="269"/>
      <w:bookmarkEnd w:id="270"/>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057BDE" w:rsidRDefault="00057BDE" w:rsidP="00057BDE">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proofErr w:type="spellStart"/>
            <w:r>
              <w:rPr>
                <w:lang w:eastAsia="zh-CN"/>
              </w:rPr>
              <w:t>localMbEndpoint</w:t>
            </w:r>
            <w:proofErr w:type="spellEnd"/>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proofErr w:type="spellStart"/>
            <w:r>
              <w:rPr>
                <w:lang w:eastAsia="zh-CN"/>
              </w:rPr>
              <w:t>remoteMbEndpoint</w:t>
            </w:r>
            <w:proofErr w:type="spellEnd"/>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proofErr w:type="spellStart"/>
            <w:r w:rsidRPr="005F0C50">
              <w:rPr>
                <w:rFonts w:eastAsiaTheme="minorEastAsia"/>
              </w:rPr>
              <w:t>dcMedia</w:t>
            </w:r>
            <w:proofErr w:type="spellEnd"/>
          </w:p>
        </w:tc>
        <w:tc>
          <w:tcPr>
            <w:tcW w:w="1444" w:type="dxa"/>
          </w:tcPr>
          <w:p w14:paraId="18B937CD" w14:textId="2DB976EB" w:rsidR="00E01B1E" w:rsidRPr="005F0C50" w:rsidRDefault="00E01B1E" w:rsidP="00E01B1E">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08A46A67"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r w:rsidR="000636A0">
              <w:rPr>
                <w:rFonts w:cs="Arial" w:hint="eastAsia"/>
                <w:szCs w:val="18"/>
                <w:lang w:eastAsia="zh-CN"/>
              </w:rPr>
              <w:t>media is used for AR communication</w:t>
            </w:r>
            <w:r w:rsidR="000636A0">
              <w:rPr>
                <w:rFonts w:cs="Arial"/>
                <w:szCs w:val="18"/>
                <w:lang w:eastAsia="zh-CN"/>
              </w:rPr>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proofErr w:type="spellStart"/>
            <w:r>
              <w:rPr>
                <w:lang w:eastAsia="zh-CN"/>
              </w:rPr>
              <w:t>remoteNonDcMedia</w:t>
            </w:r>
            <w:proofErr w:type="spellEnd"/>
          </w:p>
        </w:tc>
        <w:tc>
          <w:tcPr>
            <w:tcW w:w="1444" w:type="dxa"/>
          </w:tcPr>
          <w:p w14:paraId="293149B8" w14:textId="04DF639B" w:rsidR="00955F3D" w:rsidRDefault="00955F3D" w:rsidP="00955F3D">
            <w:pPr>
              <w:pStyle w:val="TAL"/>
              <w:rPr>
                <w:lang w:eastAsia="zh-CN"/>
              </w:rPr>
            </w:pPr>
            <w:proofErr w:type="spellStart"/>
            <w:r>
              <w:rPr>
                <w:lang w:eastAsia="zh-CN"/>
              </w:rPr>
              <w:t>NonDcMedia</w:t>
            </w:r>
            <w:proofErr w:type="spellEnd"/>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955F3D" w:rsidRDefault="00955F3D" w:rsidP="00955F3D">
            <w:pPr>
              <w:pStyle w:val="TAL"/>
              <w:rPr>
                <w:lang w:eastAsia="zh-CN"/>
              </w:rPr>
            </w:pPr>
            <w:proofErr w:type="spellStart"/>
            <w:r>
              <w:rPr>
                <w:lang w:eastAsia="zh-CN"/>
              </w:rPr>
              <w:t>NonDcMedia</w:t>
            </w:r>
            <w:proofErr w:type="spellEnd"/>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1" w:name="_Toc146103765"/>
      <w:bookmarkStart w:id="272" w:name="_Toc151981324"/>
      <w:bookmarkStart w:id="273" w:name="_Toc218587558"/>
      <w:r>
        <w:lastRenderedPageBreak/>
        <w:t>6.1.6.2.</w:t>
      </w:r>
      <w:r w:rsidR="00440702">
        <w:t>5</w:t>
      </w:r>
      <w:r>
        <w:tab/>
        <w:t xml:space="preserve">Type: </w:t>
      </w:r>
      <w:proofErr w:type="spellStart"/>
      <w:r>
        <w:t>DcMedia</w:t>
      </w:r>
      <w:bookmarkEnd w:id="271"/>
      <w:bookmarkEnd w:id="272"/>
      <w:bookmarkEnd w:id="273"/>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5F0CE43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proofErr w:type="spellStart"/>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w:t>
            </w:r>
            <w:proofErr w:type="spellStart"/>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74" w:name="_Toc146103766"/>
      <w:bookmarkStart w:id="275" w:name="_Toc151981325"/>
      <w:bookmarkStart w:id="276" w:name="_Toc218587559"/>
      <w:r>
        <w:lastRenderedPageBreak/>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7" w:name="_Toc218587560"/>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8" w:name="_Toc218587561"/>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0C9BED2C"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9" w:name="_Toc218587562"/>
      <w:r>
        <w:lastRenderedPageBreak/>
        <w:t>6.1.6.2</w:t>
      </w:r>
      <w:r>
        <w:rPr>
          <w:rFonts w:hint="eastAsia"/>
          <w:lang w:eastAsia="zh-CN"/>
        </w:rPr>
        <w:t>.</w:t>
      </w:r>
      <w:r>
        <w:t>9</w:t>
      </w:r>
      <w:r>
        <w:tab/>
        <w:t xml:space="preserve">Type: </w:t>
      </w:r>
      <w:proofErr w:type="spellStart"/>
      <w:r>
        <w:t>NonDcMedia</w:t>
      </w:r>
      <w:bookmarkEnd w:id="279"/>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w:t>
            </w:r>
            <w:proofErr w:type="spellStart"/>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Heading4"/>
        <w:rPr>
          <w:lang w:val="en-US"/>
        </w:rPr>
      </w:pPr>
      <w:bookmarkStart w:id="280" w:name="_Toc510696638"/>
      <w:bookmarkStart w:id="281" w:name="_Toc35971433"/>
      <w:bookmarkStart w:id="282" w:name="_Toc146103767"/>
      <w:bookmarkStart w:id="283" w:name="_Toc151981326"/>
      <w:bookmarkStart w:id="284" w:name="_Toc2185875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0"/>
      <w:bookmarkEnd w:id="281"/>
      <w:bookmarkEnd w:id="282"/>
      <w:bookmarkEnd w:id="283"/>
      <w:bookmarkEnd w:id="284"/>
    </w:p>
    <w:p w14:paraId="65A70611" w14:textId="77777777" w:rsidR="008A6D4A" w:rsidRPr="00384E92" w:rsidRDefault="008A6D4A" w:rsidP="007A4424">
      <w:pPr>
        <w:pStyle w:val="Heading5"/>
      </w:pPr>
      <w:bookmarkStart w:id="285" w:name="_Toc510696639"/>
      <w:bookmarkStart w:id="286" w:name="_Toc35971434"/>
      <w:bookmarkStart w:id="287" w:name="_Toc146103768"/>
      <w:bookmarkStart w:id="288" w:name="_Toc151981327"/>
      <w:bookmarkStart w:id="289" w:name="_Toc218587564"/>
      <w:r>
        <w:t>6.1.6.3.1</w:t>
      </w:r>
      <w:r w:rsidRPr="00384E92">
        <w:tab/>
        <w:t>Introduction</w:t>
      </w:r>
      <w:bookmarkEnd w:id="285"/>
      <w:bookmarkEnd w:id="286"/>
      <w:bookmarkEnd w:id="287"/>
      <w:bookmarkEnd w:id="288"/>
      <w:bookmarkEnd w:id="2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0" w:name="_Toc510696640"/>
      <w:bookmarkStart w:id="291" w:name="_Toc35971435"/>
      <w:bookmarkStart w:id="292" w:name="_Toc146103769"/>
      <w:bookmarkStart w:id="293" w:name="_Toc151981328"/>
      <w:bookmarkStart w:id="294" w:name="_Toc218587565"/>
      <w:r>
        <w:t>6.1.6.3.2</w:t>
      </w:r>
      <w:r w:rsidRPr="00384E92">
        <w:tab/>
        <w:t>Simple data types</w:t>
      </w:r>
      <w:bookmarkEnd w:id="290"/>
      <w:bookmarkEnd w:id="291"/>
      <w:bookmarkEnd w:id="292"/>
      <w:bookmarkEnd w:id="293"/>
      <w:bookmarkEnd w:id="294"/>
    </w:p>
    <w:p w14:paraId="3E57B034" w14:textId="5EA329D5" w:rsidR="003E58FE" w:rsidRPr="00384E92" w:rsidRDefault="003E58FE" w:rsidP="003E58FE">
      <w:bookmarkStart w:id="295" w:name="_Toc510696641"/>
      <w:bookmarkStart w:id="29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297" w:name="_Toc218587566"/>
      <w:r>
        <w:t>6.1.6</w:t>
      </w:r>
      <w:r w:rsidRPr="00580A12">
        <w:t>.3.</w:t>
      </w:r>
      <w:r w:rsidRPr="00886EB6">
        <w:rPr>
          <w:lang w:eastAsia="zh-CN"/>
        </w:rPr>
        <w:t>3</w:t>
      </w:r>
      <w:r w:rsidRPr="00580A12">
        <w:tab/>
      </w:r>
      <w:r w:rsidRPr="001D3C74">
        <w:t xml:space="preserve">Enumeration: </w:t>
      </w:r>
      <w:r w:rsidRPr="001D3C74">
        <w:rPr>
          <w:lang w:eastAsia="zh-CN"/>
        </w:rPr>
        <w:t>Mdc2Protocol</w:t>
      </w:r>
      <w:bookmarkEnd w:id="297"/>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298" w:name="_Toc510696647"/>
      <w:bookmarkStart w:id="299" w:name="_Toc35971443"/>
      <w:bookmarkStart w:id="300" w:name="_Toc146103770"/>
      <w:bookmarkStart w:id="301" w:name="_Toc151981329"/>
      <w:bookmarkStart w:id="302" w:name="_Toc218587567"/>
      <w:bookmarkEnd w:id="295"/>
      <w:bookmarkEnd w:id="296"/>
      <w:r>
        <w:t>6.1.7</w:t>
      </w:r>
      <w:r>
        <w:tab/>
        <w:t>Error Handling</w:t>
      </w:r>
      <w:bookmarkEnd w:id="298"/>
      <w:bookmarkEnd w:id="299"/>
      <w:bookmarkEnd w:id="300"/>
      <w:bookmarkEnd w:id="301"/>
      <w:bookmarkEnd w:id="302"/>
    </w:p>
    <w:p w14:paraId="07F0DFC0" w14:textId="77777777" w:rsidR="008A6D4A" w:rsidRPr="00971458" w:rsidRDefault="008A6D4A" w:rsidP="007A4424">
      <w:pPr>
        <w:pStyle w:val="Heading4"/>
      </w:pPr>
      <w:bookmarkStart w:id="303" w:name="_Toc35971444"/>
      <w:bookmarkStart w:id="304" w:name="_Toc146103771"/>
      <w:bookmarkStart w:id="305" w:name="_Toc151981330"/>
      <w:bookmarkStart w:id="306" w:name="_Toc218587568"/>
      <w:r w:rsidRPr="00971458">
        <w:t>6.1.7.1</w:t>
      </w:r>
      <w:r w:rsidRPr="00971458">
        <w:tab/>
        <w:t>General</w:t>
      </w:r>
      <w:bookmarkEnd w:id="303"/>
      <w:bookmarkEnd w:id="304"/>
      <w:bookmarkEnd w:id="305"/>
      <w:bookmarkEnd w:id="306"/>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07" w:name="_Toc35971445"/>
      <w:bookmarkStart w:id="308" w:name="_Toc146103772"/>
      <w:bookmarkStart w:id="309" w:name="_Toc151981331"/>
      <w:bookmarkStart w:id="310" w:name="_Toc218587569"/>
      <w:r w:rsidRPr="00971458">
        <w:lastRenderedPageBreak/>
        <w:t>6.1.7.2</w:t>
      </w:r>
      <w:r w:rsidRPr="00971458">
        <w:tab/>
        <w:t>Protocol Errors</w:t>
      </w:r>
      <w:bookmarkEnd w:id="307"/>
      <w:bookmarkEnd w:id="308"/>
      <w:bookmarkEnd w:id="309"/>
      <w:bookmarkEnd w:id="310"/>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1" w:name="_Toc35971446"/>
      <w:bookmarkStart w:id="312" w:name="_Toc146103773"/>
      <w:bookmarkStart w:id="313" w:name="_Toc151981332"/>
      <w:bookmarkStart w:id="314" w:name="_Toc218587570"/>
      <w:r>
        <w:t>6.1.7.3</w:t>
      </w:r>
      <w:r>
        <w:tab/>
        <w:t>Application Errors</w:t>
      </w:r>
      <w:bookmarkEnd w:id="311"/>
      <w:bookmarkEnd w:id="312"/>
      <w:bookmarkEnd w:id="313"/>
      <w:bookmarkEnd w:id="314"/>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9F7DC6" w:rsidRPr="00906DC9" w14:paraId="65DBB3FB" w14:textId="77777777" w:rsidTr="00CF092C">
        <w:trPr>
          <w:jc w:val="center"/>
        </w:trPr>
        <w:tc>
          <w:tcPr>
            <w:tcW w:w="3017" w:type="dxa"/>
          </w:tcPr>
          <w:p w14:paraId="121AE22B" w14:textId="6260D1CE" w:rsidR="009F7DC6" w:rsidRDefault="009F7DC6" w:rsidP="009F7DC6">
            <w:pPr>
              <w:pStyle w:val="TAL"/>
            </w:pPr>
            <w:r w:rsidRPr="00184C34">
              <w:rPr>
                <w:lang w:eastAsia="zh-CN"/>
              </w:rPr>
              <w:t>MEDIA</w:t>
            </w:r>
            <w:r>
              <w:rPr>
                <w:lang w:eastAsia="zh-CN"/>
              </w:rPr>
              <w:t>_ID_CONFLICT</w:t>
            </w:r>
          </w:p>
        </w:tc>
        <w:tc>
          <w:tcPr>
            <w:tcW w:w="1587" w:type="dxa"/>
          </w:tcPr>
          <w:p w14:paraId="2C635820" w14:textId="375DC9DE" w:rsidR="009F7DC6" w:rsidRDefault="009F7DC6" w:rsidP="009F7DC6">
            <w:pPr>
              <w:pStyle w:val="TAL"/>
              <w:rPr>
                <w:lang w:eastAsia="zh-CN"/>
              </w:rPr>
            </w:pPr>
            <w:r>
              <w:rPr>
                <w:rFonts w:hint="eastAsia"/>
                <w:lang w:eastAsia="zh-CN"/>
              </w:rPr>
              <w:t>4</w:t>
            </w:r>
            <w:r>
              <w:rPr>
                <w:lang w:eastAsia="zh-CN"/>
              </w:rPr>
              <w:t>09 Conflict</w:t>
            </w:r>
          </w:p>
        </w:tc>
        <w:tc>
          <w:tcPr>
            <w:tcW w:w="4890" w:type="dxa"/>
          </w:tcPr>
          <w:p w14:paraId="7A38888E" w14:textId="2416110F" w:rsidR="009F7DC6" w:rsidRPr="003B2883" w:rsidRDefault="009F7DC6" w:rsidP="009F7DC6">
            <w:pPr>
              <w:pStyle w:val="TAL"/>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p>
        </w:tc>
      </w:tr>
      <w:tr w:rsidR="009F7DC6" w:rsidRPr="00906DC9" w14:paraId="21C756EE" w14:textId="77777777" w:rsidTr="00CF092C">
        <w:trPr>
          <w:jc w:val="center"/>
        </w:trPr>
        <w:tc>
          <w:tcPr>
            <w:tcW w:w="3017" w:type="dxa"/>
          </w:tcPr>
          <w:p w14:paraId="383C61D8" w14:textId="77777777" w:rsidR="009F7DC6" w:rsidRDefault="009F7DC6" w:rsidP="009F7DC6">
            <w:pPr>
              <w:pStyle w:val="TAL"/>
              <w:rPr>
                <w:lang w:eastAsia="zh-CN"/>
              </w:rPr>
            </w:pPr>
            <w:r>
              <w:t>INSUFFICIENT_RESOURCES</w:t>
            </w:r>
          </w:p>
        </w:tc>
        <w:tc>
          <w:tcPr>
            <w:tcW w:w="1587" w:type="dxa"/>
          </w:tcPr>
          <w:p w14:paraId="7F826E7C" w14:textId="77777777" w:rsidR="009F7DC6" w:rsidRDefault="009F7DC6" w:rsidP="009F7DC6">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9F7DC6" w:rsidRPr="00906DC9" w:rsidRDefault="009F7DC6" w:rsidP="009F7DC6">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5" w:name="_Toc492899751"/>
      <w:bookmarkStart w:id="316" w:name="_Toc492900030"/>
      <w:bookmarkStart w:id="317" w:name="_Toc492967832"/>
      <w:bookmarkStart w:id="318" w:name="_Toc492972920"/>
      <w:bookmarkStart w:id="319" w:name="_Toc492973140"/>
      <w:bookmarkStart w:id="320" w:name="_Toc493774060"/>
      <w:bookmarkStart w:id="321" w:name="_Toc508285804"/>
      <w:bookmarkStart w:id="322" w:name="_Toc508287269"/>
      <w:bookmarkStart w:id="323" w:name="_Toc510696648"/>
      <w:bookmarkStart w:id="324" w:name="_Toc35971447"/>
    </w:p>
    <w:p w14:paraId="5EE35080" w14:textId="77777777" w:rsidR="003E58FE" w:rsidRPr="0023018E" w:rsidRDefault="003E58FE" w:rsidP="007A4424">
      <w:pPr>
        <w:pStyle w:val="Heading3"/>
        <w:rPr>
          <w:lang w:eastAsia="zh-CN"/>
        </w:rPr>
      </w:pPr>
      <w:bookmarkStart w:id="325" w:name="_Toc146103774"/>
      <w:bookmarkStart w:id="326" w:name="_Toc151981333"/>
      <w:bookmarkStart w:id="327" w:name="_Toc218587571"/>
      <w:r>
        <w:t>6.1.8</w:t>
      </w:r>
      <w:r w:rsidRPr="0023018E">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519414AB" w14:textId="7FD37A7F"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8" w:name="_Toc532994477"/>
      <w:bookmarkStart w:id="329" w:name="_Toc35971448"/>
      <w:bookmarkStart w:id="330" w:name="_Toc510696649"/>
    </w:p>
    <w:p w14:paraId="3E658EC8" w14:textId="5B1B39B8" w:rsidR="008A6D4A" w:rsidRPr="001E7573" w:rsidRDefault="008A6D4A" w:rsidP="007A4424">
      <w:pPr>
        <w:pStyle w:val="Heading3"/>
      </w:pPr>
      <w:bookmarkStart w:id="331" w:name="_Toc146103775"/>
      <w:bookmarkStart w:id="332" w:name="_Toc151981334"/>
      <w:bookmarkStart w:id="333" w:name="_Toc218587572"/>
      <w:r>
        <w:t>6.1.9</w:t>
      </w:r>
      <w:r w:rsidRPr="001E7573">
        <w:tab/>
        <w:t>Security</w:t>
      </w:r>
      <w:bookmarkEnd w:id="328"/>
      <w:bookmarkEnd w:id="329"/>
      <w:bookmarkEnd w:id="331"/>
      <w:bookmarkEnd w:id="332"/>
      <w:bookmarkEnd w:id="333"/>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4"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5" w:name="_Toc146103776"/>
      <w:bookmarkStart w:id="336" w:name="_Toc151981335"/>
      <w:bookmarkStart w:id="337" w:name="_Toc218587573"/>
      <w:r w:rsidRPr="005562D7">
        <w:t>6.1.10</w:t>
      </w:r>
      <w:r w:rsidRPr="005562D7">
        <w:tab/>
        <w:t>HTTP redirection</w:t>
      </w:r>
      <w:bookmarkEnd w:id="335"/>
      <w:bookmarkEnd w:id="336"/>
      <w:bookmarkEnd w:id="337"/>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0"/>
    <w:bookmarkEnd w:id="334"/>
    <w:p w14:paraId="4A4D6361" w14:textId="77777777" w:rsidR="008A6D4A" w:rsidRDefault="008A6D4A" w:rsidP="007A4424">
      <w:pPr>
        <w:pStyle w:val="Heading8"/>
      </w:pPr>
      <w:r>
        <w:br w:type="page"/>
      </w:r>
      <w:bookmarkStart w:id="338" w:name="_Toc510696650"/>
      <w:bookmarkStart w:id="339" w:name="_Toc35971450"/>
      <w:bookmarkStart w:id="340" w:name="_Toc146103777"/>
      <w:bookmarkStart w:id="341" w:name="_Toc151981336"/>
      <w:bookmarkStart w:id="342" w:name="_Toc218587574"/>
      <w:r w:rsidRPr="004D3578">
        <w:lastRenderedPageBreak/>
        <w:t>Annex A (normative):</w:t>
      </w:r>
      <w:r w:rsidRPr="004D3578">
        <w:br/>
      </w:r>
      <w:r>
        <w:t>OpenAPI specification</w:t>
      </w:r>
      <w:bookmarkEnd w:id="338"/>
      <w:bookmarkEnd w:id="339"/>
      <w:bookmarkEnd w:id="340"/>
      <w:bookmarkEnd w:id="341"/>
      <w:bookmarkEnd w:id="342"/>
    </w:p>
    <w:p w14:paraId="03FBDDDC" w14:textId="77777777" w:rsidR="006E186B" w:rsidRDefault="006E186B" w:rsidP="007A17BF">
      <w:pPr>
        <w:pStyle w:val="Heading1"/>
      </w:pPr>
      <w:bookmarkStart w:id="343" w:name="_Toc510696651"/>
      <w:bookmarkStart w:id="344" w:name="_Toc35971451"/>
      <w:bookmarkStart w:id="345" w:name="_Toc146103778"/>
      <w:bookmarkStart w:id="346" w:name="_Toc151981337"/>
      <w:bookmarkStart w:id="347" w:name="_Toc510696653"/>
      <w:bookmarkStart w:id="348" w:name="_Toc218587575"/>
      <w:r>
        <w:t>A.1</w:t>
      </w:r>
      <w:r>
        <w:tab/>
        <w:t>General</w:t>
      </w:r>
      <w:bookmarkEnd w:id="343"/>
      <w:bookmarkEnd w:id="344"/>
      <w:bookmarkEnd w:id="345"/>
      <w:bookmarkEnd w:id="346"/>
      <w:bookmarkEnd w:id="348"/>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49" w:name="_Toc146103779"/>
      <w:bookmarkStart w:id="350" w:name="_Toc151981338"/>
      <w:bookmarkStart w:id="351" w:name="_Hlk168327176"/>
      <w:bookmarkStart w:id="352" w:name="_Toc218587576"/>
      <w:r>
        <w:t>A.2</w:t>
      </w:r>
      <w:r>
        <w:tab/>
      </w:r>
      <w:proofErr w:type="spellStart"/>
      <w:r w:rsidR="00E25EE1">
        <w:t>Nmf_MRM</w:t>
      </w:r>
      <w:proofErr w:type="spellEnd"/>
      <w:r>
        <w:t xml:space="preserve"> API</w:t>
      </w:r>
      <w:bookmarkEnd w:id="349"/>
      <w:bookmarkEnd w:id="350"/>
      <w:bookmarkEnd w:id="352"/>
    </w:p>
    <w:p w14:paraId="270B7B21" w14:textId="77777777" w:rsidR="00CB0FA0" w:rsidRDefault="00CB0FA0" w:rsidP="00CB0FA0">
      <w:pPr>
        <w:pStyle w:val="PL"/>
      </w:pPr>
      <w:proofErr w:type="spellStart"/>
      <w:r>
        <w:t>openapi</w:t>
      </w:r>
      <w:proofErr w:type="spellEnd"/>
      <w:r>
        <w:t>: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2692B9BA" w:rsidR="00CB0FA0" w:rsidRDefault="00CB0FA0" w:rsidP="00CB0FA0">
      <w:pPr>
        <w:pStyle w:val="PL"/>
      </w:pPr>
      <w:r>
        <w:t xml:space="preserve">  version: 1.0.</w:t>
      </w:r>
      <w:r w:rsidR="004D5C64">
        <w:t>3</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65EBD2E9" w:rsidR="00CB0FA0" w:rsidRDefault="00CB0FA0" w:rsidP="00CB0FA0">
      <w:pPr>
        <w:pStyle w:val="PL"/>
      </w:pPr>
      <w:r>
        <w:t xml:space="preserve">    © </w:t>
      </w:r>
      <w:r w:rsidR="00D52FA3">
        <w:t>2025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proofErr w:type="spellStart"/>
      <w:r>
        <w:t>externalDocs</w:t>
      </w:r>
      <w:proofErr w:type="spellEnd"/>
      <w:r>
        <w:t>:</w:t>
      </w:r>
    </w:p>
    <w:p w14:paraId="50ADEF30" w14:textId="77777777" w:rsidR="00CB0FA0" w:rsidRDefault="00CB0FA0" w:rsidP="00CB0FA0">
      <w:pPr>
        <w:pStyle w:val="PL"/>
      </w:pPr>
      <w:r>
        <w:t xml:space="preserve">  description: &gt;</w:t>
      </w:r>
    </w:p>
    <w:p w14:paraId="3BBDE5FF" w14:textId="23071348" w:rsidR="00CB0FA0" w:rsidRDefault="00CB0FA0" w:rsidP="00CB0FA0">
      <w:pPr>
        <w:pStyle w:val="PL"/>
      </w:pPr>
      <w:r>
        <w:t xml:space="preserve">    3GPP TS 29.176 V</w:t>
      </w:r>
      <w:r w:rsidR="002D16DE">
        <w:t>18</w:t>
      </w:r>
      <w:r>
        <w:t>.</w:t>
      </w:r>
      <w:r w:rsidR="00D52FA3">
        <w:t>5</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w:t>
      </w:r>
      <w:proofErr w:type="spellStart"/>
      <w:r>
        <w:t>apiRoot</w:t>
      </w:r>
      <w:proofErr w:type="spellEnd"/>
      <w:r>
        <w:t>}/</w:t>
      </w:r>
      <w:proofErr w:type="spellStart"/>
      <w:r>
        <w:t>nmf-mrm</w:t>
      </w:r>
      <w:proofErr w:type="spellEnd"/>
      <w:r>
        <w:t>/v1'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w:t>
      </w:r>
      <w:proofErr w:type="spellStart"/>
      <w:r>
        <w:t>apiRoot</w:t>
      </w:r>
      <w:proofErr w:type="spellEnd"/>
      <w:r>
        <w: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w:t>
      </w:r>
      <w:proofErr w:type="spellStart"/>
      <w:r>
        <w:t>apiRoot</w:t>
      </w:r>
      <w:proofErr w:type="spellEnd"/>
      <w:r>
        <w:t xml:space="preserve"> as defined in clause 4.4 of 3GPP TS 29.501</w:t>
      </w:r>
    </w:p>
    <w:p w14:paraId="076C9099" w14:textId="77777777" w:rsidR="00CB0FA0" w:rsidRDefault="00CB0FA0" w:rsidP="00CB0FA0">
      <w:pPr>
        <w:pStyle w:val="PL"/>
      </w:pPr>
    </w:p>
    <w:bookmarkEnd w:id="351"/>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r>
        <w:t>MediaContext</w:t>
      </w:r>
      <w:proofErr w:type="spell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w:t>
      </w:r>
      <w:proofErr w:type="spellStart"/>
      <w:r>
        <w:t>json</w:t>
      </w:r>
      <w:proofErr w:type="spellEnd"/>
      <w:r>
        <w:t>:</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Pr="008260F5" w:rsidRDefault="00CB0FA0" w:rsidP="00CB0FA0">
      <w:pPr>
        <w:pStyle w:val="PL"/>
        <w:rPr>
          <w:lang w:val="fr-FR"/>
        </w:rPr>
      </w:pPr>
      <w:r>
        <w:t xml:space="preserve">      </w:t>
      </w:r>
      <w:proofErr w:type="spellStart"/>
      <w:r w:rsidRPr="008260F5">
        <w:rPr>
          <w:lang w:val="fr-FR"/>
        </w:rPr>
        <w:t>responses</w:t>
      </w:r>
      <w:proofErr w:type="spellEnd"/>
      <w:r w:rsidRPr="008260F5">
        <w:rPr>
          <w:lang w:val="fr-FR"/>
        </w:rPr>
        <w:t>:</w:t>
      </w:r>
    </w:p>
    <w:p w14:paraId="61AEAB66" w14:textId="77777777" w:rsidR="00CB0FA0" w:rsidRPr="008260F5" w:rsidRDefault="00CB0FA0" w:rsidP="00CB0FA0">
      <w:pPr>
        <w:pStyle w:val="PL"/>
        <w:rPr>
          <w:lang w:val="fr-FR"/>
        </w:rPr>
      </w:pPr>
      <w:r w:rsidRPr="008260F5">
        <w:rPr>
          <w:lang w:val="fr-FR"/>
        </w:rPr>
        <w:t xml:space="preserve">        '201':</w:t>
      </w:r>
    </w:p>
    <w:p w14:paraId="04F24113" w14:textId="77777777" w:rsidR="00CB0FA0" w:rsidRPr="008260F5" w:rsidRDefault="00CB0FA0" w:rsidP="00CB0FA0">
      <w:pPr>
        <w:pStyle w:val="PL"/>
        <w:rPr>
          <w:lang w:val="fr-FR"/>
        </w:rPr>
      </w:pPr>
      <w:r w:rsidRPr="008260F5">
        <w:rPr>
          <w:lang w:val="fr-FR"/>
        </w:rPr>
        <w:t xml:space="preserve">          description: </w:t>
      </w:r>
      <w:proofErr w:type="spellStart"/>
      <w:r w:rsidRPr="008260F5">
        <w:rPr>
          <w:lang w:val="fr-FR"/>
        </w:rPr>
        <w:t>Success</w:t>
      </w:r>
      <w:proofErr w:type="spellEnd"/>
    </w:p>
    <w:p w14:paraId="5CB72149" w14:textId="77777777" w:rsidR="00CB0FA0" w:rsidRPr="008260F5" w:rsidRDefault="00CB0FA0" w:rsidP="00CB0FA0">
      <w:pPr>
        <w:pStyle w:val="PL"/>
        <w:rPr>
          <w:lang w:val="fr-FR"/>
        </w:rPr>
      </w:pPr>
      <w:r w:rsidRPr="008260F5">
        <w:rPr>
          <w:lang w:val="fr-FR"/>
        </w:rPr>
        <w:t xml:space="preserve">          content:</w:t>
      </w:r>
    </w:p>
    <w:p w14:paraId="7884CDE0" w14:textId="77777777" w:rsidR="00CB0FA0" w:rsidRDefault="00CB0FA0" w:rsidP="00CB0FA0">
      <w:pPr>
        <w:pStyle w:val="PL"/>
      </w:pPr>
      <w:r w:rsidRPr="008260F5">
        <w:rPr>
          <w:lang w:val="fr-FR"/>
        </w:rPr>
        <w:t xml:space="preserve">            </w:t>
      </w:r>
      <w:r>
        <w:t>application/</w:t>
      </w:r>
      <w:proofErr w:type="spellStart"/>
      <w:r>
        <w:t>json</w:t>
      </w:r>
      <w:proofErr w:type="spellEnd"/>
      <w:r>
        <w:t>:</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7C794C" w:rsidRDefault="00CB0FA0" w:rsidP="00CB0FA0">
      <w:pPr>
        <w:pStyle w:val="PL"/>
        <w:rPr>
          <w:lang w:val="fr-FR"/>
        </w:rPr>
      </w:pPr>
      <w:r>
        <w:t xml:space="preserve">                </w:t>
      </w:r>
      <w:r w:rsidRPr="007C794C">
        <w:rPr>
          <w:lang w:val="fr-FR"/>
        </w:rPr>
        <w:t>{</w:t>
      </w:r>
      <w:proofErr w:type="spellStart"/>
      <w:r w:rsidRPr="007C794C">
        <w:rPr>
          <w:lang w:val="fr-FR"/>
        </w:rPr>
        <w:t>apiRoot</w:t>
      </w:r>
      <w:proofErr w:type="spellEnd"/>
      <w:r w:rsidRPr="007C794C">
        <w:rPr>
          <w:lang w:val="fr-FR"/>
        </w:rPr>
        <w:t>}/</w:t>
      </w:r>
      <w:proofErr w:type="spellStart"/>
      <w:r w:rsidRPr="007C794C">
        <w:rPr>
          <w:lang w:val="fr-FR"/>
        </w:rPr>
        <w:t>nmf-mrm</w:t>
      </w:r>
      <w:proofErr w:type="spellEnd"/>
      <w:r w:rsidRPr="007C794C">
        <w:rPr>
          <w:lang w:val="fr-FR"/>
        </w:rPr>
        <w:t>/&lt;version&gt;/</w:t>
      </w:r>
      <w:proofErr w:type="spellStart"/>
      <w:r w:rsidRPr="007C794C">
        <w:rPr>
          <w:lang w:val="fr-FR"/>
        </w:rPr>
        <w:t>contexts</w:t>
      </w:r>
      <w:proofErr w:type="spellEnd"/>
      <w:r w:rsidRPr="007C794C">
        <w:rPr>
          <w:lang w:val="fr-FR"/>
        </w:rPr>
        <w:t>/{</w:t>
      </w:r>
      <w:proofErr w:type="spellStart"/>
      <w:r w:rsidRPr="007C794C">
        <w:rPr>
          <w:lang w:val="fr-FR"/>
        </w:rPr>
        <w:t>contextId</w:t>
      </w:r>
      <w:proofErr w:type="spellEnd"/>
      <w:r w:rsidRPr="007C794C">
        <w:rPr>
          <w:lang w:val="fr-FR"/>
        </w:rPr>
        <w:t>}</w:t>
      </w:r>
    </w:p>
    <w:p w14:paraId="7A838006" w14:textId="77777777" w:rsidR="00CB0FA0" w:rsidRDefault="00CB0FA0" w:rsidP="00CB0FA0">
      <w:pPr>
        <w:pStyle w:val="PL"/>
      </w:pPr>
      <w:r w:rsidRPr="007C794C">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w:t>
      </w:r>
      <w:proofErr w:type="spellStart"/>
      <w:r>
        <w:t>json</w:t>
      </w:r>
      <w:proofErr w:type="spellEnd"/>
      <w:r>
        <w:t>:</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7C794C" w:rsidRDefault="00CB0FA0" w:rsidP="00CB0FA0">
      <w:pPr>
        <w:pStyle w:val="PL"/>
        <w:rPr>
          <w:lang w:val="fr-FR"/>
        </w:rPr>
      </w:pPr>
      <w:r>
        <w:t xml:space="preserve">          </w:t>
      </w:r>
      <w:r w:rsidRPr="007C794C">
        <w:rPr>
          <w:lang w:val="fr-FR"/>
        </w:rPr>
        <w:t xml:space="preserve">description: Permanent </w:t>
      </w:r>
      <w:proofErr w:type="spellStart"/>
      <w:r w:rsidRPr="007C794C">
        <w:rPr>
          <w:lang w:val="fr-FR"/>
        </w:rPr>
        <w:t>Redirect</w:t>
      </w:r>
      <w:proofErr w:type="spellEnd"/>
    </w:p>
    <w:p w14:paraId="6D81BDB8" w14:textId="77777777" w:rsidR="00CB0FA0" w:rsidRPr="007C794C" w:rsidRDefault="00CB0FA0" w:rsidP="00CB0FA0">
      <w:pPr>
        <w:pStyle w:val="PL"/>
        <w:rPr>
          <w:lang w:val="fr-FR"/>
        </w:rPr>
      </w:pPr>
      <w:r w:rsidRPr="007C794C">
        <w:rPr>
          <w:lang w:val="fr-FR"/>
        </w:rPr>
        <w:t xml:space="preserve">          content:</w:t>
      </w:r>
    </w:p>
    <w:p w14:paraId="255839E0" w14:textId="77777777" w:rsidR="00CB0FA0" w:rsidRPr="007C794C" w:rsidRDefault="00CB0FA0" w:rsidP="00CB0FA0">
      <w:pPr>
        <w:pStyle w:val="PL"/>
        <w:rPr>
          <w:lang w:val="fr-FR"/>
        </w:rPr>
      </w:pPr>
      <w:r w:rsidRPr="007C794C">
        <w:rPr>
          <w:lang w:val="fr-FR"/>
        </w:rPr>
        <w:t xml:space="preserve">            application/</w:t>
      </w:r>
      <w:proofErr w:type="spellStart"/>
      <w:r w:rsidRPr="007C794C">
        <w:rPr>
          <w:lang w:val="fr-FR"/>
        </w:rPr>
        <w:t>json</w:t>
      </w:r>
      <w:proofErr w:type="spellEnd"/>
      <w:r w:rsidRPr="007C794C">
        <w:rPr>
          <w:lang w:val="fr-FR"/>
        </w:rPr>
        <w:t>:</w:t>
      </w:r>
    </w:p>
    <w:p w14:paraId="44B10DEE" w14:textId="77777777" w:rsidR="00CB0FA0" w:rsidRDefault="00CB0FA0" w:rsidP="00CB0FA0">
      <w:pPr>
        <w:pStyle w:val="PL"/>
      </w:pPr>
      <w:r w:rsidRPr="007C794C">
        <w:rPr>
          <w:lang w:val="fr-FR"/>
        </w:rPr>
        <w:t xml:space="preserve">              </w:t>
      </w:r>
      <w:r>
        <w:t>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2712CC0F" w:rsidR="00CB0FA0" w:rsidRDefault="00CB0FA0" w:rsidP="00CB0FA0">
      <w:pPr>
        <w:pStyle w:val="PL"/>
      </w:pPr>
      <w:r>
        <w:t xml:space="preserve">          $ref: 'TS29571_CommonData.yaml#/components/responses/404'</w:t>
      </w:r>
    </w:p>
    <w:p w14:paraId="2FD2967C" w14:textId="77777777" w:rsidR="00B03B8C" w:rsidRDefault="00B03B8C" w:rsidP="00B03B8C">
      <w:pPr>
        <w:pStyle w:val="PL"/>
      </w:pPr>
      <w:r>
        <w:t xml:space="preserve">        '409':</w:t>
      </w:r>
    </w:p>
    <w:p w14:paraId="172B23E8" w14:textId="144703B9" w:rsidR="00B03B8C" w:rsidRDefault="00B03B8C"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w:t>
      </w:r>
      <w:proofErr w:type="spellStart"/>
      <w:r>
        <w:t>json</w:t>
      </w:r>
      <w:proofErr w:type="spellEnd"/>
      <w:r>
        <w:t>:</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w:t>
      </w:r>
      <w:proofErr w:type="spellStart"/>
      <w:r>
        <w:t>json</w:t>
      </w:r>
      <w:proofErr w:type="spellEnd"/>
      <w:r>
        <w:t>:</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7C794C" w:rsidRDefault="00CB0FA0" w:rsidP="00CB0FA0">
      <w:pPr>
        <w:pStyle w:val="PL"/>
        <w:rPr>
          <w:lang w:val="fr-FR"/>
        </w:rPr>
      </w:pPr>
      <w:r>
        <w:t xml:space="preserve">          </w:t>
      </w:r>
      <w:r w:rsidRPr="007C794C">
        <w:rPr>
          <w:lang w:val="fr-FR"/>
        </w:rPr>
        <w:t xml:space="preserve">description: Permanent </w:t>
      </w:r>
      <w:proofErr w:type="spellStart"/>
      <w:r w:rsidRPr="007C794C">
        <w:rPr>
          <w:lang w:val="fr-FR"/>
        </w:rPr>
        <w:t>Redirect</w:t>
      </w:r>
      <w:proofErr w:type="spellEnd"/>
    </w:p>
    <w:p w14:paraId="05620735" w14:textId="77777777" w:rsidR="00CB0FA0" w:rsidRPr="007C794C" w:rsidRDefault="00CB0FA0" w:rsidP="00CB0FA0">
      <w:pPr>
        <w:pStyle w:val="PL"/>
        <w:rPr>
          <w:lang w:val="fr-FR"/>
        </w:rPr>
      </w:pPr>
      <w:r w:rsidRPr="007C794C">
        <w:rPr>
          <w:lang w:val="fr-FR"/>
        </w:rPr>
        <w:t xml:space="preserve">          content:</w:t>
      </w:r>
    </w:p>
    <w:p w14:paraId="1CBB2E62" w14:textId="77777777" w:rsidR="00CB0FA0" w:rsidRPr="007C794C" w:rsidRDefault="00CB0FA0" w:rsidP="00CB0FA0">
      <w:pPr>
        <w:pStyle w:val="PL"/>
        <w:rPr>
          <w:lang w:val="fr-FR"/>
        </w:rPr>
      </w:pPr>
      <w:r w:rsidRPr="007C794C">
        <w:rPr>
          <w:lang w:val="fr-FR"/>
        </w:rPr>
        <w:t xml:space="preserve">            application/</w:t>
      </w:r>
      <w:proofErr w:type="spellStart"/>
      <w:r w:rsidRPr="007C794C">
        <w:rPr>
          <w:lang w:val="fr-FR"/>
        </w:rPr>
        <w:t>json</w:t>
      </w:r>
      <w:proofErr w:type="spellEnd"/>
      <w:r w:rsidRPr="007C794C">
        <w:rPr>
          <w:lang w:val="fr-FR"/>
        </w:rPr>
        <w:t>:</w:t>
      </w:r>
    </w:p>
    <w:p w14:paraId="53EF2CEF" w14:textId="77777777" w:rsidR="00CB0FA0" w:rsidRDefault="00CB0FA0" w:rsidP="00CB0FA0">
      <w:pPr>
        <w:pStyle w:val="PL"/>
      </w:pPr>
      <w:r w:rsidRPr="007C794C">
        <w:rPr>
          <w:lang w:val="fr-FR"/>
        </w:rPr>
        <w:t xml:space="preserve">              </w:t>
      </w:r>
      <w:r>
        <w:t>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w:t>
      </w:r>
      <w:proofErr w:type="spellStart"/>
      <w:r>
        <w:t>json</w:t>
      </w:r>
      <w:proofErr w:type="spellEnd"/>
      <w:r>
        <w:t>:</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7C794C" w:rsidRDefault="00CB0FA0" w:rsidP="00CB0FA0">
      <w:pPr>
        <w:pStyle w:val="PL"/>
        <w:rPr>
          <w:lang w:val="fr-FR"/>
        </w:rPr>
      </w:pPr>
      <w:r>
        <w:t xml:space="preserve">          </w:t>
      </w:r>
      <w:r w:rsidRPr="007C794C">
        <w:rPr>
          <w:lang w:val="fr-FR"/>
        </w:rPr>
        <w:t xml:space="preserve">description: Permanent </w:t>
      </w:r>
      <w:proofErr w:type="spellStart"/>
      <w:r w:rsidRPr="007C794C">
        <w:rPr>
          <w:lang w:val="fr-FR"/>
        </w:rPr>
        <w:t>Redirect</w:t>
      </w:r>
      <w:proofErr w:type="spellEnd"/>
    </w:p>
    <w:p w14:paraId="0DE835C1" w14:textId="77777777" w:rsidR="00CB0FA0" w:rsidRPr="007C794C" w:rsidRDefault="00CB0FA0" w:rsidP="00CB0FA0">
      <w:pPr>
        <w:pStyle w:val="PL"/>
        <w:rPr>
          <w:lang w:val="fr-FR"/>
        </w:rPr>
      </w:pPr>
      <w:r w:rsidRPr="007C794C">
        <w:rPr>
          <w:lang w:val="fr-FR"/>
        </w:rPr>
        <w:t xml:space="preserve">          content:</w:t>
      </w:r>
    </w:p>
    <w:p w14:paraId="2062ED2E" w14:textId="77777777" w:rsidR="00CB0FA0" w:rsidRPr="007C794C" w:rsidRDefault="00CB0FA0" w:rsidP="00CB0FA0">
      <w:pPr>
        <w:pStyle w:val="PL"/>
        <w:rPr>
          <w:lang w:val="fr-FR"/>
        </w:rPr>
      </w:pPr>
      <w:r w:rsidRPr="007C794C">
        <w:rPr>
          <w:lang w:val="fr-FR"/>
        </w:rPr>
        <w:t xml:space="preserve">            application/</w:t>
      </w:r>
      <w:proofErr w:type="spellStart"/>
      <w:r w:rsidRPr="007C794C">
        <w:rPr>
          <w:lang w:val="fr-FR"/>
        </w:rPr>
        <w:t>json</w:t>
      </w:r>
      <w:proofErr w:type="spellEnd"/>
      <w:r w:rsidRPr="007C794C">
        <w:rPr>
          <w:lang w:val="fr-FR"/>
        </w:rPr>
        <w:t>:</w:t>
      </w:r>
    </w:p>
    <w:p w14:paraId="0E31BCCE" w14:textId="77777777" w:rsidR="00CB0FA0" w:rsidRDefault="00CB0FA0" w:rsidP="00CB0FA0">
      <w:pPr>
        <w:pStyle w:val="PL"/>
      </w:pPr>
      <w:r w:rsidRPr="007C794C">
        <w:rPr>
          <w:lang w:val="fr-FR"/>
        </w:rPr>
        <w:t xml:space="preserve">              </w:t>
      </w:r>
      <w:r>
        <w:t>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6C488BD2" w:rsidR="00CB0FA0" w:rsidRDefault="00CB0FA0" w:rsidP="00CB0FA0">
      <w:pPr>
        <w:pStyle w:val="PL"/>
      </w:pPr>
      <w:r>
        <w:t xml:space="preserve">          $ref: 'TS29571_CommonData.yaml#/components/schemas/</w:t>
      </w:r>
      <w:proofErr w:type="spellStart"/>
      <w:r>
        <w:t>MediaId</w:t>
      </w:r>
      <w:proofErr w:type="spellEnd"/>
      <w: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w:t>
      </w:r>
      <w:proofErr w:type="spellStart"/>
      <w:r>
        <w:t>localNonDcMedia</w:t>
      </w:r>
      <w:proofErr w:type="spellEnd"/>
      <w:r>
        <w:t>:</w:t>
      </w:r>
    </w:p>
    <w:p w14:paraId="4EFF48C1" w14:textId="5512B2C2" w:rsidR="002C786B" w:rsidRDefault="002C786B" w:rsidP="002C786B">
      <w:pPr>
        <w:pStyle w:val="PL"/>
      </w:pPr>
      <w:r>
        <w:t xml:space="preserve">          $ref: '</w:t>
      </w:r>
      <w:r w:rsidR="005D071B">
        <w:t>#</w:t>
      </w:r>
      <w:r w:rsidR="00C608F5">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73B70B5D" w:rsidR="002C786B" w:rsidRDefault="002C786B" w:rsidP="002C786B">
      <w:pPr>
        <w:pStyle w:val="PL"/>
      </w:pPr>
      <w:r>
        <w:t xml:space="preserve">          $ref: '</w:t>
      </w:r>
      <w:r w:rsidR="005D071B">
        <w:t>#</w:t>
      </w:r>
      <w:r w:rsidR="00C608F5">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5BF48BE" w:rsidR="00CB0FA0" w:rsidRDefault="00CB0FA0" w:rsidP="00CB0FA0">
      <w:pPr>
        <w:pStyle w:val="PL"/>
      </w:pPr>
      <w:r>
        <w:t xml:space="preserve">          $ref: 'TS29571_CommonData.yaml#/components/schemas/</w:t>
      </w:r>
      <w:proofErr w:type="spellStart"/>
      <w:r>
        <w:t>DcEndpoint</w:t>
      </w:r>
      <w:proofErr w:type="spellEnd"/>
      <w:r>
        <w: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lastRenderedPageBreak/>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DengXian" w:cs="Courier New"/>
        </w:rPr>
      </w:pPr>
    </w:p>
    <w:p w14:paraId="0055033E" w14:textId="3AC7CC55" w:rsidR="00EB59CE" w:rsidRPr="00857429" w:rsidRDefault="00EB59CE" w:rsidP="007854A1">
      <w:pPr>
        <w:pStyle w:val="PL"/>
        <w:rPr>
          <w:rFonts w:eastAsia="DengXian" w:cs="Courier New"/>
          <w:lang w:val="en-US"/>
        </w:rPr>
      </w:pPr>
      <w:r w:rsidRPr="00857429">
        <w:rPr>
          <w:rFonts w:eastAsia="DengXian" w:cs="Courier New"/>
          <w:lang w:val="en-US"/>
        </w:rPr>
        <w:t xml:space="preserve">    </w:t>
      </w:r>
      <w:proofErr w:type="spellStart"/>
      <w:r>
        <w:rPr>
          <w:rFonts w:eastAsia="DengXian" w:cs="Courier New"/>
          <w:lang w:val="en-US"/>
        </w:rPr>
        <w:t>NonDcMedia</w:t>
      </w:r>
      <w:proofErr w:type="spellEnd"/>
      <w:r w:rsidRPr="00857429">
        <w:rPr>
          <w:rFonts w:eastAsia="DengXian" w:cs="Courier New"/>
          <w:lang w:val="en-US"/>
        </w:rPr>
        <w:t>:</w:t>
      </w:r>
    </w:p>
    <w:p w14:paraId="5869FFB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Represents the audio and video media</w:t>
      </w:r>
    </w:p>
    <w:p w14:paraId="75841766" w14:textId="77777777" w:rsidR="00EB59CE" w:rsidRDefault="00EB59CE" w:rsidP="008744D0">
      <w:pPr>
        <w:pStyle w:val="PL"/>
        <w:rPr>
          <w:rFonts w:eastAsia="DengXian" w:cs="Courier New"/>
          <w:lang w:val="en-US"/>
        </w:rPr>
      </w:pPr>
      <w:r w:rsidRPr="00857429">
        <w:rPr>
          <w:rFonts w:eastAsia="DengXian" w:cs="Courier New"/>
          <w:lang w:val="en-US"/>
        </w:rPr>
        <w:t xml:space="preserve">      type: object</w:t>
      </w:r>
    </w:p>
    <w:p w14:paraId="67829F4F" w14:textId="77777777" w:rsidR="00EB59CE" w:rsidRPr="00857429" w:rsidRDefault="00EB59CE" w:rsidP="008744D0">
      <w:pPr>
        <w:pStyle w:val="PL"/>
        <w:rPr>
          <w:rFonts w:eastAsia="DengXian" w:cs="Courier New"/>
        </w:rPr>
      </w:pPr>
      <w:r w:rsidRPr="00857429">
        <w:rPr>
          <w:rFonts w:eastAsia="DengXian" w:cs="Courier New"/>
        </w:rPr>
        <w:t xml:space="preserve">      required:</w:t>
      </w:r>
    </w:p>
    <w:p w14:paraId="19269243" w14:textId="77777777" w:rsidR="00EB59CE" w:rsidRPr="00857429" w:rsidRDefault="00EB59CE" w:rsidP="008744D0">
      <w:pPr>
        <w:pStyle w:val="PL"/>
        <w:rPr>
          <w:rFonts w:eastAsia="DengXian" w:cs="Courier New"/>
          <w:lang w:val="en-US"/>
        </w:rPr>
      </w:pPr>
      <w:r w:rsidRPr="00857429">
        <w:rPr>
          <w:rFonts w:eastAsia="DengXian" w:cs="Courier New"/>
        </w:rPr>
        <w:t xml:space="preserve">        - </w:t>
      </w:r>
      <w:proofErr w:type="spellStart"/>
      <w:r>
        <w:rPr>
          <w:rFonts w:eastAsia="DengXian" w:cs="Courier New"/>
          <w:lang w:eastAsia="zh-CN"/>
        </w:rPr>
        <w:t>sdpmLine</w:t>
      </w:r>
      <w:proofErr w:type="spellEnd"/>
    </w:p>
    <w:p w14:paraId="77C5D1C7" w14:textId="77777777" w:rsidR="00EB59CE" w:rsidRPr="00857429" w:rsidRDefault="00EB59CE" w:rsidP="008744D0">
      <w:pPr>
        <w:pStyle w:val="PL"/>
        <w:rPr>
          <w:rFonts w:eastAsia="DengXian" w:cs="Courier New"/>
          <w:lang w:val="en-US"/>
        </w:rPr>
      </w:pPr>
      <w:r w:rsidRPr="00857429">
        <w:rPr>
          <w:rFonts w:eastAsia="DengXian" w:cs="Courier New"/>
        </w:rPr>
        <w:t xml:space="preserve">        - </w:t>
      </w:r>
      <w:proofErr w:type="spellStart"/>
      <w:r>
        <w:rPr>
          <w:rFonts w:eastAsia="DengXian" w:cs="Courier New"/>
        </w:rPr>
        <w:t>sdpaLines</w:t>
      </w:r>
      <w:proofErr w:type="spellEnd"/>
    </w:p>
    <w:p w14:paraId="7B0DBD65"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properties:</w:t>
      </w:r>
    </w:p>
    <w:p w14:paraId="5927C081"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w:t>
      </w:r>
      <w:proofErr w:type="spellStart"/>
      <w:r w:rsidRPr="004138B6">
        <w:rPr>
          <w:rFonts w:eastAsia="DengXian" w:cs="Courier New"/>
          <w:lang w:eastAsia="zh-CN"/>
        </w:rPr>
        <w:t>sdpmLine</w:t>
      </w:r>
      <w:proofErr w:type="spellEnd"/>
      <w:r w:rsidRPr="00857429">
        <w:rPr>
          <w:rFonts w:eastAsia="DengXian" w:cs="Courier New"/>
          <w:lang w:val="en-US"/>
        </w:rPr>
        <w:t>:</w:t>
      </w:r>
    </w:p>
    <w:p w14:paraId="6510F598" w14:textId="415D1AAC" w:rsidR="00EB59CE" w:rsidRPr="00857429" w:rsidRDefault="00EB59CE" w:rsidP="008744D0">
      <w:pPr>
        <w:pStyle w:val="PL"/>
        <w:rPr>
          <w:rFonts w:eastAsia="DengXian" w:cs="Courier New"/>
          <w:lang w:val="en-US"/>
        </w:rPr>
      </w:pPr>
      <w:r w:rsidRPr="00857429">
        <w:rPr>
          <w:rFonts w:eastAsia="DengXian" w:cs="Courier New"/>
          <w:lang w:val="en-US"/>
        </w:rPr>
        <w:t xml:space="preserve">          $ref: '#/components/schemas/</w:t>
      </w:r>
      <w:proofErr w:type="spellStart"/>
      <w:r>
        <w:rPr>
          <w:rFonts w:eastAsia="DengXian" w:cs="Courier New"/>
          <w:lang w:eastAsia="zh-CN"/>
        </w:rPr>
        <w:t>SdpString</w:t>
      </w:r>
      <w:proofErr w:type="spellEnd"/>
      <w:r w:rsidRPr="00857429">
        <w:rPr>
          <w:rFonts w:eastAsia="DengXian" w:cs="Courier New"/>
          <w:lang w:val="en-US"/>
        </w:rPr>
        <w:t>'</w:t>
      </w:r>
    </w:p>
    <w:p w14:paraId="56AAB52A" w14:textId="77777777" w:rsidR="00EB59CE" w:rsidRPr="00857429" w:rsidRDefault="00EB59CE" w:rsidP="008744D0">
      <w:pPr>
        <w:pStyle w:val="PL"/>
        <w:rPr>
          <w:rFonts w:eastAsia="DengXian" w:cs="Courier New"/>
        </w:rPr>
      </w:pPr>
      <w:r w:rsidRPr="00857429">
        <w:rPr>
          <w:rFonts w:eastAsia="DengXian" w:cs="Courier New"/>
        </w:rPr>
        <w:t xml:space="preserve">        </w:t>
      </w:r>
      <w:proofErr w:type="spellStart"/>
      <w:r w:rsidRPr="004138B6">
        <w:rPr>
          <w:rFonts w:eastAsia="DengXian" w:cs="Courier New"/>
          <w:lang w:eastAsia="zh-CN"/>
        </w:rPr>
        <w:t>sdp</w:t>
      </w:r>
      <w:r>
        <w:rPr>
          <w:rFonts w:eastAsia="DengXian" w:cs="Courier New"/>
          <w:lang w:eastAsia="zh-CN"/>
        </w:rPr>
        <w:t>a</w:t>
      </w:r>
      <w:r w:rsidRPr="004138B6">
        <w:rPr>
          <w:rFonts w:eastAsia="DengXian" w:cs="Courier New"/>
          <w:lang w:eastAsia="zh-CN"/>
        </w:rPr>
        <w:t>Line</w:t>
      </w:r>
      <w:r>
        <w:rPr>
          <w:rFonts w:eastAsia="DengXian" w:cs="Courier New"/>
          <w:lang w:eastAsia="zh-CN"/>
        </w:rPr>
        <w:t>s</w:t>
      </w:r>
      <w:proofErr w:type="spellEnd"/>
      <w:r w:rsidRPr="00857429">
        <w:rPr>
          <w:rFonts w:eastAsia="DengXian"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DengXian" w:cs="Courier New"/>
          <w:lang w:val="en-US"/>
        </w:rPr>
        <w:t>/components/schemas/</w:t>
      </w:r>
      <w:proofErr w:type="spellStart"/>
      <w:r>
        <w:rPr>
          <w:rFonts w:eastAsia="DengXian" w:cs="Courier New"/>
          <w:lang w:eastAsia="zh-CN"/>
        </w:rPr>
        <w:t>SdpString</w:t>
      </w:r>
      <w:proofErr w:type="spellEnd"/>
      <w:r>
        <w:t>'</w:t>
      </w:r>
    </w:p>
    <w:p w14:paraId="546D2D09" w14:textId="77777777" w:rsidR="00EB59CE" w:rsidRPr="00045E7B" w:rsidRDefault="00EB59CE" w:rsidP="008744D0">
      <w:pPr>
        <w:pStyle w:val="PL"/>
        <w:rPr>
          <w:rFonts w:eastAsia="DengXian" w:cs="Courier New"/>
          <w:lang w:eastAsia="zh-CN"/>
        </w:rPr>
      </w:pPr>
    </w:p>
    <w:p w14:paraId="7B65A608" w14:textId="2BC6C582" w:rsidR="00EB59CE" w:rsidRDefault="00EB59CE" w:rsidP="007854A1">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proofErr w:type="spellStart"/>
      <w:r>
        <w:rPr>
          <w:rFonts w:eastAsia="DengXian" w:cs="Courier New" w:hint="eastAsia"/>
          <w:lang w:eastAsia="zh-CN"/>
        </w:rPr>
        <w:t>Sdp</w:t>
      </w:r>
      <w:r>
        <w:rPr>
          <w:rFonts w:eastAsia="DengXian" w:cs="Courier New"/>
          <w:lang w:eastAsia="zh-CN"/>
        </w:rPr>
        <w:t>String</w:t>
      </w:r>
      <w:proofErr w:type="spellEnd"/>
      <w:r>
        <w:rPr>
          <w:rFonts w:eastAsia="DengXian" w:cs="Courier New" w:hint="eastAsia"/>
          <w:lang w:eastAsia="zh-CN"/>
        </w:rPr>
        <w:t>:</w:t>
      </w:r>
    </w:p>
    <w:p w14:paraId="059F731A" w14:textId="3A1B8BA6" w:rsidR="00EB59CE" w:rsidRDefault="00EB59CE" w:rsidP="008744D0">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T</w:t>
      </w:r>
      <w:r w:rsidRPr="00F41F3E">
        <w:rPr>
          <w:rFonts w:eastAsia="DengXian" w:cs="Courier New"/>
        </w:rPr>
        <w:t xml:space="preserve">he content after "m=" of the "m=" line and the content after "a=" of the </w:t>
      </w:r>
      <w:proofErr w:type="spellStart"/>
      <w:r w:rsidRPr="00F41F3E">
        <w:rPr>
          <w:rFonts w:eastAsia="DengXian" w:cs="Courier New"/>
        </w:rPr>
        <w:t>asocciated</w:t>
      </w:r>
      <w:proofErr w:type="spellEnd"/>
      <w:r w:rsidRPr="00F41F3E">
        <w:rPr>
          <w:rFonts w:eastAsia="DengXian" w:cs="Courier New"/>
        </w:rPr>
        <w:t xml:space="preserve"> "a=" lines.</w:t>
      </w:r>
    </w:p>
    <w:p w14:paraId="510F5907" w14:textId="72EFE9D4" w:rsidR="00EB59CE" w:rsidRPr="00857429"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sidR="005D1F5A">
        <w:rPr>
          <w:rFonts w:eastAsia="DengXian" w:cs="Courier New"/>
          <w:lang w:eastAsia="zh-CN"/>
        </w:rPr>
        <w:t>t</w:t>
      </w:r>
      <w:r>
        <w:rPr>
          <w:rFonts w:eastAsia="DengXian"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53" w:name="_Toc2086459"/>
      <w:bookmarkStart w:id="354" w:name="_Toc146103781"/>
      <w:bookmarkStart w:id="355" w:name="_Toc151981339"/>
      <w:bookmarkStart w:id="356" w:name="_Toc218587577"/>
      <w:bookmarkEnd w:id="347"/>
      <w:r w:rsidRPr="004D3578">
        <w:lastRenderedPageBreak/>
        <w:t xml:space="preserve">Annex </w:t>
      </w:r>
      <w:r w:rsidR="001F453F">
        <w:t>B</w:t>
      </w:r>
      <w:r w:rsidRPr="004D3578">
        <w:t xml:space="preserve"> (informative):</w:t>
      </w:r>
      <w:r w:rsidRPr="004D3578">
        <w:br/>
        <w:t>Change history</w:t>
      </w:r>
      <w:bookmarkStart w:id="357" w:name="historyclause"/>
      <w:bookmarkEnd w:id="353"/>
      <w:bookmarkEnd w:id="354"/>
      <w:bookmarkEnd w:id="355"/>
      <w:bookmarkEnd w:id="356"/>
      <w:bookmarkEnd w:id="3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 xml:space="preserve">OpenAPI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1849B5" w:rsidP="00BA0BF9">
            <w:pPr>
              <w:pStyle w:val="TAL"/>
              <w:rPr>
                <w:noProof/>
                <w:lang w:eastAsia="zh-CN"/>
              </w:rPr>
            </w:pPr>
            <w:r>
              <w:fldChar w:fldCharType="begin"/>
            </w:r>
            <w:r>
              <w:instrText xml:space="preserve"> DOCPROPERTY  CrTitle  \* MERGEFORMAT </w:instrText>
            </w:r>
            <w:r>
              <w:fldChar w:fldCharType="separate"/>
            </w:r>
            <w:r w:rsidR="00BA0BF9" w:rsidRPr="001B6295">
              <w:t xml:space="preserve">Update the </w:t>
            </w:r>
            <w:proofErr w:type="spellStart"/>
            <w:r w:rsidR="00BA0BF9" w:rsidRPr="001B6295">
              <w:t>Nmf_MRM_Update</w:t>
            </w:r>
            <w:proofErr w:type="spellEnd"/>
            <w:r w:rsidR="00BA0BF9" w:rsidRPr="001B6295">
              <w:t xml:space="preserve"> service operation</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1849B5" w:rsidP="00BA0BF9">
            <w:pPr>
              <w:pStyle w:val="TAL"/>
            </w:pPr>
            <w:r>
              <w:fldChar w:fldCharType="begin"/>
            </w:r>
            <w:r>
              <w:instrText xml:space="preserve"> DOCPROPERTY  CrTitle  \* MERGEFORMAT </w:instrText>
            </w:r>
            <w:r>
              <w:fldChar w:fldCharType="separate"/>
            </w:r>
            <w:r w:rsidR="008A3074">
              <w:t xml:space="preserve">Update the </w:t>
            </w:r>
            <w:proofErr w:type="spellStart"/>
            <w:r w:rsidR="008A3074">
              <w:t>Nmf_MRM_Create</w:t>
            </w:r>
            <w:proofErr w:type="spellEnd"/>
            <w:r w:rsidR="008A3074">
              <w:t xml:space="preserve"> service operation</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7C794C" w:rsidRPr="00B54FF5" w14:paraId="50EBCBE0" w14:textId="77777777" w:rsidTr="00237A23">
        <w:tc>
          <w:tcPr>
            <w:tcW w:w="800" w:type="dxa"/>
            <w:shd w:val="solid" w:color="FFFFFF" w:fill="auto"/>
          </w:tcPr>
          <w:p w14:paraId="0CFA4477" w14:textId="6E1CF405" w:rsidR="007C794C" w:rsidRDefault="007C794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8215188" w14:textId="182E0122"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141D979" w14:textId="14AF1B5B"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4640D597" w14:textId="0A54231E" w:rsidR="007C794C" w:rsidRDefault="007C794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027</w:t>
            </w:r>
          </w:p>
        </w:tc>
        <w:tc>
          <w:tcPr>
            <w:tcW w:w="425" w:type="dxa"/>
            <w:shd w:val="solid" w:color="FFFFFF" w:fill="auto"/>
            <w:vAlign w:val="bottom"/>
          </w:tcPr>
          <w:p w14:paraId="404EEB81" w14:textId="7267F5AB" w:rsidR="007C794C" w:rsidRPr="00A92E19" w:rsidRDefault="00147D08"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EAD920D" w14:textId="35D9D2B1" w:rsidR="007C794C" w:rsidRDefault="007C794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C8BC90" w14:textId="7F93272C" w:rsidR="007C794C" w:rsidRPr="00A92E19" w:rsidRDefault="00C16AF0"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orrection on the </w:t>
            </w:r>
            <w:proofErr w:type="spellStart"/>
            <w:r>
              <w:rPr>
                <w:rFonts w:ascii="Arial" w:eastAsiaTheme="minorEastAsia" w:hAnsi="Arial" w:cs="Arial"/>
                <w:sz w:val="16"/>
                <w:szCs w:val="16"/>
                <w:lang w:eastAsia="zh-CN"/>
              </w:rPr>
              <w:t>MediaInfo</w:t>
            </w:r>
            <w:proofErr w:type="spellEnd"/>
            <w:r>
              <w:rPr>
                <w:rFonts w:ascii="Arial" w:eastAsiaTheme="minorEastAsia" w:hAnsi="Arial" w:cs="Arial"/>
                <w:sz w:val="16"/>
                <w:szCs w:val="16"/>
                <w:lang w:eastAsia="zh-CN"/>
              </w:rPr>
              <w:t xml:space="preserve"> data type for AR media</w:t>
            </w:r>
          </w:p>
        </w:tc>
        <w:tc>
          <w:tcPr>
            <w:tcW w:w="708" w:type="dxa"/>
            <w:shd w:val="solid" w:color="FFFFFF" w:fill="auto"/>
          </w:tcPr>
          <w:p w14:paraId="56F6B0DC" w14:textId="7A80B734" w:rsidR="007C794C" w:rsidRDefault="00C16AF0"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7C794C" w:rsidRPr="00B54FF5" w14:paraId="1B2D8519" w14:textId="77777777" w:rsidTr="00237A23">
        <w:tc>
          <w:tcPr>
            <w:tcW w:w="800" w:type="dxa"/>
            <w:shd w:val="solid" w:color="FFFFFF" w:fill="auto"/>
          </w:tcPr>
          <w:p w14:paraId="747684B0" w14:textId="31822A67" w:rsidR="007C794C" w:rsidRDefault="007C794C"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1CD39B2" w14:textId="69A18423"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92B088D" w14:textId="055729D5"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w:t>
            </w:r>
            <w:r w:rsidR="00C16AF0">
              <w:rPr>
                <w:rFonts w:eastAsiaTheme="minorEastAsia"/>
                <w:sz w:val="16"/>
                <w:szCs w:val="16"/>
                <w:lang w:eastAsia="zh-CN"/>
              </w:rPr>
              <w:t>1049</w:t>
            </w:r>
          </w:p>
        </w:tc>
        <w:tc>
          <w:tcPr>
            <w:tcW w:w="473" w:type="dxa"/>
            <w:shd w:val="solid" w:color="FFFFFF" w:fill="auto"/>
            <w:vAlign w:val="bottom"/>
          </w:tcPr>
          <w:p w14:paraId="42F3ED7B" w14:textId="15F4B0EA" w:rsidR="007C794C" w:rsidRDefault="00C16AF0"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029</w:t>
            </w:r>
          </w:p>
        </w:tc>
        <w:tc>
          <w:tcPr>
            <w:tcW w:w="425" w:type="dxa"/>
            <w:shd w:val="solid" w:color="FFFFFF" w:fill="auto"/>
            <w:vAlign w:val="bottom"/>
          </w:tcPr>
          <w:p w14:paraId="22EA5383" w14:textId="201E7603" w:rsidR="007C794C" w:rsidRPr="00A92E19" w:rsidRDefault="00147D08"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2929B8A" w14:textId="472527F7" w:rsidR="007C794C" w:rsidRDefault="00C16AF0"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D65B388" w14:textId="61177E7A" w:rsidR="007C794C" w:rsidRPr="00A92E19" w:rsidRDefault="00C16AF0" w:rsidP="007C794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orrection on </w:t>
            </w:r>
            <w:proofErr w:type="spellStart"/>
            <w:r>
              <w:rPr>
                <w:rFonts w:ascii="Arial" w:eastAsiaTheme="minorEastAsia" w:hAnsi="Arial" w:cs="Arial"/>
                <w:sz w:val="16"/>
                <w:szCs w:val="16"/>
                <w:lang w:eastAsia="zh-CN"/>
              </w:rPr>
              <w:t>Nmf_MRM</w:t>
            </w:r>
            <w:proofErr w:type="spellEnd"/>
            <w:r>
              <w:rPr>
                <w:rFonts w:ascii="Arial" w:eastAsiaTheme="minorEastAsia" w:hAnsi="Arial" w:cs="Arial"/>
                <w:sz w:val="16"/>
                <w:szCs w:val="16"/>
                <w:lang w:eastAsia="zh-CN"/>
              </w:rPr>
              <w:t xml:space="preserve"> OpenAPI</w:t>
            </w:r>
          </w:p>
        </w:tc>
        <w:tc>
          <w:tcPr>
            <w:tcW w:w="708" w:type="dxa"/>
            <w:shd w:val="solid" w:color="FFFFFF" w:fill="auto"/>
          </w:tcPr>
          <w:p w14:paraId="61A53D4C" w14:textId="74700623" w:rsidR="007C794C" w:rsidRDefault="00C16AF0"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073A5E" w:rsidRPr="00B54FF5" w14:paraId="6B5E7948" w14:textId="77777777" w:rsidTr="00237A23">
        <w:tc>
          <w:tcPr>
            <w:tcW w:w="800" w:type="dxa"/>
            <w:shd w:val="solid" w:color="FFFFFF" w:fill="auto"/>
          </w:tcPr>
          <w:p w14:paraId="1B0A4C4D" w14:textId="21B16025" w:rsidR="00073A5E" w:rsidRDefault="00073A5E"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51DD6F9" w14:textId="6CAC0FBB"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4CD06B8" w14:textId="155A168E"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88788DA" w14:textId="6AFCF6F6" w:rsidR="00073A5E"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035</w:t>
            </w:r>
          </w:p>
        </w:tc>
        <w:tc>
          <w:tcPr>
            <w:tcW w:w="425" w:type="dxa"/>
            <w:shd w:val="solid" w:color="FFFFFF" w:fill="auto"/>
            <w:vAlign w:val="bottom"/>
          </w:tcPr>
          <w:p w14:paraId="2299DC07" w14:textId="6A4C96C3" w:rsidR="00073A5E" w:rsidRDefault="00073A5E"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39AC14D" w14:textId="4E99EAC0" w:rsidR="00073A5E" w:rsidRDefault="00073A5E"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2F668C2" w14:textId="7AF81D5C" w:rsidR="00073A5E" w:rsidRDefault="00073A5E" w:rsidP="007C794C">
            <w:pPr>
              <w:overflowPunct/>
              <w:autoSpaceDE/>
              <w:autoSpaceDN/>
              <w:adjustRightInd/>
              <w:spacing w:after="0"/>
              <w:textAlignment w:val="auto"/>
              <w:rPr>
                <w:rFonts w:ascii="Arial" w:eastAsiaTheme="minorEastAsia" w:hAnsi="Arial" w:cs="Arial"/>
                <w:sz w:val="16"/>
                <w:szCs w:val="16"/>
                <w:lang w:eastAsia="zh-CN"/>
              </w:rPr>
            </w:pPr>
            <w:r w:rsidRPr="00073A5E">
              <w:rPr>
                <w:rFonts w:ascii="Arial" w:eastAsiaTheme="minorEastAsia" w:hAnsi="Arial" w:cs="Arial"/>
                <w:sz w:val="16"/>
                <w:szCs w:val="16"/>
                <w:lang w:eastAsia="zh-CN"/>
              </w:rPr>
              <w:t>HTTP Response Code for Application Error MEDIA_ID_CONFLICT</w:t>
            </w:r>
          </w:p>
        </w:tc>
        <w:tc>
          <w:tcPr>
            <w:tcW w:w="708" w:type="dxa"/>
            <w:shd w:val="solid" w:color="FFFFFF" w:fill="auto"/>
          </w:tcPr>
          <w:p w14:paraId="221DC6C0" w14:textId="43AE0365" w:rsidR="00073A5E"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EA628B" w:rsidRPr="00B54FF5" w14:paraId="365269E6" w14:textId="77777777" w:rsidTr="00237A23">
        <w:tc>
          <w:tcPr>
            <w:tcW w:w="800" w:type="dxa"/>
            <w:shd w:val="solid" w:color="FFFFFF" w:fill="auto"/>
          </w:tcPr>
          <w:p w14:paraId="3CC723E4" w14:textId="1C22657F" w:rsidR="00EA628B" w:rsidRDefault="00EA628B"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3EB8BF1D" w14:textId="36A00EED"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50889AD8" w14:textId="5E3A70C8"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w:t>
            </w:r>
            <w:r w:rsidR="00073A5E">
              <w:rPr>
                <w:rFonts w:eastAsiaTheme="minorEastAsia"/>
                <w:sz w:val="16"/>
                <w:szCs w:val="16"/>
                <w:lang w:eastAsia="zh-CN"/>
              </w:rPr>
              <w:t>78</w:t>
            </w:r>
          </w:p>
        </w:tc>
        <w:tc>
          <w:tcPr>
            <w:tcW w:w="473" w:type="dxa"/>
            <w:shd w:val="solid" w:color="FFFFFF" w:fill="auto"/>
            <w:vAlign w:val="bottom"/>
          </w:tcPr>
          <w:p w14:paraId="23A92C1C" w14:textId="067BD044" w:rsidR="00EA628B"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425" w:type="dxa"/>
            <w:shd w:val="solid" w:color="FFFFFF" w:fill="auto"/>
            <w:vAlign w:val="bottom"/>
          </w:tcPr>
          <w:p w14:paraId="2C0DE745" w14:textId="77777777" w:rsidR="00EA628B" w:rsidRDefault="00EA628B" w:rsidP="007C794C">
            <w:pPr>
              <w:pStyle w:val="TAR"/>
              <w:rPr>
                <w:rFonts w:eastAsiaTheme="minorEastAsia" w:cs="Arial"/>
                <w:sz w:val="16"/>
                <w:szCs w:val="16"/>
                <w:lang w:eastAsia="zh-CN"/>
              </w:rPr>
            </w:pPr>
          </w:p>
        </w:tc>
        <w:tc>
          <w:tcPr>
            <w:tcW w:w="425" w:type="dxa"/>
            <w:shd w:val="solid" w:color="FFFFFF" w:fill="auto"/>
            <w:vAlign w:val="bottom"/>
          </w:tcPr>
          <w:p w14:paraId="2C6E0547" w14:textId="31FE1D05" w:rsidR="00EA628B" w:rsidRDefault="00EA628B"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CD4C03" w14:textId="6181CAD1" w:rsidR="00EA628B" w:rsidRDefault="00EA628B" w:rsidP="007C794C">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29.176 Rel-18 API version and External doc update</w:t>
            </w:r>
          </w:p>
        </w:tc>
        <w:tc>
          <w:tcPr>
            <w:tcW w:w="708" w:type="dxa"/>
            <w:shd w:val="solid" w:color="FFFFFF" w:fill="auto"/>
          </w:tcPr>
          <w:p w14:paraId="45E9D30D" w14:textId="2AD8E1E1" w:rsidR="00EA628B"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F23D85" w:rsidRPr="00B54FF5" w14:paraId="7AED7DE7" w14:textId="77777777" w:rsidTr="00237A23">
        <w:tc>
          <w:tcPr>
            <w:tcW w:w="800" w:type="dxa"/>
            <w:shd w:val="solid" w:color="FFFFFF" w:fill="auto"/>
          </w:tcPr>
          <w:p w14:paraId="1283BAB4" w14:textId="4D91D184" w:rsidR="00F23D85" w:rsidRDefault="00F23D85" w:rsidP="00F23D85">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629E4010" w14:textId="6E1F85A6" w:rsidR="00F23D85" w:rsidRDefault="00F23D85" w:rsidP="00F23D85">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C0C9A40" w14:textId="2D2B726F" w:rsidR="00F23D85" w:rsidRDefault="00F23D85" w:rsidP="00F23D85">
            <w:pPr>
              <w:pStyle w:val="TAC"/>
              <w:rPr>
                <w:rFonts w:eastAsiaTheme="minorEastAsia"/>
                <w:sz w:val="16"/>
                <w:szCs w:val="16"/>
                <w:lang w:eastAsia="zh-CN"/>
              </w:rPr>
            </w:pPr>
            <w:r w:rsidRPr="00550444">
              <w:rPr>
                <w:rFonts w:cs="Arial"/>
                <w:sz w:val="16"/>
                <w:szCs w:val="16"/>
                <w:lang w:val="en-US"/>
              </w:rPr>
              <w:t>C</w:t>
            </w:r>
            <w:r w:rsidR="00EE4125">
              <w:rPr>
                <w:rFonts w:cs="Arial"/>
                <w:sz w:val="16"/>
                <w:szCs w:val="16"/>
                <w:lang w:val="en-US"/>
              </w:rPr>
              <w:t>P</w:t>
            </w:r>
            <w:r w:rsidRPr="00550444">
              <w:rPr>
                <w:rFonts w:cs="Arial"/>
                <w:sz w:val="16"/>
                <w:szCs w:val="16"/>
                <w:lang w:val="en-US"/>
              </w:rPr>
              <w:t>-25</w:t>
            </w:r>
            <w:r w:rsidR="00EE4125">
              <w:rPr>
                <w:rFonts w:cs="Arial"/>
                <w:sz w:val="16"/>
                <w:szCs w:val="16"/>
                <w:lang w:val="en-US"/>
              </w:rPr>
              <w:t>3142</w:t>
            </w:r>
          </w:p>
        </w:tc>
        <w:tc>
          <w:tcPr>
            <w:tcW w:w="473" w:type="dxa"/>
            <w:shd w:val="solid" w:color="FFFFFF" w:fill="auto"/>
            <w:vAlign w:val="bottom"/>
          </w:tcPr>
          <w:p w14:paraId="3A866D6E" w14:textId="14935562" w:rsidR="00F23D85" w:rsidRDefault="00F23D85" w:rsidP="00F23D85">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046</w:t>
            </w:r>
          </w:p>
        </w:tc>
        <w:tc>
          <w:tcPr>
            <w:tcW w:w="425" w:type="dxa"/>
            <w:shd w:val="solid" w:color="FFFFFF" w:fill="auto"/>
            <w:vAlign w:val="bottom"/>
          </w:tcPr>
          <w:p w14:paraId="5220E941" w14:textId="474C64D4" w:rsidR="00F23D85" w:rsidRDefault="00F23D85" w:rsidP="00F23D8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3A149B7" w14:textId="58C4EC69" w:rsidR="00F23D85" w:rsidRDefault="00F23D85" w:rsidP="00F23D85">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6D95C8EB" w14:textId="15AE585B" w:rsidR="00F23D85" w:rsidRDefault="00F23D85" w:rsidP="00F23D85">
            <w:pPr>
              <w:overflowPunct/>
              <w:autoSpaceDE/>
              <w:autoSpaceDN/>
              <w:adjustRightInd/>
              <w:spacing w:after="0"/>
              <w:textAlignment w:val="auto"/>
              <w:rPr>
                <w:rFonts w:ascii="Arial" w:hAnsi="Arial" w:cs="Arial"/>
                <w:sz w:val="16"/>
                <w:szCs w:val="16"/>
              </w:rPr>
            </w:pPr>
            <w:r w:rsidRPr="00AC50BB">
              <w:rPr>
                <w:rFonts w:ascii="Arial" w:hAnsi="Arial" w:cs="Arial"/>
                <w:sz w:val="16"/>
                <w:szCs w:val="16"/>
                <w:lang w:val="en-US"/>
              </w:rPr>
              <w:t>Correction on the procedure for AR communication</w:t>
            </w:r>
          </w:p>
        </w:tc>
        <w:tc>
          <w:tcPr>
            <w:tcW w:w="708" w:type="dxa"/>
            <w:shd w:val="solid" w:color="FFFFFF" w:fill="auto"/>
          </w:tcPr>
          <w:p w14:paraId="2649DE9A" w14:textId="44026DBB" w:rsidR="00F23D85" w:rsidRDefault="00F23D85" w:rsidP="00F23D8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84012" w14:textId="77777777" w:rsidR="00AB1773" w:rsidRDefault="00AB1773">
      <w:r>
        <w:separator/>
      </w:r>
    </w:p>
  </w:endnote>
  <w:endnote w:type="continuationSeparator" w:id="0">
    <w:p w14:paraId="748418B8" w14:textId="77777777" w:rsidR="00AB1773" w:rsidRDefault="00AB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17920" w14:textId="77777777" w:rsidR="00AB1773" w:rsidRDefault="00AB1773">
      <w:r>
        <w:separator/>
      </w:r>
    </w:p>
  </w:footnote>
  <w:footnote w:type="continuationSeparator" w:id="0">
    <w:p w14:paraId="3F9BBF4C" w14:textId="77777777" w:rsidR="00AB1773" w:rsidRDefault="00AB1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47BA2F6"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F4B">
      <w:rPr>
        <w:rFonts w:ascii="Arial" w:hAnsi="Arial" w:cs="Arial"/>
        <w:b/>
        <w:noProof/>
        <w:sz w:val="18"/>
        <w:szCs w:val="18"/>
      </w:rPr>
      <w:t>3GPP TS 29.176 V18.6.0 (2025-12)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24BC5DC"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F4B">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56A061C"/>
    <w:multiLevelType w:val="hybridMultilevel"/>
    <w:tmpl w:val="FA4AA132"/>
    <w:lvl w:ilvl="0" w:tplc="117C0CD8">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064832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93836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776317">
    <w:abstractNumId w:val="11"/>
  </w:num>
  <w:num w:numId="4" w16cid:durableId="60255670">
    <w:abstractNumId w:val="15"/>
  </w:num>
  <w:num w:numId="5" w16cid:durableId="1360471528">
    <w:abstractNumId w:val="14"/>
  </w:num>
  <w:num w:numId="6" w16cid:durableId="1148519691">
    <w:abstractNumId w:val="9"/>
  </w:num>
  <w:num w:numId="7" w16cid:durableId="922035903">
    <w:abstractNumId w:val="7"/>
  </w:num>
  <w:num w:numId="8" w16cid:durableId="360907014">
    <w:abstractNumId w:val="6"/>
  </w:num>
  <w:num w:numId="9" w16cid:durableId="190386009">
    <w:abstractNumId w:val="5"/>
  </w:num>
  <w:num w:numId="10" w16cid:durableId="788743089">
    <w:abstractNumId w:val="4"/>
  </w:num>
  <w:num w:numId="11" w16cid:durableId="187449251">
    <w:abstractNumId w:val="8"/>
  </w:num>
  <w:num w:numId="12" w16cid:durableId="2010517699">
    <w:abstractNumId w:val="3"/>
  </w:num>
  <w:num w:numId="13" w16cid:durableId="747654600">
    <w:abstractNumId w:val="2"/>
  </w:num>
  <w:num w:numId="14" w16cid:durableId="1349212120">
    <w:abstractNumId w:val="1"/>
  </w:num>
  <w:num w:numId="15" w16cid:durableId="456339521">
    <w:abstractNumId w:val="0"/>
  </w:num>
  <w:num w:numId="16" w16cid:durableId="1873882884">
    <w:abstractNumId w:val="16"/>
  </w:num>
  <w:num w:numId="17" w16cid:durableId="1641425036">
    <w:abstractNumId w:val="12"/>
  </w:num>
  <w:num w:numId="18" w16cid:durableId="188837082">
    <w:abstractNumId w:val="19"/>
  </w:num>
  <w:num w:numId="19" w16cid:durableId="1878348317">
    <w:abstractNumId w:val="18"/>
  </w:num>
  <w:num w:numId="20" w16cid:durableId="441582359">
    <w:abstractNumId w:val="17"/>
  </w:num>
  <w:num w:numId="21" w16cid:durableId="14861178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36A0"/>
    <w:rsid w:val="000655A6"/>
    <w:rsid w:val="00070210"/>
    <w:rsid w:val="00073A5E"/>
    <w:rsid w:val="00080512"/>
    <w:rsid w:val="000805A9"/>
    <w:rsid w:val="000857CC"/>
    <w:rsid w:val="000A2C92"/>
    <w:rsid w:val="000B3A89"/>
    <w:rsid w:val="000C47C3"/>
    <w:rsid w:val="000D0423"/>
    <w:rsid w:val="000D4DC1"/>
    <w:rsid w:val="000D58AB"/>
    <w:rsid w:val="000E176D"/>
    <w:rsid w:val="00110134"/>
    <w:rsid w:val="00124236"/>
    <w:rsid w:val="00133525"/>
    <w:rsid w:val="00142526"/>
    <w:rsid w:val="00147D08"/>
    <w:rsid w:val="00152A77"/>
    <w:rsid w:val="00155EB5"/>
    <w:rsid w:val="001570F0"/>
    <w:rsid w:val="001578FC"/>
    <w:rsid w:val="0016361A"/>
    <w:rsid w:val="001849B5"/>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3A66"/>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05DEF"/>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D5C64"/>
    <w:rsid w:val="004E09E2"/>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77B4A"/>
    <w:rsid w:val="00681E56"/>
    <w:rsid w:val="00683E31"/>
    <w:rsid w:val="006842D9"/>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500A7"/>
    <w:rsid w:val="00752A9C"/>
    <w:rsid w:val="00760224"/>
    <w:rsid w:val="007611DF"/>
    <w:rsid w:val="007614E0"/>
    <w:rsid w:val="00772A11"/>
    <w:rsid w:val="00774261"/>
    <w:rsid w:val="00774DA4"/>
    <w:rsid w:val="00781F0F"/>
    <w:rsid w:val="00783E94"/>
    <w:rsid w:val="007854A1"/>
    <w:rsid w:val="00786228"/>
    <w:rsid w:val="007A17BF"/>
    <w:rsid w:val="007A43A4"/>
    <w:rsid w:val="007A4424"/>
    <w:rsid w:val="007B600E"/>
    <w:rsid w:val="007C67DC"/>
    <w:rsid w:val="007C794C"/>
    <w:rsid w:val="007D0B22"/>
    <w:rsid w:val="007D31E8"/>
    <w:rsid w:val="007E1808"/>
    <w:rsid w:val="007F0F4A"/>
    <w:rsid w:val="007F27C9"/>
    <w:rsid w:val="008028A4"/>
    <w:rsid w:val="008065F1"/>
    <w:rsid w:val="008067C4"/>
    <w:rsid w:val="008149DF"/>
    <w:rsid w:val="00821E8D"/>
    <w:rsid w:val="0082347D"/>
    <w:rsid w:val="00824035"/>
    <w:rsid w:val="008257C7"/>
    <w:rsid w:val="008260F5"/>
    <w:rsid w:val="008303CE"/>
    <w:rsid w:val="008305AB"/>
    <w:rsid w:val="00830747"/>
    <w:rsid w:val="0084334F"/>
    <w:rsid w:val="008524D2"/>
    <w:rsid w:val="00855FDA"/>
    <w:rsid w:val="00865E73"/>
    <w:rsid w:val="008744D0"/>
    <w:rsid w:val="00876631"/>
    <w:rsid w:val="008768CA"/>
    <w:rsid w:val="00882272"/>
    <w:rsid w:val="0088337D"/>
    <w:rsid w:val="00886A82"/>
    <w:rsid w:val="00886EB6"/>
    <w:rsid w:val="008A3074"/>
    <w:rsid w:val="008A393A"/>
    <w:rsid w:val="008A6D4A"/>
    <w:rsid w:val="008C382E"/>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D6F4B"/>
    <w:rsid w:val="009E18F6"/>
    <w:rsid w:val="009F37B7"/>
    <w:rsid w:val="009F6282"/>
    <w:rsid w:val="009F7DC6"/>
    <w:rsid w:val="00A04D5A"/>
    <w:rsid w:val="00A10D80"/>
    <w:rsid w:val="00A10F02"/>
    <w:rsid w:val="00A10F26"/>
    <w:rsid w:val="00A11038"/>
    <w:rsid w:val="00A11E0C"/>
    <w:rsid w:val="00A150CC"/>
    <w:rsid w:val="00A15480"/>
    <w:rsid w:val="00A164B4"/>
    <w:rsid w:val="00A2292A"/>
    <w:rsid w:val="00A25ED4"/>
    <w:rsid w:val="00A26956"/>
    <w:rsid w:val="00A27486"/>
    <w:rsid w:val="00A42A2C"/>
    <w:rsid w:val="00A42EA8"/>
    <w:rsid w:val="00A4602B"/>
    <w:rsid w:val="00A46B2B"/>
    <w:rsid w:val="00A53724"/>
    <w:rsid w:val="00A56066"/>
    <w:rsid w:val="00A624CF"/>
    <w:rsid w:val="00A62823"/>
    <w:rsid w:val="00A6478D"/>
    <w:rsid w:val="00A73129"/>
    <w:rsid w:val="00A74D65"/>
    <w:rsid w:val="00A7682A"/>
    <w:rsid w:val="00A8049B"/>
    <w:rsid w:val="00A82346"/>
    <w:rsid w:val="00A87885"/>
    <w:rsid w:val="00A92BA1"/>
    <w:rsid w:val="00A92E19"/>
    <w:rsid w:val="00AA1018"/>
    <w:rsid w:val="00AA1DB8"/>
    <w:rsid w:val="00AB1773"/>
    <w:rsid w:val="00AB51B1"/>
    <w:rsid w:val="00AB5273"/>
    <w:rsid w:val="00AB55E3"/>
    <w:rsid w:val="00AC13D6"/>
    <w:rsid w:val="00AC2304"/>
    <w:rsid w:val="00AC3A13"/>
    <w:rsid w:val="00AC6BC6"/>
    <w:rsid w:val="00AD1B79"/>
    <w:rsid w:val="00AD7D8D"/>
    <w:rsid w:val="00AE6488"/>
    <w:rsid w:val="00AE65E2"/>
    <w:rsid w:val="00AF0359"/>
    <w:rsid w:val="00AF1B0B"/>
    <w:rsid w:val="00AF7637"/>
    <w:rsid w:val="00B03B8C"/>
    <w:rsid w:val="00B06319"/>
    <w:rsid w:val="00B138ED"/>
    <w:rsid w:val="00B142C3"/>
    <w:rsid w:val="00B15449"/>
    <w:rsid w:val="00B51900"/>
    <w:rsid w:val="00B54FF5"/>
    <w:rsid w:val="00B60259"/>
    <w:rsid w:val="00B62FF6"/>
    <w:rsid w:val="00B74E6E"/>
    <w:rsid w:val="00B770CB"/>
    <w:rsid w:val="00B80798"/>
    <w:rsid w:val="00B81549"/>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E48ED"/>
    <w:rsid w:val="00BF128E"/>
    <w:rsid w:val="00BF523A"/>
    <w:rsid w:val="00BF5711"/>
    <w:rsid w:val="00BF748F"/>
    <w:rsid w:val="00C05E1B"/>
    <w:rsid w:val="00C074DD"/>
    <w:rsid w:val="00C12262"/>
    <w:rsid w:val="00C12F2C"/>
    <w:rsid w:val="00C1496A"/>
    <w:rsid w:val="00C16AF0"/>
    <w:rsid w:val="00C33079"/>
    <w:rsid w:val="00C33F19"/>
    <w:rsid w:val="00C352AA"/>
    <w:rsid w:val="00C355BB"/>
    <w:rsid w:val="00C35619"/>
    <w:rsid w:val="00C35AF7"/>
    <w:rsid w:val="00C35E2B"/>
    <w:rsid w:val="00C45231"/>
    <w:rsid w:val="00C45833"/>
    <w:rsid w:val="00C539FB"/>
    <w:rsid w:val="00C608F5"/>
    <w:rsid w:val="00C72833"/>
    <w:rsid w:val="00C80F1D"/>
    <w:rsid w:val="00C93F40"/>
    <w:rsid w:val="00C96ABE"/>
    <w:rsid w:val="00CA3D0C"/>
    <w:rsid w:val="00CA7F51"/>
    <w:rsid w:val="00CB0FA0"/>
    <w:rsid w:val="00CB6673"/>
    <w:rsid w:val="00CC35E3"/>
    <w:rsid w:val="00CC629B"/>
    <w:rsid w:val="00CC7053"/>
    <w:rsid w:val="00CD60C5"/>
    <w:rsid w:val="00CD6B81"/>
    <w:rsid w:val="00CE74CC"/>
    <w:rsid w:val="00CF092C"/>
    <w:rsid w:val="00CF4FA3"/>
    <w:rsid w:val="00CF6ED5"/>
    <w:rsid w:val="00D17611"/>
    <w:rsid w:val="00D17A0C"/>
    <w:rsid w:val="00D24B37"/>
    <w:rsid w:val="00D31C10"/>
    <w:rsid w:val="00D3634B"/>
    <w:rsid w:val="00D423F4"/>
    <w:rsid w:val="00D44639"/>
    <w:rsid w:val="00D52FA3"/>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E424A"/>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607FC"/>
    <w:rsid w:val="00E75B5F"/>
    <w:rsid w:val="00E77645"/>
    <w:rsid w:val="00E85E0D"/>
    <w:rsid w:val="00E95CB5"/>
    <w:rsid w:val="00EA07A8"/>
    <w:rsid w:val="00EA15B0"/>
    <w:rsid w:val="00EA5EA7"/>
    <w:rsid w:val="00EA628B"/>
    <w:rsid w:val="00EB3E8C"/>
    <w:rsid w:val="00EB59CE"/>
    <w:rsid w:val="00EC1FD6"/>
    <w:rsid w:val="00EC4A25"/>
    <w:rsid w:val="00EC5269"/>
    <w:rsid w:val="00EE1DEA"/>
    <w:rsid w:val="00EE30CD"/>
    <w:rsid w:val="00EE4125"/>
    <w:rsid w:val="00EF0183"/>
    <w:rsid w:val="00EF485E"/>
    <w:rsid w:val="00F025A2"/>
    <w:rsid w:val="00F04712"/>
    <w:rsid w:val="00F112E4"/>
    <w:rsid w:val="00F12B73"/>
    <w:rsid w:val="00F13360"/>
    <w:rsid w:val="00F17CA1"/>
    <w:rsid w:val="00F22EC7"/>
    <w:rsid w:val="00F23D85"/>
    <w:rsid w:val="00F325C8"/>
    <w:rsid w:val="00F33894"/>
    <w:rsid w:val="00F41106"/>
    <w:rsid w:val="00F41A37"/>
    <w:rsid w:val="00F463F6"/>
    <w:rsid w:val="00F653B8"/>
    <w:rsid w:val="00F83C27"/>
    <w:rsid w:val="00F9008D"/>
    <w:rsid w:val="00FA0D68"/>
    <w:rsid w:val="00FA1266"/>
    <w:rsid w:val="00FA2EAB"/>
    <w:rsid w:val="00FB001C"/>
    <w:rsid w:val="00FB38DF"/>
    <w:rsid w:val="00FB4846"/>
    <w:rsid w:val="00FB5234"/>
    <w:rsid w:val="00FC003F"/>
    <w:rsid w:val="00FC1192"/>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 w:type="character" w:customStyle="1" w:styleId="B2Char">
    <w:name w:val="B2 Char"/>
    <w:link w:val="B2"/>
    <w:rsid w:val="00A154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10239</Words>
  <Characters>58363</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68466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23003-j40.</cp:lastModifiedBy>
  <cp:revision>5</cp:revision>
  <cp:lastPrinted>2019-02-25T14:05:00Z</cp:lastPrinted>
  <dcterms:created xsi:type="dcterms:W3CDTF">2025-11-25T15:11:00Z</dcterms:created>
  <dcterms:modified xsi:type="dcterms:W3CDTF">2026-01-06T09:26:00Z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